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62" w:type="dxa"/>
        <w:tblLayout w:type="fixed"/>
        <w:tblLook w:val="0000" w:firstRow="0" w:lastRow="0" w:firstColumn="0" w:lastColumn="0" w:noHBand="0" w:noVBand="0"/>
      </w:tblPr>
      <w:tblGrid>
        <w:gridCol w:w="933"/>
        <w:gridCol w:w="252"/>
        <w:gridCol w:w="8283"/>
      </w:tblGrid>
      <w:tr w:rsidR="00755896" w:rsidRPr="002D03D8" w14:paraId="0331A695" w14:textId="77777777" w:rsidTr="00F77BE5">
        <w:trPr>
          <w:tblHeader/>
        </w:trPr>
        <w:tc>
          <w:tcPr>
            <w:tcW w:w="933" w:type="dxa"/>
            <w:shd w:val="clear" w:color="auto" w:fill="auto"/>
          </w:tcPr>
          <w:p w14:paraId="62D7C529" w14:textId="1D230C5C" w:rsidR="00755896" w:rsidRPr="002D03D8" w:rsidRDefault="00755896" w:rsidP="00755896">
            <w:pPr>
              <w:pStyle w:val="acctmergecolhdg"/>
              <w:spacing w:line="240" w:lineRule="exact"/>
              <w:rPr>
                <w:rFonts w:ascii="CordiaUPC" w:hAnsi="CordiaUPC" w:cs="CordiaUPC"/>
                <w:sz w:val="26"/>
                <w:szCs w:val="26"/>
              </w:rPr>
            </w:pPr>
            <w:r w:rsidRPr="002D03D8">
              <w:rPr>
                <w:rFonts w:ascii="CordiaUPC" w:hAnsi="CordiaUPC" w:cs="CordiaUPC" w:hint="cs"/>
                <w:sz w:val="26"/>
                <w:szCs w:val="26"/>
                <w:lang w:val="en-US" w:bidi="th-TH"/>
              </w:rPr>
              <w:t>Note</w:t>
            </w:r>
          </w:p>
        </w:tc>
        <w:tc>
          <w:tcPr>
            <w:tcW w:w="252" w:type="dxa"/>
            <w:shd w:val="clear" w:color="auto" w:fill="auto"/>
          </w:tcPr>
          <w:p w14:paraId="0AB3AFE2" w14:textId="77777777" w:rsidR="00755896" w:rsidRPr="002D03D8" w:rsidRDefault="00755896" w:rsidP="00755896">
            <w:pPr>
              <w:pStyle w:val="acctmergecolhdg"/>
              <w:snapToGrid w:val="0"/>
              <w:spacing w:line="240" w:lineRule="exact"/>
              <w:jc w:val="left"/>
              <w:rPr>
                <w:rFonts w:ascii="CordiaUPC" w:hAnsi="CordiaUPC" w:cs="CordiaUPC"/>
                <w:sz w:val="26"/>
                <w:szCs w:val="26"/>
              </w:rPr>
            </w:pPr>
          </w:p>
        </w:tc>
        <w:tc>
          <w:tcPr>
            <w:tcW w:w="8283" w:type="dxa"/>
            <w:shd w:val="clear" w:color="auto" w:fill="auto"/>
          </w:tcPr>
          <w:p w14:paraId="2A6F197D" w14:textId="649DF55E" w:rsidR="00755896" w:rsidRPr="002D03D8" w:rsidRDefault="00755896" w:rsidP="00755896">
            <w:pPr>
              <w:pStyle w:val="acctmergecolhdg"/>
              <w:spacing w:line="240" w:lineRule="exact"/>
              <w:jc w:val="left"/>
              <w:rPr>
                <w:rFonts w:ascii="CordiaUPC" w:hAnsi="CordiaUPC" w:cs="CordiaUPC"/>
                <w:sz w:val="26"/>
                <w:szCs w:val="26"/>
                <w:cs/>
                <w:lang w:bidi="th-TH"/>
              </w:rPr>
            </w:pPr>
            <w:r w:rsidRPr="002D03D8">
              <w:rPr>
                <w:rFonts w:ascii="CordiaUPC" w:hAnsi="CordiaUPC" w:cs="CordiaUPC" w:hint="cs"/>
                <w:sz w:val="26"/>
                <w:szCs w:val="26"/>
              </w:rPr>
              <w:t>Contents</w:t>
            </w:r>
          </w:p>
        </w:tc>
      </w:tr>
      <w:tr w:rsidR="00755896" w:rsidRPr="002D03D8" w14:paraId="5E094C2A" w14:textId="77777777" w:rsidTr="00F77BE5">
        <w:trPr>
          <w:tblHeader/>
        </w:trPr>
        <w:tc>
          <w:tcPr>
            <w:tcW w:w="933" w:type="dxa"/>
            <w:shd w:val="clear" w:color="auto" w:fill="auto"/>
          </w:tcPr>
          <w:p w14:paraId="22D05143" w14:textId="77777777" w:rsidR="00755896" w:rsidRPr="002D03D8" w:rsidRDefault="00755896" w:rsidP="00755896">
            <w:pPr>
              <w:pStyle w:val="acctmergecolhdg"/>
              <w:snapToGrid w:val="0"/>
              <w:spacing w:line="240" w:lineRule="exact"/>
              <w:rPr>
                <w:rFonts w:ascii="CordiaUPC" w:hAnsi="CordiaUPC" w:cs="CordiaUPC"/>
                <w:b w:val="0"/>
                <w:bCs/>
                <w:sz w:val="16"/>
                <w:szCs w:val="16"/>
                <w:cs/>
                <w:lang w:bidi="th-TH"/>
              </w:rPr>
            </w:pPr>
          </w:p>
        </w:tc>
        <w:tc>
          <w:tcPr>
            <w:tcW w:w="252" w:type="dxa"/>
            <w:shd w:val="clear" w:color="auto" w:fill="auto"/>
          </w:tcPr>
          <w:p w14:paraId="2CCA347C" w14:textId="77777777" w:rsidR="00755896" w:rsidRPr="002D03D8" w:rsidRDefault="00755896" w:rsidP="00755896">
            <w:pPr>
              <w:pStyle w:val="acctmergecolhdg"/>
              <w:snapToGrid w:val="0"/>
              <w:spacing w:line="240" w:lineRule="exact"/>
              <w:jc w:val="left"/>
              <w:rPr>
                <w:rFonts w:ascii="CordiaUPC" w:hAnsi="CordiaUPC" w:cs="CordiaUPC"/>
                <w:b w:val="0"/>
                <w:bCs/>
                <w:sz w:val="16"/>
                <w:szCs w:val="16"/>
              </w:rPr>
            </w:pPr>
          </w:p>
        </w:tc>
        <w:tc>
          <w:tcPr>
            <w:tcW w:w="8283" w:type="dxa"/>
            <w:shd w:val="clear" w:color="auto" w:fill="auto"/>
          </w:tcPr>
          <w:p w14:paraId="644C4BEA" w14:textId="77777777" w:rsidR="00755896" w:rsidRPr="002D03D8" w:rsidRDefault="00755896" w:rsidP="00755896">
            <w:pPr>
              <w:pStyle w:val="acctmergecolhdg"/>
              <w:snapToGrid w:val="0"/>
              <w:spacing w:line="240" w:lineRule="exact"/>
              <w:jc w:val="left"/>
              <w:rPr>
                <w:rFonts w:ascii="CordiaUPC" w:hAnsi="CordiaUPC" w:cs="CordiaUPC"/>
                <w:b w:val="0"/>
                <w:bCs/>
                <w:sz w:val="16"/>
                <w:szCs w:val="16"/>
                <w:cs/>
                <w:lang w:bidi="th-TH"/>
              </w:rPr>
            </w:pPr>
          </w:p>
        </w:tc>
      </w:tr>
      <w:tr w:rsidR="00755896" w:rsidRPr="002D03D8" w14:paraId="710716DB" w14:textId="77777777" w:rsidTr="00F77BE5">
        <w:tc>
          <w:tcPr>
            <w:tcW w:w="933" w:type="dxa"/>
            <w:shd w:val="clear" w:color="auto" w:fill="auto"/>
            <w:vAlign w:val="bottom"/>
          </w:tcPr>
          <w:p w14:paraId="25BBC046" w14:textId="1ADB1016" w:rsidR="00755896" w:rsidRPr="002D03D8" w:rsidRDefault="00755896" w:rsidP="00755896">
            <w:pPr>
              <w:pStyle w:val="acctmergecolhdg"/>
              <w:spacing w:line="240" w:lineRule="exact"/>
              <w:rPr>
                <w:rFonts w:ascii="CordiaUPC" w:hAnsi="CordiaUPC" w:cs="CordiaUPC"/>
                <w:b w:val="0"/>
                <w:bCs/>
                <w:sz w:val="26"/>
                <w:szCs w:val="26"/>
                <w:cs/>
                <w:lang w:bidi="th-TH"/>
              </w:rPr>
            </w:pPr>
            <w:r w:rsidRPr="002D03D8">
              <w:rPr>
                <w:rFonts w:ascii="CordiaUPC" w:hAnsi="CordiaUPC" w:cs="CordiaUPC" w:hint="cs"/>
                <w:b w:val="0"/>
                <w:bCs/>
                <w:sz w:val="26"/>
                <w:szCs w:val="26"/>
              </w:rPr>
              <w:t>1</w:t>
            </w:r>
          </w:p>
        </w:tc>
        <w:tc>
          <w:tcPr>
            <w:tcW w:w="252" w:type="dxa"/>
            <w:shd w:val="clear" w:color="auto" w:fill="auto"/>
            <w:vAlign w:val="center"/>
          </w:tcPr>
          <w:p w14:paraId="2ECC0F2E"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6F11B4" w14:textId="6104D5E9" w:rsidR="00755896" w:rsidRPr="002D03D8" w:rsidRDefault="00755896" w:rsidP="00755896">
            <w:pPr>
              <w:pStyle w:val="acctmergecolhdg"/>
              <w:spacing w:line="240" w:lineRule="exact"/>
              <w:jc w:val="left"/>
              <w:rPr>
                <w:rFonts w:ascii="CordiaUPC" w:hAnsi="CordiaUPC" w:cs="CordiaUPC"/>
                <w:b w:val="0"/>
                <w:bCs/>
                <w:sz w:val="26"/>
                <w:szCs w:val="26"/>
                <w:cs/>
                <w:lang w:bidi="th-TH"/>
              </w:rPr>
            </w:pPr>
            <w:r w:rsidRPr="002D03D8">
              <w:rPr>
                <w:rFonts w:ascii="CordiaUPC" w:hAnsi="CordiaUPC" w:cs="CordiaUPC" w:hint="cs"/>
                <w:b w:val="0"/>
                <w:bCs/>
                <w:sz w:val="26"/>
                <w:szCs w:val="26"/>
              </w:rPr>
              <w:t xml:space="preserve">General information </w:t>
            </w:r>
          </w:p>
        </w:tc>
      </w:tr>
      <w:tr w:rsidR="00755896" w:rsidRPr="002D03D8" w14:paraId="36C14D4E" w14:textId="77777777" w:rsidTr="00F77BE5">
        <w:tc>
          <w:tcPr>
            <w:tcW w:w="933" w:type="dxa"/>
            <w:shd w:val="clear" w:color="auto" w:fill="auto"/>
            <w:vAlign w:val="bottom"/>
          </w:tcPr>
          <w:p w14:paraId="3804C20D" w14:textId="118F3526" w:rsidR="00755896" w:rsidRPr="002D03D8" w:rsidRDefault="00755896" w:rsidP="00755896">
            <w:pPr>
              <w:pStyle w:val="acctmergecolhdg"/>
              <w:spacing w:line="240" w:lineRule="exact"/>
              <w:rPr>
                <w:rFonts w:ascii="CordiaUPC" w:hAnsi="CordiaUPC" w:cs="CordiaUPC"/>
                <w:b w:val="0"/>
                <w:bCs/>
                <w:sz w:val="26"/>
                <w:szCs w:val="26"/>
                <w:lang w:val="en-US" w:bidi="th-TH"/>
              </w:rPr>
            </w:pPr>
            <w:r w:rsidRPr="002D03D8">
              <w:rPr>
                <w:rFonts w:ascii="CordiaUPC" w:hAnsi="CordiaUPC" w:cs="CordiaUPC" w:hint="cs"/>
                <w:b w:val="0"/>
                <w:bCs/>
                <w:sz w:val="26"/>
                <w:szCs w:val="26"/>
              </w:rPr>
              <w:t>2</w:t>
            </w:r>
          </w:p>
        </w:tc>
        <w:tc>
          <w:tcPr>
            <w:tcW w:w="252" w:type="dxa"/>
            <w:shd w:val="clear" w:color="auto" w:fill="auto"/>
            <w:vAlign w:val="center"/>
          </w:tcPr>
          <w:p w14:paraId="2995352E"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C25F1FD" w14:textId="3DF69CB1" w:rsidR="00755896" w:rsidRPr="002D03D8" w:rsidRDefault="00755896" w:rsidP="00755896">
            <w:pPr>
              <w:pStyle w:val="acctmergecolhdg"/>
              <w:spacing w:line="240" w:lineRule="exact"/>
              <w:jc w:val="left"/>
              <w:rPr>
                <w:rFonts w:ascii="CordiaUPC" w:hAnsi="CordiaUPC" w:cs="CordiaUPC"/>
                <w:b w:val="0"/>
                <w:bCs/>
                <w:sz w:val="26"/>
                <w:szCs w:val="26"/>
                <w:cs/>
                <w:lang w:bidi="th-TH"/>
              </w:rPr>
            </w:pPr>
            <w:r w:rsidRPr="002D03D8">
              <w:rPr>
                <w:rFonts w:ascii="CordiaUPC" w:hAnsi="CordiaUPC" w:cs="CordiaUPC" w:hint="cs"/>
                <w:b w:val="0"/>
                <w:bCs/>
                <w:sz w:val="26"/>
                <w:szCs w:val="26"/>
              </w:rPr>
              <w:t>Basis of preparation of the</w:t>
            </w:r>
            <w:r w:rsidRPr="002D03D8">
              <w:rPr>
                <w:rFonts w:ascii="CordiaUPC" w:hAnsi="CordiaUPC" w:cs="CordiaUPC"/>
                <w:b w:val="0"/>
                <w:bCs/>
                <w:sz w:val="26"/>
                <w:szCs w:val="26"/>
              </w:rPr>
              <w:t xml:space="preserve"> </w:t>
            </w:r>
            <w:r w:rsidRPr="002D03D8">
              <w:rPr>
                <w:rFonts w:ascii="CordiaUPC" w:hAnsi="CordiaUPC" w:cs="CordiaUPC"/>
                <w:b w:val="0"/>
                <w:bCs/>
                <w:color w:val="000000"/>
                <w:sz w:val="26"/>
                <w:szCs w:val="26"/>
              </w:rPr>
              <w:t>interim</w:t>
            </w:r>
            <w:r w:rsidRPr="002D03D8">
              <w:rPr>
                <w:rFonts w:ascii="CordiaUPC" w:hAnsi="CordiaUPC" w:cs="CordiaUPC"/>
                <w:b w:val="0"/>
                <w:bCs/>
                <w:sz w:val="26"/>
                <w:szCs w:val="26"/>
              </w:rPr>
              <w:t xml:space="preserve"> </w:t>
            </w:r>
            <w:r w:rsidRPr="002D03D8">
              <w:rPr>
                <w:rFonts w:ascii="CordiaUPC" w:hAnsi="CordiaUPC" w:cs="CordiaUPC" w:hint="cs"/>
                <w:b w:val="0"/>
                <w:bCs/>
                <w:sz w:val="26"/>
                <w:szCs w:val="26"/>
              </w:rPr>
              <w:t xml:space="preserve">financial statements </w:t>
            </w:r>
          </w:p>
        </w:tc>
      </w:tr>
      <w:tr w:rsidR="0066370F" w:rsidRPr="002D03D8" w14:paraId="6ED2CECC" w14:textId="77777777" w:rsidTr="00F77BE5">
        <w:tc>
          <w:tcPr>
            <w:tcW w:w="933" w:type="dxa"/>
            <w:shd w:val="clear" w:color="auto" w:fill="auto"/>
            <w:vAlign w:val="bottom"/>
          </w:tcPr>
          <w:p w14:paraId="13093662" w14:textId="28544D90" w:rsidR="0066370F" w:rsidRPr="002D03D8" w:rsidRDefault="0066370F" w:rsidP="00755896">
            <w:pPr>
              <w:pStyle w:val="acctmergecolhdg"/>
              <w:spacing w:line="240" w:lineRule="exact"/>
              <w:rPr>
                <w:rFonts w:ascii="CordiaUPC" w:hAnsi="CordiaUPC" w:cs="CordiaUPC"/>
                <w:sz w:val="26"/>
                <w:szCs w:val="26"/>
                <w:lang w:bidi="th-TH"/>
              </w:rPr>
            </w:pPr>
            <w:r w:rsidRPr="002D03D8">
              <w:rPr>
                <w:rFonts w:ascii="CordiaUPC" w:hAnsi="CordiaUPC" w:cs="CordiaUPC" w:hint="cs"/>
                <w:sz w:val="26"/>
                <w:szCs w:val="26"/>
                <w:cs/>
                <w:lang w:bidi="th-TH"/>
              </w:rPr>
              <w:t>3</w:t>
            </w:r>
          </w:p>
        </w:tc>
        <w:tc>
          <w:tcPr>
            <w:tcW w:w="252" w:type="dxa"/>
            <w:shd w:val="clear" w:color="auto" w:fill="auto"/>
            <w:vAlign w:val="center"/>
          </w:tcPr>
          <w:p w14:paraId="637805B9" w14:textId="77777777" w:rsidR="0066370F" w:rsidRPr="002D03D8" w:rsidRDefault="0066370F"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E8065EC" w14:textId="5DCE1FE9" w:rsidR="0066370F" w:rsidRPr="002D03D8" w:rsidRDefault="00F83787" w:rsidP="00755896">
            <w:pPr>
              <w:pStyle w:val="acctmergecolhdg"/>
              <w:spacing w:line="240" w:lineRule="exact"/>
              <w:jc w:val="left"/>
              <w:rPr>
                <w:rFonts w:ascii="CordiaUPC" w:hAnsi="CordiaUPC" w:cs="CordiaUPC"/>
                <w:b w:val="0"/>
                <w:bCs/>
                <w:sz w:val="26"/>
                <w:szCs w:val="26"/>
              </w:rPr>
            </w:pPr>
            <w:r w:rsidRPr="002D03D8">
              <w:rPr>
                <w:rFonts w:ascii="CordiaUPC" w:hAnsi="CordiaUPC" w:cs="CordiaUPC"/>
                <w:b w:val="0"/>
                <w:bCs/>
                <w:sz w:val="26"/>
                <w:szCs w:val="26"/>
              </w:rPr>
              <w:t>Changes in material accounting policies</w:t>
            </w:r>
          </w:p>
        </w:tc>
      </w:tr>
      <w:tr w:rsidR="00755896" w:rsidRPr="002D03D8" w14:paraId="79CB657D" w14:textId="77777777" w:rsidTr="00F77BE5">
        <w:tc>
          <w:tcPr>
            <w:tcW w:w="933" w:type="dxa"/>
            <w:shd w:val="clear" w:color="auto" w:fill="auto"/>
            <w:vAlign w:val="bottom"/>
          </w:tcPr>
          <w:p w14:paraId="3D77078B" w14:textId="6CA19875" w:rsidR="00755896" w:rsidRPr="002D03D8" w:rsidRDefault="0066370F" w:rsidP="00755896">
            <w:pPr>
              <w:pStyle w:val="acctmergecolhdg"/>
              <w:spacing w:line="240" w:lineRule="exact"/>
              <w:rPr>
                <w:rFonts w:ascii="CordiaUPC" w:hAnsi="CordiaUPC" w:cs="CordiaUPC"/>
                <w:sz w:val="26"/>
                <w:szCs w:val="26"/>
                <w:lang w:bidi="th-TH"/>
              </w:rPr>
            </w:pPr>
            <w:r w:rsidRPr="002D03D8">
              <w:rPr>
                <w:rFonts w:ascii="CordiaUPC" w:hAnsi="CordiaUPC" w:cs="CordiaUPC" w:hint="cs"/>
                <w:sz w:val="26"/>
                <w:szCs w:val="26"/>
                <w:cs/>
                <w:lang w:bidi="th-TH"/>
              </w:rPr>
              <w:t>4</w:t>
            </w:r>
          </w:p>
        </w:tc>
        <w:tc>
          <w:tcPr>
            <w:tcW w:w="252" w:type="dxa"/>
            <w:shd w:val="clear" w:color="auto" w:fill="auto"/>
            <w:vAlign w:val="center"/>
          </w:tcPr>
          <w:p w14:paraId="1A693D62"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264A2EE" w14:textId="3FAFFEC8" w:rsidR="00755896" w:rsidRPr="002D03D8" w:rsidRDefault="00F83787" w:rsidP="00755896">
            <w:pPr>
              <w:pStyle w:val="acctmergecolhdg"/>
              <w:spacing w:line="240" w:lineRule="exact"/>
              <w:jc w:val="left"/>
              <w:rPr>
                <w:rFonts w:ascii="CordiaUPC" w:hAnsi="CordiaUPC" w:cs="CordiaUPC"/>
                <w:b w:val="0"/>
                <w:bCs/>
                <w:sz w:val="26"/>
                <w:szCs w:val="26"/>
              </w:rPr>
            </w:pPr>
            <w:r w:rsidRPr="002D03D8">
              <w:rPr>
                <w:rFonts w:ascii="CordiaUPC" w:hAnsi="CordiaUPC" w:cs="CordiaUPC"/>
                <w:b w:val="0"/>
                <w:bCs/>
                <w:sz w:val="26"/>
                <w:szCs w:val="26"/>
              </w:rPr>
              <w:t>Acquisitions of subsidiary</w:t>
            </w:r>
          </w:p>
        </w:tc>
      </w:tr>
      <w:tr w:rsidR="00755896" w:rsidRPr="002D03D8" w14:paraId="62BDC879" w14:textId="77777777" w:rsidTr="00F77BE5">
        <w:tc>
          <w:tcPr>
            <w:tcW w:w="933" w:type="dxa"/>
            <w:shd w:val="clear" w:color="auto" w:fill="auto"/>
            <w:vAlign w:val="bottom"/>
          </w:tcPr>
          <w:p w14:paraId="30BF6D5F" w14:textId="7D81F1C2" w:rsidR="00755896" w:rsidRPr="002D03D8" w:rsidRDefault="0066370F" w:rsidP="00755896">
            <w:pPr>
              <w:pStyle w:val="acctmergecolhdg"/>
              <w:spacing w:line="240" w:lineRule="exact"/>
              <w:rPr>
                <w:rFonts w:ascii="CordiaUPC" w:hAnsi="CordiaUPC" w:cs="CordiaUPC"/>
                <w:sz w:val="26"/>
                <w:szCs w:val="26"/>
                <w:lang w:val="en-US" w:bidi="th-TH"/>
              </w:rPr>
            </w:pPr>
            <w:r w:rsidRPr="002D03D8">
              <w:rPr>
                <w:rFonts w:ascii="CordiaUPC" w:hAnsi="CordiaUPC" w:cs="CordiaUPC" w:hint="cs"/>
                <w:sz w:val="26"/>
                <w:szCs w:val="26"/>
                <w:cs/>
                <w:lang w:val="en-US" w:bidi="th-TH"/>
              </w:rPr>
              <w:t>5</w:t>
            </w:r>
          </w:p>
        </w:tc>
        <w:tc>
          <w:tcPr>
            <w:tcW w:w="252" w:type="dxa"/>
            <w:shd w:val="clear" w:color="auto" w:fill="auto"/>
            <w:vAlign w:val="center"/>
          </w:tcPr>
          <w:p w14:paraId="3AD3ACA7"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936605" w14:textId="502D583F" w:rsidR="00755896" w:rsidRPr="002D03D8" w:rsidRDefault="00755896" w:rsidP="00755896">
            <w:pPr>
              <w:pStyle w:val="acctmergecolhdg"/>
              <w:spacing w:line="240" w:lineRule="exact"/>
              <w:jc w:val="left"/>
              <w:rPr>
                <w:rFonts w:ascii="CordiaUPC" w:hAnsi="CordiaUPC" w:cs="CordiaUPC"/>
                <w:b w:val="0"/>
                <w:bCs/>
                <w:sz w:val="26"/>
                <w:szCs w:val="26"/>
              </w:rPr>
            </w:pPr>
            <w:r w:rsidRPr="002D03D8">
              <w:rPr>
                <w:rFonts w:ascii="CordiaUPC" w:hAnsi="CordiaUPC" w:cs="CordiaUPC" w:hint="cs"/>
                <w:b w:val="0"/>
                <w:bCs/>
                <w:sz w:val="26"/>
                <w:szCs w:val="26"/>
              </w:rPr>
              <w:t xml:space="preserve">Fair value of </w:t>
            </w:r>
            <w:r w:rsidRPr="002D03D8">
              <w:rPr>
                <w:rFonts w:ascii="CordiaUPC" w:hAnsi="CordiaUPC" w:cs="CordiaUPC" w:hint="cs"/>
                <w:b w:val="0"/>
                <w:bCs/>
                <w:sz w:val="26"/>
                <w:szCs w:val="26"/>
                <w:lang w:val="en-US" w:bidi="th-TH"/>
              </w:rPr>
              <w:t xml:space="preserve">financial </w:t>
            </w:r>
            <w:r w:rsidRPr="002D03D8">
              <w:rPr>
                <w:rFonts w:ascii="CordiaUPC" w:hAnsi="CordiaUPC" w:cs="CordiaUPC" w:hint="cs"/>
                <w:b w:val="0"/>
                <w:bCs/>
                <w:sz w:val="26"/>
                <w:szCs w:val="26"/>
              </w:rPr>
              <w:t xml:space="preserve">assets and financial liabilities </w:t>
            </w:r>
          </w:p>
        </w:tc>
      </w:tr>
      <w:tr w:rsidR="00755896" w:rsidRPr="002D03D8" w14:paraId="6BCF429F" w14:textId="77777777" w:rsidTr="00F77BE5">
        <w:tc>
          <w:tcPr>
            <w:tcW w:w="933" w:type="dxa"/>
            <w:shd w:val="clear" w:color="auto" w:fill="auto"/>
            <w:vAlign w:val="bottom"/>
          </w:tcPr>
          <w:p w14:paraId="25C0B10F" w14:textId="7D85309E" w:rsidR="00755896" w:rsidRPr="002D03D8" w:rsidRDefault="0066370F" w:rsidP="00755896">
            <w:pPr>
              <w:pStyle w:val="acctmergecolhdg"/>
              <w:spacing w:line="240" w:lineRule="exact"/>
              <w:rPr>
                <w:rFonts w:ascii="CordiaUPC" w:hAnsi="CordiaUPC" w:cs="CordiaUPC"/>
                <w:sz w:val="26"/>
                <w:szCs w:val="26"/>
                <w:cs/>
                <w:lang w:bidi="th-TH"/>
              </w:rPr>
            </w:pPr>
            <w:r w:rsidRPr="002D03D8">
              <w:rPr>
                <w:rFonts w:ascii="CordiaUPC" w:hAnsi="CordiaUPC" w:cs="CordiaUPC" w:hint="cs"/>
                <w:sz w:val="26"/>
                <w:szCs w:val="26"/>
                <w:cs/>
                <w:lang w:val="en-US" w:bidi="th-TH"/>
              </w:rPr>
              <w:t>6</w:t>
            </w:r>
          </w:p>
        </w:tc>
        <w:tc>
          <w:tcPr>
            <w:tcW w:w="252" w:type="dxa"/>
            <w:shd w:val="clear" w:color="auto" w:fill="auto"/>
            <w:vAlign w:val="center"/>
          </w:tcPr>
          <w:p w14:paraId="6C5563E3"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2E5FAB2" w14:textId="590BB181" w:rsidR="00755896" w:rsidRPr="002D03D8" w:rsidRDefault="00755896" w:rsidP="00755896">
            <w:pPr>
              <w:pStyle w:val="acctmergecolhdg"/>
              <w:spacing w:line="240" w:lineRule="exact"/>
              <w:jc w:val="left"/>
              <w:rPr>
                <w:rFonts w:ascii="CordiaUPC" w:hAnsi="CordiaUPC" w:cs="CordiaUPC"/>
                <w:b w:val="0"/>
                <w:bCs/>
                <w:sz w:val="26"/>
                <w:szCs w:val="26"/>
                <w:lang w:val="en-US" w:bidi="th-TH"/>
              </w:rPr>
            </w:pPr>
            <w:r w:rsidRPr="002D03D8">
              <w:rPr>
                <w:rFonts w:ascii="CordiaUPC" w:hAnsi="CordiaUPC" w:cs="CordiaUPC" w:hint="cs"/>
                <w:b w:val="0"/>
                <w:bCs/>
                <w:sz w:val="26"/>
                <w:szCs w:val="26"/>
              </w:rPr>
              <w:t xml:space="preserve">Maintenance of capital fund </w:t>
            </w:r>
          </w:p>
        </w:tc>
      </w:tr>
      <w:tr w:rsidR="00755896" w:rsidRPr="002D03D8" w14:paraId="46EEA30C" w14:textId="77777777" w:rsidTr="00F77BE5">
        <w:tc>
          <w:tcPr>
            <w:tcW w:w="933" w:type="dxa"/>
            <w:shd w:val="clear" w:color="auto" w:fill="auto"/>
            <w:vAlign w:val="bottom"/>
          </w:tcPr>
          <w:p w14:paraId="093BC44D" w14:textId="1A2A7A13" w:rsidR="00755896" w:rsidRPr="002D03D8" w:rsidRDefault="0066370F" w:rsidP="00755896">
            <w:pPr>
              <w:pStyle w:val="acctmergecolhdg"/>
              <w:spacing w:line="240" w:lineRule="exact"/>
              <w:rPr>
                <w:rFonts w:ascii="CordiaUPC" w:hAnsi="CordiaUPC" w:cs="CordiaUPC"/>
                <w:sz w:val="26"/>
                <w:szCs w:val="26"/>
                <w:lang w:bidi="th-TH"/>
              </w:rPr>
            </w:pPr>
            <w:r w:rsidRPr="002D03D8">
              <w:rPr>
                <w:rFonts w:ascii="CordiaUPC" w:hAnsi="CordiaUPC" w:cs="CordiaUPC" w:hint="cs"/>
                <w:sz w:val="26"/>
                <w:szCs w:val="26"/>
                <w:cs/>
                <w:lang w:bidi="th-TH"/>
              </w:rPr>
              <w:t>7</w:t>
            </w:r>
          </w:p>
        </w:tc>
        <w:tc>
          <w:tcPr>
            <w:tcW w:w="252" w:type="dxa"/>
            <w:shd w:val="clear" w:color="auto" w:fill="auto"/>
            <w:vAlign w:val="center"/>
          </w:tcPr>
          <w:p w14:paraId="54E67F3C"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9AC02A8" w14:textId="5B0E1174" w:rsidR="00755896" w:rsidRPr="002D03D8" w:rsidRDefault="00755896" w:rsidP="00755896">
            <w:pPr>
              <w:pStyle w:val="acctmergecolhdg"/>
              <w:spacing w:line="240" w:lineRule="exact"/>
              <w:jc w:val="left"/>
              <w:rPr>
                <w:rFonts w:ascii="CordiaUPC" w:hAnsi="CordiaUPC" w:cs="CordiaUPC"/>
                <w:b w:val="0"/>
                <w:bCs/>
                <w:sz w:val="26"/>
                <w:szCs w:val="26"/>
                <w:lang w:val="en-US" w:bidi="th-TH"/>
              </w:rPr>
            </w:pPr>
            <w:r w:rsidRPr="002D03D8">
              <w:rPr>
                <w:rFonts w:ascii="CordiaUPC" w:hAnsi="CordiaUPC" w:cs="CordiaUPC" w:hint="cs"/>
                <w:b w:val="0"/>
                <w:bCs/>
                <w:sz w:val="26"/>
                <w:szCs w:val="26"/>
              </w:rPr>
              <w:t>Investments, net</w:t>
            </w:r>
            <w:r w:rsidRPr="002D03D8">
              <w:rPr>
                <w:rFonts w:ascii="CordiaUPC" w:hAnsi="CordiaUPC" w:cs="CordiaUPC"/>
                <w:b w:val="0"/>
                <w:bCs/>
                <w:sz w:val="26"/>
                <w:szCs w:val="26"/>
                <w:lang w:val="en-US"/>
              </w:rPr>
              <w:t xml:space="preserve"> </w:t>
            </w:r>
          </w:p>
        </w:tc>
      </w:tr>
      <w:tr w:rsidR="00755896" w:rsidRPr="002D03D8" w14:paraId="3E2AA8E6" w14:textId="77777777" w:rsidTr="00F77BE5">
        <w:tc>
          <w:tcPr>
            <w:tcW w:w="933" w:type="dxa"/>
            <w:shd w:val="clear" w:color="auto" w:fill="auto"/>
            <w:vAlign w:val="bottom"/>
          </w:tcPr>
          <w:p w14:paraId="4BF1F028" w14:textId="2F8CD787" w:rsidR="00755896" w:rsidRPr="002D03D8" w:rsidRDefault="0066370F" w:rsidP="00755896">
            <w:pPr>
              <w:pStyle w:val="acctmergecolhdg"/>
              <w:spacing w:line="240" w:lineRule="exact"/>
              <w:rPr>
                <w:rFonts w:ascii="CordiaUPC" w:hAnsi="CordiaUPC" w:cs="CordiaUPC"/>
                <w:sz w:val="26"/>
                <w:szCs w:val="26"/>
                <w:lang w:bidi="th-TH"/>
              </w:rPr>
            </w:pPr>
            <w:r w:rsidRPr="002D03D8">
              <w:rPr>
                <w:rFonts w:ascii="CordiaUPC" w:hAnsi="CordiaUPC" w:cs="CordiaUPC" w:hint="cs"/>
                <w:sz w:val="26"/>
                <w:szCs w:val="26"/>
                <w:cs/>
                <w:lang w:bidi="th-TH"/>
              </w:rPr>
              <w:t>8</w:t>
            </w:r>
          </w:p>
        </w:tc>
        <w:tc>
          <w:tcPr>
            <w:tcW w:w="252" w:type="dxa"/>
            <w:shd w:val="clear" w:color="auto" w:fill="auto"/>
            <w:vAlign w:val="center"/>
          </w:tcPr>
          <w:p w14:paraId="1B96FE7B"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AAD8742" w14:textId="0303A5CA" w:rsidR="00755896" w:rsidRPr="002D03D8" w:rsidRDefault="00755896" w:rsidP="00755896">
            <w:pPr>
              <w:pStyle w:val="acctmergecolhdg"/>
              <w:spacing w:line="240" w:lineRule="exact"/>
              <w:jc w:val="left"/>
              <w:rPr>
                <w:rFonts w:ascii="CordiaUPC" w:hAnsi="CordiaUPC" w:cs="CordiaUPC"/>
                <w:b w:val="0"/>
                <w:bCs/>
                <w:sz w:val="26"/>
                <w:szCs w:val="26"/>
                <w:cs/>
                <w:lang w:bidi="th-TH"/>
              </w:rPr>
            </w:pPr>
            <w:r w:rsidRPr="002D03D8">
              <w:rPr>
                <w:rFonts w:ascii="CordiaUPC" w:hAnsi="CordiaUPC" w:cs="CordiaUPC" w:hint="cs"/>
                <w:b w:val="0"/>
                <w:bCs/>
                <w:sz w:val="26"/>
                <w:szCs w:val="26"/>
              </w:rPr>
              <w:t>Investments in subsidiaries and associate, net</w:t>
            </w:r>
          </w:p>
        </w:tc>
      </w:tr>
      <w:tr w:rsidR="00755896" w:rsidRPr="002D03D8" w14:paraId="2B07F523" w14:textId="77777777" w:rsidTr="00F77BE5">
        <w:trPr>
          <w:trHeight w:val="263"/>
        </w:trPr>
        <w:tc>
          <w:tcPr>
            <w:tcW w:w="933" w:type="dxa"/>
            <w:shd w:val="clear" w:color="auto" w:fill="auto"/>
            <w:vAlign w:val="bottom"/>
          </w:tcPr>
          <w:p w14:paraId="059E42B2" w14:textId="16419C62" w:rsidR="00755896" w:rsidRPr="002D03D8" w:rsidRDefault="0066370F" w:rsidP="00755896">
            <w:pPr>
              <w:pStyle w:val="acctmergecolhdg"/>
              <w:spacing w:line="240" w:lineRule="exact"/>
              <w:rPr>
                <w:rFonts w:ascii="CordiaUPC" w:hAnsi="CordiaUPC" w:cs="CordiaUPC"/>
                <w:sz w:val="26"/>
                <w:szCs w:val="26"/>
                <w:lang w:val="en-US" w:eastAsia="zh-CN" w:bidi="th-TH"/>
              </w:rPr>
            </w:pPr>
            <w:r w:rsidRPr="002D03D8">
              <w:rPr>
                <w:rFonts w:ascii="CordiaUPC" w:hAnsi="CordiaUPC" w:cs="CordiaUPC" w:hint="cs"/>
                <w:sz w:val="26"/>
                <w:szCs w:val="26"/>
                <w:cs/>
                <w:lang w:bidi="th-TH"/>
              </w:rPr>
              <w:t>9</w:t>
            </w:r>
          </w:p>
        </w:tc>
        <w:tc>
          <w:tcPr>
            <w:tcW w:w="252" w:type="dxa"/>
            <w:shd w:val="clear" w:color="auto" w:fill="auto"/>
            <w:vAlign w:val="center"/>
          </w:tcPr>
          <w:p w14:paraId="2371508D"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D2BF94E" w14:textId="032DBB46" w:rsidR="00755896" w:rsidRPr="002D03D8" w:rsidRDefault="00755896" w:rsidP="00755896">
            <w:pPr>
              <w:pStyle w:val="acctmergecolhdg"/>
              <w:spacing w:line="240" w:lineRule="exact"/>
              <w:jc w:val="left"/>
              <w:rPr>
                <w:rFonts w:ascii="CordiaUPC" w:hAnsi="CordiaUPC" w:cs="CordiaUPC"/>
                <w:b w:val="0"/>
                <w:bCs/>
                <w:sz w:val="26"/>
                <w:szCs w:val="26"/>
              </w:rPr>
            </w:pPr>
            <w:r w:rsidRPr="002D03D8">
              <w:rPr>
                <w:rFonts w:ascii="CordiaUPC" w:hAnsi="CordiaUPC" w:cs="CordiaUPC" w:hint="cs"/>
                <w:b w:val="0"/>
                <w:bCs/>
                <w:sz w:val="26"/>
                <w:szCs w:val="26"/>
              </w:rPr>
              <w:t>Loans to customers and accrued interest receivables, net</w:t>
            </w:r>
          </w:p>
        </w:tc>
      </w:tr>
      <w:tr w:rsidR="00755896" w:rsidRPr="002D03D8" w14:paraId="3578E1DD" w14:textId="77777777" w:rsidTr="00F77BE5">
        <w:trPr>
          <w:trHeight w:val="263"/>
        </w:trPr>
        <w:tc>
          <w:tcPr>
            <w:tcW w:w="933" w:type="dxa"/>
            <w:shd w:val="clear" w:color="auto" w:fill="auto"/>
            <w:vAlign w:val="bottom"/>
          </w:tcPr>
          <w:p w14:paraId="6B540459" w14:textId="47DDC14B" w:rsidR="00755896" w:rsidRPr="002D03D8" w:rsidRDefault="0066370F" w:rsidP="00755896">
            <w:pPr>
              <w:pStyle w:val="acctmergecolhdg"/>
              <w:spacing w:line="240" w:lineRule="exact"/>
              <w:rPr>
                <w:rFonts w:ascii="CordiaUPC" w:hAnsi="CordiaUPC" w:cs="CordiaUPC"/>
                <w:sz w:val="26"/>
                <w:szCs w:val="26"/>
                <w:lang w:bidi="th-TH"/>
              </w:rPr>
            </w:pPr>
            <w:r w:rsidRPr="002D03D8">
              <w:rPr>
                <w:rFonts w:ascii="CordiaUPC" w:hAnsi="CordiaUPC" w:cs="CordiaUPC" w:hint="cs"/>
                <w:sz w:val="26"/>
                <w:szCs w:val="26"/>
                <w:cs/>
                <w:lang w:val="en-US" w:bidi="th-TH"/>
              </w:rPr>
              <w:t>10</w:t>
            </w:r>
          </w:p>
        </w:tc>
        <w:tc>
          <w:tcPr>
            <w:tcW w:w="252" w:type="dxa"/>
            <w:shd w:val="clear" w:color="auto" w:fill="auto"/>
            <w:vAlign w:val="center"/>
          </w:tcPr>
          <w:p w14:paraId="1137B2DC"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0D56463" w14:textId="2B5C7154" w:rsidR="00755896" w:rsidRPr="002D03D8" w:rsidRDefault="00755896" w:rsidP="00755896">
            <w:pPr>
              <w:pStyle w:val="acctmergecolhdg"/>
              <w:spacing w:line="240" w:lineRule="exact"/>
              <w:jc w:val="left"/>
              <w:rPr>
                <w:rFonts w:ascii="CordiaUPC" w:hAnsi="CordiaUPC" w:cs="CordiaUPC"/>
                <w:b w:val="0"/>
                <w:bCs/>
                <w:sz w:val="26"/>
                <w:szCs w:val="26"/>
              </w:rPr>
            </w:pPr>
            <w:r w:rsidRPr="002D03D8">
              <w:rPr>
                <w:rFonts w:ascii="CordiaUPC" w:hAnsi="CordiaUPC" w:cs="CordiaUPC" w:hint="cs"/>
                <w:b w:val="0"/>
                <w:bCs/>
                <w:sz w:val="26"/>
                <w:szCs w:val="26"/>
              </w:rPr>
              <w:t>Allowance for expected credit loss</w:t>
            </w:r>
          </w:p>
        </w:tc>
      </w:tr>
      <w:tr w:rsidR="00755896" w:rsidRPr="002D03D8" w14:paraId="6ECB31B8" w14:textId="77777777" w:rsidTr="00F77BE5">
        <w:trPr>
          <w:trHeight w:val="263"/>
        </w:trPr>
        <w:tc>
          <w:tcPr>
            <w:tcW w:w="933" w:type="dxa"/>
            <w:shd w:val="clear" w:color="auto" w:fill="auto"/>
            <w:vAlign w:val="bottom"/>
          </w:tcPr>
          <w:p w14:paraId="797DA217" w14:textId="2BD68A84" w:rsidR="00755896" w:rsidRPr="002D03D8" w:rsidRDefault="00755896" w:rsidP="00755896">
            <w:pPr>
              <w:pStyle w:val="acctmergecolhdg"/>
              <w:spacing w:line="240" w:lineRule="exact"/>
              <w:rPr>
                <w:rFonts w:ascii="CordiaUPC" w:hAnsi="CordiaUPC" w:cs="CordiaUPC"/>
                <w:b w:val="0"/>
                <w:bCs/>
                <w:sz w:val="26"/>
                <w:szCs w:val="26"/>
                <w:lang w:bidi="th-TH"/>
              </w:rPr>
            </w:pPr>
            <w:r w:rsidRPr="002D03D8">
              <w:rPr>
                <w:rFonts w:ascii="CordiaUPC" w:hAnsi="CordiaUPC" w:cs="CordiaUPC"/>
                <w:b w:val="0"/>
                <w:bCs/>
                <w:sz w:val="26"/>
                <w:szCs w:val="26"/>
                <w:lang w:val="en-US" w:bidi="th-TH"/>
              </w:rPr>
              <w:t>1</w:t>
            </w:r>
            <w:r w:rsidR="0066370F" w:rsidRPr="002D03D8">
              <w:rPr>
                <w:rFonts w:ascii="CordiaUPC" w:hAnsi="CordiaUPC" w:cs="CordiaUPC" w:hint="cs"/>
                <w:sz w:val="26"/>
                <w:szCs w:val="26"/>
                <w:cs/>
                <w:lang w:val="en-US" w:bidi="th-TH"/>
              </w:rPr>
              <w:t>1</w:t>
            </w:r>
          </w:p>
        </w:tc>
        <w:tc>
          <w:tcPr>
            <w:tcW w:w="252" w:type="dxa"/>
            <w:shd w:val="clear" w:color="auto" w:fill="auto"/>
            <w:vAlign w:val="center"/>
          </w:tcPr>
          <w:p w14:paraId="63C03F25"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14352C5" w14:textId="4FA9B36B" w:rsidR="00755896" w:rsidRPr="002D03D8" w:rsidRDefault="00755896" w:rsidP="00755896">
            <w:pPr>
              <w:pStyle w:val="acctmergecolhdg"/>
              <w:spacing w:line="240" w:lineRule="exact"/>
              <w:jc w:val="left"/>
              <w:rPr>
                <w:rFonts w:ascii="CordiaUPC" w:hAnsi="CordiaUPC" w:cs="CordiaUPC"/>
                <w:b w:val="0"/>
                <w:bCs/>
                <w:sz w:val="26"/>
                <w:szCs w:val="26"/>
              </w:rPr>
            </w:pPr>
            <w:r w:rsidRPr="002D03D8">
              <w:rPr>
                <w:rFonts w:ascii="CordiaUPC" w:hAnsi="CordiaUPC" w:cs="CordiaUPC" w:hint="cs"/>
                <w:b w:val="0"/>
                <w:bCs/>
                <w:sz w:val="26"/>
                <w:szCs w:val="26"/>
              </w:rPr>
              <w:t>Debts issued and borrowings</w:t>
            </w:r>
          </w:p>
        </w:tc>
      </w:tr>
      <w:tr w:rsidR="00755896" w:rsidRPr="002D03D8" w14:paraId="40DDC074" w14:textId="77777777" w:rsidTr="00F77BE5">
        <w:tc>
          <w:tcPr>
            <w:tcW w:w="933" w:type="dxa"/>
            <w:shd w:val="clear" w:color="auto" w:fill="auto"/>
            <w:vAlign w:val="bottom"/>
          </w:tcPr>
          <w:p w14:paraId="043F5E1A" w14:textId="11DE8454" w:rsidR="00755896" w:rsidRPr="002D03D8" w:rsidRDefault="00755896" w:rsidP="00755896">
            <w:pPr>
              <w:pStyle w:val="acctmergecolhdg"/>
              <w:spacing w:line="240" w:lineRule="exact"/>
              <w:rPr>
                <w:rFonts w:ascii="CordiaUPC" w:hAnsi="CordiaUPC" w:cs="CordiaUPC"/>
                <w:b w:val="0"/>
                <w:bCs/>
                <w:sz w:val="26"/>
                <w:szCs w:val="26"/>
                <w:lang w:bidi="th-TH"/>
              </w:rPr>
            </w:pPr>
            <w:r w:rsidRPr="002D03D8">
              <w:rPr>
                <w:rFonts w:ascii="CordiaUPC" w:hAnsi="CordiaUPC" w:cs="CordiaUPC"/>
                <w:b w:val="0"/>
                <w:sz w:val="26"/>
                <w:szCs w:val="26"/>
                <w:lang w:val="en-US" w:bidi="th-TH"/>
              </w:rPr>
              <w:t>1</w:t>
            </w:r>
            <w:r w:rsidR="0066370F" w:rsidRPr="002D03D8">
              <w:rPr>
                <w:rFonts w:ascii="CordiaUPC" w:hAnsi="CordiaUPC" w:cs="CordiaUPC" w:hint="cs"/>
                <w:b w:val="0"/>
                <w:sz w:val="26"/>
                <w:szCs w:val="26"/>
                <w:cs/>
                <w:lang w:val="en-US" w:bidi="th-TH"/>
              </w:rPr>
              <w:t>2</w:t>
            </w:r>
          </w:p>
        </w:tc>
        <w:tc>
          <w:tcPr>
            <w:tcW w:w="252" w:type="dxa"/>
            <w:shd w:val="clear" w:color="auto" w:fill="auto"/>
            <w:vAlign w:val="center"/>
          </w:tcPr>
          <w:p w14:paraId="0E09C179"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74FF103" w14:textId="1F4ABBB1" w:rsidR="00755896" w:rsidRPr="002D03D8" w:rsidRDefault="00755896" w:rsidP="00755896">
            <w:pPr>
              <w:pStyle w:val="acctmergecolhdg"/>
              <w:spacing w:line="240" w:lineRule="exact"/>
              <w:jc w:val="left"/>
              <w:rPr>
                <w:rFonts w:ascii="CordiaUPC" w:hAnsi="CordiaUPC" w:cs="CordiaUPC"/>
                <w:b w:val="0"/>
                <w:bCs/>
                <w:sz w:val="26"/>
                <w:szCs w:val="26"/>
              </w:rPr>
            </w:pPr>
            <w:r w:rsidRPr="002D03D8">
              <w:rPr>
                <w:rFonts w:ascii="CordiaUPC" w:hAnsi="CordiaUPC" w:cs="CordiaUPC" w:hint="cs"/>
                <w:b w:val="0"/>
                <w:bCs/>
                <w:sz w:val="26"/>
                <w:szCs w:val="26"/>
              </w:rPr>
              <w:t>Assets pledged as collateral and under restriction</w:t>
            </w:r>
          </w:p>
        </w:tc>
      </w:tr>
      <w:tr w:rsidR="00755896" w:rsidRPr="002D03D8" w14:paraId="0F43F28C" w14:textId="77777777" w:rsidTr="00F77BE5">
        <w:tc>
          <w:tcPr>
            <w:tcW w:w="933" w:type="dxa"/>
            <w:shd w:val="clear" w:color="auto" w:fill="auto"/>
            <w:vAlign w:val="bottom"/>
          </w:tcPr>
          <w:p w14:paraId="162CFD1B" w14:textId="008A1DA1" w:rsidR="00755896" w:rsidRPr="002D03D8" w:rsidRDefault="00755896" w:rsidP="00755896">
            <w:pPr>
              <w:pStyle w:val="acctmergecolhdg"/>
              <w:spacing w:line="240" w:lineRule="exact"/>
              <w:rPr>
                <w:rFonts w:ascii="CordiaUPC" w:hAnsi="CordiaUPC" w:cs="CordiaUPC"/>
                <w:b w:val="0"/>
                <w:bCs/>
                <w:sz w:val="26"/>
                <w:szCs w:val="26"/>
                <w:lang w:val="en-US" w:bidi="th-TH"/>
              </w:rPr>
            </w:pPr>
            <w:r w:rsidRPr="002D03D8">
              <w:rPr>
                <w:rFonts w:ascii="CordiaUPC" w:hAnsi="CordiaUPC" w:cs="CordiaUPC"/>
                <w:b w:val="0"/>
                <w:sz w:val="26"/>
                <w:szCs w:val="26"/>
                <w:lang w:val="en-US" w:bidi="th-TH"/>
              </w:rPr>
              <w:t>1</w:t>
            </w:r>
            <w:r w:rsidR="0066370F" w:rsidRPr="002D03D8">
              <w:rPr>
                <w:rFonts w:ascii="CordiaUPC" w:hAnsi="CordiaUPC" w:cs="CordiaUPC" w:hint="cs"/>
                <w:b w:val="0"/>
                <w:sz w:val="26"/>
                <w:szCs w:val="26"/>
                <w:cs/>
                <w:lang w:val="en-US" w:bidi="th-TH"/>
              </w:rPr>
              <w:t>3</w:t>
            </w:r>
          </w:p>
        </w:tc>
        <w:tc>
          <w:tcPr>
            <w:tcW w:w="252" w:type="dxa"/>
            <w:shd w:val="clear" w:color="auto" w:fill="auto"/>
            <w:vAlign w:val="center"/>
          </w:tcPr>
          <w:p w14:paraId="56F6BBEA"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293E84F" w14:textId="0F5C97CB" w:rsidR="00755896" w:rsidRPr="002D03D8" w:rsidRDefault="00755896" w:rsidP="00755896">
            <w:pPr>
              <w:pStyle w:val="acctmergecolhdg"/>
              <w:spacing w:line="240" w:lineRule="exact"/>
              <w:jc w:val="left"/>
              <w:rPr>
                <w:rFonts w:ascii="CordiaUPC" w:hAnsi="CordiaUPC" w:cs="CordiaUPC"/>
                <w:b w:val="0"/>
                <w:bCs/>
                <w:sz w:val="26"/>
                <w:szCs w:val="26"/>
                <w:cs/>
                <w:lang w:val="en-US" w:bidi="th-TH"/>
              </w:rPr>
            </w:pPr>
            <w:r w:rsidRPr="002D03D8">
              <w:rPr>
                <w:rFonts w:ascii="CordiaUPC" w:hAnsi="CordiaUPC" w:cs="CordiaUPC" w:hint="cs"/>
                <w:b w:val="0"/>
                <w:bCs/>
                <w:sz w:val="26"/>
                <w:szCs w:val="26"/>
              </w:rPr>
              <w:t>Commitments and contingent liabilities</w:t>
            </w:r>
          </w:p>
        </w:tc>
      </w:tr>
      <w:tr w:rsidR="00755896" w:rsidRPr="002D03D8" w14:paraId="23CE6FD8" w14:textId="77777777" w:rsidTr="00F77BE5">
        <w:tc>
          <w:tcPr>
            <w:tcW w:w="933" w:type="dxa"/>
            <w:shd w:val="clear" w:color="auto" w:fill="auto"/>
            <w:vAlign w:val="bottom"/>
          </w:tcPr>
          <w:p w14:paraId="3CBCA227" w14:textId="754E2672" w:rsidR="00755896" w:rsidRPr="002D03D8" w:rsidRDefault="00755896" w:rsidP="00755896">
            <w:pPr>
              <w:pStyle w:val="acctmergecolhdg"/>
              <w:spacing w:line="240" w:lineRule="exact"/>
              <w:rPr>
                <w:rFonts w:ascii="CordiaUPC" w:hAnsi="CordiaUPC" w:cs="CordiaUPC"/>
                <w:b w:val="0"/>
                <w:bCs/>
                <w:sz w:val="26"/>
                <w:szCs w:val="26"/>
                <w:lang w:val="en-US" w:bidi="th-TH"/>
              </w:rPr>
            </w:pPr>
            <w:r w:rsidRPr="002D03D8">
              <w:rPr>
                <w:rFonts w:ascii="CordiaUPC" w:hAnsi="CordiaUPC" w:cs="CordiaUPC"/>
                <w:b w:val="0"/>
                <w:sz w:val="26"/>
                <w:szCs w:val="26"/>
                <w:lang w:val="en-US" w:bidi="th-TH"/>
              </w:rPr>
              <w:t>1</w:t>
            </w:r>
            <w:r w:rsidR="0066370F" w:rsidRPr="002D03D8">
              <w:rPr>
                <w:rFonts w:ascii="CordiaUPC" w:hAnsi="CordiaUPC" w:cs="CordiaUPC" w:hint="cs"/>
                <w:b w:val="0"/>
                <w:sz w:val="26"/>
                <w:szCs w:val="26"/>
                <w:cs/>
                <w:lang w:val="en-US" w:bidi="th-TH"/>
              </w:rPr>
              <w:t>4</w:t>
            </w:r>
          </w:p>
        </w:tc>
        <w:tc>
          <w:tcPr>
            <w:tcW w:w="252" w:type="dxa"/>
            <w:shd w:val="clear" w:color="auto" w:fill="auto"/>
            <w:vAlign w:val="center"/>
          </w:tcPr>
          <w:p w14:paraId="2BA57BF9"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691D614" w14:textId="75DA5F1E" w:rsidR="00755896" w:rsidRPr="002D03D8" w:rsidRDefault="00755896" w:rsidP="00755896">
            <w:pPr>
              <w:pStyle w:val="acctmergecolhdg"/>
              <w:spacing w:line="240" w:lineRule="exact"/>
              <w:jc w:val="left"/>
              <w:rPr>
                <w:rFonts w:ascii="CordiaUPC" w:hAnsi="CordiaUPC" w:cs="CordiaUPC"/>
                <w:b w:val="0"/>
                <w:bCs/>
                <w:sz w:val="26"/>
                <w:szCs w:val="26"/>
                <w:cs/>
                <w:lang w:bidi="th-TH"/>
              </w:rPr>
            </w:pPr>
            <w:r w:rsidRPr="002D03D8">
              <w:rPr>
                <w:rFonts w:ascii="CordiaUPC" w:hAnsi="CordiaUPC" w:cs="CordiaUPC" w:hint="cs"/>
                <w:b w:val="0"/>
                <w:bCs/>
                <w:sz w:val="26"/>
                <w:szCs w:val="26"/>
              </w:rPr>
              <w:t>Related parties</w:t>
            </w:r>
          </w:p>
        </w:tc>
      </w:tr>
      <w:tr w:rsidR="00755896" w:rsidRPr="002D03D8" w14:paraId="6270B363" w14:textId="77777777" w:rsidTr="00F77BE5">
        <w:tc>
          <w:tcPr>
            <w:tcW w:w="933" w:type="dxa"/>
            <w:shd w:val="clear" w:color="auto" w:fill="auto"/>
            <w:vAlign w:val="bottom"/>
          </w:tcPr>
          <w:p w14:paraId="41A57C3F" w14:textId="0F9798CF" w:rsidR="00755896" w:rsidRPr="002D03D8" w:rsidRDefault="00755896" w:rsidP="00755896">
            <w:pPr>
              <w:pStyle w:val="acctmergecolhdg"/>
              <w:spacing w:line="240" w:lineRule="exact"/>
              <w:rPr>
                <w:rFonts w:ascii="CordiaUPC" w:hAnsi="CordiaUPC" w:cs="CordiaUPC"/>
                <w:b w:val="0"/>
                <w:bCs/>
                <w:sz w:val="26"/>
                <w:szCs w:val="26"/>
                <w:lang w:val="en-US" w:bidi="th-TH"/>
              </w:rPr>
            </w:pPr>
            <w:r w:rsidRPr="002D03D8">
              <w:rPr>
                <w:rFonts w:ascii="CordiaUPC" w:hAnsi="CordiaUPC" w:cs="CordiaUPC"/>
                <w:b w:val="0"/>
                <w:sz w:val="26"/>
                <w:szCs w:val="26"/>
                <w:lang w:val="en-US" w:bidi="th-TH"/>
              </w:rPr>
              <w:t>1</w:t>
            </w:r>
            <w:r w:rsidR="0066370F" w:rsidRPr="002D03D8">
              <w:rPr>
                <w:rFonts w:ascii="CordiaUPC" w:hAnsi="CordiaUPC" w:cs="CordiaUPC" w:hint="cs"/>
                <w:b w:val="0"/>
                <w:sz w:val="26"/>
                <w:szCs w:val="26"/>
                <w:cs/>
                <w:lang w:val="en-US" w:bidi="th-TH"/>
              </w:rPr>
              <w:t>5</w:t>
            </w:r>
          </w:p>
        </w:tc>
        <w:tc>
          <w:tcPr>
            <w:tcW w:w="252" w:type="dxa"/>
            <w:shd w:val="clear" w:color="auto" w:fill="auto"/>
            <w:vAlign w:val="center"/>
          </w:tcPr>
          <w:p w14:paraId="049C615F"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E501CE0" w14:textId="26E99EB7" w:rsidR="00755896" w:rsidRPr="002D03D8" w:rsidRDefault="00755896" w:rsidP="00755896">
            <w:pPr>
              <w:pStyle w:val="acctmergecolhdg"/>
              <w:spacing w:line="240" w:lineRule="exact"/>
              <w:jc w:val="left"/>
              <w:rPr>
                <w:rFonts w:ascii="CordiaUPC" w:hAnsi="CordiaUPC" w:cs="CordiaUPC"/>
                <w:b w:val="0"/>
                <w:bCs/>
                <w:sz w:val="26"/>
                <w:szCs w:val="26"/>
                <w:cs/>
                <w:lang w:bidi="th-TH"/>
              </w:rPr>
            </w:pPr>
            <w:r w:rsidRPr="002D03D8">
              <w:rPr>
                <w:rFonts w:ascii="CordiaUPC" w:hAnsi="CordiaUPC" w:cs="CordiaUPC" w:hint="cs"/>
                <w:b w:val="0"/>
                <w:bCs/>
                <w:sz w:val="26"/>
                <w:szCs w:val="26"/>
              </w:rPr>
              <w:t>Segment information</w:t>
            </w:r>
          </w:p>
        </w:tc>
      </w:tr>
      <w:tr w:rsidR="00755896" w:rsidRPr="002D03D8" w14:paraId="34FF868C" w14:textId="77777777" w:rsidTr="00F77BE5">
        <w:tc>
          <w:tcPr>
            <w:tcW w:w="933" w:type="dxa"/>
            <w:shd w:val="clear" w:color="auto" w:fill="auto"/>
            <w:vAlign w:val="bottom"/>
          </w:tcPr>
          <w:p w14:paraId="189EBA1A" w14:textId="085A913D" w:rsidR="00755896" w:rsidRPr="002D03D8" w:rsidRDefault="00755896" w:rsidP="00755896">
            <w:pPr>
              <w:pStyle w:val="acctmergecolhdg"/>
              <w:spacing w:line="240" w:lineRule="exact"/>
              <w:rPr>
                <w:rFonts w:ascii="CordiaUPC" w:hAnsi="CordiaUPC" w:cs="CordiaUPC"/>
                <w:sz w:val="26"/>
                <w:szCs w:val="26"/>
                <w:lang w:bidi="th-TH"/>
              </w:rPr>
            </w:pPr>
            <w:r w:rsidRPr="002D03D8">
              <w:rPr>
                <w:rFonts w:ascii="CordiaUPC" w:hAnsi="CordiaUPC" w:cs="CordiaUPC"/>
                <w:b w:val="0"/>
                <w:bCs/>
                <w:sz w:val="26"/>
                <w:szCs w:val="26"/>
              </w:rPr>
              <w:t>1</w:t>
            </w:r>
            <w:r w:rsidR="0066370F" w:rsidRPr="002D03D8">
              <w:rPr>
                <w:rFonts w:ascii="CordiaUPC" w:hAnsi="CordiaUPC" w:cs="CordiaUPC" w:hint="cs"/>
                <w:sz w:val="26"/>
                <w:szCs w:val="26"/>
                <w:cs/>
                <w:lang w:val="en-US" w:bidi="th-TH"/>
              </w:rPr>
              <w:t>6</w:t>
            </w:r>
          </w:p>
        </w:tc>
        <w:tc>
          <w:tcPr>
            <w:tcW w:w="252" w:type="dxa"/>
            <w:shd w:val="clear" w:color="auto" w:fill="auto"/>
            <w:vAlign w:val="center"/>
          </w:tcPr>
          <w:p w14:paraId="1C5648D2"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35345DCE" w14:textId="5C17B8A0" w:rsidR="00755896" w:rsidRPr="002D03D8" w:rsidRDefault="00755896" w:rsidP="00755896">
            <w:pPr>
              <w:pStyle w:val="acctmergecolhdg"/>
              <w:spacing w:line="240" w:lineRule="exact"/>
              <w:jc w:val="left"/>
              <w:rPr>
                <w:rFonts w:ascii="CordiaUPC" w:hAnsi="CordiaUPC" w:cs="CordiaUPC"/>
                <w:b w:val="0"/>
                <w:bCs/>
                <w:sz w:val="26"/>
                <w:szCs w:val="26"/>
                <w:cs/>
                <w:lang w:bidi="th-TH"/>
              </w:rPr>
            </w:pPr>
            <w:r w:rsidRPr="002D03D8">
              <w:rPr>
                <w:rFonts w:ascii="CordiaUPC" w:hAnsi="CordiaUPC" w:cs="CordiaUPC" w:hint="cs"/>
                <w:b w:val="0"/>
                <w:bCs/>
                <w:sz w:val="26"/>
                <w:szCs w:val="26"/>
              </w:rPr>
              <w:t xml:space="preserve">Deferred tax and income tax </w:t>
            </w:r>
          </w:p>
        </w:tc>
      </w:tr>
      <w:tr w:rsidR="00755896" w:rsidRPr="002D03D8" w14:paraId="251076EC" w14:textId="77777777" w:rsidTr="00F77BE5">
        <w:tc>
          <w:tcPr>
            <w:tcW w:w="933" w:type="dxa"/>
            <w:shd w:val="clear" w:color="auto" w:fill="auto"/>
            <w:vAlign w:val="bottom"/>
          </w:tcPr>
          <w:p w14:paraId="49D9731D" w14:textId="4C8E82B8" w:rsidR="00755896" w:rsidRPr="002D03D8" w:rsidRDefault="00755896" w:rsidP="00755896">
            <w:pPr>
              <w:pStyle w:val="acctmergecolhdg"/>
              <w:spacing w:line="240" w:lineRule="exact"/>
              <w:rPr>
                <w:rFonts w:ascii="CordiaUPC" w:hAnsi="CordiaUPC" w:cs="CordiaUPC"/>
                <w:sz w:val="26"/>
                <w:szCs w:val="26"/>
                <w:lang w:bidi="th-TH"/>
              </w:rPr>
            </w:pPr>
            <w:r w:rsidRPr="002D03D8">
              <w:rPr>
                <w:rFonts w:ascii="CordiaUPC" w:hAnsi="CordiaUPC" w:cs="CordiaUPC"/>
                <w:b w:val="0"/>
                <w:sz w:val="26"/>
                <w:szCs w:val="26"/>
                <w:lang w:bidi="th-TH"/>
              </w:rPr>
              <w:t>1</w:t>
            </w:r>
            <w:r w:rsidR="0066370F" w:rsidRPr="002D03D8">
              <w:rPr>
                <w:rFonts w:ascii="CordiaUPC" w:hAnsi="CordiaUPC" w:cs="CordiaUPC" w:hint="cs"/>
                <w:b w:val="0"/>
                <w:sz w:val="26"/>
                <w:szCs w:val="26"/>
                <w:cs/>
                <w:lang w:bidi="th-TH"/>
              </w:rPr>
              <w:t>7</w:t>
            </w:r>
          </w:p>
        </w:tc>
        <w:tc>
          <w:tcPr>
            <w:tcW w:w="252" w:type="dxa"/>
            <w:shd w:val="clear" w:color="auto" w:fill="auto"/>
            <w:vAlign w:val="center"/>
          </w:tcPr>
          <w:p w14:paraId="3621F99A"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0714928" w14:textId="081CB740" w:rsidR="00755896" w:rsidRPr="002D03D8" w:rsidRDefault="00755896" w:rsidP="00755896">
            <w:pPr>
              <w:pStyle w:val="acctmergecolhdg"/>
              <w:spacing w:line="240" w:lineRule="exact"/>
              <w:jc w:val="left"/>
              <w:rPr>
                <w:rFonts w:ascii="CordiaUPC" w:hAnsi="CordiaUPC" w:cs="CordiaUPC"/>
                <w:b w:val="0"/>
                <w:bCs/>
                <w:sz w:val="26"/>
                <w:szCs w:val="26"/>
                <w:cs/>
                <w:lang w:bidi="th-TH"/>
              </w:rPr>
            </w:pPr>
            <w:r w:rsidRPr="002D03D8">
              <w:rPr>
                <w:rFonts w:ascii="CordiaUPC" w:hAnsi="CordiaUPC" w:cs="CordiaUPC" w:hint="cs"/>
                <w:b w:val="0"/>
                <w:bCs/>
                <w:sz w:val="26"/>
                <w:szCs w:val="26"/>
              </w:rPr>
              <w:t>Earnings per share</w:t>
            </w:r>
          </w:p>
        </w:tc>
      </w:tr>
      <w:tr w:rsidR="00755896" w:rsidRPr="002D03D8" w14:paraId="0FE0A32A" w14:textId="77777777" w:rsidTr="00F77BE5">
        <w:tc>
          <w:tcPr>
            <w:tcW w:w="933" w:type="dxa"/>
            <w:shd w:val="clear" w:color="auto" w:fill="auto"/>
            <w:vAlign w:val="bottom"/>
          </w:tcPr>
          <w:p w14:paraId="03AF0B16" w14:textId="4BF55421" w:rsidR="00755896" w:rsidRPr="002D03D8" w:rsidRDefault="00755896" w:rsidP="00755896">
            <w:pPr>
              <w:pStyle w:val="acctmergecolhdg"/>
              <w:spacing w:line="240" w:lineRule="exact"/>
              <w:rPr>
                <w:rFonts w:ascii="CordiaUPC" w:hAnsi="CordiaUPC" w:cs="CordiaUPC"/>
                <w:b w:val="0"/>
                <w:bCs/>
                <w:sz w:val="26"/>
                <w:szCs w:val="26"/>
                <w:lang w:bidi="th-TH"/>
              </w:rPr>
            </w:pPr>
            <w:r w:rsidRPr="002D03D8">
              <w:rPr>
                <w:rFonts w:ascii="CordiaUPC" w:hAnsi="CordiaUPC" w:cs="CordiaUPC"/>
                <w:b w:val="0"/>
                <w:sz w:val="26"/>
                <w:szCs w:val="26"/>
                <w:lang w:val="en-US" w:bidi="th-TH"/>
              </w:rPr>
              <w:t>1</w:t>
            </w:r>
            <w:r w:rsidR="0066370F" w:rsidRPr="002D03D8">
              <w:rPr>
                <w:rFonts w:ascii="CordiaUPC" w:hAnsi="CordiaUPC" w:cs="CordiaUPC" w:hint="cs"/>
                <w:b w:val="0"/>
                <w:sz w:val="26"/>
                <w:szCs w:val="26"/>
                <w:cs/>
                <w:lang w:val="en-US" w:bidi="th-TH"/>
              </w:rPr>
              <w:t>8</w:t>
            </w:r>
          </w:p>
        </w:tc>
        <w:tc>
          <w:tcPr>
            <w:tcW w:w="252" w:type="dxa"/>
            <w:shd w:val="clear" w:color="auto" w:fill="auto"/>
            <w:vAlign w:val="center"/>
          </w:tcPr>
          <w:p w14:paraId="6D490C2D"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6651B9A" w14:textId="5DE9AAF6" w:rsidR="00755896" w:rsidRPr="002D03D8" w:rsidRDefault="00755896" w:rsidP="00755896">
            <w:pPr>
              <w:pStyle w:val="acctmergecolhdg"/>
              <w:spacing w:line="240" w:lineRule="exact"/>
              <w:jc w:val="left"/>
              <w:rPr>
                <w:rFonts w:ascii="CordiaUPC" w:hAnsi="CordiaUPC" w:cs="CordiaUPC"/>
                <w:b w:val="0"/>
                <w:bCs/>
                <w:sz w:val="26"/>
                <w:szCs w:val="26"/>
              </w:rPr>
            </w:pPr>
            <w:r w:rsidRPr="002D03D8">
              <w:rPr>
                <w:rFonts w:ascii="CordiaUPC" w:hAnsi="CordiaUPC" w:cs="CordiaUPC" w:hint="cs"/>
                <w:b w:val="0"/>
                <w:bCs/>
                <w:sz w:val="26"/>
                <w:szCs w:val="26"/>
              </w:rPr>
              <w:t>Share capital</w:t>
            </w:r>
          </w:p>
        </w:tc>
      </w:tr>
      <w:tr w:rsidR="00755896" w:rsidRPr="002D03D8" w14:paraId="7D839598" w14:textId="77777777" w:rsidTr="00F77BE5">
        <w:tc>
          <w:tcPr>
            <w:tcW w:w="933" w:type="dxa"/>
            <w:shd w:val="clear" w:color="auto" w:fill="auto"/>
            <w:vAlign w:val="bottom"/>
          </w:tcPr>
          <w:p w14:paraId="37E028EC" w14:textId="04511F37" w:rsidR="00755896" w:rsidRPr="002D03D8" w:rsidRDefault="00755896" w:rsidP="00755896">
            <w:pPr>
              <w:pStyle w:val="acctmergecolhdg"/>
              <w:spacing w:line="240" w:lineRule="exact"/>
              <w:rPr>
                <w:rFonts w:ascii="CordiaUPC" w:hAnsi="CordiaUPC" w:cs="CordiaUPC"/>
                <w:sz w:val="26"/>
                <w:szCs w:val="26"/>
                <w:lang w:val="en-US" w:bidi="th-TH"/>
              </w:rPr>
            </w:pPr>
            <w:r w:rsidRPr="002D03D8">
              <w:rPr>
                <w:rFonts w:ascii="CordiaUPC" w:hAnsi="CordiaUPC" w:cs="CordiaUPC"/>
                <w:b w:val="0"/>
                <w:bCs/>
                <w:sz w:val="26"/>
                <w:szCs w:val="26"/>
                <w:lang w:val="en-US" w:bidi="th-TH"/>
              </w:rPr>
              <w:t>1</w:t>
            </w:r>
            <w:r w:rsidR="0066370F" w:rsidRPr="002D03D8">
              <w:rPr>
                <w:rFonts w:ascii="CordiaUPC" w:hAnsi="CordiaUPC" w:cs="CordiaUPC" w:hint="cs"/>
                <w:sz w:val="26"/>
                <w:szCs w:val="26"/>
                <w:cs/>
                <w:lang w:val="en-US" w:bidi="th-TH"/>
              </w:rPr>
              <w:t>9</w:t>
            </w:r>
          </w:p>
        </w:tc>
        <w:tc>
          <w:tcPr>
            <w:tcW w:w="252" w:type="dxa"/>
            <w:shd w:val="clear" w:color="auto" w:fill="auto"/>
            <w:vAlign w:val="center"/>
          </w:tcPr>
          <w:p w14:paraId="2D8EB516"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6C5CE2E" w14:textId="7606CCBA" w:rsidR="00755896" w:rsidRPr="002D03D8" w:rsidRDefault="00755896" w:rsidP="00755896">
            <w:pPr>
              <w:pStyle w:val="acctmergecolhdg"/>
              <w:spacing w:line="240" w:lineRule="exact"/>
              <w:jc w:val="left"/>
              <w:rPr>
                <w:rFonts w:ascii="CordiaUPC" w:hAnsi="CordiaUPC" w:cs="CordiaUPC"/>
                <w:b w:val="0"/>
                <w:bCs/>
                <w:sz w:val="26"/>
                <w:szCs w:val="26"/>
              </w:rPr>
            </w:pPr>
            <w:r w:rsidRPr="002D03D8">
              <w:rPr>
                <w:rFonts w:ascii="CordiaUPC" w:hAnsi="CordiaUPC" w:cs="CordiaUPC"/>
                <w:b w:val="0"/>
                <w:bCs/>
                <w:sz w:val="26"/>
                <w:szCs w:val="26"/>
              </w:rPr>
              <w:t>Treasury shares</w:t>
            </w:r>
          </w:p>
        </w:tc>
      </w:tr>
      <w:tr w:rsidR="00755896" w:rsidRPr="002D03D8" w14:paraId="767117F9" w14:textId="77777777" w:rsidTr="00F77BE5">
        <w:tc>
          <w:tcPr>
            <w:tcW w:w="933" w:type="dxa"/>
            <w:shd w:val="clear" w:color="auto" w:fill="auto"/>
            <w:vAlign w:val="bottom"/>
          </w:tcPr>
          <w:p w14:paraId="3C0EF516" w14:textId="282DB7B2" w:rsidR="00755896" w:rsidRPr="002D03D8" w:rsidRDefault="0066370F" w:rsidP="00AF7F79">
            <w:pPr>
              <w:pStyle w:val="acctmergecolhdg"/>
              <w:spacing w:line="240" w:lineRule="exact"/>
              <w:rPr>
                <w:rFonts w:ascii="CordiaUPC" w:hAnsi="CordiaUPC" w:cs="CordiaUPC"/>
                <w:sz w:val="26"/>
                <w:szCs w:val="26"/>
                <w:lang w:val="en-US" w:bidi="th-TH"/>
              </w:rPr>
            </w:pPr>
            <w:r w:rsidRPr="002D03D8">
              <w:rPr>
                <w:rFonts w:ascii="CordiaUPC" w:hAnsi="CordiaUPC" w:cs="CordiaUPC" w:hint="cs"/>
                <w:sz w:val="26"/>
                <w:szCs w:val="26"/>
                <w:cs/>
                <w:lang w:val="en-US" w:bidi="th-TH"/>
              </w:rPr>
              <w:t>20</w:t>
            </w:r>
          </w:p>
        </w:tc>
        <w:tc>
          <w:tcPr>
            <w:tcW w:w="252" w:type="dxa"/>
            <w:shd w:val="clear" w:color="auto" w:fill="auto"/>
            <w:vAlign w:val="center"/>
          </w:tcPr>
          <w:p w14:paraId="24DD130D"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030AD31" w14:textId="418B2FC9" w:rsidR="00755896" w:rsidRPr="002D03D8" w:rsidRDefault="00AF7F79" w:rsidP="00755896">
            <w:pPr>
              <w:pStyle w:val="acctmergecolhdg"/>
              <w:spacing w:line="240" w:lineRule="exact"/>
              <w:jc w:val="left"/>
              <w:rPr>
                <w:rFonts w:ascii="CordiaUPC" w:hAnsi="CordiaUPC" w:cs="CordiaUPC"/>
                <w:b w:val="0"/>
                <w:bCs/>
                <w:sz w:val="26"/>
                <w:szCs w:val="26"/>
              </w:rPr>
            </w:pPr>
            <w:r w:rsidRPr="002D03D8">
              <w:rPr>
                <w:rFonts w:ascii="CordiaUPC" w:hAnsi="CordiaUPC" w:cs="CordiaUPC"/>
                <w:b w:val="0"/>
                <w:sz w:val="26"/>
                <w:szCs w:val="26"/>
                <w:lang w:val="en-US" w:bidi="th-TH"/>
              </w:rPr>
              <w:t>Appropriation of profit and dividend payment</w:t>
            </w:r>
          </w:p>
        </w:tc>
      </w:tr>
      <w:tr w:rsidR="00755896" w:rsidRPr="002D03D8" w14:paraId="703E9A23" w14:textId="77777777" w:rsidTr="00F77BE5">
        <w:tc>
          <w:tcPr>
            <w:tcW w:w="933" w:type="dxa"/>
            <w:shd w:val="clear" w:color="auto" w:fill="auto"/>
            <w:vAlign w:val="bottom"/>
          </w:tcPr>
          <w:p w14:paraId="6BB1B03A" w14:textId="266BDC92" w:rsidR="00755896" w:rsidRPr="002D03D8" w:rsidRDefault="00755896" w:rsidP="00755896">
            <w:pPr>
              <w:pStyle w:val="acctmergecolhdg"/>
              <w:spacing w:line="240" w:lineRule="exact"/>
              <w:rPr>
                <w:rFonts w:ascii="CordiaUPC" w:hAnsi="CordiaUPC" w:cs="CordiaUPC"/>
                <w:b w:val="0"/>
                <w:bCs/>
                <w:sz w:val="26"/>
                <w:szCs w:val="26"/>
                <w:lang w:val="en-US" w:bidi="th-TH"/>
              </w:rPr>
            </w:pPr>
            <w:r w:rsidRPr="002D03D8">
              <w:rPr>
                <w:rFonts w:ascii="CordiaUPC" w:hAnsi="CordiaUPC" w:cs="CordiaUPC"/>
                <w:b w:val="0"/>
                <w:sz w:val="26"/>
                <w:szCs w:val="26"/>
                <w:lang w:val="en-US" w:bidi="th-TH"/>
              </w:rPr>
              <w:t>2</w:t>
            </w:r>
            <w:r w:rsidR="0066370F" w:rsidRPr="002D03D8">
              <w:rPr>
                <w:rFonts w:ascii="CordiaUPC" w:hAnsi="CordiaUPC" w:cs="CordiaUPC" w:hint="cs"/>
                <w:b w:val="0"/>
                <w:sz w:val="26"/>
                <w:szCs w:val="26"/>
                <w:cs/>
                <w:lang w:val="en-US" w:bidi="th-TH"/>
              </w:rPr>
              <w:t>1</w:t>
            </w:r>
          </w:p>
        </w:tc>
        <w:tc>
          <w:tcPr>
            <w:tcW w:w="252" w:type="dxa"/>
            <w:shd w:val="clear" w:color="auto" w:fill="auto"/>
            <w:vAlign w:val="center"/>
          </w:tcPr>
          <w:p w14:paraId="1AC29C2E"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36EE54F9" w14:textId="7B80C1E1" w:rsidR="00755896" w:rsidRPr="002D03D8" w:rsidRDefault="00AF7F79" w:rsidP="00755896">
            <w:pPr>
              <w:pStyle w:val="acctmergecolhdg"/>
              <w:spacing w:line="240" w:lineRule="exact"/>
              <w:jc w:val="left"/>
              <w:rPr>
                <w:rFonts w:ascii="CordiaUPC" w:hAnsi="CordiaUPC" w:cs="CordiaUPC"/>
                <w:b w:val="0"/>
                <w:bCs/>
                <w:sz w:val="26"/>
                <w:szCs w:val="26"/>
                <w:cs/>
                <w:lang w:bidi="th-TH"/>
              </w:rPr>
            </w:pPr>
            <w:r w:rsidRPr="002D03D8">
              <w:rPr>
                <w:rFonts w:ascii="CordiaUPC" w:hAnsi="CordiaUPC" w:cs="CordiaUPC"/>
                <w:b w:val="0"/>
                <w:sz w:val="26"/>
                <w:szCs w:val="26"/>
                <w:lang w:val="en-US" w:bidi="th-TH"/>
              </w:rPr>
              <w:t>Events after the reporting period</w:t>
            </w:r>
          </w:p>
        </w:tc>
      </w:tr>
      <w:tr w:rsidR="004250E3" w:rsidRPr="002D03D8" w14:paraId="0A183763" w14:textId="77777777" w:rsidTr="00F77BE5">
        <w:tc>
          <w:tcPr>
            <w:tcW w:w="933" w:type="dxa"/>
            <w:shd w:val="clear" w:color="auto" w:fill="auto"/>
            <w:vAlign w:val="bottom"/>
          </w:tcPr>
          <w:p w14:paraId="10320932" w14:textId="77777777" w:rsidR="004250E3" w:rsidRPr="002D03D8" w:rsidRDefault="004250E3" w:rsidP="00755896">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6A976BD9" w14:textId="77777777" w:rsidR="004250E3" w:rsidRPr="002D03D8" w:rsidRDefault="004250E3"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E1155DF" w14:textId="7E634641" w:rsidR="004250E3" w:rsidRPr="002D03D8" w:rsidRDefault="004250E3" w:rsidP="00755896">
            <w:pPr>
              <w:pStyle w:val="acctmergecolhdg"/>
              <w:spacing w:line="240" w:lineRule="exact"/>
              <w:jc w:val="left"/>
              <w:rPr>
                <w:rFonts w:ascii="CordiaUPC" w:hAnsi="CordiaUPC" w:cs="CordiaUPC"/>
                <w:b w:val="0"/>
                <w:sz w:val="26"/>
                <w:szCs w:val="26"/>
                <w:lang w:val="en-US" w:bidi="th-TH"/>
              </w:rPr>
            </w:pPr>
          </w:p>
        </w:tc>
      </w:tr>
      <w:tr w:rsidR="00755896" w:rsidRPr="002D03D8" w14:paraId="02654A61" w14:textId="77777777" w:rsidTr="00F77BE5">
        <w:tc>
          <w:tcPr>
            <w:tcW w:w="933" w:type="dxa"/>
            <w:shd w:val="clear" w:color="auto" w:fill="auto"/>
            <w:vAlign w:val="bottom"/>
          </w:tcPr>
          <w:p w14:paraId="2CAC2E12" w14:textId="70E4E7EA" w:rsidR="00755896" w:rsidRPr="002D03D8" w:rsidRDefault="00755896" w:rsidP="00755896">
            <w:pPr>
              <w:pStyle w:val="acctmergecolhdg"/>
              <w:spacing w:line="240" w:lineRule="exact"/>
              <w:rPr>
                <w:rFonts w:ascii="CordiaUPC" w:hAnsi="CordiaUPC" w:cs="CordiaUPC"/>
                <w:b w:val="0"/>
                <w:bCs/>
                <w:sz w:val="26"/>
                <w:szCs w:val="26"/>
                <w:lang w:bidi="th-TH"/>
              </w:rPr>
            </w:pPr>
          </w:p>
        </w:tc>
        <w:tc>
          <w:tcPr>
            <w:tcW w:w="252" w:type="dxa"/>
            <w:shd w:val="clear" w:color="auto" w:fill="auto"/>
            <w:vAlign w:val="center"/>
          </w:tcPr>
          <w:p w14:paraId="64703E08"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1089C69" w14:textId="702FF96D"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19DC150E" w14:textId="77777777" w:rsidTr="00F77BE5">
        <w:tc>
          <w:tcPr>
            <w:tcW w:w="933" w:type="dxa"/>
            <w:shd w:val="clear" w:color="auto" w:fill="auto"/>
            <w:vAlign w:val="bottom"/>
          </w:tcPr>
          <w:p w14:paraId="02E323BD" w14:textId="31DE2E51" w:rsidR="00755896" w:rsidRPr="002D03D8" w:rsidRDefault="00755896" w:rsidP="00755896">
            <w:pPr>
              <w:pStyle w:val="acctmergecolhdg"/>
              <w:spacing w:line="240" w:lineRule="exact"/>
              <w:rPr>
                <w:rFonts w:ascii="CordiaUPC" w:hAnsi="CordiaUPC" w:cs="CordiaUPC"/>
                <w:sz w:val="26"/>
                <w:szCs w:val="26"/>
                <w:lang w:val="en-US" w:bidi="th-TH"/>
              </w:rPr>
            </w:pPr>
          </w:p>
        </w:tc>
        <w:tc>
          <w:tcPr>
            <w:tcW w:w="252" w:type="dxa"/>
            <w:shd w:val="clear" w:color="auto" w:fill="auto"/>
            <w:vAlign w:val="center"/>
          </w:tcPr>
          <w:p w14:paraId="5EDEBB7D"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1CB933B" w14:textId="4B91C277"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69841CFA" w14:textId="77777777" w:rsidTr="00F77BE5">
        <w:tc>
          <w:tcPr>
            <w:tcW w:w="933" w:type="dxa"/>
            <w:shd w:val="clear" w:color="auto" w:fill="auto"/>
            <w:vAlign w:val="bottom"/>
          </w:tcPr>
          <w:p w14:paraId="2B206CAA" w14:textId="27440A5B" w:rsidR="00755896" w:rsidRPr="002D03D8" w:rsidRDefault="00755896" w:rsidP="00755896">
            <w:pPr>
              <w:pStyle w:val="acctmergecolhdg"/>
              <w:spacing w:line="240" w:lineRule="exact"/>
              <w:rPr>
                <w:rFonts w:ascii="CordiaUPC" w:hAnsi="CordiaUPC" w:cs="CordiaUPC"/>
                <w:sz w:val="26"/>
                <w:szCs w:val="26"/>
                <w:lang w:val="en-US" w:bidi="th-TH"/>
              </w:rPr>
            </w:pPr>
          </w:p>
        </w:tc>
        <w:tc>
          <w:tcPr>
            <w:tcW w:w="252" w:type="dxa"/>
            <w:shd w:val="clear" w:color="auto" w:fill="auto"/>
            <w:vAlign w:val="center"/>
          </w:tcPr>
          <w:p w14:paraId="15F5808A"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650EC41" w14:textId="33A3A029"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38AC7F24" w14:textId="77777777" w:rsidTr="00F77BE5">
        <w:tc>
          <w:tcPr>
            <w:tcW w:w="933" w:type="dxa"/>
            <w:shd w:val="clear" w:color="auto" w:fill="auto"/>
            <w:vAlign w:val="bottom"/>
          </w:tcPr>
          <w:p w14:paraId="0C5898D6" w14:textId="6474F839" w:rsidR="00755896" w:rsidRPr="002D03D8" w:rsidRDefault="00755896" w:rsidP="00755896">
            <w:pPr>
              <w:pStyle w:val="acctmergecolhdg"/>
              <w:spacing w:line="240" w:lineRule="exact"/>
              <w:rPr>
                <w:rFonts w:ascii="CordiaUPC" w:hAnsi="CordiaUPC" w:cs="CordiaUPC"/>
                <w:sz w:val="26"/>
                <w:szCs w:val="26"/>
                <w:lang w:val="en-US" w:bidi="th-TH"/>
              </w:rPr>
            </w:pPr>
          </w:p>
        </w:tc>
        <w:tc>
          <w:tcPr>
            <w:tcW w:w="252" w:type="dxa"/>
            <w:shd w:val="clear" w:color="auto" w:fill="auto"/>
            <w:vAlign w:val="center"/>
          </w:tcPr>
          <w:p w14:paraId="3DEC0071"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1D9B975" w14:textId="784E0724"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5030895B" w14:textId="77777777" w:rsidTr="00F77BE5">
        <w:tc>
          <w:tcPr>
            <w:tcW w:w="933" w:type="dxa"/>
            <w:shd w:val="clear" w:color="auto" w:fill="auto"/>
            <w:vAlign w:val="bottom"/>
          </w:tcPr>
          <w:p w14:paraId="4C96666A" w14:textId="61ED15AF" w:rsidR="00755896" w:rsidRPr="002D03D8" w:rsidRDefault="00755896" w:rsidP="00755896">
            <w:pPr>
              <w:pStyle w:val="acctmergecolhdg"/>
              <w:spacing w:line="240" w:lineRule="exact"/>
              <w:rPr>
                <w:rFonts w:ascii="CordiaUPC" w:hAnsi="CordiaUPC" w:cs="CordiaUPC"/>
                <w:sz w:val="26"/>
                <w:szCs w:val="26"/>
                <w:lang w:val="en-US" w:bidi="th-TH"/>
              </w:rPr>
            </w:pPr>
          </w:p>
        </w:tc>
        <w:tc>
          <w:tcPr>
            <w:tcW w:w="252" w:type="dxa"/>
            <w:shd w:val="clear" w:color="auto" w:fill="auto"/>
            <w:vAlign w:val="center"/>
          </w:tcPr>
          <w:p w14:paraId="40E3BE49"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C07BED2" w14:textId="76637E31"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3AB001D0" w14:textId="77777777" w:rsidTr="00F77BE5">
        <w:tc>
          <w:tcPr>
            <w:tcW w:w="933" w:type="dxa"/>
            <w:shd w:val="clear" w:color="auto" w:fill="auto"/>
            <w:vAlign w:val="bottom"/>
          </w:tcPr>
          <w:p w14:paraId="711246B1" w14:textId="5F5EEECB" w:rsidR="00755896" w:rsidRPr="002D03D8" w:rsidRDefault="00755896" w:rsidP="00755896">
            <w:pPr>
              <w:pStyle w:val="acctmergecolhdg"/>
              <w:spacing w:line="240" w:lineRule="exact"/>
              <w:rPr>
                <w:rFonts w:ascii="CordiaUPC" w:hAnsi="CordiaUPC" w:cs="CordiaUPC"/>
                <w:strike/>
                <w:sz w:val="26"/>
                <w:szCs w:val="26"/>
                <w:lang w:val="en-US" w:bidi="th-TH"/>
              </w:rPr>
            </w:pPr>
          </w:p>
        </w:tc>
        <w:tc>
          <w:tcPr>
            <w:tcW w:w="252" w:type="dxa"/>
            <w:shd w:val="clear" w:color="auto" w:fill="auto"/>
            <w:vAlign w:val="center"/>
          </w:tcPr>
          <w:p w14:paraId="652EDDF3" w14:textId="77777777" w:rsidR="00755896" w:rsidRPr="002D03D8" w:rsidRDefault="00755896" w:rsidP="00755896">
            <w:pPr>
              <w:pStyle w:val="acctmergecolhdg"/>
              <w:snapToGrid w:val="0"/>
              <w:spacing w:line="240" w:lineRule="exact"/>
              <w:jc w:val="left"/>
              <w:rPr>
                <w:rFonts w:ascii="CordiaUPC" w:hAnsi="CordiaUPC" w:cs="CordiaUPC"/>
                <w:b w:val="0"/>
                <w:bCs/>
                <w:strike/>
                <w:sz w:val="26"/>
                <w:szCs w:val="26"/>
              </w:rPr>
            </w:pPr>
          </w:p>
        </w:tc>
        <w:tc>
          <w:tcPr>
            <w:tcW w:w="8283" w:type="dxa"/>
            <w:shd w:val="clear" w:color="auto" w:fill="auto"/>
            <w:vAlign w:val="center"/>
          </w:tcPr>
          <w:p w14:paraId="5205919C" w14:textId="5F65CC64" w:rsidR="00755896" w:rsidRPr="002D03D8" w:rsidRDefault="00755896" w:rsidP="00755896">
            <w:pPr>
              <w:pStyle w:val="acctmergecolhdg"/>
              <w:spacing w:line="240" w:lineRule="exact"/>
              <w:jc w:val="left"/>
              <w:rPr>
                <w:rFonts w:ascii="CordiaUPC" w:hAnsi="CordiaUPC" w:cs="CordiaUPC"/>
                <w:b w:val="0"/>
                <w:bCs/>
                <w:strike/>
                <w:sz w:val="26"/>
                <w:szCs w:val="26"/>
                <w:lang w:val="en-US"/>
              </w:rPr>
            </w:pPr>
          </w:p>
        </w:tc>
      </w:tr>
      <w:tr w:rsidR="00755896" w:rsidRPr="002D03D8" w14:paraId="607D502A" w14:textId="77777777" w:rsidTr="00F77BE5">
        <w:tc>
          <w:tcPr>
            <w:tcW w:w="933" w:type="dxa"/>
            <w:shd w:val="clear" w:color="auto" w:fill="auto"/>
            <w:vAlign w:val="bottom"/>
          </w:tcPr>
          <w:p w14:paraId="0D4250DF" w14:textId="72DED28E" w:rsidR="00755896" w:rsidRPr="002D03D8" w:rsidRDefault="00755896" w:rsidP="00755896">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4425395A"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3161054" w14:textId="57FBD31D"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47C3E54B" w14:textId="77777777" w:rsidTr="00F77BE5">
        <w:tc>
          <w:tcPr>
            <w:tcW w:w="933" w:type="dxa"/>
            <w:shd w:val="clear" w:color="auto" w:fill="auto"/>
            <w:vAlign w:val="bottom"/>
          </w:tcPr>
          <w:p w14:paraId="31B68283" w14:textId="68E17545" w:rsidR="00755896" w:rsidRPr="002D03D8" w:rsidRDefault="00755896" w:rsidP="00755896">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41B9A1BA"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97E27A7" w14:textId="69407550" w:rsidR="00755896" w:rsidRPr="002D03D8" w:rsidRDefault="00755896" w:rsidP="00755896">
            <w:pPr>
              <w:pStyle w:val="acctmergecolhdg"/>
              <w:spacing w:line="240" w:lineRule="exact"/>
              <w:jc w:val="left"/>
              <w:rPr>
                <w:rFonts w:ascii="CordiaUPC" w:hAnsi="CordiaUPC" w:cs="CordiaUPC"/>
                <w:b w:val="0"/>
                <w:bCs/>
                <w:sz w:val="26"/>
                <w:szCs w:val="26"/>
                <w:cs/>
                <w:lang w:bidi="th-TH"/>
              </w:rPr>
            </w:pPr>
          </w:p>
        </w:tc>
      </w:tr>
      <w:tr w:rsidR="00755896" w:rsidRPr="002D03D8" w14:paraId="29E0C16D" w14:textId="77777777" w:rsidTr="00F77BE5">
        <w:tc>
          <w:tcPr>
            <w:tcW w:w="933" w:type="dxa"/>
            <w:shd w:val="clear" w:color="auto" w:fill="auto"/>
            <w:vAlign w:val="bottom"/>
          </w:tcPr>
          <w:p w14:paraId="5955CA65" w14:textId="00D34164" w:rsidR="00755896" w:rsidRPr="002D03D8" w:rsidRDefault="00755896" w:rsidP="00755896">
            <w:pPr>
              <w:pStyle w:val="acctmergecolhdg"/>
              <w:spacing w:line="240" w:lineRule="exact"/>
              <w:rPr>
                <w:rFonts w:ascii="CordiaUPC" w:hAnsi="CordiaUPC" w:cs="CordiaUPC"/>
                <w:b w:val="0"/>
                <w:sz w:val="26"/>
                <w:szCs w:val="26"/>
                <w:cs/>
                <w:lang w:bidi="th-TH"/>
              </w:rPr>
            </w:pPr>
          </w:p>
        </w:tc>
        <w:tc>
          <w:tcPr>
            <w:tcW w:w="252" w:type="dxa"/>
            <w:shd w:val="clear" w:color="auto" w:fill="auto"/>
            <w:vAlign w:val="center"/>
          </w:tcPr>
          <w:p w14:paraId="4B4262CD"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CD531B5" w14:textId="2C5CD7E5"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44D5F3A5" w14:textId="77777777" w:rsidTr="00F77BE5">
        <w:tc>
          <w:tcPr>
            <w:tcW w:w="933" w:type="dxa"/>
            <w:shd w:val="clear" w:color="auto" w:fill="auto"/>
            <w:vAlign w:val="bottom"/>
          </w:tcPr>
          <w:p w14:paraId="41404DDB" w14:textId="2954CBF0" w:rsidR="00755896" w:rsidRPr="002D03D8" w:rsidRDefault="00755896" w:rsidP="00755896">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5AF79BB4" w14:textId="77777777" w:rsidR="00755896" w:rsidRPr="002D03D8" w:rsidRDefault="00755896" w:rsidP="00755896">
            <w:pPr>
              <w:pStyle w:val="acctmergecolhdg"/>
              <w:spacing w:line="240" w:lineRule="exact"/>
              <w:rPr>
                <w:rFonts w:ascii="CordiaUPC" w:hAnsi="CordiaUPC" w:cs="CordiaUPC"/>
                <w:b w:val="0"/>
                <w:bCs/>
                <w:sz w:val="26"/>
                <w:szCs w:val="26"/>
              </w:rPr>
            </w:pPr>
          </w:p>
        </w:tc>
        <w:tc>
          <w:tcPr>
            <w:tcW w:w="8283" w:type="dxa"/>
            <w:shd w:val="clear" w:color="auto" w:fill="auto"/>
            <w:vAlign w:val="center"/>
          </w:tcPr>
          <w:p w14:paraId="681D3DBA" w14:textId="43803A99" w:rsidR="00755896" w:rsidRPr="002D03D8" w:rsidRDefault="00755896" w:rsidP="00755896">
            <w:pPr>
              <w:pStyle w:val="acctmergecolhdg"/>
              <w:spacing w:line="240" w:lineRule="exact"/>
              <w:jc w:val="left"/>
              <w:rPr>
                <w:rFonts w:ascii="CordiaUPC" w:hAnsi="CordiaUPC" w:cs="CordiaUPC"/>
                <w:b w:val="0"/>
                <w:bCs/>
                <w:sz w:val="26"/>
                <w:szCs w:val="26"/>
                <w:cs/>
                <w:lang w:bidi="th-TH"/>
              </w:rPr>
            </w:pPr>
          </w:p>
        </w:tc>
      </w:tr>
      <w:tr w:rsidR="00755896" w:rsidRPr="002D03D8" w14:paraId="2F2BE44A" w14:textId="77777777" w:rsidTr="00F77BE5">
        <w:tc>
          <w:tcPr>
            <w:tcW w:w="933" w:type="dxa"/>
            <w:shd w:val="clear" w:color="auto" w:fill="auto"/>
            <w:vAlign w:val="bottom"/>
          </w:tcPr>
          <w:p w14:paraId="5EF0CA12" w14:textId="39C15691" w:rsidR="00755896" w:rsidRPr="002D03D8" w:rsidRDefault="00755896" w:rsidP="00755896">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5684F92B"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657BE4A" w14:textId="352078A6"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008E35F7" w14:textId="77777777" w:rsidTr="00F77BE5">
        <w:tc>
          <w:tcPr>
            <w:tcW w:w="933" w:type="dxa"/>
            <w:shd w:val="clear" w:color="auto" w:fill="auto"/>
            <w:vAlign w:val="bottom"/>
          </w:tcPr>
          <w:p w14:paraId="41E1C8B1" w14:textId="5518C479" w:rsidR="00755896" w:rsidRPr="002D03D8" w:rsidRDefault="00755896" w:rsidP="00755896">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0DDD1807"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5EF8354" w14:textId="4922BF7C"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79ED50EB" w14:textId="77777777" w:rsidTr="00F77BE5">
        <w:tc>
          <w:tcPr>
            <w:tcW w:w="933" w:type="dxa"/>
            <w:shd w:val="clear" w:color="auto" w:fill="auto"/>
            <w:vAlign w:val="bottom"/>
          </w:tcPr>
          <w:p w14:paraId="6AB8EF5D" w14:textId="6566E4AC" w:rsidR="00755896" w:rsidRPr="002D03D8" w:rsidRDefault="00755896" w:rsidP="00755896">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53C3AA30"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464CBDB" w14:textId="32363A4A" w:rsidR="00755896" w:rsidRPr="002D03D8" w:rsidRDefault="00755896" w:rsidP="00755896">
            <w:pPr>
              <w:pStyle w:val="acctmergecolhdg"/>
              <w:spacing w:line="240" w:lineRule="exact"/>
              <w:jc w:val="left"/>
              <w:rPr>
                <w:rFonts w:ascii="CordiaUPC" w:hAnsi="CordiaUPC" w:cs="CordiaUPC"/>
                <w:b w:val="0"/>
                <w:bCs/>
                <w:sz w:val="26"/>
                <w:szCs w:val="26"/>
                <w:lang w:val="en-US"/>
              </w:rPr>
            </w:pPr>
          </w:p>
        </w:tc>
      </w:tr>
      <w:tr w:rsidR="00755896" w:rsidRPr="002D03D8" w14:paraId="3F355919" w14:textId="77777777" w:rsidTr="00F77BE5">
        <w:tc>
          <w:tcPr>
            <w:tcW w:w="933" w:type="dxa"/>
            <w:shd w:val="clear" w:color="auto" w:fill="auto"/>
            <w:vAlign w:val="bottom"/>
          </w:tcPr>
          <w:p w14:paraId="1940F992" w14:textId="697366F8" w:rsidR="00755896" w:rsidRPr="002D03D8" w:rsidRDefault="00755896" w:rsidP="00755896">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6CB3046B"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ABD676C" w14:textId="375F98BD" w:rsidR="00755896" w:rsidRPr="002D03D8" w:rsidRDefault="00755896" w:rsidP="00755896">
            <w:pPr>
              <w:pStyle w:val="acctmergecolhdg"/>
              <w:spacing w:line="240" w:lineRule="exact"/>
              <w:jc w:val="left"/>
              <w:rPr>
                <w:rFonts w:ascii="CordiaUPC" w:hAnsi="CordiaUPC" w:cs="CordiaUPC"/>
                <w:b w:val="0"/>
                <w:bCs/>
                <w:sz w:val="26"/>
                <w:szCs w:val="26"/>
                <w:cs/>
                <w:lang w:bidi="th-TH"/>
              </w:rPr>
            </w:pPr>
          </w:p>
        </w:tc>
      </w:tr>
      <w:tr w:rsidR="00755896" w:rsidRPr="002D03D8" w14:paraId="4FA6004B" w14:textId="77777777" w:rsidTr="00F77BE5">
        <w:tc>
          <w:tcPr>
            <w:tcW w:w="933" w:type="dxa"/>
            <w:shd w:val="clear" w:color="auto" w:fill="auto"/>
            <w:vAlign w:val="bottom"/>
          </w:tcPr>
          <w:p w14:paraId="204648B3" w14:textId="05349BC5" w:rsidR="00755896" w:rsidRPr="002D03D8" w:rsidRDefault="00755896" w:rsidP="00755896">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435FC249"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BAD3A65" w14:textId="0B422FE8"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605F0B9E" w14:textId="77777777" w:rsidTr="00F77BE5">
        <w:tc>
          <w:tcPr>
            <w:tcW w:w="933" w:type="dxa"/>
            <w:shd w:val="clear" w:color="auto" w:fill="auto"/>
            <w:vAlign w:val="bottom"/>
          </w:tcPr>
          <w:p w14:paraId="2E6621A7" w14:textId="4FB49E60" w:rsidR="00755896" w:rsidRPr="002D03D8" w:rsidRDefault="00755896" w:rsidP="00755896">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1F25C66E"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73A3DBC" w14:textId="4E4888CA" w:rsidR="00755896" w:rsidRPr="002D03D8" w:rsidRDefault="00755896" w:rsidP="00755896">
            <w:pPr>
              <w:pStyle w:val="acctmergecolhdg"/>
              <w:spacing w:line="240" w:lineRule="exact"/>
              <w:jc w:val="left"/>
              <w:rPr>
                <w:rFonts w:ascii="CordiaUPC" w:hAnsi="CordiaUPC" w:cs="CordiaUPC"/>
                <w:b w:val="0"/>
                <w:bCs/>
                <w:sz w:val="26"/>
                <w:szCs w:val="26"/>
                <w:cs/>
                <w:lang w:bidi="th-TH"/>
              </w:rPr>
            </w:pPr>
          </w:p>
        </w:tc>
      </w:tr>
      <w:tr w:rsidR="00755896" w:rsidRPr="002D03D8" w14:paraId="12121A85" w14:textId="77777777" w:rsidTr="00F77BE5">
        <w:tc>
          <w:tcPr>
            <w:tcW w:w="933" w:type="dxa"/>
            <w:shd w:val="clear" w:color="auto" w:fill="auto"/>
            <w:vAlign w:val="bottom"/>
          </w:tcPr>
          <w:p w14:paraId="394DA0B0" w14:textId="4DEC9DD8" w:rsidR="00755896" w:rsidRPr="002D03D8" w:rsidRDefault="00755896" w:rsidP="00755896">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721A562D"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68FF2B" w14:textId="5F2C9F6A"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6E647434" w14:textId="77777777" w:rsidTr="00F77BE5">
        <w:tc>
          <w:tcPr>
            <w:tcW w:w="933" w:type="dxa"/>
            <w:shd w:val="clear" w:color="auto" w:fill="auto"/>
            <w:vAlign w:val="bottom"/>
          </w:tcPr>
          <w:p w14:paraId="5B902A92" w14:textId="30E29841" w:rsidR="00755896" w:rsidRPr="002D03D8" w:rsidRDefault="00755896" w:rsidP="00755896">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44BDFD1A"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7A3B506" w14:textId="0970365F" w:rsidR="00755896" w:rsidRPr="002D03D8" w:rsidRDefault="00755896" w:rsidP="00755896">
            <w:pPr>
              <w:pStyle w:val="acctmergecolhdg"/>
              <w:spacing w:line="240" w:lineRule="exact"/>
              <w:jc w:val="left"/>
              <w:rPr>
                <w:rFonts w:ascii="CordiaUPC" w:hAnsi="CordiaUPC" w:cs="CordiaUPC"/>
                <w:b w:val="0"/>
                <w:bCs/>
                <w:sz w:val="26"/>
                <w:szCs w:val="26"/>
                <w:cs/>
                <w:lang w:bidi="th-TH"/>
              </w:rPr>
            </w:pPr>
          </w:p>
        </w:tc>
      </w:tr>
      <w:tr w:rsidR="00755896" w:rsidRPr="002D03D8" w14:paraId="4C413492" w14:textId="77777777" w:rsidTr="00F77BE5">
        <w:tc>
          <w:tcPr>
            <w:tcW w:w="933" w:type="dxa"/>
            <w:shd w:val="clear" w:color="auto" w:fill="auto"/>
            <w:vAlign w:val="bottom"/>
          </w:tcPr>
          <w:p w14:paraId="1ECAE49B" w14:textId="5EFB7C8A" w:rsidR="00755896" w:rsidRPr="002D03D8" w:rsidRDefault="00755896" w:rsidP="00755896">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68B0CF92"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217F5E5" w14:textId="7FF7C2DC"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52E3413D" w14:textId="77777777" w:rsidTr="00F77BE5">
        <w:tc>
          <w:tcPr>
            <w:tcW w:w="933" w:type="dxa"/>
            <w:shd w:val="clear" w:color="auto" w:fill="auto"/>
            <w:vAlign w:val="bottom"/>
          </w:tcPr>
          <w:p w14:paraId="7C8AB1D5" w14:textId="32A4068B" w:rsidR="00755896" w:rsidRPr="002D03D8" w:rsidRDefault="00755896" w:rsidP="00755896">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6FD52EB0"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06D0EF2" w14:textId="70E59578"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4F5E848E" w14:textId="77777777" w:rsidTr="00F77BE5">
        <w:tc>
          <w:tcPr>
            <w:tcW w:w="933" w:type="dxa"/>
            <w:shd w:val="clear" w:color="auto" w:fill="auto"/>
            <w:vAlign w:val="bottom"/>
          </w:tcPr>
          <w:p w14:paraId="734AAD81" w14:textId="4A7AAB43" w:rsidR="00755896" w:rsidRPr="002D03D8" w:rsidRDefault="00755896" w:rsidP="00755896">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12EF20BB"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AC76AF0" w14:textId="599BD657"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096FBF10" w14:textId="77777777" w:rsidTr="00F77BE5">
        <w:tc>
          <w:tcPr>
            <w:tcW w:w="933" w:type="dxa"/>
            <w:shd w:val="clear" w:color="auto" w:fill="auto"/>
            <w:vAlign w:val="bottom"/>
          </w:tcPr>
          <w:p w14:paraId="78100FBA" w14:textId="7564A90E" w:rsidR="00755896" w:rsidRPr="002D03D8" w:rsidRDefault="00755896" w:rsidP="00755896">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1B38521A"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AB268EA" w14:textId="5F08F325"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1D83C202" w14:textId="77777777" w:rsidTr="00F77BE5">
        <w:tc>
          <w:tcPr>
            <w:tcW w:w="933" w:type="dxa"/>
            <w:shd w:val="clear" w:color="auto" w:fill="auto"/>
            <w:vAlign w:val="bottom"/>
          </w:tcPr>
          <w:p w14:paraId="1F018B6D" w14:textId="40F5302F" w:rsidR="00755896" w:rsidRPr="002D03D8" w:rsidRDefault="00755896" w:rsidP="00755896">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194E9A6F"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8752E3" w14:textId="31B67D64"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1A61485A" w14:textId="77777777" w:rsidTr="00F77BE5">
        <w:tc>
          <w:tcPr>
            <w:tcW w:w="933" w:type="dxa"/>
            <w:shd w:val="clear" w:color="auto" w:fill="auto"/>
            <w:vAlign w:val="bottom"/>
          </w:tcPr>
          <w:p w14:paraId="62B67DCC" w14:textId="37182A81" w:rsidR="00755896" w:rsidRPr="002D03D8" w:rsidRDefault="00755896" w:rsidP="00755896">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0E04E85C"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D52BE74" w14:textId="19464029"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438EABFB" w14:textId="77777777" w:rsidTr="00F77BE5">
        <w:tc>
          <w:tcPr>
            <w:tcW w:w="933" w:type="dxa"/>
            <w:shd w:val="clear" w:color="auto" w:fill="auto"/>
            <w:vAlign w:val="bottom"/>
          </w:tcPr>
          <w:p w14:paraId="212160DD" w14:textId="2A2EEC01" w:rsidR="00755896" w:rsidRPr="002D03D8" w:rsidRDefault="00755896" w:rsidP="00755896">
            <w:pPr>
              <w:pStyle w:val="acctmergecolhdg"/>
              <w:spacing w:line="240" w:lineRule="exact"/>
              <w:rPr>
                <w:rFonts w:ascii="CordiaUPC" w:hAnsi="CordiaUPC" w:cs="CordiaUPC"/>
                <w:b w:val="0"/>
                <w:sz w:val="26"/>
                <w:szCs w:val="26"/>
                <w:lang w:bidi="th-TH"/>
              </w:rPr>
            </w:pPr>
          </w:p>
        </w:tc>
        <w:tc>
          <w:tcPr>
            <w:tcW w:w="252" w:type="dxa"/>
            <w:shd w:val="clear" w:color="auto" w:fill="auto"/>
            <w:vAlign w:val="center"/>
          </w:tcPr>
          <w:p w14:paraId="188DD2A8"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3D73EBE" w14:textId="352366E3" w:rsidR="00755896" w:rsidRPr="002D03D8" w:rsidRDefault="00755896" w:rsidP="00755896">
            <w:pPr>
              <w:pStyle w:val="acctmergecolhdg"/>
              <w:spacing w:line="240" w:lineRule="exact"/>
              <w:jc w:val="left"/>
              <w:rPr>
                <w:rFonts w:ascii="CordiaUPC" w:hAnsi="CordiaUPC" w:cs="CordiaUPC"/>
                <w:b w:val="0"/>
                <w:bCs/>
                <w:sz w:val="26"/>
                <w:szCs w:val="26"/>
              </w:rPr>
            </w:pPr>
          </w:p>
        </w:tc>
      </w:tr>
      <w:tr w:rsidR="00755896" w:rsidRPr="002D03D8" w14:paraId="00FC582D" w14:textId="77777777" w:rsidTr="00F77BE5">
        <w:tc>
          <w:tcPr>
            <w:tcW w:w="933" w:type="dxa"/>
            <w:shd w:val="clear" w:color="auto" w:fill="auto"/>
            <w:vAlign w:val="bottom"/>
          </w:tcPr>
          <w:p w14:paraId="5368956C" w14:textId="343A048E" w:rsidR="00755896" w:rsidRPr="002D03D8" w:rsidRDefault="00755896" w:rsidP="00755896">
            <w:pPr>
              <w:pStyle w:val="acctmergecolhdg"/>
              <w:spacing w:line="240" w:lineRule="exact"/>
              <w:rPr>
                <w:rFonts w:ascii="CordiaUPC" w:hAnsi="CordiaUPC" w:cs="CordiaUPC"/>
                <w:b w:val="0"/>
                <w:sz w:val="26"/>
                <w:szCs w:val="26"/>
                <w:lang w:bidi="th-TH"/>
              </w:rPr>
            </w:pPr>
          </w:p>
        </w:tc>
        <w:tc>
          <w:tcPr>
            <w:tcW w:w="252" w:type="dxa"/>
            <w:shd w:val="clear" w:color="auto" w:fill="auto"/>
            <w:vAlign w:val="center"/>
          </w:tcPr>
          <w:p w14:paraId="6E3936E2"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3FB7676" w14:textId="6520BE86" w:rsidR="00755896" w:rsidRPr="002D03D8" w:rsidRDefault="00755896" w:rsidP="00755896">
            <w:pPr>
              <w:pStyle w:val="acctmergecolhdg"/>
              <w:spacing w:line="240" w:lineRule="exact"/>
              <w:jc w:val="left"/>
              <w:rPr>
                <w:rFonts w:ascii="CordiaUPC" w:hAnsi="CordiaUPC" w:cs="CordiaUPC"/>
                <w:b w:val="0"/>
                <w:bCs/>
                <w:sz w:val="26"/>
                <w:szCs w:val="26"/>
                <w:lang w:val="en-US" w:bidi="th-TH"/>
              </w:rPr>
            </w:pPr>
          </w:p>
        </w:tc>
      </w:tr>
      <w:tr w:rsidR="00755896" w:rsidRPr="002D03D8" w14:paraId="02E171FB" w14:textId="77777777" w:rsidTr="00F77BE5">
        <w:trPr>
          <w:trHeight w:val="146"/>
        </w:trPr>
        <w:tc>
          <w:tcPr>
            <w:tcW w:w="933" w:type="dxa"/>
            <w:shd w:val="clear" w:color="auto" w:fill="auto"/>
            <w:vAlign w:val="bottom"/>
          </w:tcPr>
          <w:p w14:paraId="4D9D5FC6" w14:textId="3C708906" w:rsidR="00755896" w:rsidRPr="002D03D8" w:rsidRDefault="00755896" w:rsidP="00755896">
            <w:pPr>
              <w:pStyle w:val="acctmergecolhdg"/>
              <w:spacing w:line="240" w:lineRule="exact"/>
              <w:rPr>
                <w:rFonts w:ascii="CordiaUPC" w:hAnsi="CordiaUPC" w:cs="CordiaUPC"/>
                <w:b w:val="0"/>
                <w:bCs/>
                <w:sz w:val="26"/>
                <w:szCs w:val="26"/>
                <w:lang w:bidi="th-TH"/>
              </w:rPr>
            </w:pPr>
          </w:p>
        </w:tc>
        <w:tc>
          <w:tcPr>
            <w:tcW w:w="252" w:type="dxa"/>
            <w:shd w:val="clear" w:color="auto" w:fill="auto"/>
            <w:vAlign w:val="center"/>
          </w:tcPr>
          <w:p w14:paraId="29701163" w14:textId="77777777" w:rsidR="00755896" w:rsidRPr="002D03D8" w:rsidRDefault="00755896" w:rsidP="00755896">
            <w:pPr>
              <w:pStyle w:val="acctmergecolhdg"/>
              <w:snapToGrid w:val="0"/>
              <w:spacing w:line="240" w:lineRule="exact"/>
              <w:rPr>
                <w:rFonts w:ascii="CordiaUPC" w:hAnsi="CordiaUPC" w:cs="CordiaUPC"/>
                <w:sz w:val="26"/>
                <w:szCs w:val="26"/>
                <w:lang w:bidi="th-TH"/>
              </w:rPr>
            </w:pPr>
          </w:p>
        </w:tc>
        <w:tc>
          <w:tcPr>
            <w:tcW w:w="8283" w:type="dxa"/>
            <w:shd w:val="clear" w:color="auto" w:fill="auto"/>
            <w:vAlign w:val="center"/>
          </w:tcPr>
          <w:p w14:paraId="4B57D05E" w14:textId="44458099" w:rsidR="00755896" w:rsidRPr="002D03D8" w:rsidRDefault="00755896" w:rsidP="00755896">
            <w:pPr>
              <w:pStyle w:val="acctmergecolhdg"/>
              <w:spacing w:line="240" w:lineRule="exact"/>
              <w:jc w:val="left"/>
              <w:rPr>
                <w:rFonts w:ascii="CordiaUPC" w:hAnsi="CordiaUPC" w:cs="CordiaUPC"/>
                <w:b w:val="0"/>
                <w:bCs/>
                <w:sz w:val="26"/>
                <w:szCs w:val="26"/>
                <w:lang w:bidi="th-TH"/>
              </w:rPr>
            </w:pPr>
          </w:p>
        </w:tc>
      </w:tr>
      <w:tr w:rsidR="00755896" w:rsidRPr="002D03D8" w14:paraId="1701BD8C" w14:textId="77777777" w:rsidTr="00F77BE5">
        <w:tc>
          <w:tcPr>
            <w:tcW w:w="933" w:type="dxa"/>
            <w:shd w:val="clear" w:color="auto" w:fill="auto"/>
            <w:vAlign w:val="bottom"/>
          </w:tcPr>
          <w:p w14:paraId="1DDE56C5" w14:textId="77777777" w:rsidR="00755896" w:rsidRPr="002D03D8" w:rsidRDefault="00755896" w:rsidP="00755896">
            <w:pPr>
              <w:pStyle w:val="acctmergecolhdg"/>
              <w:spacing w:line="240" w:lineRule="exact"/>
              <w:rPr>
                <w:rFonts w:ascii="CordiaUPC" w:hAnsi="CordiaUPC" w:cs="CordiaUPC"/>
                <w:b w:val="0"/>
                <w:bCs/>
                <w:sz w:val="26"/>
                <w:szCs w:val="26"/>
                <w:cs/>
                <w:lang w:bidi="th-TH"/>
              </w:rPr>
            </w:pPr>
          </w:p>
        </w:tc>
        <w:tc>
          <w:tcPr>
            <w:tcW w:w="252" w:type="dxa"/>
            <w:shd w:val="clear" w:color="auto" w:fill="auto"/>
            <w:vAlign w:val="center"/>
          </w:tcPr>
          <w:p w14:paraId="75B379F7" w14:textId="77777777" w:rsidR="00755896" w:rsidRPr="002D03D8"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15AE4A2" w14:textId="77777777" w:rsidR="00755896" w:rsidRPr="002D03D8" w:rsidRDefault="00755896" w:rsidP="00755896">
            <w:pPr>
              <w:pStyle w:val="acctmergecolhdg"/>
              <w:spacing w:line="240" w:lineRule="exact"/>
              <w:jc w:val="left"/>
              <w:rPr>
                <w:rFonts w:ascii="CordiaUPC" w:hAnsi="CordiaUPC" w:cs="CordiaUPC"/>
                <w:b w:val="0"/>
                <w:bCs/>
                <w:sz w:val="26"/>
                <w:szCs w:val="26"/>
                <w:cs/>
                <w:lang w:bidi="th-TH"/>
              </w:rPr>
            </w:pPr>
          </w:p>
        </w:tc>
      </w:tr>
    </w:tbl>
    <w:p w14:paraId="0B091585" w14:textId="77777777" w:rsidR="00CA46C1" w:rsidRPr="002D03D8" w:rsidRDefault="006E64CE" w:rsidP="00A1185B">
      <w:pPr>
        <w:spacing w:line="240" w:lineRule="exact"/>
        <w:ind w:firstLine="540"/>
        <w:rPr>
          <w:rFonts w:cstheme="minorBidi"/>
          <w:lang w:val="en-US" w:bidi="th-TH"/>
        </w:rPr>
      </w:pPr>
      <w:r w:rsidRPr="002D03D8">
        <w:rPr>
          <w:rFonts w:cs="Times New Roman"/>
          <w:lang w:val="en-US"/>
        </w:rPr>
        <w:br w:type="page"/>
      </w:r>
    </w:p>
    <w:p w14:paraId="0D49FC91" w14:textId="77777777" w:rsidR="00CA46C1" w:rsidRPr="002D03D8" w:rsidRDefault="00CA46C1" w:rsidP="00CA46C1">
      <w:pPr>
        <w:spacing w:line="240" w:lineRule="exact"/>
        <w:ind w:firstLine="540"/>
        <w:rPr>
          <w:rFonts w:ascii="CordiaUPC" w:hAnsi="CordiaUPC" w:cs="CordiaUPC"/>
          <w:sz w:val="26"/>
          <w:szCs w:val="26"/>
          <w:lang w:val="en-US"/>
        </w:rPr>
      </w:pPr>
      <w:r w:rsidRPr="002D03D8">
        <w:rPr>
          <w:rFonts w:ascii="CordiaUPC" w:hAnsi="CordiaUPC" w:cs="CordiaUPC" w:hint="cs"/>
          <w:sz w:val="26"/>
          <w:szCs w:val="26"/>
          <w:lang w:val="en-US"/>
        </w:rPr>
        <w:lastRenderedPageBreak/>
        <w:t>These notes form an integral part of the</w:t>
      </w:r>
      <w:r w:rsidRPr="002D03D8">
        <w:rPr>
          <w:rFonts w:ascii="CordiaUPC" w:hAnsi="CordiaUPC" w:cs="CordiaUPC"/>
          <w:sz w:val="26"/>
          <w:szCs w:val="26"/>
          <w:lang w:val="en-US"/>
        </w:rPr>
        <w:t xml:space="preserve"> interim </w:t>
      </w:r>
      <w:r w:rsidRPr="002D03D8">
        <w:rPr>
          <w:rFonts w:ascii="CordiaUPC" w:hAnsi="CordiaUPC" w:cs="CordiaUPC" w:hint="cs"/>
          <w:sz w:val="26"/>
          <w:szCs w:val="26"/>
          <w:lang w:val="en-US"/>
        </w:rPr>
        <w:t>financial statements.</w:t>
      </w:r>
    </w:p>
    <w:p w14:paraId="6A6AF2E2" w14:textId="77777777" w:rsidR="00CA46C1" w:rsidRPr="002D03D8" w:rsidRDefault="00CA46C1" w:rsidP="00CA46C1">
      <w:pPr>
        <w:spacing w:line="240" w:lineRule="exact"/>
        <w:ind w:left="540" w:right="-28"/>
        <w:jc w:val="thaiDistribute"/>
        <w:rPr>
          <w:rFonts w:ascii="CordiaUPC" w:hAnsi="CordiaUPC" w:cs="CordiaUPC"/>
          <w:sz w:val="26"/>
          <w:szCs w:val="26"/>
          <w:cs/>
          <w:lang w:bidi="th-TH"/>
        </w:rPr>
      </w:pPr>
    </w:p>
    <w:p w14:paraId="23F4A863" w14:textId="3A5E5B6B" w:rsidR="00CA46C1" w:rsidRPr="002D03D8" w:rsidRDefault="00CA46C1" w:rsidP="00CA46C1">
      <w:pPr>
        <w:spacing w:line="240" w:lineRule="exact"/>
        <w:ind w:left="540" w:right="-28"/>
        <w:jc w:val="thaiDistribute"/>
        <w:rPr>
          <w:rFonts w:ascii="CordiaUPC" w:hAnsi="CordiaUPC" w:cs="CordiaUPC"/>
          <w:sz w:val="26"/>
          <w:szCs w:val="26"/>
        </w:rPr>
      </w:pPr>
      <w:r w:rsidRPr="002D03D8">
        <w:rPr>
          <w:rFonts w:ascii="CordiaUPC" w:hAnsi="CordiaUPC" w:cs="CordiaUPC" w:hint="cs"/>
          <w:sz w:val="26"/>
          <w:szCs w:val="26"/>
        </w:rPr>
        <w:t>The</w:t>
      </w:r>
      <w:r w:rsidRPr="002D03D8">
        <w:rPr>
          <w:rFonts w:ascii="CordiaUPC" w:hAnsi="CordiaUPC" w:cs="CordiaUPC"/>
          <w:sz w:val="26"/>
          <w:szCs w:val="26"/>
          <w:lang w:val="en-US"/>
        </w:rPr>
        <w:t xml:space="preserve"> interim</w:t>
      </w:r>
      <w:r w:rsidRPr="002D03D8">
        <w:rPr>
          <w:rFonts w:ascii="CordiaUPC" w:hAnsi="CordiaUPC" w:cs="CordiaUPC" w:hint="cs"/>
          <w:sz w:val="26"/>
          <w:szCs w:val="26"/>
        </w:rPr>
        <w:t xml:space="preserve"> financial statements issued for Thai statutory and regulatory reporting purposes are prepared in the Thai language. These</w:t>
      </w:r>
      <w:r w:rsidRPr="002D03D8">
        <w:rPr>
          <w:rFonts w:ascii="CordiaUPC" w:hAnsi="CordiaUPC" w:cs="CordiaUPC"/>
          <w:sz w:val="26"/>
          <w:szCs w:val="26"/>
        </w:rPr>
        <w:t xml:space="preserve"> </w:t>
      </w:r>
      <w:r w:rsidRPr="002D03D8">
        <w:rPr>
          <w:rFonts w:ascii="CordiaUPC" w:hAnsi="CordiaUPC" w:cs="CordiaUPC"/>
          <w:sz w:val="26"/>
          <w:szCs w:val="26"/>
          <w:lang w:val="en-US"/>
        </w:rPr>
        <w:t>interim</w:t>
      </w:r>
      <w:r w:rsidRPr="002D03D8">
        <w:rPr>
          <w:rFonts w:ascii="CordiaUPC" w:hAnsi="CordiaUPC" w:cs="CordiaUPC" w:hint="cs"/>
          <w:sz w:val="26"/>
          <w:szCs w:val="26"/>
        </w:rPr>
        <w:t xml:space="preserve"> English language financial statements have been prepared from the Thai language statutory financial statements and were approved and authorised for issue by the </w:t>
      </w:r>
      <w:r w:rsidRPr="002D03D8">
        <w:rPr>
          <w:rFonts w:ascii="CordiaUPC" w:hAnsi="CordiaUPC" w:cs="CordiaUPC"/>
          <w:sz w:val="26"/>
          <w:szCs w:val="26"/>
          <w:lang w:val="en-US" w:bidi="th-TH"/>
        </w:rPr>
        <w:t>Audit Committee</w:t>
      </w:r>
      <w:r w:rsidRPr="002D03D8">
        <w:rPr>
          <w:rFonts w:ascii="CordiaUPC" w:hAnsi="CordiaUPC" w:cs="CordiaUPC" w:hint="cs"/>
          <w:sz w:val="26"/>
          <w:szCs w:val="26"/>
        </w:rPr>
        <w:t xml:space="preserve"> on</w:t>
      </w:r>
      <w:r w:rsidRPr="002D03D8">
        <w:rPr>
          <w:rFonts w:ascii="CordiaUPC" w:hAnsi="CordiaUPC" w:cs="CordiaUPC"/>
          <w:sz w:val="26"/>
          <w:szCs w:val="26"/>
          <w:lang w:val="en-US" w:bidi="th-TH"/>
        </w:rPr>
        <w:t xml:space="preserve"> 1</w:t>
      </w:r>
      <w:r w:rsidRPr="002D03D8">
        <w:rPr>
          <w:rFonts w:ascii="CordiaUPC" w:hAnsi="CordiaUPC" w:cs="CordiaUPC" w:hint="cs"/>
          <w:sz w:val="26"/>
          <w:szCs w:val="26"/>
          <w:cs/>
          <w:lang w:val="en-US" w:bidi="th-TH"/>
        </w:rPr>
        <w:t>2</w:t>
      </w:r>
      <w:r w:rsidRPr="002D03D8">
        <w:rPr>
          <w:rFonts w:ascii="CordiaUPC" w:hAnsi="CordiaUPC" w:cs="CordiaUPC"/>
          <w:sz w:val="26"/>
          <w:szCs w:val="26"/>
          <w:lang w:val="en-US" w:bidi="th-TH"/>
        </w:rPr>
        <w:t xml:space="preserve"> November</w:t>
      </w:r>
      <w:r w:rsidRPr="002D03D8">
        <w:rPr>
          <w:rFonts w:ascii="CordiaUPC" w:hAnsi="CordiaUPC" w:cs="CordiaUPC" w:hint="cs"/>
          <w:sz w:val="26"/>
          <w:szCs w:val="26"/>
          <w:lang w:val="en-US"/>
        </w:rPr>
        <w:t xml:space="preserve"> 202</w:t>
      </w:r>
      <w:r w:rsidRPr="002D03D8">
        <w:rPr>
          <w:rFonts w:ascii="CordiaUPC" w:hAnsi="CordiaUPC" w:cs="CordiaUPC" w:hint="cs"/>
          <w:sz w:val="26"/>
          <w:szCs w:val="26"/>
          <w:cs/>
          <w:lang w:val="en-US" w:bidi="th-TH"/>
        </w:rPr>
        <w:t>5</w:t>
      </w:r>
      <w:r w:rsidRPr="002D03D8">
        <w:rPr>
          <w:rFonts w:ascii="CordiaUPC" w:eastAsia="Times New Roman" w:hAnsi="CordiaUPC" w:cs="CordiaUPC" w:hint="cs"/>
          <w:sz w:val="26"/>
          <w:szCs w:val="26"/>
          <w:lang w:val="en-US"/>
        </w:rPr>
        <w:t>.</w:t>
      </w:r>
    </w:p>
    <w:p w14:paraId="49CF08C6" w14:textId="0269F9AB" w:rsidR="006E64CE" w:rsidRPr="002D03D8" w:rsidRDefault="006E64CE" w:rsidP="00CA46C1">
      <w:pPr>
        <w:spacing w:line="240" w:lineRule="exact"/>
        <w:rPr>
          <w:rFonts w:ascii="CordiaUPC" w:hAnsi="CordiaUPC" w:cs="CordiaUPC"/>
          <w:b/>
          <w:bCs/>
          <w:sz w:val="26"/>
          <w:szCs w:val="26"/>
          <w:cs/>
          <w:lang w:val="en-US" w:bidi="th-TH"/>
        </w:rPr>
      </w:pPr>
    </w:p>
    <w:p w14:paraId="269069CD" w14:textId="77777777" w:rsidR="006E64CE" w:rsidRPr="002D03D8"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2D03D8">
        <w:rPr>
          <w:rFonts w:ascii="CordiaUPC" w:hAnsi="CordiaUPC" w:cs="CordiaUPC" w:hint="cs"/>
          <w:i w:val="0"/>
          <w:iCs/>
          <w:sz w:val="28"/>
          <w:szCs w:val="28"/>
        </w:rPr>
        <w:t>General information</w:t>
      </w:r>
    </w:p>
    <w:p w14:paraId="0D379719" w14:textId="77777777" w:rsidR="006E64CE" w:rsidRPr="002D03D8" w:rsidRDefault="006E64CE" w:rsidP="006E64CE">
      <w:pPr>
        <w:pStyle w:val="block"/>
        <w:spacing w:after="0" w:line="240" w:lineRule="exact"/>
        <w:ind w:left="547"/>
        <w:jc w:val="both"/>
        <w:rPr>
          <w:rFonts w:ascii="CordiaUPC" w:hAnsi="CordiaUPC" w:cs="CordiaUPC"/>
          <w:sz w:val="26"/>
          <w:szCs w:val="26"/>
          <w:lang w:val="en-US"/>
        </w:rPr>
      </w:pPr>
    </w:p>
    <w:p w14:paraId="28AC4159" w14:textId="09F9E5B7" w:rsidR="006E64CE" w:rsidRPr="002D03D8" w:rsidRDefault="006E64CE" w:rsidP="006E64CE">
      <w:pPr>
        <w:spacing w:line="240" w:lineRule="exact"/>
        <w:ind w:left="540" w:right="-28"/>
        <w:jc w:val="thaiDistribute"/>
        <w:rPr>
          <w:rFonts w:ascii="CordiaUPC" w:hAnsi="CordiaUPC" w:cs="CordiaUPC"/>
          <w:sz w:val="26"/>
          <w:szCs w:val="26"/>
        </w:rPr>
      </w:pPr>
      <w:r w:rsidRPr="002D03D8">
        <w:rPr>
          <w:rFonts w:ascii="CordiaUPC" w:hAnsi="CordiaUPC" w:cs="CordiaUPC" w:hint="cs"/>
          <w:sz w:val="26"/>
          <w:szCs w:val="26"/>
        </w:rPr>
        <w:t>TMB</w:t>
      </w:r>
      <w:r w:rsidRPr="002D03D8">
        <w:rPr>
          <w:rFonts w:ascii="CordiaUPC" w:hAnsi="CordiaUPC" w:cs="CordiaUPC"/>
          <w:sz w:val="26"/>
          <w:szCs w:val="26"/>
        </w:rPr>
        <w:t>Thanachart</w:t>
      </w:r>
      <w:r w:rsidRPr="002D03D8">
        <w:rPr>
          <w:rFonts w:ascii="CordiaUPC" w:hAnsi="CordiaUPC" w:cs="CordiaUPC" w:hint="cs"/>
          <w:sz w:val="26"/>
          <w:szCs w:val="26"/>
        </w:rPr>
        <w:t xml:space="preserve"> Bank Public Company Limited, (the “Bank”), is incorporated in Thailand and has its registered office at 3000 </w:t>
      </w:r>
      <w:proofErr w:type="spellStart"/>
      <w:r w:rsidRPr="002D03D8">
        <w:rPr>
          <w:rFonts w:ascii="CordiaUPC" w:hAnsi="CordiaUPC" w:cs="CordiaUPC" w:hint="cs"/>
          <w:sz w:val="26"/>
          <w:szCs w:val="26"/>
        </w:rPr>
        <w:t>Phahonyothin</w:t>
      </w:r>
      <w:proofErr w:type="spellEnd"/>
      <w:r w:rsidRPr="002D03D8">
        <w:rPr>
          <w:rFonts w:ascii="CordiaUPC" w:hAnsi="CordiaUPC" w:cs="CordiaUPC" w:hint="cs"/>
          <w:sz w:val="26"/>
          <w:szCs w:val="26"/>
        </w:rPr>
        <w:t xml:space="preserve"> Road, </w:t>
      </w:r>
      <w:proofErr w:type="spellStart"/>
      <w:r w:rsidRPr="002D03D8">
        <w:rPr>
          <w:rFonts w:ascii="CordiaUPC" w:hAnsi="CordiaUPC" w:cs="CordiaUPC" w:hint="cs"/>
          <w:sz w:val="26"/>
          <w:szCs w:val="26"/>
        </w:rPr>
        <w:t>Chomphon</w:t>
      </w:r>
      <w:proofErr w:type="spellEnd"/>
      <w:r w:rsidRPr="002D03D8">
        <w:rPr>
          <w:rFonts w:ascii="CordiaUPC" w:hAnsi="CordiaUPC" w:cs="CordiaUPC" w:hint="cs"/>
          <w:sz w:val="26"/>
          <w:szCs w:val="26"/>
        </w:rPr>
        <w:t xml:space="preserve">, </w:t>
      </w:r>
      <w:proofErr w:type="spellStart"/>
      <w:r w:rsidRPr="002D03D8">
        <w:rPr>
          <w:rFonts w:ascii="CordiaUPC" w:hAnsi="CordiaUPC" w:cs="CordiaUPC" w:hint="cs"/>
          <w:sz w:val="26"/>
          <w:szCs w:val="26"/>
        </w:rPr>
        <w:t>Chatuchak</w:t>
      </w:r>
      <w:proofErr w:type="spellEnd"/>
      <w:r w:rsidRPr="002D03D8">
        <w:rPr>
          <w:rFonts w:ascii="CordiaUPC" w:hAnsi="CordiaUPC" w:cs="CordiaUPC" w:hint="cs"/>
          <w:sz w:val="26"/>
          <w:szCs w:val="26"/>
        </w:rPr>
        <w:t>, Bangkok.</w:t>
      </w:r>
    </w:p>
    <w:p w14:paraId="7353ADB3" w14:textId="77777777" w:rsidR="006E64CE" w:rsidRPr="002D03D8" w:rsidRDefault="006E64CE" w:rsidP="006E64CE">
      <w:pPr>
        <w:pStyle w:val="block"/>
        <w:spacing w:after="0" w:line="240" w:lineRule="exact"/>
        <w:ind w:left="547"/>
        <w:jc w:val="both"/>
        <w:rPr>
          <w:rFonts w:ascii="CordiaUPC" w:hAnsi="CordiaUPC" w:cs="CordiaUPC"/>
          <w:sz w:val="26"/>
          <w:szCs w:val="26"/>
          <w:lang w:val="en-US"/>
        </w:rPr>
      </w:pPr>
    </w:p>
    <w:p w14:paraId="6C3B98F9" w14:textId="77777777" w:rsidR="006E64CE" w:rsidRPr="002D03D8" w:rsidRDefault="006E64CE" w:rsidP="006E64CE">
      <w:pPr>
        <w:spacing w:line="240" w:lineRule="exact"/>
        <w:ind w:left="540" w:right="-28"/>
        <w:jc w:val="thaiDistribute"/>
        <w:rPr>
          <w:rFonts w:ascii="CordiaUPC" w:hAnsi="CordiaUPC" w:cs="CordiaUPC"/>
          <w:sz w:val="26"/>
          <w:szCs w:val="26"/>
          <w:lang w:val="en-US"/>
        </w:rPr>
      </w:pPr>
      <w:r w:rsidRPr="002D03D8">
        <w:rPr>
          <w:rFonts w:ascii="CordiaUPC" w:hAnsi="CordiaUPC" w:cs="CordiaUPC" w:hint="cs"/>
          <w:sz w:val="26"/>
          <w:szCs w:val="26"/>
          <w:lang w:val="en-US"/>
        </w:rPr>
        <w:t>The Bank was listed on the Stock Exchange of Thailand on 23 December 1983.</w:t>
      </w:r>
    </w:p>
    <w:p w14:paraId="4568667E" w14:textId="77777777" w:rsidR="006E64CE" w:rsidRPr="002D03D8" w:rsidRDefault="006E64CE" w:rsidP="006E64CE">
      <w:pPr>
        <w:spacing w:line="240" w:lineRule="exact"/>
        <w:ind w:left="547"/>
        <w:jc w:val="both"/>
        <w:rPr>
          <w:rFonts w:ascii="CordiaUPC" w:hAnsi="CordiaUPC" w:cs="CordiaUPC"/>
          <w:sz w:val="26"/>
          <w:szCs w:val="26"/>
          <w:cs/>
          <w:lang w:bidi="th-TH"/>
        </w:rPr>
      </w:pPr>
    </w:p>
    <w:p w14:paraId="5130C81D" w14:textId="70D335F2" w:rsidR="006E64CE" w:rsidRPr="002D03D8" w:rsidRDefault="006E64CE" w:rsidP="006E64CE">
      <w:pPr>
        <w:spacing w:line="240" w:lineRule="exact"/>
        <w:ind w:left="540" w:right="-28"/>
        <w:jc w:val="thaiDistribute"/>
        <w:rPr>
          <w:rFonts w:ascii="CordiaUPC" w:hAnsi="CordiaUPC" w:cs="CordiaUPC"/>
          <w:sz w:val="26"/>
          <w:szCs w:val="26"/>
          <w:lang w:val="en-US"/>
        </w:rPr>
      </w:pPr>
      <w:r w:rsidRPr="002D03D8">
        <w:rPr>
          <w:rFonts w:ascii="CordiaUPC" w:hAnsi="CordiaUPC" w:cs="CordiaUPC" w:hint="cs"/>
          <w:sz w:val="26"/>
          <w:szCs w:val="26"/>
          <w:lang w:val="en-US"/>
        </w:rPr>
        <w:t>The principal business of the Bank is operating commercial banking businesses. The subsidiaries are incorporated as compan</w:t>
      </w:r>
      <w:r w:rsidR="00821F00" w:rsidRPr="002D03D8">
        <w:rPr>
          <w:rFonts w:ascii="CordiaUPC" w:hAnsi="CordiaUPC" w:cs="CordiaUPC"/>
          <w:sz w:val="26"/>
          <w:szCs w:val="26"/>
          <w:lang w:val="en-US"/>
        </w:rPr>
        <w:t>ies</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under Thai laws and ha</w:t>
      </w:r>
      <w:r w:rsidRPr="002D03D8">
        <w:rPr>
          <w:rFonts w:ascii="CordiaUPC" w:hAnsi="CordiaUPC" w:cs="CordiaUPC"/>
          <w:sz w:val="26"/>
          <w:szCs w:val="26"/>
          <w:lang w:val="en-US" w:bidi="th-TH"/>
        </w:rPr>
        <w:t>ve</w:t>
      </w:r>
      <w:r w:rsidRPr="002D03D8">
        <w:rPr>
          <w:rFonts w:ascii="CordiaUPC" w:hAnsi="CordiaUPC" w:cs="CordiaUPC" w:hint="cs"/>
          <w:sz w:val="26"/>
          <w:szCs w:val="26"/>
          <w:lang w:val="en-US"/>
        </w:rPr>
        <w:t xml:space="preserve"> been operating in Thailand, with </w:t>
      </w:r>
      <w:r w:rsidR="00821F00" w:rsidRPr="002D03D8">
        <w:rPr>
          <w:rFonts w:ascii="CordiaUPC" w:hAnsi="CordiaUPC" w:cs="CordiaUPC"/>
          <w:sz w:val="26"/>
          <w:szCs w:val="26"/>
          <w:lang w:val="en-US"/>
        </w:rPr>
        <w:t>their</w:t>
      </w:r>
      <w:r w:rsidRPr="002D03D8">
        <w:rPr>
          <w:rFonts w:ascii="CordiaUPC" w:hAnsi="CordiaUPC" w:cs="CordiaUPC" w:hint="cs"/>
          <w:sz w:val="26"/>
          <w:szCs w:val="26"/>
          <w:lang w:val="en-US"/>
        </w:rPr>
        <w:t xml:space="preserve"> core </w:t>
      </w:r>
      <w:r w:rsidRPr="002D03D8">
        <w:rPr>
          <w:rFonts w:ascii="CordiaUPC" w:hAnsi="CordiaUPC" w:cs="CordiaUPC" w:hint="cs"/>
          <w:spacing w:val="-8"/>
          <w:sz w:val="26"/>
          <w:szCs w:val="26"/>
          <w:lang w:val="en-US"/>
        </w:rPr>
        <w:t>business</w:t>
      </w:r>
      <w:r w:rsidRPr="002D03D8">
        <w:rPr>
          <w:rFonts w:ascii="CordiaUPC" w:hAnsi="CordiaUPC" w:cs="CordiaUPC"/>
          <w:spacing w:val="-8"/>
          <w:sz w:val="26"/>
          <w:szCs w:val="26"/>
          <w:lang w:val="en-US"/>
        </w:rPr>
        <w:t>es</w:t>
      </w:r>
      <w:r w:rsidRPr="002D03D8">
        <w:rPr>
          <w:rFonts w:ascii="CordiaUPC" w:hAnsi="CordiaUPC" w:cs="CordiaUPC" w:hint="cs"/>
          <w:spacing w:val="-8"/>
          <w:sz w:val="26"/>
          <w:szCs w:val="26"/>
          <w:lang w:val="en-US"/>
        </w:rPr>
        <w:t xml:space="preserve"> </w:t>
      </w:r>
      <w:r w:rsidR="007D24FC" w:rsidRPr="002D03D8">
        <w:rPr>
          <w:rFonts w:ascii="CordiaUPC" w:hAnsi="CordiaUPC" w:cs="CordiaUPC"/>
          <w:sz w:val="26"/>
          <w:szCs w:val="26"/>
          <w:lang w:val="en-US"/>
        </w:rPr>
        <w:t>include securities business, assets management business and brokerage service</w:t>
      </w:r>
      <w:r w:rsidRPr="002D03D8">
        <w:rPr>
          <w:rFonts w:ascii="CordiaUPC" w:hAnsi="CordiaUPC" w:cs="CordiaUPC" w:hint="cs"/>
          <w:sz w:val="26"/>
          <w:szCs w:val="26"/>
          <w:lang w:val="en-US"/>
        </w:rPr>
        <w:t xml:space="preserve">. Details of the Bank’s subsidiaries and associate as </w:t>
      </w:r>
      <w:proofErr w:type="gramStart"/>
      <w:r w:rsidRPr="002D03D8">
        <w:rPr>
          <w:rFonts w:ascii="CordiaUPC" w:hAnsi="CordiaUPC" w:cs="CordiaUPC" w:hint="cs"/>
          <w:sz w:val="26"/>
          <w:szCs w:val="26"/>
          <w:lang w:val="en-US"/>
        </w:rPr>
        <w:t>at</w:t>
      </w:r>
      <w:proofErr w:type="gramEnd"/>
      <w:r w:rsidRPr="002D03D8">
        <w:rPr>
          <w:rFonts w:ascii="CordiaUPC" w:hAnsi="CordiaUPC" w:cs="CordiaUPC" w:hint="cs"/>
          <w:sz w:val="26"/>
          <w:szCs w:val="26"/>
          <w:lang w:val="en-US"/>
        </w:rPr>
        <w:t xml:space="preserve"> </w:t>
      </w:r>
      <w:r w:rsidR="00794ED7" w:rsidRPr="002D03D8">
        <w:rPr>
          <w:rFonts w:ascii="CordiaUPC" w:hAnsi="CordiaUPC" w:cs="CordiaUPC"/>
          <w:sz w:val="26"/>
          <w:szCs w:val="26"/>
          <w:lang w:val="en-US"/>
        </w:rPr>
        <w:t>3</w:t>
      </w:r>
      <w:r w:rsidR="003555BE" w:rsidRPr="002D03D8">
        <w:rPr>
          <w:rFonts w:ascii="CordiaUPC" w:hAnsi="CordiaUPC" w:cs="CordiaUPC"/>
          <w:sz w:val="26"/>
          <w:szCs w:val="26"/>
          <w:lang w:val="en-US"/>
        </w:rPr>
        <w:t>0</w:t>
      </w:r>
      <w:r w:rsidR="00CA46C1" w:rsidRPr="002D03D8">
        <w:rPr>
          <w:rFonts w:ascii="CordiaUPC" w:hAnsi="CordiaUPC" w:cs="CordiaUPC" w:hint="cs"/>
          <w:sz w:val="26"/>
          <w:szCs w:val="26"/>
          <w:cs/>
          <w:lang w:val="en-US" w:bidi="th-TH"/>
        </w:rPr>
        <w:t xml:space="preserve"> </w:t>
      </w:r>
      <w:r w:rsidR="00CA46C1" w:rsidRPr="002D03D8">
        <w:rPr>
          <w:rFonts w:ascii="CordiaUPC" w:hAnsi="CordiaUPC" w:cs="CordiaUPC"/>
          <w:sz w:val="26"/>
          <w:szCs w:val="26"/>
          <w:lang w:val="en-US"/>
        </w:rPr>
        <w:t>September</w:t>
      </w:r>
      <w:r w:rsidR="00794ED7" w:rsidRPr="002D03D8">
        <w:rPr>
          <w:rFonts w:ascii="CordiaUPC" w:hAnsi="CordiaUPC" w:cs="CordiaUPC"/>
          <w:sz w:val="26"/>
          <w:szCs w:val="26"/>
          <w:lang w:val="en-US"/>
        </w:rPr>
        <w:t xml:space="preserve"> 202</w:t>
      </w:r>
      <w:r w:rsidR="003555BE" w:rsidRPr="002D03D8">
        <w:rPr>
          <w:rFonts w:ascii="CordiaUPC" w:hAnsi="CordiaUPC" w:cs="CordiaUPC"/>
          <w:sz w:val="26"/>
          <w:szCs w:val="26"/>
          <w:lang w:val="en-US"/>
        </w:rPr>
        <w:t>5</w:t>
      </w:r>
      <w:r w:rsidR="00794ED7" w:rsidRPr="002D03D8">
        <w:rPr>
          <w:rFonts w:ascii="CordiaUPC" w:hAnsi="CordiaUPC" w:cs="CordiaUPC"/>
          <w:sz w:val="26"/>
          <w:szCs w:val="26"/>
          <w:lang w:val="en-US"/>
        </w:rPr>
        <w:t xml:space="preserve"> and</w:t>
      </w:r>
      <w:r w:rsidR="004C4879" w:rsidRPr="002D03D8">
        <w:rPr>
          <w:rFonts w:ascii="CordiaUPC" w:hAnsi="CordiaUPC" w:cs="CordiaUPC"/>
          <w:sz w:val="26"/>
          <w:szCs w:val="26"/>
          <w:lang w:val="en-US"/>
        </w:rPr>
        <w:t xml:space="preserve"> </w:t>
      </w:r>
      <w:r w:rsidR="003555BE" w:rsidRPr="002D03D8">
        <w:rPr>
          <w:rFonts w:ascii="CordiaUPC" w:hAnsi="CordiaUPC" w:cs="CordiaUPC"/>
          <w:sz w:val="26"/>
          <w:szCs w:val="26"/>
          <w:lang w:val="en-US"/>
        </w:rPr>
        <w:t xml:space="preserve">31 December </w:t>
      </w:r>
      <w:r w:rsidR="00A1185B" w:rsidRPr="002D03D8">
        <w:rPr>
          <w:rFonts w:ascii="CordiaUPC" w:hAnsi="CordiaUPC" w:cs="CordiaUPC"/>
          <w:sz w:val="26"/>
          <w:szCs w:val="26"/>
          <w:lang w:val="en-US"/>
        </w:rPr>
        <w:t>202</w:t>
      </w:r>
      <w:r w:rsidR="003555BE" w:rsidRPr="002D03D8">
        <w:rPr>
          <w:rFonts w:ascii="CordiaUPC" w:hAnsi="CordiaUPC" w:cs="CordiaUPC"/>
          <w:sz w:val="26"/>
          <w:szCs w:val="26"/>
          <w:lang w:val="en-US"/>
        </w:rPr>
        <w:t>4</w:t>
      </w:r>
      <w:r w:rsidR="00A1185B" w:rsidRPr="002D03D8">
        <w:rPr>
          <w:rFonts w:ascii="CordiaUPC" w:hAnsi="CordiaUPC" w:cs="CordiaUPC"/>
          <w:sz w:val="26"/>
          <w:szCs w:val="26"/>
          <w:lang w:val="en-US"/>
        </w:rPr>
        <w:t xml:space="preserve"> </w:t>
      </w:r>
      <w:r w:rsidRPr="002D03D8">
        <w:rPr>
          <w:rFonts w:ascii="CordiaUPC" w:hAnsi="CordiaUPC" w:cs="CordiaUPC" w:hint="cs"/>
          <w:sz w:val="26"/>
          <w:szCs w:val="26"/>
          <w:lang w:val="en-US"/>
        </w:rPr>
        <w:t xml:space="preserve">are given in note </w:t>
      </w:r>
      <w:r w:rsidR="00CA46C1" w:rsidRPr="002D03D8">
        <w:rPr>
          <w:rFonts w:ascii="CordiaUPC" w:hAnsi="CordiaUPC" w:cs="CordiaUPC"/>
          <w:sz w:val="26"/>
          <w:szCs w:val="26"/>
          <w:lang w:val="en-US"/>
        </w:rPr>
        <w:t>8</w:t>
      </w:r>
      <w:r w:rsidRPr="002D03D8">
        <w:rPr>
          <w:rFonts w:ascii="CordiaUPC" w:hAnsi="CordiaUPC" w:cs="CordiaUPC" w:hint="cs"/>
          <w:sz w:val="26"/>
          <w:szCs w:val="26"/>
          <w:lang w:val="en-US"/>
        </w:rPr>
        <w:t>.</w:t>
      </w:r>
    </w:p>
    <w:p w14:paraId="5779E04B" w14:textId="77777777" w:rsidR="006E64CE" w:rsidRPr="002D03D8" w:rsidRDefault="006E64CE" w:rsidP="006E64CE">
      <w:pPr>
        <w:pStyle w:val="Heading1"/>
        <w:tabs>
          <w:tab w:val="num" w:pos="540"/>
        </w:tabs>
        <w:spacing w:before="0" w:after="0" w:line="240" w:lineRule="exact"/>
        <w:rPr>
          <w:rFonts w:ascii="CordiaUPC" w:hAnsi="CordiaUPC" w:cs="CordiaUPC"/>
          <w:i w:val="0"/>
          <w:iCs/>
          <w:sz w:val="26"/>
          <w:szCs w:val="26"/>
          <w:cs/>
          <w:lang w:val="en-US" w:bidi="th-TH"/>
        </w:rPr>
      </w:pPr>
    </w:p>
    <w:p w14:paraId="67947DA5" w14:textId="0370B3AA" w:rsidR="00FF1196" w:rsidRPr="002D03D8" w:rsidRDefault="00893073" w:rsidP="00FF1196">
      <w:pPr>
        <w:pStyle w:val="Heading1"/>
        <w:numPr>
          <w:ilvl w:val="0"/>
          <w:numId w:val="18"/>
        </w:numPr>
        <w:tabs>
          <w:tab w:val="clear" w:pos="520"/>
          <w:tab w:val="num" w:pos="1209"/>
        </w:tabs>
        <w:spacing w:before="0" w:after="0" w:line="240" w:lineRule="exact"/>
        <w:ind w:left="540" w:hanging="540"/>
        <w:rPr>
          <w:rFonts w:ascii="CordiaUPC" w:hAnsi="CordiaUPC" w:cs="CordiaUPC"/>
          <w:i w:val="0"/>
          <w:iCs/>
          <w:sz w:val="28"/>
          <w:szCs w:val="28"/>
          <w:lang w:bidi="th-TH"/>
        </w:rPr>
      </w:pPr>
      <w:r w:rsidRPr="002D03D8">
        <w:rPr>
          <w:rFonts w:ascii="CordiaUPC" w:hAnsi="CordiaUPC" w:cs="CordiaUPC" w:hint="cs"/>
          <w:i w:val="0"/>
          <w:iCs/>
          <w:sz w:val="28"/>
          <w:szCs w:val="28"/>
        </w:rPr>
        <w:t>Basis of preparation of the</w:t>
      </w:r>
      <w:r w:rsidRPr="002D03D8">
        <w:rPr>
          <w:rFonts w:ascii="CordiaUPC" w:hAnsi="CordiaUPC" w:cs="CordiaUPC"/>
          <w:i w:val="0"/>
          <w:iCs/>
          <w:sz w:val="28"/>
          <w:szCs w:val="28"/>
          <w:lang w:val="en-US" w:bidi="th-TH"/>
        </w:rPr>
        <w:t xml:space="preserve"> interim </w:t>
      </w:r>
      <w:r w:rsidRPr="002D03D8">
        <w:rPr>
          <w:rFonts w:ascii="CordiaUPC" w:hAnsi="CordiaUPC" w:cs="CordiaUPC" w:hint="cs"/>
          <w:i w:val="0"/>
          <w:iCs/>
          <w:sz w:val="28"/>
          <w:szCs w:val="28"/>
        </w:rPr>
        <w:t>financial statements</w:t>
      </w:r>
    </w:p>
    <w:p w14:paraId="2513EE42" w14:textId="77777777" w:rsidR="0094795E" w:rsidRPr="002D03D8" w:rsidRDefault="0094795E" w:rsidP="0094795E">
      <w:pPr>
        <w:pStyle w:val="Heading1"/>
        <w:spacing w:before="0" w:after="0" w:line="240" w:lineRule="exact"/>
        <w:ind w:left="540"/>
        <w:jc w:val="thaiDistribute"/>
        <w:rPr>
          <w:rFonts w:ascii="CordiaUPC" w:hAnsi="CordiaUPC" w:cs="CordiaUPC"/>
          <w:i w:val="0"/>
          <w:iCs/>
          <w:sz w:val="28"/>
          <w:szCs w:val="28"/>
        </w:rPr>
      </w:pPr>
    </w:p>
    <w:p w14:paraId="2E7BE085" w14:textId="77777777" w:rsidR="00FF1196" w:rsidRPr="002D03D8" w:rsidRDefault="00FF1196" w:rsidP="00FF1196">
      <w:pPr>
        <w:pStyle w:val="block"/>
        <w:numPr>
          <w:ilvl w:val="0"/>
          <w:numId w:val="49"/>
        </w:numPr>
        <w:spacing w:after="0" w:line="240" w:lineRule="exact"/>
        <w:ind w:left="0" w:firstLine="0"/>
        <w:jc w:val="both"/>
        <w:rPr>
          <w:rFonts w:ascii="CordiaUPC" w:hAnsi="CordiaUPC" w:cs="CordiaUPC"/>
          <w:b/>
          <w:bCs/>
          <w:i/>
          <w:iCs/>
          <w:sz w:val="26"/>
          <w:szCs w:val="26"/>
          <w:lang w:val="en-US"/>
        </w:rPr>
      </w:pPr>
      <w:r w:rsidRPr="002D03D8">
        <w:rPr>
          <w:rFonts w:ascii="CordiaUPC" w:hAnsi="CordiaUPC" w:cs="CordiaUPC"/>
          <w:b/>
          <w:bCs/>
          <w:i/>
          <w:iCs/>
          <w:sz w:val="26"/>
          <w:szCs w:val="26"/>
          <w:lang w:val="en-US"/>
        </w:rPr>
        <w:t>Statement of compliance</w:t>
      </w:r>
    </w:p>
    <w:p w14:paraId="6161095C" w14:textId="77777777" w:rsidR="00FF1196" w:rsidRPr="002D03D8" w:rsidRDefault="00FF1196" w:rsidP="00FF1196">
      <w:pPr>
        <w:spacing w:line="240" w:lineRule="exact"/>
        <w:ind w:left="540" w:right="-28"/>
        <w:jc w:val="thaiDistribute"/>
        <w:rPr>
          <w:rFonts w:ascii="CordiaUPC" w:hAnsi="CordiaUPC" w:cs="CordiaUPC"/>
          <w:sz w:val="26"/>
          <w:szCs w:val="26"/>
          <w:lang w:val="en-US"/>
        </w:rPr>
      </w:pPr>
    </w:p>
    <w:p w14:paraId="62B0ED5B" w14:textId="77777777" w:rsidR="00FF1196" w:rsidRPr="002D03D8" w:rsidRDefault="00FF1196" w:rsidP="00FF1196">
      <w:pPr>
        <w:spacing w:line="240" w:lineRule="exact"/>
        <w:ind w:left="540" w:right="-28"/>
        <w:jc w:val="thaiDistribute"/>
        <w:rPr>
          <w:rFonts w:ascii="CordiaUPC" w:hAnsi="CordiaUPC" w:cs="CordiaUPC"/>
          <w:sz w:val="26"/>
          <w:szCs w:val="26"/>
          <w:lang w:val="en-US"/>
        </w:rPr>
      </w:pPr>
      <w:r w:rsidRPr="002D03D8">
        <w:rPr>
          <w:rFonts w:ascii="CordiaUPC" w:hAnsi="CordiaUPC" w:cs="CordiaUPC"/>
          <w:sz w:val="26"/>
          <w:szCs w:val="26"/>
          <w:lang w:val="en-US"/>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the regulations of the Bank of Thailand (</w:t>
      </w:r>
      <w:proofErr w:type="spellStart"/>
      <w:r w:rsidRPr="002D03D8">
        <w:rPr>
          <w:rFonts w:ascii="CordiaUPC" w:hAnsi="CordiaUPC" w:cs="CordiaUPC"/>
          <w:sz w:val="26"/>
          <w:szCs w:val="26"/>
          <w:lang w:val="en-US"/>
        </w:rPr>
        <w:t>BoT</w:t>
      </w:r>
      <w:proofErr w:type="spellEnd"/>
      <w:r w:rsidRPr="002D03D8">
        <w:rPr>
          <w:rFonts w:ascii="CordiaUPC" w:hAnsi="CordiaUPC" w:cs="CordiaUPC"/>
          <w:sz w:val="26"/>
          <w:szCs w:val="26"/>
          <w:lang w:val="en-US"/>
        </w:rPr>
        <w:t xml:space="preserve">) and applicable rules and regulations of the Thai Securities and Exchange Commission. The interim financial statements are presented in accordance with the </w:t>
      </w:r>
      <w:proofErr w:type="spellStart"/>
      <w:r w:rsidRPr="002D03D8">
        <w:rPr>
          <w:rFonts w:ascii="CordiaUPC" w:hAnsi="CordiaUPC" w:cs="CordiaUPC"/>
          <w:sz w:val="26"/>
          <w:szCs w:val="26"/>
          <w:lang w:val="en-US"/>
        </w:rPr>
        <w:t>BoT</w:t>
      </w:r>
      <w:proofErr w:type="spellEnd"/>
      <w:r w:rsidRPr="002D03D8">
        <w:rPr>
          <w:rFonts w:ascii="CordiaUPC" w:hAnsi="CordiaUPC" w:cs="CordiaUPC"/>
          <w:sz w:val="26"/>
          <w:szCs w:val="26"/>
          <w:lang w:val="en-US"/>
        </w:rPr>
        <w:t xml:space="preserve"> notification number Sor </w:t>
      </w:r>
      <w:proofErr w:type="gramStart"/>
      <w:r w:rsidRPr="002D03D8">
        <w:rPr>
          <w:rFonts w:ascii="CordiaUPC" w:hAnsi="CordiaUPC" w:cs="CordiaUPC"/>
          <w:sz w:val="26"/>
          <w:szCs w:val="26"/>
          <w:lang w:val="en-US"/>
        </w:rPr>
        <w:t>Nor</w:t>
      </w:r>
      <w:proofErr w:type="gramEnd"/>
      <w:r w:rsidRPr="002D03D8">
        <w:rPr>
          <w:rFonts w:ascii="CordiaUPC" w:hAnsi="CordiaUPC" w:cs="CordiaUPC"/>
          <w:sz w:val="26"/>
          <w:szCs w:val="26"/>
          <w:lang w:val="en-US"/>
        </w:rPr>
        <w:t xml:space="preserve"> Sor 21/2561, regarding to </w:t>
      </w:r>
      <w:r w:rsidRPr="002D03D8">
        <w:rPr>
          <w:rFonts w:ascii="CordiaUPC" w:hAnsi="CordiaUPC" w:cs="CordiaUPC"/>
          <w:i/>
          <w:iCs/>
          <w:sz w:val="26"/>
          <w:szCs w:val="26"/>
          <w:lang w:val="en-US"/>
        </w:rPr>
        <w:t>Preparation and Announcement of Financial Statements of a Commercial Bank and a Holding Company that is the Parent Company of a Financial Group;</w:t>
      </w:r>
      <w:r w:rsidRPr="002D03D8">
        <w:rPr>
          <w:rFonts w:ascii="CordiaUPC" w:hAnsi="CordiaUPC" w:cs="CordiaUPC"/>
          <w:sz w:val="26"/>
          <w:szCs w:val="26"/>
          <w:lang w:val="en-US"/>
        </w:rPr>
        <w:t xml:space="preserve"> and other additional </w:t>
      </w:r>
      <w:proofErr w:type="spellStart"/>
      <w:r w:rsidRPr="002D03D8">
        <w:rPr>
          <w:rFonts w:ascii="CordiaUPC" w:hAnsi="CordiaUPC" w:cs="CordiaUPC"/>
          <w:sz w:val="26"/>
          <w:szCs w:val="26"/>
          <w:lang w:val="en-US"/>
        </w:rPr>
        <w:t>BoT</w:t>
      </w:r>
      <w:proofErr w:type="spellEnd"/>
      <w:r w:rsidRPr="002D03D8">
        <w:rPr>
          <w:rFonts w:ascii="CordiaUPC" w:hAnsi="CordiaUPC" w:cs="CordiaUPC"/>
          <w:sz w:val="26"/>
          <w:szCs w:val="26"/>
          <w:lang w:val="en-US"/>
        </w:rPr>
        <w:t xml:space="preserve"> notification. </w:t>
      </w:r>
    </w:p>
    <w:p w14:paraId="388E9B38" w14:textId="77777777" w:rsidR="00FF1196" w:rsidRPr="002D03D8" w:rsidRDefault="00FF1196" w:rsidP="00FF1196">
      <w:pPr>
        <w:spacing w:line="240" w:lineRule="exact"/>
        <w:ind w:left="540" w:right="-28"/>
        <w:jc w:val="thaiDistribute"/>
        <w:rPr>
          <w:rFonts w:ascii="CordiaUPC" w:hAnsi="CordiaUPC" w:cs="CordiaUPC"/>
          <w:sz w:val="26"/>
          <w:szCs w:val="26"/>
          <w:lang w:val="en-US"/>
        </w:rPr>
      </w:pPr>
    </w:p>
    <w:p w14:paraId="51E5810B" w14:textId="05F56A42" w:rsidR="00FF1196" w:rsidRPr="002D03D8" w:rsidRDefault="00FF1196" w:rsidP="00FF1196">
      <w:pPr>
        <w:spacing w:line="240" w:lineRule="exact"/>
        <w:ind w:left="540" w:right="-28"/>
        <w:jc w:val="thaiDistribute"/>
        <w:rPr>
          <w:rFonts w:ascii="CordiaUPC" w:hAnsi="CordiaUPC" w:cs="CordiaUPC"/>
          <w:sz w:val="26"/>
          <w:szCs w:val="26"/>
          <w:lang w:val="en-US"/>
        </w:rPr>
      </w:pPr>
      <w:r w:rsidRPr="002D03D8">
        <w:rPr>
          <w:rFonts w:ascii="CordiaUPC" w:hAnsi="CordiaUPC" w:cs="CordiaUPC"/>
          <w:sz w:val="26"/>
          <w:szCs w:val="26"/>
          <w:lang w:val="en-US"/>
        </w:rPr>
        <w:t xml:space="preserve">The interim financial statements do not include </w:t>
      </w:r>
      <w:proofErr w:type="gramStart"/>
      <w:r w:rsidRPr="002D03D8">
        <w:rPr>
          <w:rFonts w:ascii="CordiaUPC" w:hAnsi="CordiaUPC" w:cs="CordiaUPC"/>
          <w:sz w:val="26"/>
          <w:szCs w:val="26"/>
          <w:lang w:val="en-US"/>
        </w:rPr>
        <w:t>all of</w:t>
      </w:r>
      <w:proofErr w:type="gramEnd"/>
      <w:r w:rsidRPr="002D03D8">
        <w:rPr>
          <w:rFonts w:ascii="CordiaUPC" w:hAnsi="CordiaUPC" w:cs="CordiaUPC"/>
          <w:sz w:val="26"/>
          <w:szCs w:val="26"/>
          <w:lang w:val="en-US"/>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31 December 202</w:t>
      </w:r>
      <w:r w:rsidRPr="002D03D8">
        <w:rPr>
          <w:rFonts w:ascii="CordiaUPC" w:hAnsi="CordiaUPC" w:cs="CordiaUPC"/>
          <w:sz w:val="26"/>
          <w:szCs w:val="26"/>
          <w:lang w:val="en-US" w:bidi="th-TH"/>
        </w:rPr>
        <w:t>4</w:t>
      </w:r>
      <w:r w:rsidRPr="002D03D8">
        <w:rPr>
          <w:rFonts w:ascii="CordiaUPC" w:hAnsi="CordiaUPC" w:cs="CordiaUPC"/>
          <w:sz w:val="26"/>
          <w:szCs w:val="26"/>
          <w:lang w:val="en-US"/>
        </w:rPr>
        <w:t xml:space="preserve"> and for the six-month period ended 30 June 2025.</w:t>
      </w:r>
    </w:p>
    <w:p w14:paraId="26125538" w14:textId="77777777" w:rsidR="00FF1196" w:rsidRPr="002D03D8" w:rsidRDefault="00FF1196" w:rsidP="00FF1196">
      <w:pPr>
        <w:spacing w:line="240" w:lineRule="exact"/>
        <w:ind w:left="540" w:right="-28"/>
        <w:jc w:val="thaiDistribute"/>
        <w:rPr>
          <w:rFonts w:ascii="CordiaUPC" w:hAnsi="CordiaUPC" w:cs="CordiaUPC"/>
          <w:sz w:val="26"/>
          <w:szCs w:val="26"/>
          <w:lang w:val="en-US"/>
        </w:rPr>
      </w:pPr>
    </w:p>
    <w:p w14:paraId="1993408B" w14:textId="77777777" w:rsidR="00FF1196" w:rsidRPr="002D03D8" w:rsidRDefault="00FF1196" w:rsidP="00FF1196">
      <w:pPr>
        <w:pStyle w:val="BodyTextIndent"/>
        <w:spacing w:after="0" w:line="240" w:lineRule="exact"/>
        <w:ind w:left="540" w:right="29"/>
        <w:jc w:val="thaiDistribute"/>
        <w:rPr>
          <w:rFonts w:ascii="CordiaUPC" w:hAnsi="CordiaUPC" w:cs="CordiaUPC"/>
          <w:sz w:val="26"/>
          <w:szCs w:val="26"/>
          <w:lang w:bidi="th-TH"/>
        </w:rPr>
      </w:pPr>
      <w:r w:rsidRPr="002D03D8">
        <w:rPr>
          <w:rFonts w:ascii="CordiaUPC" w:hAnsi="CordiaUPC" w:cs="CordiaUPC"/>
          <w:sz w:val="26"/>
          <w:szCs w:val="26"/>
        </w:rPr>
        <w:t>The interim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411FD529" w14:textId="77777777" w:rsidR="00FF1196" w:rsidRPr="002D03D8" w:rsidRDefault="00FF1196" w:rsidP="00FF1196">
      <w:pPr>
        <w:pStyle w:val="BodyTextIndent"/>
        <w:spacing w:after="0" w:line="240" w:lineRule="exact"/>
        <w:ind w:left="540" w:right="29"/>
        <w:jc w:val="thaiDistribute"/>
        <w:rPr>
          <w:rFonts w:ascii="CordiaUPC" w:hAnsi="CordiaUPC" w:cs="CordiaUPC"/>
          <w:sz w:val="26"/>
          <w:szCs w:val="26"/>
          <w:lang w:bidi="th-TH"/>
        </w:rPr>
      </w:pPr>
    </w:p>
    <w:p w14:paraId="7D41565D" w14:textId="77777777" w:rsidR="00FF1196" w:rsidRPr="002D03D8" w:rsidRDefault="00FF1196" w:rsidP="00FF1196">
      <w:pPr>
        <w:pStyle w:val="block"/>
        <w:spacing w:after="0" w:line="240" w:lineRule="exact"/>
        <w:ind w:left="540"/>
        <w:jc w:val="both"/>
        <w:rPr>
          <w:rFonts w:ascii="CordiaUPC" w:hAnsi="CordiaUPC" w:cs="CordiaUPC"/>
          <w:sz w:val="26"/>
          <w:szCs w:val="26"/>
          <w:lang w:val="en-US" w:bidi="th-TH"/>
        </w:rPr>
      </w:pPr>
      <w:r w:rsidRPr="002D03D8">
        <w:rPr>
          <w:rFonts w:ascii="CordiaUPC" w:hAnsi="CordiaUPC" w:cs="CordiaUPC"/>
          <w:sz w:val="26"/>
          <w:szCs w:val="26"/>
          <w:lang w:val="en-US" w:bidi="th-TH"/>
        </w:rPr>
        <w:t>TFRS 17, Insurance Contracts, has been issued and will be effective for the financial statement periods beginning on or after 1 January 2025. The Bank and its subsidiaries</w:t>
      </w:r>
      <w:r w:rsidRPr="002D03D8">
        <w:t xml:space="preserve"> </w:t>
      </w:r>
      <w:r w:rsidRPr="002D03D8">
        <w:rPr>
          <w:rFonts w:ascii="CordiaUPC" w:hAnsi="CordiaUPC" w:cs="CordiaUPC"/>
          <w:sz w:val="26"/>
          <w:szCs w:val="26"/>
          <w:lang w:val="en-US" w:bidi="th-TH"/>
        </w:rPr>
        <w:t>have made an assessment and conclude that there will be no impact to the financial statements in the first adoption period of initial application.</w:t>
      </w:r>
    </w:p>
    <w:p w14:paraId="06EC45B8" w14:textId="77777777" w:rsidR="00FF1196" w:rsidRPr="002D03D8" w:rsidRDefault="00FF1196" w:rsidP="00FF1196">
      <w:pPr>
        <w:pStyle w:val="block"/>
        <w:spacing w:after="0" w:line="240" w:lineRule="exact"/>
        <w:ind w:left="540"/>
        <w:jc w:val="both"/>
        <w:rPr>
          <w:rFonts w:ascii="CordiaUPC" w:hAnsi="CordiaUPC" w:cs="CordiaUPC"/>
          <w:sz w:val="26"/>
          <w:szCs w:val="26"/>
          <w:lang w:val="en-US" w:bidi="th-TH"/>
        </w:rPr>
      </w:pPr>
    </w:p>
    <w:p w14:paraId="04BB675D" w14:textId="77777777" w:rsidR="00FF1196" w:rsidRPr="002D03D8" w:rsidRDefault="00FF1196" w:rsidP="00FF1196">
      <w:pPr>
        <w:pStyle w:val="block"/>
        <w:numPr>
          <w:ilvl w:val="0"/>
          <w:numId w:val="50"/>
        </w:numPr>
        <w:spacing w:after="0" w:line="240" w:lineRule="exact"/>
        <w:ind w:left="540" w:hanging="540"/>
        <w:jc w:val="both"/>
        <w:rPr>
          <w:rFonts w:ascii="CordiaUPC" w:hAnsi="CordiaUPC" w:cs="CordiaUPC"/>
          <w:b/>
          <w:bCs/>
          <w:i/>
          <w:iCs/>
          <w:sz w:val="26"/>
          <w:szCs w:val="26"/>
          <w:lang w:val="en-US"/>
        </w:rPr>
      </w:pPr>
      <w:r w:rsidRPr="002D03D8">
        <w:rPr>
          <w:rFonts w:ascii="CordiaUPC" w:hAnsi="CordiaUPC" w:cs="CordiaUPC" w:hint="cs"/>
          <w:b/>
          <w:bCs/>
          <w:i/>
          <w:iCs/>
          <w:sz w:val="26"/>
          <w:szCs w:val="26"/>
          <w:lang w:val="en-US"/>
        </w:rPr>
        <w:t xml:space="preserve">Use of judgements, estimates </w:t>
      </w:r>
      <w:r w:rsidRPr="002D03D8">
        <w:rPr>
          <w:rFonts w:ascii="CordiaUPC" w:hAnsi="CordiaUPC" w:cs="CordiaUPC" w:hint="cs"/>
          <w:b/>
          <w:bCs/>
          <w:i/>
          <w:iCs/>
          <w:sz w:val="26"/>
          <w:szCs w:val="26"/>
        </w:rPr>
        <w:t>and accounting policies</w:t>
      </w:r>
    </w:p>
    <w:p w14:paraId="24791216" w14:textId="77777777" w:rsidR="00FF1196" w:rsidRPr="002D03D8" w:rsidRDefault="00FF1196" w:rsidP="00FF1196">
      <w:pPr>
        <w:pStyle w:val="block"/>
        <w:spacing w:after="0" w:line="240" w:lineRule="exact"/>
        <w:ind w:left="540"/>
        <w:jc w:val="both"/>
        <w:rPr>
          <w:rFonts w:ascii="CordiaUPC" w:hAnsi="CordiaUPC" w:cs="CordiaUPC"/>
          <w:b/>
          <w:bCs/>
          <w:i/>
          <w:iCs/>
          <w:sz w:val="26"/>
          <w:szCs w:val="26"/>
          <w:lang w:val="en-US"/>
        </w:rPr>
      </w:pPr>
    </w:p>
    <w:p w14:paraId="53B78B6A" w14:textId="7B270D2F" w:rsidR="00FF1196" w:rsidRPr="002D03D8" w:rsidRDefault="00FF1196" w:rsidP="00FF1196">
      <w:pPr>
        <w:pStyle w:val="BodyTextIndent"/>
        <w:spacing w:after="0" w:line="240" w:lineRule="exact"/>
        <w:ind w:left="540" w:right="29"/>
        <w:jc w:val="thaiDistribute"/>
        <w:rPr>
          <w:rFonts w:ascii="CordiaUPC" w:hAnsi="CordiaUPC" w:cs="CordiaUPC"/>
          <w:sz w:val="26"/>
          <w:szCs w:val="26"/>
          <w:lang w:bidi="th-TH"/>
        </w:rPr>
      </w:pPr>
      <w:r w:rsidRPr="002D03D8">
        <w:rPr>
          <w:rFonts w:ascii="CordiaUPC" w:hAnsi="CordiaUPC" w:cs="CordiaUPC"/>
          <w:sz w:val="26"/>
          <w:szCs w:val="26"/>
        </w:rPr>
        <w:t xml:space="preserve">In preparing these interim financial statements, </w:t>
      </w:r>
      <w:r w:rsidRPr="002D03D8">
        <w:rPr>
          <w:rFonts w:ascii="CordiaUPC" w:hAnsi="CordiaUPC" w:cs="CordiaUPC"/>
          <w:sz w:val="26"/>
          <w:szCs w:val="26"/>
          <w:lang w:val="en-US" w:bidi="th-TH"/>
        </w:rPr>
        <w:t xml:space="preserve">judgments, estimates and assumptions </w:t>
      </w:r>
      <w:r w:rsidRPr="002D03D8">
        <w:rPr>
          <w:rFonts w:ascii="CordiaUPC" w:hAnsi="CordiaUPC" w:cs="CordiaUPC"/>
          <w:sz w:val="26"/>
          <w:szCs w:val="26"/>
        </w:rPr>
        <w:t xml:space="preserve">are made by management in applying the </w:t>
      </w:r>
      <w:r w:rsidRPr="002D03D8">
        <w:rPr>
          <w:rFonts w:ascii="CordiaUPC" w:hAnsi="CordiaUPC" w:cs="CordiaUPC" w:hint="cs"/>
          <w:sz w:val="26"/>
          <w:szCs w:val="26"/>
        </w:rPr>
        <w:t>Bank and its subsidiaries</w:t>
      </w:r>
      <w:r w:rsidRPr="002D03D8">
        <w:rPr>
          <w:rFonts w:ascii="CordiaUPC" w:hAnsi="CordiaUPC" w:cs="CordiaUPC"/>
          <w:sz w:val="26"/>
          <w:szCs w:val="26"/>
        </w:rPr>
        <w:t>’ accounting policies. Actual results may differ from these estimates. The accounting policies, methods of computation and the key sources of assumptions and estimation uncertainties were not significantly different</w:t>
      </w:r>
      <w:r w:rsidRPr="002D03D8">
        <w:rPr>
          <w:rFonts w:ascii="CordiaUPC" w:hAnsi="CordiaUPC" w:cs="CordiaUPC" w:hint="cs"/>
          <w:sz w:val="26"/>
          <w:szCs w:val="26"/>
          <w:cs/>
          <w:lang w:bidi="th-TH"/>
        </w:rPr>
        <w:t xml:space="preserve"> </w:t>
      </w:r>
      <w:r w:rsidRPr="002D03D8">
        <w:rPr>
          <w:rFonts w:ascii="CordiaUPC" w:hAnsi="CordiaUPC" w:cs="CordiaUPC"/>
          <w:sz w:val="26"/>
          <w:szCs w:val="26"/>
        </w:rPr>
        <w:t>as those that described in the financial statements for the year ended 31 December 2024</w:t>
      </w:r>
      <w:r w:rsidRPr="002D03D8">
        <w:rPr>
          <w:rFonts w:ascii="CordiaUPC" w:hAnsi="CordiaUPC" w:cs="CordiaUPC" w:hint="cs"/>
          <w:sz w:val="26"/>
          <w:szCs w:val="26"/>
          <w:cs/>
          <w:lang w:bidi="th-TH"/>
        </w:rPr>
        <w:t xml:space="preserve"> </w:t>
      </w:r>
      <w:r w:rsidRPr="002D03D8">
        <w:rPr>
          <w:rFonts w:ascii="CordiaUPC" w:hAnsi="CordiaUPC" w:cs="CordiaUPC"/>
          <w:sz w:val="26"/>
          <w:szCs w:val="26"/>
          <w:lang w:val="en-US" w:bidi="th-TH"/>
        </w:rPr>
        <w:t>and for the six-month period ended 30 June 2025</w:t>
      </w:r>
      <w:r w:rsidRPr="002D03D8">
        <w:rPr>
          <w:rFonts w:ascii="CordiaUPC" w:hAnsi="CordiaUPC" w:cs="CordiaUPC"/>
          <w:sz w:val="26"/>
          <w:szCs w:val="26"/>
        </w:rPr>
        <w:t xml:space="preserve">. </w:t>
      </w:r>
    </w:p>
    <w:p w14:paraId="4F54D6A5" w14:textId="77777777" w:rsidR="00FF1196" w:rsidRPr="002D03D8" w:rsidRDefault="00FF1196" w:rsidP="00FF1196">
      <w:pPr>
        <w:pStyle w:val="block"/>
        <w:spacing w:after="0" w:line="240" w:lineRule="exact"/>
        <w:ind w:left="540"/>
        <w:jc w:val="both"/>
        <w:rPr>
          <w:rFonts w:ascii="CordiaUPC" w:hAnsi="CordiaUPC" w:cs="CordiaUPC"/>
          <w:sz w:val="26"/>
          <w:szCs w:val="26"/>
          <w:cs/>
          <w:lang w:val="en-GB" w:bidi="th-TH"/>
        </w:rPr>
      </w:pPr>
    </w:p>
    <w:p w14:paraId="53878532" w14:textId="5CCC60A5" w:rsidR="00DD424E" w:rsidRPr="002D03D8" w:rsidRDefault="00DD424E">
      <w:pPr>
        <w:spacing w:line="240" w:lineRule="auto"/>
        <w:rPr>
          <w:rFonts w:ascii="CordiaUPC" w:hAnsi="CordiaUPC" w:cs="CordiaUPC"/>
          <w:sz w:val="26"/>
          <w:szCs w:val="26"/>
          <w:cs/>
          <w:lang w:val="en-US" w:bidi="th-TH"/>
        </w:rPr>
      </w:pPr>
      <w:r w:rsidRPr="002D03D8">
        <w:rPr>
          <w:rFonts w:ascii="CordiaUPC" w:hAnsi="CordiaUPC" w:cs="CordiaUPC"/>
          <w:b/>
          <w:i/>
          <w:sz w:val="26"/>
          <w:szCs w:val="26"/>
          <w:cs/>
          <w:lang w:val="en-US" w:bidi="th-TH"/>
        </w:rPr>
        <w:br w:type="page"/>
      </w:r>
    </w:p>
    <w:p w14:paraId="3D4B3C92" w14:textId="524E9235" w:rsidR="00E2287B" w:rsidRPr="002D03D8" w:rsidRDefault="00E2287B" w:rsidP="00E2287B">
      <w:pPr>
        <w:pStyle w:val="Heading1"/>
        <w:numPr>
          <w:ilvl w:val="0"/>
          <w:numId w:val="18"/>
        </w:numPr>
        <w:spacing w:before="0" w:after="0" w:line="240" w:lineRule="exact"/>
        <w:ind w:left="540" w:hanging="540"/>
        <w:rPr>
          <w:rFonts w:ascii="CordiaUPC" w:hAnsi="CordiaUPC" w:cs="CordiaUPC"/>
          <w:bCs/>
          <w:i w:val="0"/>
          <w:sz w:val="28"/>
          <w:szCs w:val="28"/>
          <w:lang w:val="en-US"/>
        </w:rPr>
      </w:pPr>
      <w:bookmarkStart w:id="0" w:name="_Hlk187670329"/>
      <w:r w:rsidRPr="002D03D8">
        <w:rPr>
          <w:rFonts w:ascii="CordiaUPC" w:hAnsi="CordiaUPC" w:cs="CordiaUPC"/>
          <w:bCs/>
          <w:i w:val="0"/>
          <w:sz w:val="28"/>
          <w:szCs w:val="28"/>
          <w:lang w:val="en-US"/>
        </w:rPr>
        <w:lastRenderedPageBreak/>
        <w:t>Changes in material accounting policies</w:t>
      </w:r>
    </w:p>
    <w:p w14:paraId="648D1AEF" w14:textId="77777777" w:rsidR="00EB4418" w:rsidRPr="002D03D8" w:rsidRDefault="00EB4418" w:rsidP="00EB4418">
      <w:pPr>
        <w:autoSpaceDE w:val="0"/>
        <w:autoSpaceDN w:val="0"/>
        <w:adjustRightInd w:val="0"/>
        <w:spacing w:line="240" w:lineRule="exact"/>
        <w:jc w:val="both"/>
        <w:rPr>
          <w:rFonts w:ascii="CordiaUPC" w:hAnsi="CordiaUPC" w:cs="CordiaUPC"/>
          <w:sz w:val="26"/>
          <w:szCs w:val="26"/>
          <w:lang w:val="en-US"/>
        </w:rPr>
      </w:pPr>
    </w:p>
    <w:p w14:paraId="3BEE61B4" w14:textId="51D9C51E" w:rsidR="00EB4418" w:rsidRPr="002D03D8" w:rsidRDefault="00EB4418" w:rsidP="00EB4418">
      <w:pPr>
        <w:autoSpaceDE w:val="0"/>
        <w:autoSpaceDN w:val="0"/>
        <w:adjustRightInd w:val="0"/>
        <w:spacing w:line="240" w:lineRule="exact"/>
        <w:ind w:left="540"/>
        <w:jc w:val="both"/>
        <w:rPr>
          <w:rFonts w:ascii="CordiaUPC" w:hAnsi="CordiaUPC" w:cs="CordiaUPC"/>
          <w:i/>
          <w:iCs/>
          <w:strike/>
          <w:sz w:val="26"/>
          <w:szCs w:val="26"/>
          <w:lang w:val="en-US"/>
        </w:rPr>
      </w:pPr>
      <w:r w:rsidRPr="002D03D8">
        <w:rPr>
          <w:rFonts w:ascii="CordiaUPC" w:hAnsi="CordiaUPC" w:cs="CordiaUPC"/>
          <w:sz w:val="26"/>
          <w:szCs w:val="26"/>
          <w:lang w:val="en-US"/>
        </w:rPr>
        <w:t xml:space="preserve">In </w:t>
      </w:r>
      <w:r w:rsidRPr="002D03D8">
        <w:rPr>
          <w:rFonts w:ascii="CordiaUPC" w:hAnsi="CordiaUPC" w:cs="CordiaUPC"/>
          <w:sz w:val="26"/>
          <w:szCs w:val="26"/>
          <w:cs/>
          <w:lang w:val="en-US" w:bidi="th-TH"/>
        </w:rPr>
        <w:t>202</w:t>
      </w:r>
      <w:r w:rsidRPr="002D03D8">
        <w:rPr>
          <w:rFonts w:ascii="CordiaUPC" w:hAnsi="CordiaUPC" w:cs="CordiaUPC"/>
          <w:sz w:val="26"/>
          <w:szCs w:val="26"/>
          <w:lang w:val="en-US"/>
        </w:rPr>
        <w:t xml:space="preserve">4, the Bank and its subsidiaries have changed the measurement of building </w:t>
      </w:r>
      <w:r w:rsidR="00552C5C" w:rsidRPr="002D03D8">
        <w:rPr>
          <w:rFonts w:ascii="CordiaUPC" w:hAnsi="CordiaUPC" w:cs="CordiaUPC"/>
          <w:sz w:val="26"/>
          <w:szCs w:val="26"/>
          <w:lang w:val="en-US"/>
        </w:rPr>
        <w:t xml:space="preserve">from </w:t>
      </w:r>
      <w:r w:rsidRPr="002D03D8">
        <w:rPr>
          <w:rFonts w:ascii="CordiaUPC" w:hAnsi="CordiaUPC" w:cs="CordiaUPC"/>
          <w:sz w:val="26"/>
          <w:szCs w:val="26"/>
          <w:lang w:val="en-US"/>
        </w:rPr>
        <w:t>revaluation method to cost method to improve operation efficiency and provide straightforward financial information</w:t>
      </w:r>
      <w:r w:rsidR="00411294" w:rsidRPr="002D03D8">
        <w:rPr>
          <w:rFonts w:ascii="CordiaUPC" w:hAnsi="CordiaUPC" w:cs="CordiaUPC"/>
          <w:sz w:val="26"/>
          <w:szCs w:val="26"/>
          <w:lang w:val="en-US"/>
        </w:rPr>
        <w:t>.</w:t>
      </w:r>
    </w:p>
    <w:p w14:paraId="4740DAF8" w14:textId="77777777" w:rsidR="00274027" w:rsidRPr="002D03D8" w:rsidRDefault="00274027" w:rsidP="00EB4418">
      <w:pPr>
        <w:autoSpaceDE w:val="0"/>
        <w:autoSpaceDN w:val="0"/>
        <w:adjustRightInd w:val="0"/>
        <w:spacing w:line="240" w:lineRule="exact"/>
        <w:ind w:left="540"/>
        <w:jc w:val="both"/>
        <w:rPr>
          <w:rFonts w:ascii="CordiaUPC" w:hAnsi="CordiaUPC" w:cs="CordiaUPC"/>
          <w:i/>
          <w:iCs/>
          <w:strike/>
          <w:sz w:val="26"/>
          <w:szCs w:val="26"/>
          <w:lang w:val="en-US"/>
        </w:rPr>
      </w:pPr>
    </w:p>
    <w:p w14:paraId="29823840" w14:textId="04939587" w:rsidR="00552C5C" w:rsidRPr="002D03D8" w:rsidRDefault="00552C5C" w:rsidP="00EB4418">
      <w:pPr>
        <w:autoSpaceDE w:val="0"/>
        <w:autoSpaceDN w:val="0"/>
        <w:adjustRightInd w:val="0"/>
        <w:spacing w:line="240" w:lineRule="exact"/>
        <w:ind w:left="540"/>
        <w:jc w:val="both"/>
        <w:rPr>
          <w:rFonts w:ascii="CordiaUPC" w:hAnsi="CordiaUPC" w:cs="CordiaUPC"/>
          <w:sz w:val="26"/>
          <w:szCs w:val="26"/>
          <w:lang w:val="en-US"/>
        </w:rPr>
      </w:pPr>
      <w:r w:rsidRPr="002D03D8">
        <w:rPr>
          <w:rFonts w:ascii="CordiaUPC" w:hAnsi="CordiaUPC" w:cs="CordiaUPC"/>
          <w:sz w:val="26"/>
          <w:szCs w:val="26"/>
          <w:lang w:val="en-US"/>
        </w:rPr>
        <w:t xml:space="preserve">The Bank and its subsidiaries have retrospectively adjusted the comparative financial statements with the impacts on the consolidated and the Bank’s financial statements are </w:t>
      </w:r>
      <w:proofErr w:type="spellStart"/>
      <w:r w:rsidRPr="002D03D8">
        <w:rPr>
          <w:rFonts w:ascii="CordiaUPC" w:hAnsi="CordiaUPC" w:cs="CordiaUPC"/>
          <w:sz w:val="26"/>
          <w:szCs w:val="26"/>
          <w:lang w:val="en-US"/>
        </w:rPr>
        <w:t>summarised</w:t>
      </w:r>
      <w:proofErr w:type="spellEnd"/>
      <w:r w:rsidRPr="002D03D8">
        <w:rPr>
          <w:rFonts w:ascii="CordiaUPC" w:hAnsi="CordiaUPC" w:cs="CordiaUPC"/>
          <w:sz w:val="26"/>
          <w:szCs w:val="26"/>
          <w:lang w:val="en-US"/>
        </w:rPr>
        <w:t xml:space="preserve"> in the following tables:</w:t>
      </w:r>
    </w:p>
    <w:p w14:paraId="57772826" w14:textId="77777777" w:rsidR="006A60DC" w:rsidRPr="002D03D8" w:rsidRDefault="006A60DC" w:rsidP="00EB4418">
      <w:pPr>
        <w:autoSpaceDE w:val="0"/>
        <w:autoSpaceDN w:val="0"/>
        <w:adjustRightInd w:val="0"/>
        <w:spacing w:line="240" w:lineRule="exact"/>
        <w:ind w:left="540"/>
        <w:jc w:val="both"/>
        <w:rPr>
          <w:rFonts w:ascii="CordiaUPC" w:hAnsi="CordiaUPC" w:cs="CordiaUPC"/>
          <w:sz w:val="26"/>
          <w:szCs w:val="26"/>
          <w:lang w:val="en-US"/>
        </w:rPr>
      </w:pP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8"/>
        <w:gridCol w:w="730"/>
        <w:gridCol w:w="2449"/>
      </w:tblGrid>
      <w:tr w:rsidR="006A60DC" w:rsidRPr="002D03D8" w14:paraId="719786C0" w14:textId="77777777" w:rsidTr="00DD7BE8">
        <w:trPr>
          <w:tblHeader/>
        </w:trPr>
        <w:tc>
          <w:tcPr>
            <w:tcW w:w="5958" w:type="dxa"/>
            <w:vAlign w:val="bottom"/>
            <w:hideMark/>
          </w:tcPr>
          <w:p w14:paraId="096EED48" w14:textId="77777777" w:rsidR="006A60DC" w:rsidRPr="002D03D8" w:rsidRDefault="006A60DC" w:rsidP="00DD7BE8">
            <w:pPr>
              <w:tabs>
                <w:tab w:val="left" w:pos="540"/>
              </w:tabs>
              <w:spacing w:line="300" w:lineRule="exact"/>
              <w:rPr>
                <w:rFonts w:ascii="CordiaUPC" w:hAnsi="CordiaUPC" w:cs="CordiaUPC"/>
                <w:b/>
                <w:bCs/>
                <w:i/>
                <w:iCs/>
                <w:sz w:val="26"/>
                <w:szCs w:val="26"/>
              </w:rPr>
            </w:pPr>
            <w:r w:rsidRPr="002D03D8">
              <w:rPr>
                <w:rFonts w:ascii="CordiaUPC" w:hAnsi="CordiaUPC" w:cs="CordiaUPC"/>
                <w:b/>
                <w:bCs/>
                <w:i/>
                <w:iCs/>
                <w:sz w:val="26"/>
                <w:szCs w:val="26"/>
              </w:rPr>
              <w:t>Statements of profit or loss and other comprehensive income</w:t>
            </w:r>
          </w:p>
          <w:p w14:paraId="7F919475" w14:textId="1AB638AD" w:rsidR="006A60DC" w:rsidRPr="002D03D8" w:rsidRDefault="006A60DC" w:rsidP="00DD7BE8">
            <w:pPr>
              <w:tabs>
                <w:tab w:val="left" w:pos="540"/>
              </w:tabs>
              <w:spacing w:line="300" w:lineRule="exact"/>
              <w:rPr>
                <w:rFonts w:ascii="CordiaUPC" w:hAnsi="CordiaUPC" w:cs="CordiaUPC"/>
                <w:sz w:val="26"/>
                <w:szCs w:val="26"/>
              </w:rPr>
            </w:pPr>
            <w:r w:rsidRPr="002D03D8">
              <w:rPr>
                <w:rFonts w:ascii="CordiaUPC" w:hAnsi="CordiaUPC" w:cs="CordiaUPC"/>
                <w:b/>
                <w:bCs/>
                <w:i/>
                <w:iCs/>
                <w:sz w:val="26"/>
                <w:szCs w:val="26"/>
                <w:lang w:val="en-US"/>
              </w:rPr>
              <w:t>For the three</w:t>
            </w:r>
            <w:r w:rsidRPr="002D03D8">
              <w:rPr>
                <w:rFonts w:ascii="CordiaUPC" w:hAnsi="CordiaUPC" w:cs="CordiaUPC"/>
                <w:b/>
                <w:bCs/>
                <w:i/>
                <w:iCs/>
                <w:sz w:val="26"/>
                <w:szCs w:val="26"/>
              </w:rPr>
              <w:t xml:space="preserve">-month period ended 30 </w:t>
            </w:r>
            <w:r w:rsidR="00BC2C9A" w:rsidRPr="002D03D8">
              <w:rPr>
                <w:rFonts w:ascii="CordiaUPC" w:hAnsi="CordiaUPC" w:cs="CordiaUPC"/>
                <w:b/>
                <w:bCs/>
                <w:i/>
                <w:iCs/>
                <w:sz w:val="26"/>
                <w:szCs w:val="26"/>
                <w:lang w:val="en-US"/>
              </w:rPr>
              <w:t>September</w:t>
            </w:r>
            <w:r w:rsidRPr="002D03D8">
              <w:rPr>
                <w:rFonts w:ascii="CordiaUPC" w:hAnsi="CordiaUPC" w:cs="CordiaUPC"/>
                <w:b/>
                <w:bCs/>
                <w:i/>
                <w:iCs/>
                <w:sz w:val="26"/>
                <w:szCs w:val="26"/>
              </w:rPr>
              <w:t xml:space="preserve"> 202</w:t>
            </w:r>
            <w:r w:rsidR="00A64EF8" w:rsidRPr="002D03D8">
              <w:rPr>
                <w:rFonts w:ascii="CordiaUPC" w:hAnsi="CordiaUPC" w:cs="CordiaUPC"/>
                <w:b/>
                <w:bCs/>
                <w:i/>
                <w:iCs/>
                <w:sz w:val="26"/>
                <w:szCs w:val="26"/>
              </w:rPr>
              <w:t>4</w:t>
            </w:r>
          </w:p>
        </w:tc>
        <w:tc>
          <w:tcPr>
            <w:tcW w:w="730" w:type="dxa"/>
            <w:vAlign w:val="bottom"/>
          </w:tcPr>
          <w:p w14:paraId="0EF93A47" w14:textId="77777777" w:rsidR="006A60DC" w:rsidRPr="002D03D8" w:rsidRDefault="006A60DC" w:rsidP="00DD7BE8">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vAlign w:val="bottom"/>
            <w:hideMark/>
          </w:tcPr>
          <w:p w14:paraId="0A3D6D52" w14:textId="77777777" w:rsidR="006A60DC" w:rsidRPr="002D03D8" w:rsidRDefault="006A60DC" w:rsidP="00DD7BE8">
            <w:pPr>
              <w:autoSpaceDE w:val="0"/>
              <w:autoSpaceDN w:val="0"/>
              <w:adjustRightInd w:val="0"/>
              <w:spacing w:line="240" w:lineRule="exact"/>
              <w:jc w:val="center"/>
              <w:rPr>
                <w:rFonts w:ascii="CordiaUPC" w:hAnsi="CordiaUPC" w:cs="CordiaUPC"/>
                <w:b/>
                <w:bCs/>
                <w:sz w:val="26"/>
                <w:szCs w:val="26"/>
                <w:lang w:val="en-US"/>
              </w:rPr>
            </w:pPr>
          </w:p>
        </w:tc>
      </w:tr>
      <w:tr w:rsidR="006A60DC" w:rsidRPr="002D03D8" w14:paraId="37439CB9" w14:textId="77777777" w:rsidTr="00DD7BE8">
        <w:trPr>
          <w:tblHeader/>
        </w:trPr>
        <w:tc>
          <w:tcPr>
            <w:tcW w:w="5958" w:type="dxa"/>
          </w:tcPr>
          <w:p w14:paraId="5D197B25" w14:textId="77777777" w:rsidR="006A60DC" w:rsidRPr="002D03D8" w:rsidRDefault="006A60DC" w:rsidP="00DD7BE8">
            <w:pPr>
              <w:tabs>
                <w:tab w:val="left" w:pos="540"/>
              </w:tabs>
              <w:spacing w:line="300" w:lineRule="exact"/>
              <w:rPr>
                <w:rFonts w:ascii="CordiaUPC" w:hAnsi="CordiaUPC" w:cs="CordiaUPC"/>
                <w:sz w:val="26"/>
                <w:szCs w:val="26"/>
              </w:rPr>
            </w:pPr>
          </w:p>
        </w:tc>
        <w:tc>
          <w:tcPr>
            <w:tcW w:w="730" w:type="dxa"/>
            <w:vAlign w:val="bottom"/>
          </w:tcPr>
          <w:p w14:paraId="35961CF9" w14:textId="77777777" w:rsidR="006A60DC" w:rsidRPr="002D03D8" w:rsidRDefault="006A60DC" w:rsidP="00DD7BE8">
            <w:pPr>
              <w:tabs>
                <w:tab w:val="left" w:pos="540"/>
              </w:tabs>
              <w:spacing w:line="300" w:lineRule="exact"/>
              <w:rPr>
                <w:rFonts w:ascii="CordiaUPC" w:hAnsi="CordiaUPC" w:cs="CordiaUPC"/>
                <w:sz w:val="26"/>
                <w:szCs w:val="26"/>
                <w:rtl/>
                <w:cs/>
                <w:lang w:bidi="th-TH"/>
              </w:rPr>
            </w:pPr>
          </w:p>
        </w:tc>
        <w:tc>
          <w:tcPr>
            <w:tcW w:w="2449" w:type="dxa"/>
            <w:vAlign w:val="bottom"/>
          </w:tcPr>
          <w:p w14:paraId="5AE250D3" w14:textId="77777777" w:rsidR="006A60DC" w:rsidRPr="002D03D8" w:rsidRDefault="006A60DC" w:rsidP="00DD7BE8">
            <w:pPr>
              <w:tabs>
                <w:tab w:val="left" w:pos="540"/>
              </w:tabs>
              <w:spacing w:line="300" w:lineRule="exact"/>
              <w:jc w:val="center"/>
              <w:rPr>
                <w:rFonts w:ascii="CordiaUPC" w:hAnsi="CordiaUPC" w:cs="CordiaUPC"/>
                <w:b/>
                <w:bCs/>
                <w:sz w:val="26"/>
                <w:szCs w:val="26"/>
                <w:cs/>
                <w:lang w:val="en-US"/>
              </w:rPr>
            </w:pPr>
            <w:r w:rsidRPr="002D03D8">
              <w:rPr>
                <w:rFonts w:ascii="CordiaUPC" w:hAnsi="CordiaUPC" w:cs="CordiaUPC"/>
                <w:b/>
                <w:bCs/>
                <w:sz w:val="26"/>
                <w:szCs w:val="26"/>
                <w:lang w:val="en-US"/>
              </w:rPr>
              <w:t>Consolidated and Bank only</w:t>
            </w:r>
          </w:p>
        </w:tc>
      </w:tr>
      <w:tr w:rsidR="006A60DC" w:rsidRPr="002D03D8" w14:paraId="06C49533" w14:textId="77777777" w:rsidTr="00DD7BE8">
        <w:trPr>
          <w:tblHeader/>
        </w:trPr>
        <w:tc>
          <w:tcPr>
            <w:tcW w:w="5958" w:type="dxa"/>
          </w:tcPr>
          <w:p w14:paraId="37E03887" w14:textId="77777777" w:rsidR="006A60DC" w:rsidRPr="002D03D8" w:rsidRDefault="006A60DC" w:rsidP="00DD7BE8">
            <w:pPr>
              <w:tabs>
                <w:tab w:val="left" w:pos="540"/>
              </w:tabs>
              <w:spacing w:line="300" w:lineRule="exact"/>
              <w:rPr>
                <w:rFonts w:ascii="CordiaUPC" w:hAnsi="CordiaUPC" w:cs="CordiaUPC"/>
                <w:sz w:val="26"/>
                <w:szCs w:val="26"/>
                <w:cs/>
                <w:lang w:bidi="th-TH"/>
              </w:rPr>
            </w:pPr>
          </w:p>
        </w:tc>
        <w:tc>
          <w:tcPr>
            <w:tcW w:w="730" w:type="dxa"/>
            <w:vAlign w:val="bottom"/>
          </w:tcPr>
          <w:p w14:paraId="2FE56C49" w14:textId="77777777" w:rsidR="006A60DC" w:rsidRPr="002D03D8" w:rsidRDefault="006A60DC" w:rsidP="00DD7BE8">
            <w:pPr>
              <w:tabs>
                <w:tab w:val="left" w:pos="540"/>
              </w:tabs>
              <w:spacing w:line="300" w:lineRule="exact"/>
              <w:rPr>
                <w:rFonts w:ascii="CordiaUPC" w:hAnsi="CordiaUPC" w:cs="CordiaUPC"/>
                <w:sz w:val="26"/>
                <w:szCs w:val="26"/>
                <w:rtl/>
                <w:cs/>
                <w:lang w:bidi="th-TH"/>
              </w:rPr>
            </w:pPr>
          </w:p>
        </w:tc>
        <w:tc>
          <w:tcPr>
            <w:tcW w:w="2449" w:type="dxa"/>
            <w:vAlign w:val="bottom"/>
            <w:hideMark/>
          </w:tcPr>
          <w:p w14:paraId="0F77ECD0" w14:textId="77777777" w:rsidR="006A60DC" w:rsidRPr="002D03D8" w:rsidRDefault="006A60DC" w:rsidP="00DD7BE8">
            <w:pPr>
              <w:tabs>
                <w:tab w:val="left" w:pos="540"/>
              </w:tabs>
              <w:spacing w:line="300" w:lineRule="exact"/>
              <w:jc w:val="center"/>
              <w:rPr>
                <w:rFonts w:ascii="CordiaUPC" w:hAnsi="CordiaUPC" w:cs="CordiaUPC"/>
                <w:i/>
                <w:iCs/>
                <w:sz w:val="26"/>
                <w:szCs w:val="26"/>
                <w:cs/>
                <w:lang w:bidi="th-TH"/>
              </w:rPr>
            </w:pPr>
            <w:r w:rsidRPr="002D03D8">
              <w:rPr>
                <w:rFonts w:ascii="CordiaUPC" w:hAnsi="CordiaUPC" w:cs="CordiaUPC"/>
                <w:i/>
                <w:iCs/>
                <w:sz w:val="26"/>
                <w:szCs w:val="26"/>
              </w:rPr>
              <w:t>(in million Baht)</w:t>
            </w:r>
          </w:p>
        </w:tc>
      </w:tr>
      <w:tr w:rsidR="004D4B11" w:rsidRPr="002D03D8" w14:paraId="141B2999" w14:textId="77777777" w:rsidTr="00FB0A69">
        <w:trPr>
          <w:tblHeader/>
        </w:trPr>
        <w:tc>
          <w:tcPr>
            <w:tcW w:w="5958" w:type="dxa"/>
          </w:tcPr>
          <w:p w14:paraId="5E118DD7" w14:textId="427A350D" w:rsidR="004D4B11" w:rsidRPr="002D03D8" w:rsidRDefault="004D4B11" w:rsidP="004D4B11">
            <w:pPr>
              <w:tabs>
                <w:tab w:val="left" w:pos="540"/>
              </w:tabs>
              <w:spacing w:line="300" w:lineRule="exact"/>
              <w:rPr>
                <w:rFonts w:ascii="CordiaUPC" w:hAnsi="CordiaUPC" w:cs="CordiaUPC"/>
                <w:sz w:val="26"/>
                <w:szCs w:val="26"/>
                <w:cs/>
                <w:lang w:bidi="th-TH"/>
              </w:rPr>
            </w:pPr>
            <w:r w:rsidRPr="002D03D8">
              <w:rPr>
                <w:rFonts w:ascii="CordiaUPC" w:hAnsi="CordiaUPC" w:cs="CordiaUPC"/>
                <w:sz w:val="26"/>
                <w:szCs w:val="26"/>
              </w:rPr>
              <w:t>Increase from other operating income</w:t>
            </w:r>
          </w:p>
        </w:tc>
        <w:tc>
          <w:tcPr>
            <w:tcW w:w="730" w:type="dxa"/>
            <w:vAlign w:val="bottom"/>
          </w:tcPr>
          <w:p w14:paraId="627B5AE7" w14:textId="77777777" w:rsidR="004D4B11" w:rsidRPr="002D03D8" w:rsidRDefault="004D4B11" w:rsidP="004D4B11">
            <w:pPr>
              <w:tabs>
                <w:tab w:val="left" w:pos="540"/>
              </w:tabs>
              <w:spacing w:line="300" w:lineRule="exact"/>
              <w:rPr>
                <w:rFonts w:ascii="CordiaUPC" w:hAnsi="CordiaUPC" w:cs="CordiaUPC"/>
                <w:sz w:val="26"/>
                <w:szCs w:val="26"/>
                <w:rtl/>
                <w:cs/>
                <w:lang w:bidi="th-TH"/>
              </w:rPr>
            </w:pPr>
          </w:p>
        </w:tc>
        <w:tc>
          <w:tcPr>
            <w:tcW w:w="2449" w:type="dxa"/>
            <w:tcBorders>
              <w:top w:val="nil"/>
              <w:left w:val="nil"/>
              <w:right w:val="nil"/>
            </w:tcBorders>
            <w:vAlign w:val="bottom"/>
          </w:tcPr>
          <w:p w14:paraId="315B3C0A" w14:textId="11904C82" w:rsidR="004D4B11" w:rsidRPr="002D03D8" w:rsidRDefault="004D4B11" w:rsidP="004D4B11">
            <w:pPr>
              <w:tabs>
                <w:tab w:val="left" w:pos="1350"/>
                <w:tab w:val="left" w:pos="1440"/>
              </w:tabs>
              <w:autoSpaceDE w:val="0"/>
              <w:autoSpaceDN w:val="0"/>
              <w:adjustRightInd w:val="0"/>
              <w:spacing w:line="240" w:lineRule="exact"/>
              <w:ind w:left="540" w:right="615"/>
              <w:jc w:val="right"/>
              <w:rPr>
                <w:rFonts w:ascii="CordiaUPC" w:hAnsi="CordiaUPC" w:cs="CordiaUPC"/>
                <w:i/>
                <w:iCs/>
                <w:sz w:val="26"/>
                <w:szCs w:val="26"/>
              </w:rPr>
            </w:pPr>
            <w:r w:rsidRPr="002D03D8">
              <w:rPr>
                <w:rFonts w:ascii="CordiaUPC" w:hAnsi="CordiaUPC" w:cs="CordiaUPC" w:hint="cs"/>
                <w:sz w:val="26"/>
                <w:szCs w:val="26"/>
                <w:cs/>
              </w:rPr>
              <w:t>13</w:t>
            </w:r>
          </w:p>
        </w:tc>
      </w:tr>
      <w:tr w:rsidR="004D4B11" w:rsidRPr="002D03D8" w14:paraId="12764915" w14:textId="77777777" w:rsidTr="00DD7BE8">
        <w:tc>
          <w:tcPr>
            <w:tcW w:w="5958" w:type="dxa"/>
          </w:tcPr>
          <w:p w14:paraId="3E9C6A64" w14:textId="77777777" w:rsidR="004D4B11" w:rsidRPr="002D03D8" w:rsidRDefault="004D4B11" w:rsidP="004D4B11">
            <w:pPr>
              <w:tabs>
                <w:tab w:val="left" w:pos="540"/>
              </w:tabs>
              <w:spacing w:line="300" w:lineRule="exact"/>
              <w:rPr>
                <w:rFonts w:ascii="CordiaUPC" w:hAnsi="CordiaUPC" w:cs="CordiaUPC"/>
                <w:sz w:val="26"/>
                <w:szCs w:val="26"/>
              </w:rPr>
            </w:pPr>
            <w:r w:rsidRPr="002D03D8">
              <w:rPr>
                <w:rFonts w:ascii="CordiaUPC" w:hAnsi="CordiaUPC" w:cs="CordiaUPC"/>
                <w:sz w:val="26"/>
                <w:szCs w:val="26"/>
              </w:rPr>
              <w:t>Decrease in premises and equipment expenses</w:t>
            </w:r>
          </w:p>
        </w:tc>
        <w:tc>
          <w:tcPr>
            <w:tcW w:w="730" w:type="dxa"/>
          </w:tcPr>
          <w:p w14:paraId="11AA6642" w14:textId="77777777" w:rsidR="004D4B11" w:rsidRPr="002D03D8" w:rsidRDefault="004D4B11" w:rsidP="004D4B11">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tcBorders>
              <w:top w:val="nil"/>
              <w:left w:val="nil"/>
              <w:right w:val="nil"/>
            </w:tcBorders>
            <w:vAlign w:val="bottom"/>
          </w:tcPr>
          <w:p w14:paraId="5121A2FB" w14:textId="448B4C2F" w:rsidR="004D4B11" w:rsidRPr="002D03D8" w:rsidRDefault="004D4B11" w:rsidP="004D4B11">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2D03D8">
              <w:rPr>
                <w:rFonts w:ascii="CordiaUPC" w:hAnsi="CordiaUPC" w:cs="CordiaUPC" w:hint="cs"/>
                <w:sz w:val="26"/>
                <w:szCs w:val="26"/>
                <w:cs/>
              </w:rPr>
              <w:t>39</w:t>
            </w:r>
          </w:p>
        </w:tc>
      </w:tr>
      <w:tr w:rsidR="004D4B11" w:rsidRPr="002D03D8" w14:paraId="42ACB17C" w14:textId="77777777" w:rsidTr="00DD7BE8">
        <w:tc>
          <w:tcPr>
            <w:tcW w:w="5958" w:type="dxa"/>
            <w:hideMark/>
          </w:tcPr>
          <w:p w14:paraId="5EDE728F" w14:textId="77777777" w:rsidR="004D4B11" w:rsidRPr="002D03D8" w:rsidRDefault="004D4B11" w:rsidP="004D4B11">
            <w:pPr>
              <w:tabs>
                <w:tab w:val="left" w:pos="540"/>
              </w:tabs>
              <w:spacing w:line="300" w:lineRule="exact"/>
              <w:rPr>
                <w:rFonts w:ascii="CordiaUPC" w:hAnsi="CordiaUPC" w:cs="CordiaUPC"/>
                <w:sz w:val="26"/>
                <w:szCs w:val="26"/>
                <w:lang w:val="en-US" w:bidi="th-TH"/>
              </w:rPr>
            </w:pPr>
            <w:r w:rsidRPr="002D03D8">
              <w:rPr>
                <w:rFonts w:ascii="CordiaUPC" w:hAnsi="CordiaUPC" w:cs="CordiaUPC"/>
                <w:sz w:val="26"/>
                <w:szCs w:val="26"/>
              </w:rPr>
              <w:t>Decrease in tax income</w:t>
            </w:r>
          </w:p>
        </w:tc>
        <w:tc>
          <w:tcPr>
            <w:tcW w:w="730" w:type="dxa"/>
          </w:tcPr>
          <w:p w14:paraId="16DDC02D" w14:textId="77777777" w:rsidR="004D4B11" w:rsidRPr="002D03D8" w:rsidRDefault="004D4B11" w:rsidP="004D4B11">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tcBorders>
              <w:left w:val="nil"/>
              <w:bottom w:val="single" w:sz="4" w:space="0" w:color="auto"/>
              <w:right w:val="nil"/>
            </w:tcBorders>
            <w:vAlign w:val="bottom"/>
          </w:tcPr>
          <w:p w14:paraId="54224B39" w14:textId="44712383" w:rsidR="004D4B11" w:rsidRPr="002D03D8" w:rsidRDefault="004D4B11" w:rsidP="004D4B11">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2D03D8">
              <w:rPr>
                <w:rFonts w:ascii="CordiaUPC" w:hAnsi="CordiaUPC" w:cs="CordiaUPC"/>
                <w:sz w:val="26"/>
                <w:szCs w:val="26"/>
              </w:rPr>
              <w:t>1</w:t>
            </w:r>
            <w:r w:rsidRPr="002D03D8">
              <w:rPr>
                <w:rFonts w:ascii="CordiaUPC" w:hAnsi="CordiaUPC" w:cs="CordiaUPC" w:hint="cs"/>
                <w:sz w:val="26"/>
                <w:szCs w:val="26"/>
                <w:cs/>
              </w:rPr>
              <w:t>1</w:t>
            </w:r>
          </w:p>
        </w:tc>
      </w:tr>
      <w:tr w:rsidR="004D4B11" w:rsidRPr="002D03D8" w14:paraId="2D728280" w14:textId="77777777" w:rsidTr="00DD7BE8">
        <w:tc>
          <w:tcPr>
            <w:tcW w:w="5958" w:type="dxa"/>
            <w:hideMark/>
          </w:tcPr>
          <w:p w14:paraId="7621AB79" w14:textId="77777777" w:rsidR="004D4B11" w:rsidRPr="002D03D8" w:rsidRDefault="004D4B11" w:rsidP="004D4B11">
            <w:pPr>
              <w:tabs>
                <w:tab w:val="left" w:pos="540"/>
              </w:tabs>
              <w:spacing w:line="300" w:lineRule="exact"/>
              <w:rPr>
                <w:rFonts w:ascii="CordiaUPC" w:hAnsi="CordiaUPC" w:cs="CordiaUPC"/>
                <w:sz w:val="26"/>
                <w:szCs w:val="26"/>
              </w:rPr>
            </w:pPr>
            <w:r w:rsidRPr="002D03D8">
              <w:rPr>
                <w:rFonts w:ascii="CordiaUPC" w:hAnsi="CordiaUPC" w:cs="CordiaUPC"/>
                <w:sz w:val="26"/>
                <w:szCs w:val="26"/>
              </w:rPr>
              <w:t>Increase in profit for the period</w:t>
            </w:r>
          </w:p>
        </w:tc>
        <w:tc>
          <w:tcPr>
            <w:tcW w:w="730" w:type="dxa"/>
            <w:vAlign w:val="bottom"/>
          </w:tcPr>
          <w:p w14:paraId="04BC4177" w14:textId="77777777" w:rsidR="004D4B11" w:rsidRPr="002D03D8" w:rsidRDefault="004D4B11" w:rsidP="004D4B11">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tcBorders>
              <w:top w:val="single" w:sz="4" w:space="0" w:color="auto"/>
              <w:left w:val="nil"/>
              <w:bottom w:val="double" w:sz="4" w:space="0" w:color="auto"/>
              <w:right w:val="nil"/>
            </w:tcBorders>
            <w:vAlign w:val="bottom"/>
          </w:tcPr>
          <w:p w14:paraId="45281320" w14:textId="296A110A" w:rsidR="004D4B11" w:rsidRPr="002D03D8" w:rsidRDefault="004D4B11" w:rsidP="004D4B11">
            <w:pPr>
              <w:tabs>
                <w:tab w:val="left" w:pos="1350"/>
                <w:tab w:val="left" w:pos="1440"/>
              </w:tabs>
              <w:autoSpaceDE w:val="0"/>
              <w:autoSpaceDN w:val="0"/>
              <w:adjustRightInd w:val="0"/>
              <w:spacing w:line="240" w:lineRule="exact"/>
              <w:ind w:left="540" w:right="615"/>
              <w:jc w:val="right"/>
              <w:rPr>
                <w:rFonts w:ascii="CordiaUPC" w:hAnsi="CordiaUPC" w:cs="CordiaUPC"/>
                <w:sz w:val="26"/>
                <w:szCs w:val="26"/>
                <w:cs/>
                <w:lang w:val="en-US" w:bidi="th-TH"/>
              </w:rPr>
            </w:pPr>
            <w:r w:rsidRPr="002D03D8">
              <w:rPr>
                <w:rFonts w:ascii="CordiaUPC" w:hAnsi="CordiaUPC" w:cs="CordiaUPC" w:hint="cs"/>
                <w:sz w:val="26"/>
                <w:szCs w:val="26"/>
                <w:cs/>
              </w:rPr>
              <w:t>41</w:t>
            </w:r>
          </w:p>
        </w:tc>
      </w:tr>
      <w:tr w:rsidR="00B460C4" w:rsidRPr="002D03D8" w14:paraId="78750536" w14:textId="77777777" w:rsidTr="00ED2454">
        <w:tc>
          <w:tcPr>
            <w:tcW w:w="5958" w:type="dxa"/>
          </w:tcPr>
          <w:p w14:paraId="1D05341B" w14:textId="77777777" w:rsidR="00B460C4" w:rsidRPr="002D03D8" w:rsidRDefault="00B460C4" w:rsidP="000E4456">
            <w:pPr>
              <w:tabs>
                <w:tab w:val="left" w:pos="540"/>
              </w:tabs>
              <w:spacing w:line="300" w:lineRule="exact"/>
              <w:rPr>
                <w:rFonts w:ascii="CordiaUPC" w:hAnsi="CordiaUPC" w:cs="CordiaUPC"/>
                <w:sz w:val="26"/>
                <w:szCs w:val="26"/>
              </w:rPr>
            </w:pPr>
          </w:p>
        </w:tc>
        <w:tc>
          <w:tcPr>
            <w:tcW w:w="730" w:type="dxa"/>
            <w:vAlign w:val="bottom"/>
          </w:tcPr>
          <w:p w14:paraId="6BACADD9" w14:textId="77777777" w:rsidR="00B460C4" w:rsidRPr="002D03D8" w:rsidRDefault="00B460C4" w:rsidP="000E4456">
            <w:pPr>
              <w:autoSpaceDE w:val="0"/>
              <w:autoSpaceDN w:val="0"/>
              <w:adjustRightInd w:val="0"/>
              <w:spacing w:line="240" w:lineRule="exact"/>
              <w:ind w:left="540"/>
              <w:jc w:val="both"/>
              <w:rPr>
                <w:rFonts w:ascii="CordiaUPC" w:hAnsi="CordiaUPC" w:cs="CordiaUPC"/>
                <w:sz w:val="26"/>
                <w:szCs w:val="26"/>
                <w:lang w:val="en-US"/>
              </w:rPr>
            </w:pPr>
          </w:p>
        </w:tc>
        <w:tc>
          <w:tcPr>
            <w:tcW w:w="2449" w:type="dxa"/>
            <w:vAlign w:val="bottom"/>
          </w:tcPr>
          <w:p w14:paraId="2253807D" w14:textId="77777777" w:rsidR="00B460C4" w:rsidRPr="002D03D8" w:rsidRDefault="00B460C4" w:rsidP="000E4456">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r>
      <w:tr w:rsidR="004D4B11" w:rsidRPr="002D03D8" w14:paraId="51035EFB" w14:textId="77777777" w:rsidTr="00DD7BE8">
        <w:tc>
          <w:tcPr>
            <w:tcW w:w="5958" w:type="dxa"/>
          </w:tcPr>
          <w:p w14:paraId="3C55E599" w14:textId="77777777" w:rsidR="004D4B11" w:rsidRPr="002D03D8" w:rsidRDefault="004D4B11" w:rsidP="004D4B11">
            <w:pPr>
              <w:tabs>
                <w:tab w:val="left" w:pos="540"/>
              </w:tabs>
              <w:spacing w:line="300" w:lineRule="exact"/>
              <w:rPr>
                <w:rFonts w:ascii="CordiaUPC" w:hAnsi="CordiaUPC" w:cs="CordiaUPC"/>
                <w:sz w:val="26"/>
                <w:szCs w:val="26"/>
              </w:rPr>
            </w:pPr>
            <w:r w:rsidRPr="002D03D8">
              <w:rPr>
                <w:rFonts w:ascii="CordiaUPC" w:hAnsi="CordiaUPC" w:cs="CordiaUPC"/>
                <w:sz w:val="26"/>
                <w:szCs w:val="26"/>
                <w:lang w:val="en-US"/>
              </w:rPr>
              <w:t>Increase</w:t>
            </w:r>
            <w:r w:rsidRPr="002D03D8">
              <w:rPr>
                <w:rFonts w:ascii="CordiaUPC" w:hAnsi="CordiaUPC" w:cs="CordiaUPC"/>
                <w:sz w:val="26"/>
                <w:szCs w:val="26"/>
              </w:rPr>
              <w:t xml:space="preserve"> in revaluation surplus on assets</w:t>
            </w:r>
          </w:p>
        </w:tc>
        <w:tc>
          <w:tcPr>
            <w:tcW w:w="730" w:type="dxa"/>
            <w:vAlign w:val="bottom"/>
          </w:tcPr>
          <w:p w14:paraId="4655F786" w14:textId="77777777" w:rsidR="004D4B11" w:rsidRPr="002D03D8" w:rsidRDefault="004D4B11" w:rsidP="004D4B11">
            <w:pPr>
              <w:autoSpaceDE w:val="0"/>
              <w:autoSpaceDN w:val="0"/>
              <w:adjustRightInd w:val="0"/>
              <w:spacing w:line="240" w:lineRule="exact"/>
              <w:ind w:left="540"/>
              <w:jc w:val="both"/>
              <w:rPr>
                <w:rFonts w:ascii="CordiaUPC" w:hAnsi="CordiaUPC" w:cs="CordiaUPC"/>
                <w:sz w:val="26"/>
                <w:szCs w:val="26"/>
                <w:lang w:val="en-US"/>
              </w:rPr>
            </w:pPr>
          </w:p>
        </w:tc>
        <w:tc>
          <w:tcPr>
            <w:tcW w:w="2449" w:type="dxa"/>
            <w:tcBorders>
              <w:top w:val="nil"/>
              <w:left w:val="nil"/>
              <w:right w:val="nil"/>
            </w:tcBorders>
            <w:vAlign w:val="bottom"/>
          </w:tcPr>
          <w:p w14:paraId="6B059A75" w14:textId="56965C3C" w:rsidR="004D4B11" w:rsidRPr="002D03D8" w:rsidRDefault="004D4B11" w:rsidP="004D4B11">
            <w:pPr>
              <w:tabs>
                <w:tab w:val="left" w:pos="1350"/>
                <w:tab w:val="left" w:pos="1440"/>
              </w:tabs>
              <w:autoSpaceDE w:val="0"/>
              <w:autoSpaceDN w:val="0"/>
              <w:adjustRightInd w:val="0"/>
              <w:spacing w:line="240" w:lineRule="exact"/>
              <w:ind w:left="540" w:right="615"/>
              <w:jc w:val="right"/>
              <w:rPr>
                <w:rFonts w:ascii="CordiaUPC" w:hAnsi="CordiaUPC" w:cs="CordiaUPC"/>
                <w:sz w:val="26"/>
                <w:szCs w:val="26"/>
              </w:rPr>
            </w:pPr>
            <w:r w:rsidRPr="002D03D8">
              <w:rPr>
                <w:rFonts w:ascii="CordiaUPC" w:hAnsi="CordiaUPC" w:cs="CordiaUPC" w:hint="cs"/>
                <w:sz w:val="26"/>
                <w:szCs w:val="26"/>
                <w:cs/>
              </w:rPr>
              <w:t>220</w:t>
            </w:r>
          </w:p>
        </w:tc>
      </w:tr>
      <w:tr w:rsidR="004D4B11" w:rsidRPr="002D03D8" w14:paraId="427F5924" w14:textId="77777777" w:rsidTr="000E6F6A">
        <w:tc>
          <w:tcPr>
            <w:tcW w:w="5958" w:type="dxa"/>
          </w:tcPr>
          <w:p w14:paraId="095FB35B" w14:textId="77777777" w:rsidR="004D4B11" w:rsidRPr="002D03D8" w:rsidRDefault="004D4B11" w:rsidP="004D4B11">
            <w:pPr>
              <w:tabs>
                <w:tab w:val="left" w:pos="356"/>
              </w:tabs>
              <w:spacing w:line="240" w:lineRule="exact"/>
              <w:ind w:left="145" w:right="-108" w:hanging="163"/>
              <w:rPr>
                <w:rFonts w:ascii="CordiaUPC" w:hAnsi="CordiaUPC" w:cs="CordiaUPC"/>
                <w:sz w:val="26"/>
                <w:szCs w:val="26"/>
              </w:rPr>
            </w:pPr>
            <w:r w:rsidRPr="002D03D8">
              <w:rPr>
                <w:rFonts w:ascii="CordiaUPC" w:hAnsi="CordiaUPC" w:cs="CordiaUPC"/>
                <w:sz w:val="26"/>
                <w:szCs w:val="26"/>
                <w:lang w:val="en-US"/>
              </w:rPr>
              <w:t>Decrease in income tax relating to items that will not be reclassified subsequently to profit or loss</w:t>
            </w:r>
          </w:p>
        </w:tc>
        <w:tc>
          <w:tcPr>
            <w:tcW w:w="730" w:type="dxa"/>
            <w:vAlign w:val="bottom"/>
          </w:tcPr>
          <w:p w14:paraId="37705A50" w14:textId="77777777" w:rsidR="004D4B11" w:rsidRPr="002D03D8" w:rsidRDefault="004D4B11" w:rsidP="004D4B11">
            <w:pPr>
              <w:autoSpaceDE w:val="0"/>
              <w:autoSpaceDN w:val="0"/>
              <w:adjustRightInd w:val="0"/>
              <w:spacing w:line="240" w:lineRule="exact"/>
              <w:ind w:left="540"/>
              <w:jc w:val="both"/>
              <w:rPr>
                <w:rFonts w:ascii="CordiaUPC" w:hAnsi="CordiaUPC" w:cs="CordiaUPC"/>
                <w:sz w:val="26"/>
                <w:szCs w:val="26"/>
                <w:lang w:val="en-US"/>
              </w:rPr>
            </w:pPr>
          </w:p>
        </w:tc>
        <w:tc>
          <w:tcPr>
            <w:tcW w:w="2449" w:type="dxa"/>
            <w:tcBorders>
              <w:top w:val="nil"/>
              <w:left w:val="nil"/>
              <w:bottom w:val="single" w:sz="4" w:space="0" w:color="auto"/>
              <w:right w:val="nil"/>
            </w:tcBorders>
            <w:vAlign w:val="bottom"/>
          </w:tcPr>
          <w:p w14:paraId="6C458800" w14:textId="55B5CAD2" w:rsidR="004D4B11" w:rsidRPr="002D03D8" w:rsidRDefault="004D4B11" w:rsidP="004D4B11">
            <w:pPr>
              <w:tabs>
                <w:tab w:val="left" w:pos="1350"/>
                <w:tab w:val="left" w:pos="1440"/>
              </w:tabs>
              <w:autoSpaceDE w:val="0"/>
              <w:autoSpaceDN w:val="0"/>
              <w:adjustRightInd w:val="0"/>
              <w:spacing w:line="240" w:lineRule="exact"/>
              <w:ind w:left="540" w:right="615"/>
              <w:jc w:val="right"/>
              <w:rPr>
                <w:rFonts w:ascii="CordiaUPC" w:hAnsi="CordiaUPC" w:cs="CordiaUPC"/>
                <w:sz w:val="26"/>
                <w:szCs w:val="26"/>
              </w:rPr>
            </w:pPr>
            <w:r w:rsidRPr="002D03D8">
              <w:rPr>
                <w:rFonts w:ascii="CordiaUPC" w:hAnsi="CordiaUPC" w:cs="CordiaUPC" w:hint="cs"/>
                <w:sz w:val="26"/>
                <w:szCs w:val="26"/>
                <w:cs/>
              </w:rPr>
              <w:t>44</w:t>
            </w:r>
          </w:p>
        </w:tc>
      </w:tr>
      <w:tr w:rsidR="004D4B11" w:rsidRPr="002D03D8" w14:paraId="0014D464" w14:textId="77777777" w:rsidTr="00BB4C9B">
        <w:trPr>
          <w:trHeight w:val="50"/>
        </w:trPr>
        <w:tc>
          <w:tcPr>
            <w:tcW w:w="5958" w:type="dxa"/>
          </w:tcPr>
          <w:p w14:paraId="2A8B9EB5" w14:textId="77777777" w:rsidR="004D4B11" w:rsidRPr="002D03D8" w:rsidRDefault="004D4B11" w:rsidP="004D4B11">
            <w:pPr>
              <w:tabs>
                <w:tab w:val="left" w:pos="540"/>
              </w:tabs>
              <w:spacing w:line="300" w:lineRule="exact"/>
              <w:rPr>
                <w:rFonts w:ascii="CordiaUPC" w:hAnsi="CordiaUPC" w:cs="CordiaUPC"/>
                <w:sz w:val="26"/>
                <w:szCs w:val="26"/>
                <w:lang w:val="en-US"/>
              </w:rPr>
            </w:pPr>
            <w:r w:rsidRPr="002D03D8">
              <w:rPr>
                <w:rFonts w:ascii="CordiaUPC" w:hAnsi="CordiaUPC" w:cs="CordiaUPC"/>
                <w:sz w:val="26"/>
                <w:szCs w:val="26"/>
                <w:lang w:val="en-US"/>
              </w:rPr>
              <w:t xml:space="preserve">Increase in </w:t>
            </w:r>
            <w:r w:rsidRPr="002D03D8">
              <w:rPr>
                <w:rFonts w:ascii="CordiaUPC" w:hAnsi="CordiaUPC" w:cs="CordiaUPC"/>
                <w:sz w:val="26"/>
                <w:szCs w:val="26"/>
              </w:rPr>
              <w:t>comprehensive income for the period</w:t>
            </w:r>
          </w:p>
        </w:tc>
        <w:tc>
          <w:tcPr>
            <w:tcW w:w="730" w:type="dxa"/>
            <w:vAlign w:val="bottom"/>
          </w:tcPr>
          <w:p w14:paraId="49545D6B" w14:textId="77777777" w:rsidR="004D4B11" w:rsidRPr="002D03D8" w:rsidRDefault="004D4B11" w:rsidP="004D4B11">
            <w:pPr>
              <w:autoSpaceDE w:val="0"/>
              <w:autoSpaceDN w:val="0"/>
              <w:adjustRightInd w:val="0"/>
              <w:spacing w:line="240" w:lineRule="exact"/>
              <w:ind w:left="540"/>
              <w:jc w:val="both"/>
              <w:rPr>
                <w:rFonts w:ascii="CordiaUPC" w:hAnsi="CordiaUPC" w:cs="CordiaUPC"/>
                <w:sz w:val="26"/>
                <w:szCs w:val="26"/>
                <w:lang w:val="en-US"/>
              </w:rPr>
            </w:pPr>
          </w:p>
        </w:tc>
        <w:tc>
          <w:tcPr>
            <w:tcW w:w="2449" w:type="dxa"/>
            <w:tcBorders>
              <w:top w:val="single" w:sz="4" w:space="0" w:color="auto"/>
              <w:left w:val="nil"/>
              <w:bottom w:val="double" w:sz="4" w:space="0" w:color="auto"/>
              <w:right w:val="nil"/>
            </w:tcBorders>
            <w:vAlign w:val="bottom"/>
          </w:tcPr>
          <w:p w14:paraId="4490BFA4" w14:textId="4774394E" w:rsidR="004D4B11" w:rsidRPr="002D03D8" w:rsidRDefault="004D4B11" w:rsidP="004D4B11">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bidi="th-TH"/>
              </w:rPr>
            </w:pPr>
            <w:r w:rsidRPr="002D03D8">
              <w:rPr>
                <w:rFonts w:ascii="CordiaUPC" w:eastAsia="Times New Roman" w:hAnsi="CordiaUPC" w:cs="CordiaUPC" w:hint="cs"/>
                <w:sz w:val="26"/>
                <w:szCs w:val="26"/>
                <w:cs/>
              </w:rPr>
              <w:t>176</w:t>
            </w:r>
          </w:p>
        </w:tc>
      </w:tr>
    </w:tbl>
    <w:p w14:paraId="261A582E" w14:textId="7C1E18DF" w:rsidR="001C1873" w:rsidRPr="002D03D8" w:rsidRDefault="001C1873" w:rsidP="00E2287B">
      <w:pPr>
        <w:autoSpaceDE w:val="0"/>
        <w:autoSpaceDN w:val="0"/>
        <w:adjustRightInd w:val="0"/>
        <w:spacing w:line="240" w:lineRule="exact"/>
        <w:ind w:left="540"/>
        <w:jc w:val="both"/>
        <w:rPr>
          <w:rFonts w:ascii="CordiaUPC" w:hAnsi="CordiaUPC" w:cs="CordiaUPC"/>
          <w:sz w:val="26"/>
          <w:szCs w:val="26"/>
          <w:lang w:val="en-US" w:bidi="th-TH"/>
        </w:rPr>
      </w:pP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8"/>
        <w:gridCol w:w="730"/>
        <w:gridCol w:w="2449"/>
      </w:tblGrid>
      <w:tr w:rsidR="004E0A07" w:rsidRPr="002D03D8" w14:paraId="2F422167" w14:textId="77777777" w:rsidTr="008C2293">
        <w:trPr>
          <w:tblHeader/>
        </w:trPr>
        <w:tc>
          <w:tcPr>
            <w:tcW w:w="5958" w:type="dxa"/>
            <w:vAlign w:val="bottom"/>
            <w:hideMark/>
          </w:tcPr>
          <w:p w14:paraId="53ED3442" w14:textId="77777777" w:rsidR="004E0A07" w:rsidRPr="002D03D8" w:rsidRDefault="004E0A07" w:rsidP="008C2293">
            <w:pPr>
              <w:tabs>
                <w:tab w:val="left" w:pos="540"/>
              </w:tabs>
              <w:spacing w:line="300" w:lineRule="exact"/>
              <w:rPr>
                <w:rFonts w:ascii="CordiaUPC" w:hAnsi="CordiaUPC" w:cs="CordiaUPC"/>
                <w:b/>
                <w:bCs/>
                <w:i/>
                <w:iCs/>
                <w:sz w:val="26"/>
                <w:szCs w:val="26"/>
              </w:rPr>
            </w:pPr>
            <w:r w:rsidRPr="002D03D8">
              <w:rPr>
                <w:rFonts w:ascii="CordiaUPC" w:hAnsi="CordiaUPC" w:cs="CordiaUPC"/>
                <w:b/>
                <w:bCs/>
                <w:i/>
                <w:iCs/>
                <w:sz w:val="26"/>
                <w:szCs w:val="26"/>
              </w:rPr>
              <w:t>Statements of profit or loss and other comprehensive income</w:t>
            </w:r>
          </w:p>
          <w:p w14:paraId="4DFAB54C" w14:textId="00FFC3A4" w:rsidR="004E0A07" w:rsidRPr="002D03D8" w:rsidRDefault="004E0A07" w:rsidP="008C2293">
            <w:pPr>
              <w:tabs>
                <w:tab w:val="left" w:pos="540"/>
              </w:tabs>
              <w:spacing w:line="300" w:lineRule="exact"/>
              <w:rPr>
                <w:rFonts w:ascii="CordiaUPC" w:hAnsi="CordiaUPC" w:cs="CordiaUPC"/>
                <w:sz w:val="26"/>
                <w:szCs w:val="26"/>
              </w:rPr>
            </w:pPr>
            <w:r w:rsidRPr="002D03D8">
              <w:rPr>
                <w:rFonts w:ascii="CordiaUPC" w:hAnsi="CordiaUPC" w:cs="CordiaUPC"/>
                <w:b/>
                <w:bCs/>
                <w:i/>
                <w:iCs/>
                <w:sz w:val="26"/>
                <w:szCs w:val="26"/>
                <w:lang w:val="en-US"/>
              </w:rPr>
              <w:t xml:space="preserve">For the </w:t>
            </w:r>
            <w:r w:rsidR="00A17CA9" w:rsidRPr="002D03D8">
              <w:rPr>
                <w:rFonts w:ascii="CordiaUPC" w:hAnsi="CordiaUPC" w:cs="CordiaUPC"/>
                <w:b/>
                <w:bCs/>
                <w:i/>
                <w:iCs/>
                <w:sz w:val="26"/>
                <w:szCs w:val="26"/>
                <w:lang w:val="en-US"/>
              </w:rPr>
              <w:t>nine</w:t>
            </w:r>
            <w:r w:rsidRPr="002D03D8">
              <w:rPr>
                <w:rFonts w:ascii="CordiaUPC" w:hAnsi="CordiaUPC" w:cs="CordiaUPC"/>
                <w:b/>
                <w:bCs/>
                <w:i/>
                <w:iCs/>
                <w:sz w:val="26"/>
                <w:szCs w:val="26"/>
              </w:rPr>
              <w:t xml:space="preserve">-month period ended 30 </w:t>
            </w:r>
            <w:r w:rsidR="00A17CA9" w:rsidRPr="002D03D8">
              <w:rPr>
                <w:rFonts w:ascii="CordiaUPC" w:hAnsi="CordiaUPC" w:cs="CordiaUPC"/>
                <w:b/>
                <w:bCs/>
                <w:i/>
                <w:iCs/>
                <w:sz w:val="26"/>
                <w:szCs w:val="26"/>
              </w:rPr>
              <w:t>September</w:t>
            </w:r>
            <w:r w:rsidRPr="002D03D8">
              <w:rPr>
                <w:rFonts w:ascii="CordiaUPC" w:hAnsi="CordiaUPC" w:cs="CordiaUPC"/>
                <w:b/>
                <w:bCs/>
                <w:i/>
                <w:iCs/>
                <w:sz w:val="26"/>
                <w:szCs w:val="26"/>
              </w:rPr>
              <w:t xml:space="preserve"> 202</w:t>
            </w:r>
            <w:r w:rsidR="00A64EF8" w:rsidRPr="002D03D8">
              <w:rPr>
                <w:rFonts w:ascii="CordiaUPC" w:hAnsi="CordiaUPC" w:cs="CordiaUPC"/>
                <w:b/>
                <w:bCs/>
                <w:i/>
                <w:iCs/>
                <w:sz w:val="26"/>
                <w:szCs w:val="26"/>
              </w:rPr>
              <w:t>4</w:t>
            </w:r>
          </w:p>
        </w:tc>
        <w:tc>
          <w:tcPr>
            <w:tcW w:w="730" w:type="dxa"/>
            <w:vAlign w:val="bottom"/>
          </w:tcPr>
          <w:p w14:paraId="2609FEFA" w14:textId="77777777" w:rsidR="004E0A07" w:rsidRPr="002D03D8" w:rsidRDefault="004E0A07" w:rsidP="008C2293">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vAlign w:val="bottom"/>
            <w:hideMark/>
          </w:tcPr>
          <w:p w14:paraId="6887728B" w14:textId="77777777" w:rsidR="004E0A07" w:rsidRPr="002D03D8" w:rsidRDefault="004E0A07" w:rsidP="008C2293">
            <w:pPr>
              <w:autoSpaceDE w:val="0"/>
              <w:autoSpaceDN w:val="0"/>
              <w:adjustRightInd w:val="0"/>
              <w:spacing w:line="240" w:lineRule="exact"/>
              <w:jc w:val="center"/>
              <w:rPr>
                <w:rFonts w:ascii="CordiaUPC" w:hAnsi="CordiaUPC" w:cs="CordiaUPC"/>
                <w:b/>
                <w:bCs/>
                <w:sz w:val="26"/>
                <w:szCs w:val="26"/>
                <w:lang w:val="en-US"/>
              </w:rPr>
            </w:pPr>
          </w:p>
        </w:tc>
      </w:tr>
      <w:tr w:rsidR="004E0A07" w:rsidRPr="002D03D8" w14:paraId="34DA928F" w14:textId="77777777" w:rsidTr="008C2293">
        <w:trPr>
          <w:tblHeader/>
        </w:trPr>
        <w:tc>
          <w:tcPr>
            <w:tcW w:w="5958" w:type="dxa"/>
          </w:tcPr>
          <w:p w14:paraId="17083D45" w14:textId="77777777" w:rsidR="004E0A07" w:rsidRPr="002D03D8" w:rsidRDefault="004E0A07" w:rsidP="008C2293">
            <w:pPr>
              <w:tabs>
                <w:tab w:val="left" w:pos="540"/>
              </w:tabs>
              <w:spacing w:line="300" w:lineRule="exact"/>
              <w:rPr>
                <w:rFonts w:ascii="CordiaUPC" w:hAnsi="CordiaUPC" w:cs="CordiaUPC"/>
                <w:sz w:val="26"/>
                <w:szCs w:val="26"/>
              </w:rPr>
            </w:pPr>
          </w:p>
        </w:tc>
        <w:tc>
          <w:tcPr>
            <w:tcW w:w="730" w:type="dxa"/>
            <w:vAlign w:val="bottom"/>
          </w:tcPr>
          <w:p w14:paraId="3223332B" w14:textId="77777777" w:rsidR="004E0A07" w:rsidRPr="002D03D8" w:rsidRDefault="004E0A07" w:rsidP="008C2293">
            <w:pPr>
              <w:tabs>
                <w:tab w:val="left" w:pos="540"/>
              </w:tabs>
              <w:spacing w:line="300" w:lineRule="exact"/>
              <w:rPr>
                <w:rFonts w:ascii="CordiaUPC" w:hAnsi="CordiaUPC" w:cs="CordiaUPC"/>
                <w:sz w:val="26"/>
                <w:szCs w:val="26"/>
                <w:rtl/>
                <w:cs/>
                <w:lang w:bidi="th-TH"/>
              </w:rPr>
            </w:pPr>
          </w:p>
        </w:tc>
        <w:tc>
          <w:tcPr>
            <w:tcW w:w="2449" w:type="dxa"/>
            <w:vAlign w:val="bottom"/>
          </w:tcPr>
          <w:p w14:paraId="0B6ECDD1" w14:textId="77777777" w:rsidR="004E0A07" w:rsidRPr="002D03D8" w:rsidRDefault="004E0A07" w:rsidP="008C2293">
            <w:pPr>
              <w:tabs>
                <w:tab w:val="left" w:pos="540"/>
              </w:tabs>
              <w:spacing w:line="300" w:lineRule="exact"/>
              <w:jc w:val="center"/>
              <w:rPr>
                <w:rFonts w:ascii="CordiaUPC" w:hAnsi="CordiaUPC" w:cs="CordiaUPC"/>
                <w:b/>
                <w:bCs/>
                <w:sz w:val="26"/>
                <w:szCs w:val="26"/>
                <w:cs/>
                <w:lang w:val="en-US"/>
              </w:rPr>
            </w:pPr>
            <w:r w:rsidRPr="002D03D8">
              <w:rPr>
                <w:rFonts w:ascii="CordiaUPC" w:hAnsi="CordiaUPC" w:cs="CordiaUPC"/>
                <w:b/>
                <w:bCs/>
                <w:sz w:val="26"/>
                <w:szCs w:val="26"/>
                <w:lang w:val="en-US"/>
              </w:rPr>
              <w:t>Consolidated and Bank only</w:t>
            </w:r>
          </w:p>
        </w:tc>
      </w:tr>
      <w:tr w:rsidR="004E0A07" w:rsidRPr="002D03D8" w14:paraId="4EF3400C" w14:textId="77777777" w:rsidTr="008C2293">
        <w:trPr>
          <w:tblHeader/>
        </w:trPr>
        <w:tc>
          <w:tcPr>
            <w:tcW w:w="5958" w:type="dxa"/>
          </w:tcPr>
          <w:p w14:paraId="4035444D" w14:textId="77777777" w:rsidR="004E0A07" w:rsidRPr="002D03D8" w:rsidRDefault="004E0A07" w:rsidP="008C2293">
            <w:pPr>
              <w:tabs>
                <w:tab w:val="left" w:pos="540"/>
              </w:tabs>
              <w:spacing w:line="300" w:lineRule="exact"/>
              <w:rPr>
                <w:rFonts w:ascii="CordiaUPC" w:hAnsi="CordiaUPC" w:cs="CordiaUPC"/>
                <w:sz w:val="26"/>
                <w:szCs w:val="26"/>
                <w:cs/>
                <w:lang w:bidi="th-TH"/>
              </w:rPr>
            </w:pPr>
          </w:p>
        </w:tc>
        <w:tc>
          <w:tcPr>
            <w:tcW w:w="730" w:type="dxa"/>
            <w:vAlign w:val="bottom"/>
          </w:tcPr>
          <w:p w14:paraId="568A1B55" w14:textId="77777777" w:rsidR="004E0A07" w:rsidRPr="002D03D8" w:rsidRDefault="004E0A07" w:rsidP="008C2293">
            <w:pPr>
              <w:tabs>
                <w:tab w:val="left" w:pos="540"/>
              </w:tabs>
              <w:spacing w:line="300" w:lineRule="exact"/>
              <w:rPr>
                <w:rFonts w:ascii="CordiaUPC" w:hAnsi="CordiaUPC" w:cs="CordiaUPC"/>
                <w:sz w:val="26"/>
                <w:szCs w:val="26"/>
                <w:rtl/>
                <w:cs/>
                <w:lang w:bidi="th-TH"/>
              </w:rPr>
            </w:pPr>
          </w:p>
        </w:tc>
        <w:tc>
          <w:tcPr>
            <w:tcW w:w="2449" w:type="dxa"/>
            <w:vAlign w:val="bottom"/>
            <w:hideMark/>
          </w:tcPr>
          <w:p w14:paraId="0B477229" w14:textId="77777777" w:rsidR="004E0A07" w:rsidRPr="002D03D8" w:rsidRDefault="004E0A07" w:rsidP="008C2293">
            <w:pPr>
              <w:tabs>
                <w:tab w:val="left" w:pos="540"/>
              </w:tabs>
              <w:spacing w:line="300" w:lineRule="exact"/>
              <w:jc w:val="center"/>
              <w:rPr>
                <w:rFonts w:ascii="CordiaUPC" w:hAnsi="CordiaUPC" w:cs="CordiaUPC"/>
                <w:i/>
                <w:iCs/>
                <w:sz w:val="26"/>
                <w:szCs w:val="26"/>
                <w:cs/>
                <w:lang w:bidi="th-TH"/>
              </w:rPr>
            </w:pPr>
            <w:r w:rsidRPr="002D03D8">
              <w:rPr>
                <w:rFonts w:ascii="CordiaUPC" w:hAnsi="CordiaUPC" w:cs="CordiaUPC"/>
                <w:i/>
                <w:iCs/>
                <w:sz w:val="26"/>
                <w:szCs w:val="26"/>
              </w:rPr>
              <w:t>(in million Baht)</w:t>
            </w:r>
          </w:p>
        </w:tc>
      </w:tr>
      <w:tr w:rsidR="00AD47CD" w:rsidRPr="002D03D8" w14:paraId="0A87A2E5" w14:textId="77777777" w:rsidTr="008C2293">
        <w:tc>
          <w:tcPr>
            <w:tcW w:w="5958" w:type="dxa"/>
          </w:tcPr>
          <w:p w14:paraId="64ECEC31" w14:textId="70C71CBD" w:rsidR="00AD47CD" w:rsidRPr="002D03D8" w:rsidRDefault="00AD47CD" w:rsidP="00AD47CD">
            <w:pPr>
              <w:tabs>
                <w:tab w:val="left" w:pos="540"/>
              </w:tabs>
              <w:spacing w:line="300" w:lineRule="exact"/>
              <w:rPr>
                <w:rFonts w:ascii="CordiaUPC" w:hAnsi="CordiaUPC" w:cs="CordiaUPC"/>
                <w:sz w:val="26"/>
                <w:szCs w:val="26"/>
              </w:rPr>
            </w:pPr>
            <w:r w:rsidRPr="002D03D8">
              <w:rPr>
                <w:rFonts w:ascii="CordiaUPC" w:hAnsi="CordiaUPC" w:cs="CordiaUPC"/>
                <w:sz w:val="26"/>
                <w:szCs w:val="26"/>
              </w:rPr>
              <w:t>Increase from other operating income</w:t>
            </w:r>
          </w:p>
        </w:tc>
        <w:tc>
          <w:tcPr>
            <w:tcW w:w="730" w:type="dxa"/>
          </w:tcPr>
          <w:p w14:paraId="702DF9DA" w14:textId="77777777" w:rsidR="00AD47CD" w:rsidRPr="002D03D8" w:rsidRDefault="00AD47CD" w:rsidP="00AD47CD">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tcBorders>
              <w:top w:val="nil"/>
              <w:left w:val="nil"/>
              <w:right w:val="nil"/>
            </w:tcBorders>
            <w:vAlign w:val="bottom"/>
          </w:tcPr>
          <w:p w14:paraId="2ED7092C" w14:textId="437C84AA" w:rsidR="00AD47CD" w:rsidRPr="002D03D8" w:rsidRDefault="00AD47CD" w:rsidP="00AD47CD">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2D03D8">
              <w:rPr>
                <w:rFonts w:ascii="CordiaUPC" w:hAnsi="CordiaUPC" w:cs="CordiaUPC" w:hint="cs"/>
                <w:sz w:val="26"/>
                <w:szCs w:val="26"/>
                <w:cs/>
              </w:rPr>
              <w:t>13</w:t>
            </w:r>
          </w:p>
        </w:tc>
      </w:tr>
      <w:tr w:rsidR="00AD47CD" w:rsidRPr="002D03D8" w14:paraId="6392F8F6" w14:textId="77777777" w:rsidTr="008C2293">
        <w:tc>
          <w:tcPr>
            <w:tcW w:w="5958" w:type="dxa"/>
          </w:tcPr>
          <w:p w14:paraId="217AA441" w14:textId="4D6322F5" w:rsidR="00AD47CD" w:rsidRPr="002D03D8" w:rsidRDefault="00AD47CD" w:rsidP="00AD47CD">
            <w:pPr>
              <w:tabs>
                <w:tab w:val="left" w:pos="540"/>
              </w:tabs>
              <w:spacing w:line="300" w:lineRule="exact"/>
              <w:rPr>
                <w:rFonts w:ascii="CordiaUPC" w:hAnsi="CordiaUPC" w:cs="CordiaUPC"/>
                <w:sz w:val="26"/>
                <w:szCs w:val="26"/>
              </w:rPr>
            </w:pPr>
            <w:r w:rsidRPr="002D03D8">
              <w:rPr>
                <w:rFonts w:ascii="CordiaUPC" w:hAnsi="CordiaUPC" w:cs="CordiaUPC"/>
                <w:sz w:val="26"/>
                <w:szCs w:val="26"/>
              </w:rPr>
              <w:t>Decrease in premises and equipment expenses</w:t>
            </w:r>
          </w:p>
        </w:tc>
        <w:tc>
          <w:tcPr>
            <w:tcW w:w="730" w:type="dxa"/>
          </w:tcPr>
          <w:p w14:paraId="78FC066F" w14:textId="77777777" w:rsidR="00AD47CD" w:rsidRPr="002D03D8" w:rsidRDefault="00AD47CD" w:rsidP="00AD47CD">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tcBorders>
              <w:top w:val="nil"/>
              <w:left w:val="nil"/>
              <w:right w:val="nil"/>
            </w:tcBorders>
            <w:vAlign w:val="bottom"/>
          </w:tcPr>
          <w:p w14:paraId="778FD2B2" w14:textId="0D23DB12" w:rsidR="00AD47CD" w:rsidRPr="002D03D8" w:rsidRDefault="00AD47CD" w:rsidP="00AD47CD">
            <w:pPr>
              <w:tabs>
                <w:tab w:val="left" w:pos="1350"/>
                <w:tab w:val="left" w:pos="1440"/>
              </w:tabs>
              <w:autoSpaceDE w:val="0"/>
              <w:autoSpaceDN w:val="0"/>
              <w:adjustRightInd w:val="0"/>
              <w:spacing w:line="240" w:lineRule="exact"/>
              <w:ind w:left="540" w:right="615"/>
              <w:jc w:val="right"/>
              <w:rPr>
                <w:rFonts w:ascii="CordiaUPC" w:hAnsi="CordiaUPC" w:cs="CordiaUPC"/>
                <w:sz w:val="26"/>
                <w:szCs w:val="26"/>
              </w:rPr>
            </w:pPr>
            <w:r w:rsidRPr="002D03D8">
              <w:rPr>
                <w:rFonts w:ascii="CordiaUPC" w:hAnsi="CordiaUPC" w:cs="CordiaUPC" w:hint="cs"/>
                <w:sz w:val="26"/>
                <w:szCs w:val="26"/>
                <w:cs/>
              </w:rPr>
              <w:t>137</w:t>
            </w:r>
          </w:p>
        </w:tc>
      </w:tr>
      <w:tr w:rsidR="00AD47CD" w:rsidRPr="002D03D8" w14:paraId="7C6FADCE" w14:textId="77777777" w:rsidTr="008C2293">
        <w:tc>
          <w:tcPr>
            <w:tcW w:w="5958" w:type="dxa"/>
            <w:hideMark/>
          </w:tcPr>
          <w:p w14:paraId="1080F0BA" w14:textId="77777777" w:rsidR="00AD47CD" w:rsidRPr="002D03D8" w:rsidRDefault="00AD47CD" w:rsidP="00AD47CD">
            <w:pPr>
              <w:tabs>
                <w:tab w:val="left" w:pos="540"/>
              </w:tabs>
              <w:spacing w:line="300" w:lineRule="exact"/>
              <w:rPr>
                <w:rFonts w:ascii="CordiaUPC" w:hAnsi="CordiaUPC" w:cs="CordiaUPC"/>
                <w:sz w:val="26"/>
                <w:szCs w:val="26"/>
                <w:lang w:val="en-US" w:bidi="th-TH"/>
              </w:rPr>
            </w:pPr>
            <w:r w:rsidRPr="002D03D8">
              <w:rPr>
                <w:rFonts w:ascii="CordiaUPC" w:hAnsi="CordiaUPC" w:cs="CordiaUPC"/>
                <w:sz w:val="26"/>
                <w:szCs w:val="26"/>
              </w:rPr>
              <w:t>Decrease in tax income</w:t>
            </w:r>
          </w:p>
        </w:tc>
        <w:tc>
          <w:tcPr>
            <w:tcW w:w="730" w:type="dxa"/>
          </w:tcPr>
          <w:p w14:paraId="3D9FD8A0" w14:textId="77777777" w:rsidR="00AD47CD" w:rsidRPr="002D03D8" w:rsidRDefault="00AD47CD" w:rsidP="00AD47CD">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tcBorders>
              <w:left w:val="nil"/>
              <w:bottom w:val="single" w:sz="4" w:space="0" w:color="auto"/>
              <w:right w:val="nil"/>
            </w:tcBorders>
            <w:vAlign w:val="bottom"/>
          </w:tcPr>
          <w:p w14:paraId="38464FC9" w14:textId="675A6F3A" w:rsidR="00AD47CD" w:rsidRPr="002D03D8" w:rsidRDefault="00AD47CD" w:rsidP="00AD47CD">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2D03D8">
              <w:rPr>
                <w:rFonts w:ascii="CordiaUPC" w:hAnsi="CordiaUPC" w:cs="CordiaUPC" w:hint="cs"/>
                <w:sz w:val="26"/>
                <w:szCs w:val="26"/>
                <w:cs/>
              </w:rPr>
              <w:t>30</w:t>
            </w:r>
          </w:p>
        </w:tc>
      </w:tr>
      <w:tr w:rsidR="004E0A07" w:rsidRPr="002D03D8" w14:paraId="5B7B00E6" w14:textId="77777777" w:rsidTr="008C2293">
        <w:tc>
          <w:tcPr>
            <w:tcW w:w="5958" w:type="dxa"/>
            <w:hideMark/>
          </w:tcPr>
          <w:p w14:paraId="636BA53B" w14:textId="77777777" w:rsidR="004E0A07" w:rsidRPr="002D03D8" w:rsidRDefault="004E0A07" w:rsidP="004E0A07">
            <w:pPr>
              <w:tabs>
                <w:tab w:val="left" w:pos="540"/>
              </w:tabs>
              <w:spacing w:line="300" w:lineRule="exact"/>
              <w:rPr>
                <w:rFonts w:ascii="CordiaUPC" w:hAnsi="CordiaUPC" w:cs="CordiaUPC"/>
                <w:sz w:val="26"/>
                <w:szCs w:val="26"/>
              </w:rPr>
            </w:pPr>
            <w:r w:rsidRPr="002D03D8">
              <w:rPr>
                <w:rFonts w:ascii="CordiaUPC" w:hAnsi="CordiaUPC" w:cs="CordiaUPC"/>
                <w:sz w:val="26"/>
                <w:szCs w:val="26"/>
              </w:rPr>
              <w:t>Increase in profit for the period</w:t>
            </w:r>
          </w:p>
        </w:tc>
        <w:tc>
          <w:tcPr>
            <w:tcW w:w="730" w:type="dxa"/>
            <w:vAlign w:val="bottom"/>
          </w:tcPr>
          <w:p w14:paraId="33AEA9C4" w14:textId="77777777" w:rsidR="004E0A07" w:rsidRPr="002D03D8" w:rsidRDefault="004E0A07" w:rsidP="004E0A07">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tcBorders>
              <w:top w:val="single" w:sz="4" w:space="0" w:color="auto"/>
              <w:left w:val="nil"/>
              <w:bottom w:val="double" w:sz="4" w:space="0" w:color="auto"/>
              <w:right w:val="nil"/>
            </w:tcBorders>
            <w:vAlign w:val="bottom"/>
          </w:tcPr>
          <w:p w14:paraId="4EB39C2B" w14:textId="1DDF31EE" w:rsidR="004E0A07" w:rsidRPr="002D03D8" w:rsidRDefault="00AD47CD" w:rsidP="004E0A07">
            <w:pPr>
              <w:tabs>
                <w:tab w:val="left" w:pos="1350"/>
                <w:tab w:val="left" w:pos="1440"/>
              </w:tabs>
              <w:autoSpaceDE w:val="0"/>
              <w:autoSpaceDN w:val="0"/>
              <w:adjustRightInd w:val="0"/>
              <w:spacing w:line="240" w:lineRule="exact"/>
              <w:ind w:left="540" w:right="615"/>
              <w:jc w:val="right"/>
              <w:rPr>
                <w:rFonts w:ascii="CordiaUPC" w:hAnsi="CordiaUPC" w:cs="CordiaUPC"/>
                <w:sz w:val="26"/>
                <w:szCs w:val="26"/>
                <w:cs/>
                <w:lang w:val="en-US" w:bidi="th-TH"/>
              </w:rPr>
            </w:pPr>
            <w:r w:rsidRPr="002D03D8">
              <w:rPr>
                <w:rFonts w:ascii="CordiaUPC" w:hAnsi="CordiaUPC" w:cs="CordiaUPC"/>
                <w:sz w:val="26"/>
                <w:szCs w:val="26"/>
                <w:lang w:val="en-US" w:bidi="th-TH"/>
              </w:rPr>
              <w:t>120</w:t>
            </w:r>
          </w:p>
        </w:tc>
      </w:tr>
      <w:tr w:rsidR="009D5175" w:rsidRPr="002D03D8" w14:paraId="4B0904BB" w14:textId="77777777" w:rsidTr="008C2293">
        <w:tc>
          <w:tcPr>
            <w:tcW w:w="5958" w:type="dxa"/>
          </w:tcPr>
          <w:p w14:paraId="12A36E08" w14:textId="77777777" w:rsidR="009D5175" w:rsidRPr="002D03D8" w:rsidRDefault="009D5175" w:rsidP="00AD47CD">
            <w:pPr>
              <w:tabs>
                <w:tab w:val="left" w:pos="540"/>
              </w:tabs>
              <w:spacing w:line="300" w:lineRule="exact"/>
              <w:rPr>
                <w:rFonts w:ascii="CordiaUPC" w:hAnsi="CordiaUPC" w:cs="CordiaUPC"/>
                <w:sz w:val="26"/>
                <w:szCs w:val="26"/>
                <w:lang w:val="en-US"/>
              </w:rPr>
            </w:pPr>
          </w:p>
        </w:tc>
        <w:tc>
          <w:tcPr>
            <w:tcW w:w="730" w:type="dxa"/>
            <w:vAlign w:val="bottom"/>
          </w:tcPr>
          <w:p w14:paraId="22C0E6B9" w14:textId="77777777" w:rsidR="009D5175" w:rsidRPr="002D03D8" w:rsidRDefault="009D5175" w:rsidP="00AD47CD">
            <w:pPr>
              <w:autoSpaceDE w:val="0"/>
              <w:autoSpaceDN w:val="0"/>
              <w:adjustRightInd w:val="0"/>
              <w:spacing w:line="240" w:lineRule="exact"/>
              <w:ind w:left="540"/>
              <w:jc w:val="both"/>
              <w:rPr>
                <w:rFonts w:ascii="CordiaUPC" w:hAnsi="CordiaUPC" w:cs="CordiaUPC"/>
                <w:sz w:val="26"/>
                <w:szCs w:val="26"/>
                <w:lang w:val="en-US"/>
              </w:rPr>
            </w:pPr>
          </w:p>
        </w:tc>
        <w:tc>
          <w:tcPr>
            <w:tcW w:w="2449" w:type="dxa"/>
            <w:tcBorders>
              <w:top w:val="nil"/>
              <w:left w:val="nil"/>
              <w:right w:val="nil"/>
            </w:tcBorders>
            <w:vAlign w:val="bottom"/>
          </w:tcPr>
          <w:p w14:paraId="5D601B6D" w14:textId="77777777" w:rsidR="009D5175" w:rsidRPr="002D03D8" w:rsidRDefault="009D5175" w:rsidP="00AD47CD">
            <w:pPr>
              <w:tabs>
                <w:tab w:val="left" w:pos="1440"/>
                <w:tab w:val="left" w:pos="1530"/>
              </w:tabs>
              <w:autoSpaceDE w:val="0"/>
              <w:autoSpaceDN w:val="0"/>
              <w:adjustRightInd w:val="0"/>
              <w:spacing w:line="240" w:lineRule="exact"/>
              <w:ind w:left="540" w:right="615"/>
              <w:jc w:val="right"/>
              <w:rPr>
                <w:rFonts w:ascii="CordiaUPC" w:hAnsi="CordiaUPC" w:cs="CordiaUPC"/>
                <w:sz w:val="26"/>
                <w:szCs w:val="26"/>
                <w:cs/>
              </w:rPr>
            </w:pPr>
          </w:p>
        </w:tc>
      </w:tr>
      <w:tr w:rsidR="00AD47CD" w:rsidRPr="002D03D8" w14:paraId="2E4D9B03" w14:textId="77777777" w:rsidTr="008C2293">
        <w:tc>
          <w:tcPr>
            <w:tcW w:w="5958" w:type="dxa"/>
          </w:tcPr>
          <w:p w14:paraId="601B0065" w14:textId="77777777" w:rsidR="00AD47CD" w:rsidRPr="002D03D8" w:rsidRDefault="00AD47CD" w:rsidP="00AD47CD">
            <w:pPr>
              <w:tabs>
                <w:tab w:val="left" w:pos="540"/>
              </w:tabs>
              <w:spacing w:line="300" w:lineRule="exact"/>
              <w:rPr>
                <w:rFonts w:ascii="CordiaUPC" w:hAnsi="CordiaUPC" w:cs="CordiaUPC"/>
                <w:sz w:val="26"/>
                <w:szCs w:val="26"/>
              </w:rPr>
            </w:pPr>
            <w:r w:rsidRPr="002D03D8">
              <w:rPr>
                <w:rFonts w:ascii="CordiaUPC" w:hAnsi="CordiaUPC" w:cs="CordiaUPC"/>
                <w:sz w:val="26"/>
                <w:szCs w:val="26"/>
                <w:lang w:val="en-US"/>
              </w:rPr>
              <w:t>Increase</w:t>
            </w:r>
            <w:r w:rsidRPr="002D03D8">
              <w:rPr>
                <w:rFonts w:ascii="CordiaUPC" w:hAnsi="CordiaUPC" w:cs="CordiaUPC"/>
                <w:sz w:val="26"/>
                <w:szCs w:val="26"/>
              </w:rPr>
              <w:t xml:space="preserve"> in revaluation surplus on assets</w:t>
            </w:r>
          </w:p>
        </w:tc>
        <w:tc>
          <w:tcPr>
            <w:tcW w:w="730" w:type="dxa"/>
            <w:vAlign w:val="bottom"/>
          </w:tcPr>
          <w:p w14:paraId="06EB102A" w14:textId="77777777" w:rsidR="00AD47CD" w:rsidRPr="002D03D8" w:rsidRDefault="00AD47CD" w:rsidP="00AD47CD">
            <w:pPr>
              <w:autoSpaceDE w:val="0"/>
              <w:autoSpaceDN w:val="0"/>
              <w:adjustRightInd w:val="0"/>
              <w:spacing w:line="240" w:lineRule="exact"/>
              <w:ind w:left="540"/>
              <w:jc w:val="both"/>
              <w:rPr>
                <w:rFonts w:ascii="CordiaUPC" w:hAnsi="CordiaUPC" w:cs="CordiaUPC"/>
                <w:sz w:val="26"/>
                <w:szCs w:val="26"/>
                <w:lang w:val="en-US"/>
              </w:rPr>
            </w:pPr>
          </w:p>
        </w:tc>
        <w:tc>
          <w:tcPr>
            <w:tcW w:w="2449" w:type="dxa"/>
            <w:tcBorders>
              <w:top w:val="nil"/>
              <w:left w:val="nil"/>
              <w:right w:val="nil"/>
            </w:tcBorders>
            <w:vAlign w:val="bottom"/>
          </w:tcPr>
          <w:p w14:paraId="02D7DD33" w14:textId="1690069A" w:rsidR="00AD47CD" w:rsidRPr="002D03D8" w:rsidRDefault="004D4B11" w:rsidP="00AD47CD">
            <w:pPr>
              <w:tabs>
                <w:tab w:val="left" w:pos="1440"/>
                <w:tab w:val="left" w:pos="1530"/>
              </w:tabs>
              <w:autoSpaceDE w:val="0"/>
              <w:autoSpaceDN w:val="0"/>
              <w:adjustRightInd w:val="0"/>
              <w:spacing w:line="240" w:lineRule="exact"/>
              <w:ind w:left="540" w:right="615"/>
              <w:jc w:val="right"/>
              <w:rPr>
                <w:rFonts w:ascii="CordiaUPC" w:hAnsi="CordiaUPC" w:cs="CordiaUPC"/>
                <w:sz w:val="26"/>
                <w:szCs w:val="26"/>
                <w:lang w:val="en-US" w:bidi="th-TH"/>
              </w:rPr>
            </w:pPr>
            <w:r w:rsidRPr="002D03D8">
              <w:rPr>
                <w:rFonts w:ascii="CordiaUPC" w:hAnsi="CordiaUPC" w:cs="CordiaUPC" w:hint="cs"/>
                <w:sz w:val="26"/>
                <w:szCs w:val="26"/>
                <w:cs/>
              </w:rPr>
              <w:t>391</w:t>
            </w:r>
          </w:p>
        </w:tc>
      </w:tr>
      <w:tr w:rsidR="00AD47CD" w:rsidRPr="002D03D8" w14:paraId="0E49D66E" w14:textId="77777777" w:rsidTr="008C2293">
        <w:tc>
          <w:tcPr>
            <w:tcW w:w="5958" w:type="dxa"/>
          </w:tcPr>
          <w:p w14:paraId="72407F61" w14:textId="77777777" w:rsidR="00AD47CD" w:rsidRPr="002D03D8" w:rsidRDefault="00AD47CD" w:rsidP="00AD47CD">
            <w:pPr>
              <w:tabs>
                <w:tab w:val="left" w:pos="356"/>
              </w:tabs>
              <w:spacing w:line="240" w:lineRule="exact"/>
              <w:ind w:left="145" w:right="-108" w:hanging="163"/>
              <w:rPr>
                <w:rFonts w:ascii="CordiaUPC" w:hAnsi="CordiaUPC" w:cs="CordiaUPC"/>
                <w:sz w:val="26"/>
                <w:szCs w:val="26"/>
              </w:rPr>
            </w:pPr>
            <w:r w:rsidRPr="002D03D8">
              <w:rPr>
                <w:rFonts w:ascii="CordiaUPC" w:hAnsi="CordiaUPC" w:cs="CordiaUPC"/>
                <w:sz w:val="26"/>
                <w:szCs w:val="26"/>
                <w:lang w:val="en-US"/>
              </w:rPr>
              <w:t>Decrease in income tax relating to items that will not be reclassified subsequently to profit or loss</w:t>
            </w:r>
          </w:p>
        </w:tc>
        <w:tc>
          <w:tcPr>
            <w:tcW w:w="730" w:type="dxa"/>
            <w:vAlign w:val="bottom"/>
          </w:tcPr>
          <w:p w14:paraId="2F63B369" w14:textId="77777777" w:rsidR="00AD47CD" w:rsidRPr="002D03D8" w:rsidRDefault="00AD47CD" w:rsidP="00AD47CD">
            <w:pPr>
              <w:autoSpaceDE w:val="0"/>
              <w:autoSpaceDN w:val="0"/>
              <w:adjustRightInd w:val="0"/>
              <w:spacing w:line="240" w:lineRule="exact"/>
              <w:ind w:left="540"/>
              <w:jc w:val="both"/>
              <w:rPr>
                <w:rFonts w:ascii="CordiaUPC" w:hAnsi="CordiaUPC" w:cs="CordiaUPC"/>
                <w:sz w:val="26"/>
                <w:szCs w:val="26"/>
                <w:lang w:val="en-US"/>
              </w:rPr>
            </w:pPr>
          </w:p>
        </w:tc>
        <w:tc>
          <w:tcPr>
            <w:tcW w:w="2449" w:type="dxa"/>
            <w:tcBorders>
              <w:top w:val="nil"/>
              <w:left w:val="nil"/>
              <w:bottom w:val="single" w:sz="4" w:space="0" w:color="auto"/>
              <w:right w:val="nil"/>
            </w:tcBorders>
            <w:vAlign w:val="bottom"/>
          </w:tcPr>
          <w:p w14:paraId="1EE690B3" w14:textId="3E0021DB" w:rsidR="00AD47CD" w:rsidRPr="002D03D8" w:rsidRDefault="00AD47CD" w:rsidP="00AD47CD">
            <w:pPr>
              <w:tabs>
                <w:tab w:val="left" w:pos="1440"/>
                <w:tab w:val="left" w:pos="1530"/>
              </w:tabs>
              <w:autoSpaceDE w:val="0"/>
              <w:autoSpaceDN w:val="0"/>
              <w:adjustRightInd w:val="0"/>
              <w:spacing w:line="240" w:lineRule="exact"/>
              <w:ind w:left="540" w:right="615"/>
              <w:jc w:val="right"/>
              <w:rPr>
                <w:rFonts w:ascii="CordiaUPC" w:hAnsi="CordiaUPC" w:cs="CordiaUPC"/>
                <w:sz w:val="26"/>
                <w:szCs w:val="26"/>
                <w:lang w:val="en-US" w:bidi="th-TH"/>
              </w:rPr>
            </w:pPr>
            <w:r w:rsidRPr="002D03D8">
              <w:rPr>
                <w:rFonts w:ascii="CordiaUPC" w:hAnsi="CordiaUPC" w:cs="CordiaUPC" w:hint="cs"/>
                <w:sz w:val="26"/>
                <w:szCs w:val="26"/>
                <w:cs/>
              </w:rPr>
              <w:t>78</w:t>
            </w:r>
          </w:p>
        </w:tc>
      </w:tr>
      <w:tr w:rsidR="00AD47CD" w:rsidRPr="002D03D8" w14:paraId="21E97DA6" w14:textId="77777777" w:rsidTr="008C2293">
        <w:trPr>
          <w:trHeight w:val="50"/>
        </w:trPr>
        <w:tc>
          <w:tcPr>
            <w:tcW w:w="5958" w:type="dxa"/>
          </w:tcPr>
          <w:p w14:paraId="41B404AA" w14:textId="77777777" w:rsidR="00AD47CD" w:rsidRPr="002D03D8" w:rsidRDefault="00AD47CD" w:rsidP="00AD47CD">
            <w:pPr>
              <w:tabs>
                <w:tab w:val="left" w:pos="540"/>
              </w:tabs>
              <w:spacing w:line="300" w:lineRule="exact"/>
              <w:rPr>
                <w:rFonts w:ascii="CordiaUPC" w:hAnsi="CordiaUPC" w:cs="CordiaUPC"/>
                <w:sz w:val="26"/>
                <w:szCs w:val="26"/>
              </w:rPr>
            </w:pPr>
            <w:r w:rsidRPr="002D03D8">
              <w:rPr>
                <w:rFonts w:ascii="CordiaUPC" w:hAnsi="CordiaUPC" w:cs="CordiaUPC"/>
                <w:sz w:val="26"/>
                <w:szCs w:val="26"/>
                <w:lang w:val="en-US"/>
              </w:rPr>
              <w:t xml:space="preserve">Increase in </w:t>
            </w:r>
            <w:r w:rsidRPr="002D03D8">
              <w:rPr>
                <w:rFonts w:ascii="CordiaUPC" w:hAnsi="CordiaUPC" w:cs="CordiaUPC"/>
                <w:sz w:val="26"/>
                <w:szCs w:val="26"/>
              </w:rPr>
              <w:t>comprehensive income for the period</w:t>
            </w:r>
          </w:p>
        </w:tc>
        <w:tc>
          <w:tcPr>
            <w:tcW w:w="730" w:type="dxa"/>
            <w:vAlign w:val="bottom"/>
          </w:tcPr>
          <w:p w14:paraId="3223CB45" w14:textId="77777777" w:rsidR="00AD47CD" w:rsidRPr="002D03D8" w:rsidRDefault="00AD47CD" w:rsidP="00AD47CD">
            <w:pPr>
              <w:autoSpaceDE w:val="0"/>
              <w:autoSpaceDN w:val="0"/>
              <w:adjustRightInd w:val="0"/>
              <w:spacing w:line="240" w:lineRule="exact"/>
              <w:ind w:left="540"/>
              <w:jc w:val="both"/>
              <w:rPr>
                <w:rFonts w:ascii="CordiaUPC" w:hAnsi="CordiaUPC" w:cs="CordiaUPC"/>
                <w:sz w:val="26"/>
                <w:szCs w:val="26"/>
                <w:lang w:val="en-US"/>
              </w:rPr>
            </w:pPr>
          </w:p>
        </w:tc>
        <w:tc>
          <w:tcPr>
            <w:tcW w:w="2449" w:type="dxa"/>
            <w:tcBorders>
              <w:top w:val="single" w:sz="4" w:space="0" w:color="auto"/>
              <w:left w:val="nil"/>
              <w:bottom w:val="double" w:sz="4" w:space="0" w:color="auto"/>
              <w:right w:val="nil"/>
            </w:tcBorders>
            <w:vAlign w:val="bottom"/>
          </w:tcPr>
          <w:p w14:paraId="2239E3EB" w14:textId="291E909F" w:rsidR="00AD47CD" w:rsidRPr="002D03D8" w:rsidRDefault="00AD47CD" w:rsidP="00AD47CD">
            <w:pPr>
              <w:tabs>
                <w:tab w:val="left" w:pos="1440"/>
                <w:tab w:val="left" w:pos="1530"/>
              </w:tabs>
              <w:autoSpaceDE w:val="0"/>
              <w:autoSpaceDN w:val="0"/>
              <w:adjustRightInd w:val="0"/>
              <w:spacing w:line="240" w:lineRule="exact"/>
              <w:ind w:left="540" w:right="615"/>
              <w:jc w:val="right"/>
              <w:rPr>
                <w:rFonts w:ascii="CordiaUPC" w:hAnsi="CordiaUPC" w:cs="CordiaUPC"/>
                <w:sz w:val="26"/>
                <w:szCs w:val="26"/>
                <w:cs/>
                <w:lang w:val="en-US" w:bidi="th-TH"/>
              </w:rPr>
            </w:pPr>
            <w:r w:rsidRPr="002D03D8">
              <w:rPr>
                <w:rFonts w:ascii="CordiaUPC" w:hAnsi="CordiaUPC" w:cs="CordiaUPC" w:hint="cs"/>
                <w:sz w:val="26"/>
                <w:szCs w:val="26"/>
                <w:cs/>
              </w:rPr>
              <w:t>313</w:t>
            </w:r>
          </w:p>
        </w:tc>
      </w:tr>
    </w:tbl>
    <w:p w14:paraId="15860387" w14:textId="77777777" w:rsidR="004E0A07" w:rsidRPr="002D03D8" w:rsidRDefault="004E0A07" w:rsidP="004E0A07">
      <w:pPr>
        <w:autoSpaceDE w:val="0"/>
        <w:autoSpaceDN w:val="0"/>
        <w:adjustRightInd w:val="0"/>
        <w:spacing w:line="240" w:lineRule="exact"/>
        <w:ind w:left="540"/>
        <w:jc w:val="both"/>
        <w:rPr>
          <w:rFonts w:ascii="CordiaUPC" w:hAnsi="CordiaUPC" w:cs="CordiaUPC"/>
          <w:sz w:val="26"/>
          <w:szCs w:val="26"/>
          <w:lang w:val="en-US"/>
        </w:rPr>
      </w:pP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8"/>
        <w:gridCol w:w="730"/>
        <w:gridCol w:w="2449"/>
      </w:tblGrid>
      <w:tr w:rsidR="004E0A07" w:rsidRPr="002D03D8" w14:paraId="2CF7DD57" w14:textId="77777777" w:rsidTr="008C2293">
        <w:trPr>
          <w:tblHeader/>
        </w:trPr>
        <w:tc>
          <w:tcPr>
            <w:tcW w:w="5958" w:type="dxa"/>
          </w:tcPr>
          <w:p w14:paraId="51420AB0" w14:textId="77777777" w:rsidR="004E0A07" w:rsidRPr="002D03D8" w:rsidRDefault="004E0A07" w:rsidP="008C2293">
            <w:pPr>
              <w:tabs>
                <w:tab w:val="left" w:pos="540"/>
              </w:tabs>
              <w:spacing w:line="300" w:lineRule="exact"/>
              <w:rPr>
                <w:rFonts w:ascii="CordiaUPC" w:hAnsi="CordiaUPC" w:cs="CordiaUPC"/>
                <w:b/>
                <w:bCs/>
                <w:i/>
                <w:iCs/>
                <w:sz w:val="26"/>
                <w:szCs w:val="26"/>
                <w:lang w:val="en-US" w:bidi="th-TH"/>
              </w:rPr>
            </w:pPr>
          </w:p>
        </w:tc>
        <w:tc>
          <w:tcPr>
            <w:tcW w:w="730" w:type="dxa"/>
            <w:vAlign w:val="bottom"/>
          </w:tcPr>
          <w:p w14:paraId="6DA0E810" w14:textId="77777777" w:rsidR="004E0A07" w:rsidRPr="002D03D8" w:rsidRDefault="004E0A07" w:rsidP="008C2293">
            <w:pPr>
              <w:tabs>
                <w:tab w:val="left" w:pos="540"/>
              </w:tabs>
              <w:spacing w:line="300" w:lineRule="exact"/>
              <w:rPr>
                <w:rFonts w:ascii="CordiaUPC" w:hAnsi="CordiaUPC" w:cs="CordiaUPC"/>
                <w:sz w:val="26"/>
                <w:szCs w:val="26"/>
                <w:rtl/>
                <w:cs/>
                <w:lang w:bidi="th-TH"/>
              </w:rPr>
            </w:pPr>
          </w:p>
        </w:tc>
        <w:tc>
          <w:tcPr>
            <w:tcW w:w="2449" w:type="dxa"/>
            <w:vAlign w:val="bottom"/>
          </w:tcPr>
          <w:p w14:paraId="50F39DC1" w14:textId="77777777" w:rsidR="004E0A07" w:rsidRPr="002D03D8" w:rsidRDefault="004E0A07" w:rsidP="008C2293">
            <w:pPr>
              <w:tabs>
                <w:tab w:val="left" w:pos="540"/>
              </w:tabs>
              <w:spacing w:line="300" w:lineRule="exact"/>
              <w:jc w:val="center"/>
              <w:rPr>
                <w:rFonts w:ascii="CordiaUPC" w:hAnsi="CordiaUPC" w:cs="CordiaUPC"/>
                <w:b/>
                <w:bCs/>
                <w:sz w:val="26"/>
                <w:szCs w:val="26"/>
                <w:cs/>
                <w:lang w:val="en-US"/>
              </w:rPr>
            </w:pPr>
            <w:r w:rsidRPr="002D03D8">
              <w:rPr>
                <w:rFonts w:ascii="CordiaUPC" w:hAnsi="CordiaUPC" w:cs="CordiaUPC"/>
                <w:b/>
                <w:bCs/>
                <w:sz w:val="26"/>
                <w:szCs w:val="26"/>
                <w:lang w:val="en-US"/>
              </w:rPr>
              <w:t>Consolidated and Bank only</w:t>
            </w:r>
          </w:p>
        </w:tc>
      </w:tr>
      <w:tr w:rsidR="004E0A07" w:rsidRPr="002D03D8" w14:paraId="3C09F6C0" w14:textId="77777777" w:rsidTr="008C2293">
        <w:trPr>
          <w:tblHeader/>
        </w:trPr>
        <w:tc>
          <w:tcPr>
            <w:tcW w:w="5958" w:type="dxa"/>
          </w:tcPr>
          <w:p w14:paraId="3BF31F7C" w14:textId="77777777" w:rsidR="004E0A07" w:rsidRPr="002D03D8" w:rsidRDefault="004E0A07" w:rsidP="008C2293">
            <w:pPr>
              <w:tabs>
                <w:tab w:val="left" w:pos="540"/>
              </w:tabs>
              <w:spacing w:line="300" w:lineRule="exact"/>
              <w:rPr>
                <w:rFonts w:ascii="CordiaUPC" w:hAnsi="CordiaUPC" w:cs="CordiaUPC"/>
                <w:b/>
                <w:bCs/>
                <w:i/>
                <w:iCs/>
                <w:sz w:val="26"/>
                <w:szCs w:val="26"/>
                <w:lang w:val="en-US" w:bidi="th-TH"/>
              </w:rPr>
            </w:pPr>
            <w:r w:rsidRPr="002D03D8">
              <w:rPr>
                <w:rFonts w:ascii="CordiaUPC" w:hAnsi="CordiaUPC" w:cs="CordiaUPC"/>
                <w:b/>
                <w:bCs/>
                <w:i/>
                <w:iCs/>
                <w:sz w:val="26"/>
                <w:szCs w:val="26"/>
              </w:rPr>
              <w:t xml:space="preserve">Statements of </w:t>
            </w:r>
            <w:r w:rsidRPr="002D03D8">
              <w:rPr>
                <w:rFonts w:ascii="CordiaUPC" w:hAnsi="CordiaUPC" w:cs="CordiaUPC"/>
                <w:b/>
                <w:bCs/>
                <w:i/>
                <w:iCs/>
                <w:sz w:val="26"/>
                <w:szCs w:val="26"/>
                <w:lang w:val="en-US"/>
              </w:rPr>
              <w:t>changes in equity</w:t>
            </w:r>
          </w:p>
        </w:tc>
        <w:tc>
          <w:tcPr>
            <w:tcW w:w="730" w:type="dxa"/>
            <w:vAlign w:val="bottom"/>
          </w:tcPr>
          <w:p w14:paraId="790B9975" w14:textId="77777777" w:rsidR="004E0A07" w:rsidRPr="002D03D8" w:rsidRDefault="004E0A07" w:rsidP="008C2293">
            <w:pPr>
              <w:tabs>
                <w:tab w:val="left" w:pos="540"/>
              </w:tabs>
              <w:spacing w:line="300" w:lineRule="exact"/>
              <w:rPr>
                <w:rFonts w:ascii="CordiaUPC" w:hAnsi="CordiaUPC" w:cs="CordiaUPC"/>
                <w:sz w:val="26"/>
                <w:szCs w:val="26"/>
                <w:rtl/>
                <w:cs/>
                <w:lang w:bidi="th-TH"/>
              </w:rPr>
            </w:pPr>
          </w:p>
        </w:tc>
        <w:tc>
          <w:tcPr>
            <w:tcW w:w="2449" w:type="dxa"/>
            <w:vAlign w:val="bottom"/>
          </w:tcPr>
          <w:p w14:paraId="4D0B0D4C" w14:textId="6ED57851" w:rsidR="004E0A07" w:rsidRPr="002D03D8" w:rsidRDefault="004E0A07" w:rsidP="008C2293">
            <w:pPr>
              <w:tabs>
                <w:tab w:val="left" w:pos="540"/>
              </w:tabs>
              <w:spacing w:line="300" w:lineRule="exact"/>
              <w:jc w:val="center"/>
              <w:rPr>
                <w:rFonts w:ascii="CordiaUPC" w:hAnsi="CordiaUPC" w:cs="CordiaUPC"/>
                <w:sz w:val="26"/>
                <w:szCs w:val="26"/>
                <w:lang w:val="en-US"/>
              </w:rPr>
            </w:pPr>
            <w:r w:rsidRPr="002D03D8">
              <w:rPr>
                <w:rFonts w:ascii="CordiaUPC" w:hAnsi="CordiaUPC" w:cs="CordiaUPC"/>
                <w:sz w:val="26"/>
                <w:szCs w:val="26"/>
                <w:lang w:val="en-US"/>
              </w:rPr>
              <w:t xml:space="preserve">1 </w:t>
            </w:r>
            <w:r w:rsidR="009B2F5A" w:rsidRPr="002D03D8">
              <w:rPr>
                <w:rFonts w:ascii="CordiaUPC" w:hAnsi="CordiaUPC" w:cs="CordiaUPC"/>
                <w:sz w:val="26"/>
                <w:szCs w:val="26"/>
                <w:lang w:val="en-US"/>
              </w:rPr>
              <w:t>January</w:t>
            </w:r>
            <w:r w:rsidRPr="002D03D8">
              <w:rPr>
                <w:rFonts w:ascii="CordiaUPC" w:hAnsi="CordiaUPC" w:cs="CordiaUPC"/>
                <w:sz w:val="26"/>
                <w:szCs w:val="26"/>
                <w:lang w:val="en-US"/>
              </w:rPr>
              <w:t xml:space="preserve"> 202</w:t>
            </w:r>
            <w:r w:rsidR="009B2F5A" w:rsidRPr="002D03D8">
              <w:rPr>
                <w:rFonts w:ascii="CordiaUPC" w:hAnsi="CordiaUPC" w:cs="CordiaUPC"/>
                <w:sz w:val="26"/>
                <w:szCs w:val="26"/>
                <w:lang w:val="en-US"/>
              </w:rPr>
              <w:t>4</w:t>
            </w:r>
          </w:p>
        </w:tc>
      </w:tr>
      <w:tr w:rsidR="004E0A07" w:rsidRPr="002D03D8" w14:paraId="11022510" w14:textId="77777777" w:rsidTr="008C2293">
        <w:trPr>
          <w:tblHeader/>
        </w:trPr>
        <w:tc>
          <w:tcPr>
            <w:tcW w:w="5958" w:type="dxa"/>
          </w:tcPr>
          <w:p w14:paraId="654BEAEE" w14:textId="77777777" w:rsidR="004E0A07" w:rsidRPr="002D03D8" w:rsidRDefault="004E0A07" w:rsidP="008C2293">
            <w:pPr>
              <w:tabs>
                <w:tab w:val="left" w:pos="540"/>
              </w:tabs>
              <w:spacing w:line="300" w:lineRule="exact"/>
              <w:rPr>
                <w:rFonts w:ascii="CordiaUPC" w:hAnsi="CordiaUPC" w:cs="CordiaUPC"/>
                <w:sz w:val="26"/>
                <w:szCs w:val="26"/>
                <w:cs/>
                <w:lang w:bidi="th-TH"/>
              </w:rPr>
            </w:pPr>
          </w:p>
        </w:tc>
        <w:tc>
          <w:tcPr>
            <w:tcW w:w="730" w:type="dxa"/>
            <w:vAlign w:val="bottom"/>
          </w:tcPr>
          <w:p w14:paraId="2C809BBB" w14:textId="77777777" w:rsidR="004E0A07" w:rsidRPr="002D03D8" w:rsidRDefault="004E0A07" w:rsidP="008C2293">
            <w:pPr>
              <w:tabs>
                <w:tab w:val="left" w:pos="540"/>
              </w:tabs>
              <w:spacing w:line="300" w:lineRule="exact"/>
              <w:rPr>
                <w:rFonts w:ascii="CordiaUPC" w:hAnsi="CordiaUPC" w:cs="CordiaUPC"/>
                <w:sz w:val="26"/>
                <w:szCs w:val="26"/>
                <w:rtl/>
                <w:cs/>
                <w:lang w:bidi="th-TH"/>
              </w:rPr>
            </w:pPr>
          </w:p>
        </w:tc>
        <w:tc>
          <w:tcPr>
            <w:tcW w:w="2449" w:type="dxa"/>
            <w:vAlign w:val="bottom"/>
            <w:hideMark/>
          </w:tcPr>
          <w:p w14:paraId="5CE324A8" w14:textId="77777777" w:rsidR="004E0A07" w:rsidRPr="002D03D8" w:rsidRDefault="004E0A07" w:rsidP="008C2293">
            <w:pPr>
              <w:tabs>
                <w:tab w:val="left" w:pos="540"/>
              </w:tabs>
              <w:spacing w:line="300" w:lineRule="exact"/>
              <w:jc w:val="center"/>
              <w:rPr>
                <w:rFonts w:ascii="CordiaUPC" w:hAnsi="CordiaUPC" w:cs="CordiaUPC"/>
                <w:i/>
                <w:iCs/>
                <w:sz w:val="26"/>
                <w:szCs w:val="26"/>
                <w:cs/>
                <w:lang w:bidi="th-TH"/>
              </w:rPr>
            </w:pPr>
            <w:r w:rsidRPr="002D03D8">
              <w:rPr>
                <w:rFonts w:ascii="CordiaUPC" w:hAnsi="CordiaUPC" w:cs="CordiaUPC"/>
                <w:i/>
                <w:iCs/>
                <w:sz w:val="26"/>
                <w:szCs w:val="26"/>
              </w:rPr>
              <w:t>(in million Baht)</w:t>
            </w:r>
          </w:p>
        </w:tc>
      </w:tr>
      <w:tr w:rsidR="004E0A07" w:rsidRPr="002D03D8" w14:paraId="14AE61F1" w14:textId="77777777" w:rsidTr="008C2293">
        <w:tc>
          <w:tcPr>
            <w:tcW w:w="5958" w:type="dxa"/>
          </w:tcPr>
          <w:p w14:paraId="1A549D19" w14:textId="77777777" w:rsidR="004E0A07" w:rsidRPr="002D03D8" w:rsidRDefault="004E0A07" w:rsidP="008C2293">
            <w:pPr>
              <w:tabs>
                <w:tab w:val="left" w:pos="540"/>
              </w:tabs>
              <w:spacing w:line="300" w:lineRule="exact"/>
              <w:rPr>
                <w:rFonts w:ascii="CordiaUPC" w:hAnsi="CordiaUPC" w:cs="CordiaUPC"/>
                <w:sz w:val="26"/>
                <w:szCs w:val="26"/>
              </w:rPr>
            </w:pPr>
            <w:r w:rsidRPr="002D03D8">
              <w:rPr>
                <w:rFonts w:ascii="CordiaUPC" w:hAnsi="CordiaUPC" w:cs="CordiaUPC"/>
                <w:sz w:val="26"/>
                <w:szCs w:val="26"/>
              </w:rPr>
              <w:t>Decrease in other reserve</w:t>
            </w:r>
          </w:p>
        </w:tc>
        <w:tc>
          <w:tcPr>
            <w:tcW w:w="730" w:type="dxa"/>
          </w:tcPr>
          <w:p w14:paraId="3B1B8A18" w14:textId="77777777" w:rsidR="004E0A07" w:rsidRPr="002D03D8" w:rsidRDefault="004E0A07" w:rsidP="008C2293">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tcBorders>
              <w:top w:val="nil"/>
              <w:left w:val="nil"/>
              <w:right w:val="nil"/>
            </w:tcBorders>
            <w:vAlign w:val="bottom"/>
          </w:tcPr>
          <w:p w14:paraId="2A8D9589" w14:textId="77777777" w:rsidR="004E0A07" w:rsidRPr="002D03D8" w:rsidRDefault="004E0A07" w:rsidP="008C2293">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2D03D8">
              <w:rPr>
                <w:rFonts w:ascii="CordiaUPC" w:hAnsi="CordiaUPC" w:cs="CordiaUPC"/>
                <w:sz w:val="26"/>
                <w:szCs w:val="26"/>
              </w:rPr>
              <w:t>1,871</w:t>
            </w:r>
          </w:p>
        </w:tc>
      </w:tr>
    </w:tbl>
    <w:p w14:paraId="0EAFA67D" w14:textId="5F7C04D2" w:rsidR="009D5175" w:rsidRPr="002D03D8" w:rsidRDefault="009D5175">
      <w:pPr>
        <w:spacing w:line="240" w:lineRule="auto"/>
        <w:rPr>
          <w:rFonts w:ascii="CordiaUPC" w:hAnsi="CordiaUPC" w:cs="CordiaUPC"/>
          <w:sz w:val="26"/>
          <w:szCs w:val="26"/>
          <w:lang w:val="en-US"/>
        </w:rPr>
      </w:pPr>
    </w:p>
    <w:p w14:paraId="33D1C322" w14:textId="77777777" w:rsidR="009D5175" w:rsidRPr="002D03D8" w:rsidRDefault="009D5175">
      <w:pPr>
        <w:spacing w:line="240" w:lineRule="auto"/>
        <w:rPr>
          <w:rFonts w:ascii="CordiaUPC" w:hAnsi="CordiaUPC" w:cs="CordiaUPC"/>
          <w:sz w:val="26"/>
          <w:szCs w:val="26"/>
          <w:lang w:val="en-US"/>
        </w:rPr>
      </w:pPr>
      <w:r w:rsidRPr="002D03D8">
        <w:rPr>
          <w:rFonts w:ascii="CordiaUPC" w:hAnsi="CordiaUPC" w:cs="CordiaUPC"/>
          <w:sz w:val="26"/>
          <w:szCs w:val="26"/>
          <w:lang w:val="en-US"/>
        </w:rPr>
        <w:br w:type="page"/>
      </w:r>
    </w:p>
    <w:tbl>
      <w:tblPr>
        <w:tblStyle w:val="TableGrid10"/>
        <w:tblW w:w="91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6"/>
        <w:gridCol w:w="720"/>
        <w:gridCol w:w="2464"/>
      </w:tblGrid>
      <w:tr w:rsidR="004E0A07" w:rsidRPr="002D03D8" w14:paraId="25EE1429" w14:textId="77777777" w:rsidTr="008C2293">
        <w:trPr>
          <w:tblHeader/>
        </w:trPr>
        <w:tc>
          <w:tcPr>
            <w:tcW w:w="5976" w:type="dxa"/>
            <w:vAlign w:val="bottom"/>
          </w:tcPr>
          <w:p w14:paraId="17BDED08" w14:textId="77777777" w:rsidR="004E0A07" w:rsidRPr="002D03D8" w:rsidRDefault="004E0A07" w:rsidP="008C2293">
            <w:pPr>
              <w:tabs>
                <w:tab w:val="left" w:pos="540"/>
              </w:tabs>
              <w:spacing w:line="300" w:lineRule="exact"/>
              <w:rPr>
                <w:rFonts w:ascii="CordiaUPC" w:eastAsia="SimSun" w:hAnsi="CordiaUPC" w:cs="CordiaUPC"/>
                <w:b/>
                <w:bCs/>
                <w:i/>
                <w:iCs/>
                <w:kern w:val="0"/>
                <w:sz w:val="26"/>
                <w:szCs w:val="26"/>
                <w14:ligatures w14:val="none"/>
              </w:rPr>
            </w:pPr>
            <w:r w:rsidRPr="002D03D8">
              <w:rPr>
                <w:rFonts w:ascii="CordiaUPC" w:eastAsia="SimSun" w:hAnsi="CordiaUPC" w:cs="CordiaUPC"/>
                <w:b/>
                <w:bCs/>
                <w:i/>
                <w:iCs/>
                <w:kern w:val="0"/>
                <w:sz w:val="26"/>
                <w:szCs w:val="26"/>
                <w14:ligatures w14:val="none"/>
              </w:rPr>
              <w:lastRenderedPageBreak/>
              <w:t xml:space="preserve">Statements of cash flows </w:t>
            </w:r>
          </w:p>
          <w:p w14:paraId="6C3B103D" w14:textId="128ECD3E" w:rsidR="004E0A07" w:rsidRPr="002D03D8" w:rsidRDefault="004E0A07" w:rsidP="008C2293">
            <w:pPr>
              <w:tabs>
                <w:tab w:val="left" w:pos="540"/>
              </w:tabs>
              <w:spacing w:line="300" w:lineRule="exact"/>
              <w:rPr>
                <w:rFonts w:ascii="CordiaUPC" w:eastAsia="SimSun" w:hAnsi="CordiaUPC" w:cs="CordiaUPC"/>
                <w:kern w:val="0"/>
                <w:sz w:val="26"/>
                <w:szCs w:val="26"/>
                <w:cs/>
                <w:lang w:bidi="th-TH"/>
                <w14:ligatures w14:val="none"/>
              </w:rPr>
            </w:pPr>
            <w:r w:rsidRPr="002D03D8">
              <w:rPr>
                <w:rFonts w:ascii="CordiaUPC" w:eastAsia="SimSun" w:hAnsi="CordiaUPC" w:cs="CordiaUPC"/>
                <w:b/>
                <w:bCs/>
                <w:i/>
                <w:iCs/>
                <w:kern w:val="0"/>
                <w:sz w:val="26"/>
                <w:szCs w:val="26"/>
                <w14:ligatures w14:val="none"/>
              </w:rPr>
              <w:t xml:space="preserve">For the </w:t>
            </w:r>
            <w:r w:rsidR="006372F7" w:rsidRPr="002D03D8">
              <w:rPr>
                <w:rFonts w:ascii="CordiaUPC" w:eastAsia="SimSun" w:hAnsi="CordiaUPC" w:cs="CordiaUPC"/>
                <w:b/>
                <w:bCs/>
                <w:i/>
                <w:iCs/>
                <w:kern w:val="0"/>
                <w:sz w:val="26"/>
                <w:szCs w:val="26"/>
                <w14:ligatures w14:val="none"/>
              </w:rPr>
              <w:t>nine</w:t>
            </w:r>
            <w:r w:rsidRPr="002D03D8">
              <w:rPr>
                <w:rFonts w:ascii="CordiaUPC" w:eastAsia="SimSun" w:hAnsi="CordiaUPC" w:cs="CordiaUPC"/>
                <w:b/>
                <w:bCs/>
                <w:i/>
                <w:iCs/>
                <w:kern w:val="0"/>
                <w:sz w:val="26"/>
                <w:szCs w:val="26"/>
                <w14:ligatures w14:val="none"/>
              </w:rPr>
              <w:t>-month period ended 3</w:t>
            </w:r>
            <w:r w:rsidR="000356B6" w:rsidRPr="002D03D8">
              <w:rPr>
                <w:rFonts w:ascii="CordiaUPC" w:eastAsia="SimSun" w:hAnsi="CordiaUPC" w:cs="CordiaUPC"/>
                <w:b/>
                <w:bCs/>
                <w:i/>
                <w:iCs/>
                <w:kern w:val="0"/>
                <w:sz w:val="26"/>
                <w:szCs w:val="26"/>
                <w14:ligatures w14:val="none"/>
              </w:rPr>
              <w:t>0</w:t>
            </w:r>
            <w:r w:rsidRPr="002D03D8">
              <w:rPr>
                <w:rFonts w:ascii="CordiaUPC" w:eastAsia="SimSun" w:hAnsi="CordiaUPC" w:cs="CordiaUPC"/>
                <w:b/>
                <w:bCs/>
                <w:i/>
                <w:iCs/>
                <w:kern w:val="0"/>
                <w:sz w:val="26"/>
                <w:szCs w:val="26"/>
                <w14:ligatures w14:val="none"/>
              </w:rPr>
              <w:t xml:space="preserve"> </w:t>
            </w:r>
            <w:r w:rsidR="006372F7" w:rsidRPr="002D03D8">
              <w:rPr>
                <w:rFonts w:ascii="CordiaUPC" w:eastAsia="SimSun" w:hAnsi="CordiaUPC" w:cs="CordiaUPC"/>
                <w:b/>
                <w:bCs/>
                <w:i/>
                <w:iCs/>
                <w:kern w:val="0"/>
                <w:sz w:val="26"/>
                <w:szCs w:val="26"/>
                <w14:ligatures w14:val="none"/>
              </w:rPr>
              <w:t>September</w:t>
            </w:r>
            <w:r w:rsidRPr="002D03D8">
              <w:rPr>
                <w:rFonts w:ascii="CordiaUPC" w:eastAsia="SimSun" w:hAnsi="CordiaUPC" w:cs="CordiaUPC"/>
                <w:b/>
                <w:bCs/>
                <w:i/>
                <w:iCs/>
                <w:kern w:val="0"/>
                <w:sz w:val="26"/>
                <w:szCs w:val="26"/>
                <w14:ligatures w14:val="none"/>
              </w:rPr>
              <w:t xml:space="preserve"> 2024</w:t>
            </w:r>
          </w:p>
        </w:tc>
        <w:tc>
          <w:tcPr>
            <w:tcW w:w="720" w:type="dxa"/>
            <w:vAlign w:val="bottom"/>
          </w:tcPr>
          <w:p w14:paraId="30EAF2AE" w14:textId="77777777" w:rsidR="004E0A07" w:rsidRPr="002D03D8" w:rsidRDefault="004E0A07" w:rsidP="008C2293">
            <w:pPr>
              <w:autoSpaceDE w:val="0"/>
              <w:autoSpaceDN w:val="0"/>
              <w:adjustRightInd w:val="0"/>
              <w:spacing w:after="160" w:line="259" w:lineRule="auto"/>
              <w:ind w:left="-108" w:right="-126"/>
              <w:jc w:val="center"/>
              <w:rPr>
                <w:rFonts w:asciiTheme="majorBidi" w:hAnsiTheme="majorBidi" w:cstheme="majorBidi"/>
                <w:sz w:val="28"/>
                <w:lang w:val="en-US" w:bidi="th-TH"/>
              </w:rPr>
            </w:pPr>
          </w:p>
        </w:tc>
        <w:tc>
          <w:tcPr>
            <w:tcW w:w="2464" w:type="dxa"/>
            <w:vAlign w:val="bottom"/>
          </w:tcPr>
          <w:p w14:paraId="406CB87B" w14:textId="77777777" w:rsidR="004E0A07" w:rsidRPr="002D03D8" w:rsidRDefault="004E0A07" w:rsidP="008C2293">
            <w:pPr>
              <w:autoSpaceDE w:val="0"/>
              <w:autoSpaceDN w:val="0"/>
              <w:adjustRightInd w:val="0"/>
              <w:spacing w:line="240" w:lineRule="exact"/>
              <w:jc w:val="center"/>
              <w:rPr>
                <w:rFonts w:ascii="CordiaUPC" w:eastAsia="SimSun" w:hAnsi="CordiaUPC" w:cs="CordiaUPC"/>
                <w:b/>
                <w:bCs/>
                <w:kern w:val="0"/>
                <w:sz w:val="26"/>
                <w:szCs w:val="26"/>
                <w:lang w:val="en-US"/>
                <w14:ligatures w14:val="none"/>
              </w:rPr>
            </w:pPr>
          </w:p>
        </w:tc>
      </w:tr>
      <w:tr w:rsidR="004E0A07" w:rsidRPr="002D03D8" w14:paraId="04E7F637" w14:textId="77777777" w:rsidTr="008C2293">
        <w:tc>
          <w:tcPr>
            <w:tcW w:w="5976" w:type="dxa"/>
          </w:tcPr>
          <w:p w14:paraId="39883BB1" w14:textId="77777777" w:rsidR="004E0A07" w:rsidRPr="002D03D8" w:rsidRDefault="004E0A07" w:rsidP="008C2293">
            <w:pPr>
              <w:tabs>
                <w:tab w:val="left" w:pos="540"/>
              </w:tabs>
              <w:spacing w:line="300" w:lineRule="exact"/>
              <w:rPr>
                <w:rFonts w:ascii="CordiaUPC" w:eastAsia="SimSun" w:hAnsi="CordiaUPC" w:cs="CordiaUPC"/>
                <w:kern w:val="0"/>
                <w:sz w:val="26"/>
                <w:szCs w:val="26"/>
                <w:lang w:val="en-US"/>
                <w14:ligatures w14:val="none"/>
              </w:rPr>
            </w:pPr>
          </w:p>
        </w:tc>
        <w:tc>
          <w:tcPr>
            <w:tcW w:w="720" w:type="dxa"/>
          </w:tcPr>
          <w:p w14:paraId="3A66C420" w14:textId="77777777" w:rsidR="004E0A07" w:rsidRPr="002D03D8" w:rsidRDefault="004E0A07" w:rsidP="008C2293">
            <w:pPr>
              <w:tabs>
                <w:tab w:val="left" w:pos="540"/>
              </w:tabs>
              <w:spacing w:line="300" w:lineRule="exact"/>
              <w:rPr>
                <w:rFonts w:ascii="CordiaUPC" w:eastAsia="SimSun" w:hAnsi="CordiaUPC" w:cs="CordiaUPC"/>
                <w:kern w:val="0"/>
                <w:sz w:val="26"/>
                <w:szCs w:val="26"/>
                <w14:ligatures w14:val="none"/>
              </w:rPr>
            </w:pPr>
          </w:p>
        </w:tc>
        <w:tc>
          <w:tcPr>
            <w:tcW w:w="2464" w:type="dxa"/>
            <w:vAlign w:val="bottom"/>
          </w:tcPr>
          <w:p w14:paraId="137EDCC4" w14:textId="77777777" w:rsidR="004E0A07" w:rsidRPr="002D03D8" w:rsidRDefault="004E0A07" w:rsidP="008C2293">
            <w:pPr>
              <w:tabs>
                <w:tab w:val="left" w:pos="540"/>
              </w:tabs>
              <w:spacing w:line="300" w:lineRule="exact"/>
              <w:jc w:val="center"/>
              <w:rPr>
                <w:rFonts w:ascii="CordiaUPC" w:hAnsi="CordiaUPC" w:cs="CordiaUPC"/>
                <w:b/>
                <w:bCs/>
                <w:sz w:val="26"/>
                <w:szCs w:val="26"/>
                <w:lang w:val="en-US"/>
              </w:rPr>
            </w:pPr>
            <w:r w:rsidRPr="002D03D8">
              <w:rPr>
                <w:rFonts w:ascii="CordiaUPC" w:hAnsi="CordiaUPC" w:cs="CordiaUPC"/>
                <w:b/>
                <w:bCs/>
                <w:sz w:val="26"/>
                <w:szCs w:val="26"/>
                <w:lang w:val="en-US"/>
              </w:rPr>
              <w:t>Consolidated and Bank only</w:t>
            </w:r>
          </w:p>
        </w:tc>
      </w:tr>
      <w:tr w:rsidR="004E0A07" w:rsidRPr="002D03D8" w14:paraId="08F42C0F" w14:textId="77777777" w:rsidTr="008C2293">
        <w:tc>
          <w:tcPr>
            <w:tcW w:w="5976" w:type="dxa"/>
          </w:tcPr>
          <w:p w14:paraId="51DD597F" w14:textId="77777777" w:rsidR="004E0A07" w:rsidRPr="002D03D8" w:rsidRDefault="004E0A07" w:rsidP="008C2293">
            <w:pPr>
              <w:tabs>
                <w:tab w:val="left" w:pos="540"/>
              </w:tabs>
              <w:spacing w:line="300" w:lineRule="exact"/>
              <w:rPr>
                <w:rFonts w:ascii="CordiaUPC" w:hAnsi="CordiaUPC" w:cs="CordiaUPC"/>
                <w:sz w:val="26"/>
                <w:szCs w:val="26"/>
              </w:rPr>
            </w:pPr>
          </w:p>
        </w:tc>
        <w:tc>
          <w:tcPr>
            <w:tcW w:w="720" w:type="dxa"/>
          </w:tcPr>
          <w:p w14:paraId="33BF3BD9" w14:textId="77777777" w:rsidR="004E0A07" w:rsidRPr="002D03D8" w:rsidRDefault="004E0A07" w:rsidP="008C2293">
            <w:pPr>
              <w:tabs>
                <w:tab w:val="left" w:pos="540"/>
              </w:tabs>
              <w:spacing w:line="300" w:lineRule="exact"/>
              <w:rPr>
                <w:rFonts w:ascii="CordiaUPC" w:hAnsi="CordiaUPC" w:cs="CordiaUPC"/>
                <w:sz w:val="26"/>
                <w:szCs w:val="26"/>
              </w:rPr>
            </w:pPr>
          </w:p>
        </w:tc>
        <w:tc>
          <w:tcPr>
            <w:tcW w:w="2464" w:type="dxa"/>
            <w:vAlign w:val="bottom"/>
          </w:tcPr>
          <w:p w14:paraId="4A67BE16" w14:textId="77777777" w:rsidR="004E0A07" w:rsidRPr="002D03D8" w:rsidRDefault="004E0A07" w:rsidP="008C2293">
            <w:pPr>
              <w:tabs>
                <w:tab w:val="left" w:pos="540"/>
              </w:tabs>
              <w:spacing w:line="300" w:lineRule="exact"/>
              <w:jc w:val="center"/>
              <w:rPr>
                <w:rFonts w:ascii="CordiaUPC" w:hAnsi="CordiaUPC" w:cs="CordiaUPC"/>
                <w:i/>
                <w:iCs/>
                <w:sz w:val="26"/>
                <w:szCs w:val="26"/>
              </w:rPr>
            </w:pPr>
            <w:r w:rsidRPr="002D03D8">
              <w:rPr>
                <w:rFonts w:ascii="CordiaUPC" w:hAnsi="CordiaUPC" w:cs="CordiaUPC"/>
                <w:i/>
                <w:iCs/>
                <w:sz w:val="26"/>
                <w:szCs w:val="26"/>
              </w:rPr>
              <w:t>(in million Baht)</w:t>
            </w:r>
          </w:p>
        </w:tc>
      </w:tr>
      <w:tr w:rsidR="006372F7" w:rsidRPr="002D03D8" w14:paraId="1E5150B4" w14:textId="77777777" w:rsidTr="008C2293">
        <w:tc>
          <w:tcPr>
            <w:tcW w:w="5976" w:type="dxa"/>
          </w:tcPr>
          <w:p w14:paraId="1A4AFBAA" w14:textId="77777777" w:rsidR="006372F7" w:rsidRPr="002D03D8" w:rsidRDefault="006372F7" w:rsidP="006372F7">
            <w:pPr>
              <w:tabs>
                <w:tab w:val="left" w:pos="540"/>
              </w:tabs>
              <w:spacing w:line="300" w:lineRule="exact"/>
              <w:rPr>
                <w:rFonts w:ascii="CordiaUPC" w:hAnsi="CordiaUPC" w:cs="CordiaUPC"/>
                <w:sz w:val="26"/>
                <w:szCs w:val="26"/>
              </w:rPr>
            </w:pPr>
            <w:r w:rsidRPr="002D03D8">
              <w:rPr>
                <w:rFonts w:ascii="CordiaUPC" w:eastAsia="SimSun" w:hAnsi="CordiaUPC" w:cs="CordiaUPC"/>
                <w:kern w:val="0"/>
                <w:sz w:val="26"/>
                <w:szCs w:val="26"/>
                <w14:ligatures w14:val="none"/>
              </w:rPr>
              <w:t>Increase in profit from operations before income tax</w:t>
            </w:r>
          </w:p>
        </w:tc>
        <w:tc>
          <w:tcPr>
            <w:tcW w:w="720" w:type="dxa"/>
          </w:tcPr>
          <w:p w14:paraId="49A575C9" w14:textId="77777777" w:rsidR="006372F7" w:rsidRPr="002D03D8" w:rsidRDefault="006372F7" w:rsidP="006372F7">
            <w:pPr>
              <w:tabs>
                <w:tab w:val="left" w:pos="540"/>
              </w:tabs>
              <w:spacing w:line="300" w:lineRule="exact"/>
              <w:rPr>
                <w:rFonts w:ascii="CordiaUPC" w:hAnsi="CordiaUPC" w:cs="CordiaUPC"/>
                <w:sz w:val="26"/>
                <w:szCs w:val="26"/>
              </w:rPr>
            </w:pPr>
          </w:p>
        </w:tc>
        <w:tc>
          <w:tcPr>
            <w:tcW w:w="2464" w:type="dxa"/>
            <w:vAlign w:val="bottom"/>
          </w:tcPr>
          <w:p w14:paraId="6BA46F5E" w14:textId="74C6B5B1" w:rsidR="006372F7" w:rsidRPr="002D03D8" w:rsidRDefault="006372F7" w:rsidP="006372F7">
            <w:pPr>
              <w:tabs>
                <w:tab w:val="left" w:pos="540"/>
                <w:tab w:val="left" w:pos="1532"/>
              </w:tabs>
              <w:spacing w:line="300" w:lineRule="exact"/>
              <w:ind w:right="632"/>
              <w:jc w:val="right"/>
              <w:rPr>
                <w:rFonts w:ascii="CordiaUPC" w:hAnsi="CordiaUPC" w:cs="CordiaUPC"/>
                <w:sz w:val="26"/>
                <w:szCs w:val="26"/>
              </w:rPr>
            </w:pPr>
            <w:r w:rsidRPr="002D03D8">
              <w:rPr>
                <w:rFonts w:ascii="CordiaUPC" w:eastAsia="Times New Roman" w:hAnsi="CordiaUPC" w:cs="CordiaUPC" w:hint="cs"/>
                <w:sz w:val="26"/>
                <w:szCs w:val="26"/>
                <w:cs/>
              </w:rPr>
              <w:t>150</w:t>
            </w:r>
          </w:p>
        </w:tc>
      </w:tr>
      <w:tr w:rsidR="006372F7" w:rsidRPr="002D03D8" w14:paraId="6C525F2E" w14:textId="77777777" w:rsidTr="008C2293">
        <w:tc>
          <w:tcPr>
            <w:tcW w:w="5976" w:type="dxa"/>
          </w:tcPr>
          <w:p w14:paraId="3091BE11" w14:textId="742E8463" w:rsidR="006372F7" w:rsidRPr="002D03D8" w:rsidRDefault="006372F7" w:rsidP="006372F7">
            <w:pPr>
              <w:tabs>
                <w:tab w:val="left" w:pos="540"/>
              </w:tabs>
              <w:spacing w:line="300" w:lineRule="exact"/>
              <w:rPr>
                <w:rFonts w:ascii="CordiaUPC" w:hAnsi="CordiaUPC" w:cs="CordiaUPC"/>
                <w:sz w:val="26"/>
                <w:szCs w:val="26"/>
              </w:rPr>
            </w:pPr>
            <w:r w:rsidRPr="002D03D8">
              <w:rPr>
                <w:rFonts w:ascii="CordiaUPC" w:hAnsi="CordiaUPC" w:cs="CordiaUPC"/>
                <w:sz w:val="26"/>
                <w:szCs w:val="26"/>
              </w:rPr>
              <w:t xml:space="preserve">Decrease in </w:t>
            </w:r>
            <w:r w:rsidR="002C0F02" w:rsidRPr="002D03D8">
              <w:rPr>
                <w:rFonts w:ascii="CordiaUPC" w:hAnsi="CordiaUPC" w:cs="CordiaUPC"/>
                <w:sz w:val="26"/>
                <w:szCs w:val="26"/>
              </w:rPr>
              <w:t>depreciation</w:t>
            </w:r>
            <w:r w:rsidRPr="002D03D8">
              <w:rPr>
                <w:rFonts w:ascii="CordiaUPC" w:hAnsi="CordiaUPC" w:cs="CordiaUPC"/>
                <w:sz w:val="26"/>
                <w:szCs w:val="26"/>
              </w:rPr>
              <w:t xml:space="preserve"> and amortisation</w:t>
            </w:r>
          </w:p>
        </w:tc>
        <w:tc>
          <w:tcPr>
            <w:tcW w:w="720" w:type="dxa"/>
          </w:tcPr>
          <w:p w14:paraId="62356040" w14:textId="77777777" w:rsidR="006372F7" w:rsidRPr="002D03D8" w:rsidRDefault="006372F7" w:rsidP="006372F7">
            <w:pPr>
              <w:tabs>
                <w:tab w:val="left" w:pos="540"/>
              </w:tabs>
              <w:spacing w:line="300" w:lineRule="exact"/>
              <w:rPr>
                <w:rFonts w:ascii="CordiaUPC" w:hAnsi="CordiaUPC" w:cs="CordiaUPC"/>
                <w:sz w:val="26"/>
                <w:szCs w:val="26"/>
              </w:rPr>
            </w:pPr>
          </w:p>
        </w:tc>
        <w:tc>
          <w:tcPr>
            <w:tcW w:w="2464" w:type="dxa"/>
            <w:vAlign w:val="bottom"/>
          </w:tcPr>
          <w:p w14:paraId="34BA5B6E" w14:textId="42AC2CB7" w:rsidR="006372F7" w:rsidRPr="002D03D8" w:rsidRDefault="006372F7" w:rsidP="006372F7">
            <w:pPr>
              <w:tabs>
                <w:tab w:val="left" w:pos="540"/>
                <w:tab w:val="left" w:pos="1532"/>
              </w:tabs>
              <w:spacing w:line="300" w:lineRule="exact"/>
              <w:ind w:right="632"/>
              <w:jc w:val="right"/>
              <w:rPr>
                <w:rFonts w:ascii="CordiaUPC" w:hAnsi="CordiaUPC" w:cs="CordiaUPC"/>
                <w:sz w:val="26"/>
                <w:szCs w:val="26"/>
              </w:rPr>
            </w:pPr>
            <w:r w:rsidRPr="002D03D8">
              <w:rPr>
                <w:rFonts w:ascii="CordiaUPC" w:eastAsia="Times New Roman" w:hAnsi="CordiaUPC" w:cs="CordiaUPC" w:hint="cs"/>
                <w:sz w:val="26"/>
                <w:szCs w:val="26"/>
                <w:cs/>
              </w:rPr>
              <w:t>137</w:t>
            </w:r>
          </w:p>
        </w:tc>
      </w:tr>
      <w:tr w:rsidR="006372F7" w:rsidRPr="002D03D8" w14:paraId="5F13F236" w14:textId="77777777" w:rsidTr="008C2293">
        <w:tc>
          <w:tcPr>
            <w:tcW w:w="5976" w:type="dxa"/>
          </w:tcPr>
          <w:p w14:paraId="0B45CD00" w14:textId="6E567A64" w:rsidR="006372F7" w:rsidRPr="002D03D8" w:rsidRDefault="009777ED" w:rsidP="006372F7">
            <w:pPr>
              <w:tabs>
                <w:tab w:val="left" w:pos="540"/>
              </w:tabs>
              <w:spacing w:line="300" w:lineRule="exact"/>
              <w:rPr>
                <w:rFonts w:ascii="CordiaUPC" w:hAnsi="CordiaUPC" w:cs="CordiaUPC"/>
                <w:sz w:val="26"/>
                <w:szCs w:val="26"/>
              </w:rPr>
            </w:pPr>
            <w:r w:rsidRPr="002D03D8">
              <w:rPr>
                <w:rFonts w:ascii="CordiaUPC" w:eastAsia="SimSun" w:hAnsi="CordiaUPC" w:cs="CordiaUPC"/>
                <w:kern w:val="0"/>
                <w:sz w:val="26"/>
                <w:szCs w:val="26"/>
                <w:lang w:val="en-US"/>
                <w14:ligatures w14:val="none"/>
              </w:rPr>
              <w:t>De</w:t>
            </w:r>
            <w:r w:rsidR="006372F7" w:rsidRPr="002D03D8">
              <w:rPr>
                <w:rFonts w:ascii="CordiaUPC" w:eastAsia="SimSun" w:hAnsi="CordiaUPC" w:cs="CordiaUPC"/>
                <w:kern w:val="0"/>
                <w:sz w:val="26"/>
                <w:szCs w:val="26"/>
                <w14:ligatures w14:val="none"/>
              </w:rPr>
              <w:t xml:space="preserve">crease in </w:t>
            </w:r>
            <w:r w:rsidR="006372F7" w:rsidRPr="002D03D8">
              <w:rPr>
                <w:rFonts w:ascii="CordiaUPC" w:hAnsi="CordiaUPC" w:cs="CordiaUPC"/>
                <w:sz w:val="26"/>
                <w:szCs w:val="26"/>
              </w:rPr>
              <w:t>properties for sale</w:t>
            </w:r>
          </w:p>
        </w:tc>
        <w:tc>
          <w:tcPr>
            <w:tcW w:w="720" w:type="dxa"/>
          </w:tcPr>
          <w:p w14:paraId="0FD630E6" w14:textId="77777777" w:rsidR="006372F7" w:rsidRPr="002D03D8" w:rsidRDefault="006372F7" w:rsidP="006372F7">
            <w:pPr>
              <w:tabs>
                <w:tab w:val="left" w:pos="540"/>
              </w:tabs>
              <w:spacing w:line="300" w:lineRule="exact"/>
              <w:rPr>
                <w:rFonts w:ascii="CordiaUPC" w:hAnsi="CordiaUPC" w:cs="CordiaUPC"/>
                <w:sz w:val="26"/>
                <w:szCs w:val="26"/>
              </w:rPr>
            </w:pPr>
          </w:p>
        </w:tc>
        <w:tc>
          <w:tcPr>
            <w:tcW w:w="2464" w:type="dxa"/>
            <w:vAlign w:val="bottom"/>
          </w:tcPr>
          <w:p w14:paraId="271EAE5D" w14:textId="623C3AC0" w:rsidR="006372F7" w:rsidRPr="002D03D8" w:rsidRDefault="006372F7" w:rsidP="006372F7">
            <w:pPr>
              <w:tabs>
                <w:tab w:val="left" w:pos="540"/>
                <w:tab w:val="left" w:pos="1532"/>
              </w:tabs>
              <w:spacing w:line="300" w:lineRule="exact"/>
              <w:ind w:right="632"/>
              <w:jc w:val="right"/>
              <w:rPr>
                <w:rFonts w:ascii="CordiaUPC" w:eastAsia="Times New Roman" w:hAnsi="CordiaUPC" w:cs="CordiaUPC"/>
                <w:sz w:val="26"/>
                <w:szCs w:val="26"/>
              </w:rPr>
            </w:pPr>
            <w:r w:rsidRPr="002D03D8">
              <w:rPr>
                <w:rFonts w:ascii="CordiaUPC" w:eastAsia="Times New Roman" w:hAnsi="CordiaUPC" w:cs="CordiaUPC"/>
                <w:sz w:val="26"/>
                <w:szCs w:val="26"/>
              </w:rPr>
              <w:t>13</w:t>
            </w:r>
          </w:p>
        </w:tc>
      </w:tr>
    </w:tbl>
    <w:p w14:paraId="216DEE29" w14:textId="77777777" w:rsidR="009D5175" w:rsidRPr="002D03D8" w:rsidRDefault="009D5175" w:rsidP="00E16D4B">
      <w:pPr>
        <w:pStyle w:val="Heading1"/>
        <w:spacing w:before="0" w:after="0" w:line="240" w:lineRule="exact"/>
        <w:ind w:left="540" w:hanging="540"/>
        <w:rPr>
          <w:rFonts w:ascii="CordiaUPC" w:hAnsi="CordiaUPC" w:cs="CordiaUPC"/>
          <w:i w:val="0"/>
          <w:iCs/>
          <w:sz w:val="28"/>
          <w:szCs w:val="28"/>
          <w:lang w:val="en-US" w:bidi="th-TH"/>
        </w:rPr>
      </w:pPr>
      <w:bookmarkStart w:id="1" w:name="_Hlk157041554"/>
      <w:bookmarkEnd w:id="0"/>
    </w:p>
    <w:p w14:paraId="26657C52" w14:textId="77777777" w:rsidR="0075475C" w:rsidRPr="002D03D8" w:rsidRDefault="0075475C" w:rsidP="0075475C">
      <w:pPr>
        <w:pStyle w:val="Heading1"/>
        <w:numPr>
          <w:ilvl w:val="0"/>
          <w:numId w:val="18"/>
        </w:numPr>
        <w:tabs>
          <w:tab w:val="clear" w:pos="520"/>
          <w:tab w:val="num" w:pos="1209"/>
        </w:tabs>
        <w:spacing w:before="0" w:after="0" w:line="240" w:lineRule="exact"/>
        <w:ind w:left="540" w:hanging="540"/>
        <w:rPr>
          <w:rFonts w:ascii="CordiaUPC" w:hAnsi="CordiaUPC" w:cs="CordiaUPC"/>
          <w:bCs/>
          <w:i w:val="0"/>
          <w:sz w:val="28"/>
          <w:szCs w:val="28"/>
          <w:shd w:val="clear" w:color="auto" w:fill="FFFFFF"/>
        </w:rPr>
      </w:pPr>
      <w:bookmarkStart w:id="2" w:name="_Hlk213070321"/>
      <w:r w:rsidRPr="002D03D8">
        <w:rPr>
          <w:rFonts w:ascii="CordiaUPC" w:hAnsi="CordiaUPC" w:cs="CordiaUPC"/>
          <w:bCs/>
          <w:i w:val="0"/>
          <w:sz w:val="28"/>
          <w:szCs w:val="28"/>
          <w:shd w:val="clear" w:color="auto" w:fill="FFFFFF"/>
        </w:rPr>
        <w:t>Acquisitions of subsidiary</w:t>
      </w:r>
    </w:p>
    <w:p w14:paraId="1E5F2358" w14:textId="77777777" w:rsidR="0075475C" w:rsidRPr="002D03D8" w:rsidRDefault="0075475C" w:rsidP="0075475C">
      <w:pPr>
        <w:pStyle w:val="Heading1"/>
        <w:spacing w:before="0" w:after="0" w:line="240" w:lineRule="exact"/>
        <w:ind w:left="540"/>
        <w:rPr>
          <w:rFonts w:ascii="CordiaUPC" w:hAnsi="CordiaUPC" w:cs="CordiaUPC"/>
          <w:i w:val="0"/>
          <w:iCs/>
          <w:sz w:val="28"/>
          <w:szCs w:val="28"/>
        </w:rPr>
      </w:pPr>
    </w:p>
    <w:p w14:paraId="42DBA5DF" w14:textId="77777777" w:rsidR="0075475C" w:rsidRPr="002D03D8" w:rsidRDefault="0075475C" w:rsidP="0075475C">
      <w:pPr>
        <w:pStyle w:val="ListParagraph"/>
        <w:spacing w:line="240" w:lineRule="auto"/>
        <w:ind w:left="540"/>
        <w:jc w:val="thaiDistribute"/>
        <w:rPr>
          <w:rFonts w:ascii="CordiaUPC" w:hAnsi="CordiaUPC" w:cs="CordiaUPC"/>
          <w:b/>
          <w:bCs/>
          <w:i/>
          <w:iCs/>
          <w:sz w:val="26"/>
          <w:szCs w:val="26"/>
        </w:rPr>
      </w:pPr>
      <w:r w:rsidRPr="002D03D8">
        <w:rPr>
          <w:rFonts w:ascii="CordiaUPC" w:hAnsi="CordiaUPC" w:cs="CordiaUPC"/>
          <w:b/>
          <w:bCs/>
          <w:i/>
          <w:iCs/>
          <w:sz w:val="26"/>
          <w:szCs w:val="26"/>
        </w:rPr>
        <w:t>Acquisition of Thanachart Securities Public Company Limited</w:t>
      </w:r>
    </w:p>
    <w:p w14:paraId="7F77355C" w14:textId="77777777" w:rsidR="0075475C" w:rsidRPr="002D03D8" w:rsidRDefault="0075475C" w:rsidP="0075475C">
      <w:pPr>
        <w:pStyle w:val="Heading1"/>
        <w:spacing w:before="0" w:after="0" w:line="240" w:lineRule="exact"/>
        <w:ind w:left="540"/>
        <w:rPr>
          <w:rFonts w:ascii="CordiaUPC" w:hAnsi="CordiaUPC" w:cs="CordiaUPC"/>
          <w:i w:val="0"/>
          <w:iCs/>
          <w:sz w:val="28"/>
          <w:szCs w:val="28"/>
        </w:rPr>
      </w:pPr>
    </w:p>
    <w:p w14:paraId="15DF5C3D" w14:textId="7BC1B07D" w:rsidR="00305BE5" w:rsidRPr="002D03D8" w:rsidRDefault="00305BE5" w:rsidP="00305BE5">
      <w:pPr>
        <w:tabs>
          <w:tab w:val="left" w:pos="540"/>
        </w:tabs>
        <w:spacing w:line="240" w:lineRule="exact"/>
        <w:ind w:left="540"/>
        <w:jc w:val="thaiDistribute"/>
        <w:rPr>
          <w:rFonts w:ascii="CordiaUPC" w:hAnsi="CordiaUPC" w:cs="CordiaUPC"/>
          <w:sz w:val="26"/>
          <w:szCs w:val="26"/>
          <w:lang w:eastAsia="en-GB" w:bidi="th-TH"/>
        </w:rPr>
      </w:pPr>
      <w:r w:rsidRPr="002D03D8">
        <w:rPr>
          <w:rFonts w:ascii="CordiaUPC" w:hAnsi="CordiaUPC" w:cs="CordiaUPC"/>
          <w:sz w:val="26"/>
          <w:szCs w:val="26"/>
          <w:lang w:eastAsia="en-GB"/>
        </w:rPr>
        <w:t xml:space="preserve">On </w:t>
      </w:r>
      <w:r w:rsidRPr="002D03D8">
        <w:rPr>
          <w:rFonts w:ascii="CordiaUPC" w:hAnsi="CordiaUPC" w:cs="CordiaUPC"/>
          <w:sz w:val="26"/>
          <w:szCs w:val="26"/>
          <w:lang w:val="en-US" w:eastAsia="en-GB" w:bidi="th-TH"/>
        </w:rPr>
        <w:t>21</w:t>
      </w:r>
      <w:r w:rsidRPr="002D03D8">
        <w:rPr>
          <w:rFonts w:ascii="CordiaUPC" w:hAnsi="CordiaUPC" w:cs="CordiaUPC"/>
          <w:sz w:val="26"/>
          <w:szCs w:val="26"/>
          <w:cs/>
          <w:lang w:eastAsia="en-GB"/>
        </w:rPr>
        <w:t xml:space="preserve"> </w:t>
      </w:r>
      <w:r w:rsidRPr="002D03D8">
        <w:rPr>
          <w:rFonts w:ascii="CordiaUPC" w:hAnsi="CordiaUPC" w:cs="CordiaUPC"/>
          <w:sz w:val="26"/>
          <w:szCs w:val="26"/>
          <w:lang w:eastAsia="en-GB"/>
        </w:rPr>
        <w:t>April 2025, the 2025 Annual General Meeting of the Bank’s shareholders passed resolutions approving the acquisition of 89.97% of shares in Thanachart Securities Public Company Limited from Thanachart Capital Public Company Limited</w:t>
      </w:r>
      <w:r w:rsidR="00F4603C" w:rsidRPr="002D03D8">
        <w:rPr>
          <w:rFonts w:ascii="CordiaUPC" w:hAnsi="CordiaUPC" w:cs="CordiaUPC"/>
          <w:sz w:val="26"/>
          <w:szCs w:val="26"/>
          <w:lang w:eastAsia="en-GB"/>
        </w:rPr>
        <w:t>.</w:t>
      </w:r>
    </w:p>
    <w:p w14:paraId="26C2AFCF" w14:textId="77777777" w:rsidR="00305BE5" w:rsidRPr="002D03D8" w:rsidRDefault="00305BE5" w:rsidP="0075475C">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1B470EBF" w14:textId="2A88B816" w:rsidR="0075475C" w:rsidRPr="002D03D8" w:rsidRDefault="0075475C" w:rsidP="0075475C">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r w:rsidRPr="002D03D8">
        <w:rPr>
          <w:rFonts w:ascii="CordiaUPC" w:hAnsi="CordiaUPC" w:cs="CordiaUPC"/>
          <w:sz w:val="26"/>
          <w:szCs w:val="26"/>
          <w:shd w:val="clear" w:color="auto" w:fill="FFFFFF"/>
        </w:rPr>
        <w:t xml:space="preserve">On 1 July 2025, the Bank has </w:t>
      </w:r>
      <w:r w:rsidRPr="002D03D8">
        <w:rPr>
          <w:rFonts w:ascii="CordiaUPC" w:hAnsi="CordiaUPC" w:cs="CordiaUPC"/>
          <w:sz w:val="26"/>
          <w:szCs w:val="26"/>
          <w:shd w:val="clear" w:color="auto" w:fill="FFFFFF"/>
          <w:lang w:val="en-US" w:bidi="th-TH"/>
        </w:rPr>
        <w:t>already</w:t>
      </w:r>
      <w:r w:rsidRPr="002D03D8">
        <w:rPr>
          <w:rFonts w:ascii="CordiaUPC" w:hAnsi="CordiaUPC" w:cs="CordiaUPC"/>
          <w:sz w:val="26"/>
          <w:szCs w:val="26"/>
          <w:shd w:val="clear" w:color="auto" w:fill="FFFFFF"/>
        </w:rPr>
        <w:t xml:space="preserve"> completed the purchase of 2,698,959,721 shares in Thanachart Securities Public Company Limited, representing</w:t>
      </w:r>
      <w:r w:rsidRPr="002D03D8">
        <w:rPr>
          <w:rFonts w:ascii="CordiaUPC" w:hAnsi="CordiaUPC" w:cs="CordiaUPC"/>
          <w:sz w:val="26"/>
          <w:szCs w:val="26"/>
          <w:shd w:val="clear" w:color="auto" w:fill="FFFFFF"/>
          <w:cs/>
          <w:lang w:bidi="th-TH"/>
        </w:rPr>
        <w:t xml:space="preserve"> </w:t>
      </w:r>
      <w:r w:rsidRPr="002D03D8">
        <w:rPr>
          <w:rFonts w:ascii="CordiaUPC" w:hAnsi="CordiaUPC" w:cs="CordiaUPC"/>
          <w:sz w:val="26"/>
          <w:szCs w:val="26"/>
          <w:shd w:val="clear" w:color="auto" w:fill="FFFFFF"/>
        </w:rPr>
        <w:t>89.97% of the total issued and paid-up shares, from Thanachart Capital Public Company Limited. As a result, the percentage of</w:t>
      </w:r>
      <w:r w:rsidRPr="002D03D8">
        <w:rPr>
          <w:rFonts w:ascii="CordiaUPC" w:hAnsi="CordiaUPC" w:cs="CordiaUPC" w:hint="cs"/>
          <w:sz w:val="26"/>
          <w:szCs w:val="26"/>
          <w:shd w:val="clear" w:color="auto" w:fill="FFFFFF"/>
          <w:cs/>
          <w:lang w:bidi="th-TH"/>
        </w:rPr>
        <w:t xml:space="preserve"> </w:t>
      </w:r>
      <w:r w:rsidRPr="002D03D8">
        <w:rPr>
          <w:rFonts w:ascii="CordiaUPC" w:hAnsi="CordiaUPC" w:cs="CordiaUPC"/>
          <w:sz w:val="26"/>
          <w:szCs w:val="26"/>
          <w:shd w:val="clear" w:color="auto" w:fill="FFFFFF"/>
        </w:rPr>
        <w:t>ownership interest increase from 10% to 99.97%, making Thanachart Securities</w:t>
      </w:r>
      <w:r w:rsidRPr="002D03D8">
        <w:rPr>
          <w:rFonts w:ascii="CordiaUPC" w:hAnsi="CordiaUPC" w:cs="CordiaUPC" w:hint="cs"/>
          <w:sz w:val="26"/>
          <w:szCs w:val="26"/>
          <w:shd w:val="clear" w:color="auto" w:fill="FFFFFF"/>
          <w:cs/>
          <w:lang w:bidi="th-TH"/>
        </w:rPr>
        <w:t xml:space="preserve"> </w:t>
      </w:r>
      <w:r w:rsidRPr="002D03D8">
        <w:rPr>
          <w:rFonts w:ascii="CordiaUPC" w:hAnsi="CordiaUPC" w:cs="CordiaUPC"/>
          <w:sz w:val="26"/>
          <w:szCs w:val="26"/>
          <w:shd w:val="clear" w:color="auto" w:fill="FFFFFF"/>
        </w:rPr>
        <w:t>Public Company Limited</w:t>
      </w:r>
      <w:r w:rsidR="0096015F" w:rsidRPr="002D03D8">
        <w:rPr>
          <w:rFonts w:ascii="CordiaUPC" w:hAnsi="CordiaUPC" w:cs="CordiaUPC" w:hint="cs"/>
          <w:sz w:val="26"/>
          <w:szCs w:val="26"/>
          <w:shd w:val="clear" w:color="auto" w:fill="FFFFFF"/>
          <w:cs/>
          <w:lang w:bidi="th-TH"/>
        </w:rPr>
        <w:t xml:space="preserve"> </w:t>
      </w:r>
      <w:r w:rsidR="0096015F" w:rsidRPr="002D03D8">
        <w:rPr>
          <w:rFonts w:ascii="CordiaUPC" w:hAnsi="CordiaUPC" w:cs="CordiaUPC"/>
          <w:sz w:val="26"/>
          <w:szCs w:val="26"/>
          <w:shd w:val="clear" w:color="auto" w:fill="FFFFFF"/>
          <w:lang w:val="en-US" w:bidi="th-TH"/>
        </w:rPr>
        <w:t>is</w:t>
      </w:r>
      <w:r w:rsidRPr="002D03D8">
        <w:rPr>
          <w:rFonts w:ascii="CordiaUPC" w:hAnsi="CordiaUPC" w:cs="CordiaUPC" w:hint="cs"/>
          <w:sz w:val="26"/>
          <w:szCs w:val="26"/>
          <w:shd w:val="clear" w:color="auto" w:fill="FFFFFF"/>
          <w:cs/>
          <w:lang w:bidi="th-TH"/>
        </w:rPr>
        <w:t xml:space="preserve"> </w:t>
      </w:r>
      <w:r w:rsidRPr="002D03D8">
        <w:rPr>
          <w:rFonts w:ascii="CordiaUPC" w:hAnsi="CordiaUPC" w:cs="CordiaUPC"/>
          <w:sz w:val="26"/>
          <w:szCs w:val="26"/>
          <w:shd w:val="clear" w:color="auto" w:fill="FFFFFF"/>
        </w:rPr>
        <w:t xml:space="preserve">a subsidiary of the Bank. The fair value of the existing 10% interest in the acquiree before the acquisition date was </w:t>
      </w:r>
      <w:r w:rsidR="00AA2A85" w:rsidRPr="002D03D8">
        <w:rPr>
          <w:rFonts w:ascii="CordiaUPC" w:hAnsi="CordiaUPC" w:cs="CordiaUPC"/>
          <w:sz w:val="26"/>
          <w:szCs w:val="26"/>
          <w:shd w:val="clear" w:color="auto" w:fill="FFFFFF"/>
        </w:rPr>
        <w:t>Baht</w:t>
      </w:r>
      <w:r w:rsidRPr="002D03D8">
        <w:rPr>
          <w:rFonts w:ascii="CordiaUPC" w:hAnsi="CordiaUPC" w:cs="CordiaUPC"/>
          <w:sz w:val="26"/>
          <w:szCs w:val="26"/>
          <w:shd w:val="clear" w:color="auto" w:fill="FFFFFF"/>
        </w:rPr>
        <w:t xml:space="preserve"> 230 million. No gain or loss was recognized from the remeasurement of this interest at the acquisition date.</w:t>
      </w:r>
    </w:p>
    <w:p w14:paraId="100D86D6" w14:textId="77777777" w:rsidR="0075475C" w:rsidRPr="002D03D8" w:rsidRDefault="0075475C" w:rsidP="0075475C">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71FA8439" w14:textId="46CD2C70" w:rsidR="0075475C" w:rsidRPr="002D03D8" w:rsidRDefault="0075475C" w:rsidP="0075475C">
      <w:pPr>
        <w:autoSpaceDE w:val="0"/>
        <w:autoSpaceDN w:val="0"/>
        <w:adjustRightInd w:val="0"/>
        <w:spacing w:line="240" w:lineRule="exact"/>
        <w:ind w:left="540"/>
        <w:contextualSpacing/>
        <w:jc w:val="thaiDistribute"/>
        <w:rPr>
          <w:rFonts w:ascii="CordiaUPC" w:hAnsi="CordiaUPC" w:cs="CordiaUPC"/>
          <w:sz w:val="26"/>
          <w:szCs w:val="26"/>
          <w:shd w:val="clear" w:color="auto" w:fill="FFFFFF"/>
          <w:lang w:bidi="th-TH"/>
        </w:rPr>
      </w:pPr>
      <w:r w:rsidRPr="002D03D8">
        <w:rPr>
          <w:rFonts w:ascii="CordiaUPC" w:hAnsi="CordiaUPC" w:cs="CordiaUPC"/>
          <w:sz w:val="26"/>
          <w:szCs w:val="26"/>
          <w:shd w:val="clear" w:color="auto" w:fill="FFFFFF"/>
        </w:rPr>
        <w:t>The initial value of the transaction had already completed in July 2025</w:t>
      </w:r>
      <w:r w:rsidR="00CE6D1E" w:rsidRPr="002D03D8">
        <w:rPr>
          <w:rFonts w:ascii="CordiaUPC" w:hAnsi="CordiaUPC" w:cs="CordiaUPC"/>
          <w:sz w:val="26"/>
          <w:szCs w:val="26"/>
          <w:shd w:val="clear" w:color="auto" w:fill="FFFFFF"/>
        </w:rPr>
        <w:t xml:space="preserve">. And the </w:t>
      </w:r>
      <w:r w:rsidR="00CE6D1E" w:rsidRPr="002D03D8">
        <w:rPr>
          <w:rFonts w:ascii="CordiaUPC" w:hAnsi="CordiaUPC" w:cs="CordiaUPC"/>
          <w:sz w:val="26"/>
          <w:szCs w:val="26"/>
          <w:shd w:val="clear" w:color="auto" w:fill="FFFFFF"/>
          <w:lang w:val="en-US"/>
        </w:rPr>
        <w:t xml:space="preserve">remaining value was completed in August 2025, </w:t>
      </w:r>
      <w:r w:rsidRPr="002D03D8">
        <w:rPr>
          <w:rFonts w:ascii="CordiaUPC" w:hAnsi="CordiaUPC" w:cs="CordiaUPC"/>
          <w:sz w:val="26"/>
          <w:szCs w:val="26"/>
          <w:shd w:val="clear" w:color="auto" w:fill="FFFFFF"/>
        </w:rPr>
        <w:t xml:space="preserve">totalling </w:t>
      </w:r>
      <w:r w:rsidR="00AA2A85" w:rsidRPr="002D03D8">
        <w:rPr>
          <w:rFonts w:ascii="CordiaUPC" w:hAnsi="CordiaUPC" w:cs="CordiaUPC"/>
          <w:sz w:val="26"/>
          <w:szCs w:val="26"/>
          <w:shd w:val="clear" w:color="auto" w:fill="FFFFFF"/>
        </w:rPr>
        <w:t>Baht</w:t>
      </w:r>
      <w:r w:rsidRPr="002D03D8">
        <w:rPr>
          <w:rFonts w:ascii="CordiaUPC" w:hAnsi="CordiaUPC" w:cs="CordiaUPC"/>
          <w:sz w:val="26"/>
          <w:szCs w:val="26"/>
          <w:shd w:val="clear" w:color="auto" w:fill="FFFFFF"/>
        </w:rPr>
        <w:t xml:space="preserve"> 2,065 million, equivalent to the book value adjusted by the agreed items. </w:t>
      </w:r>
    </w:p>
    <w:p w14:paraId="395A7063" w14:textId="77777777" w:rsidR="00B13626" w:rsidRPr="002D03D8" w:rsidRDefault="00B13626" w:rsidP="0075475C">
      <w:pPr>
        <w:autoSpaceDE w:val="0"/>
        <w:autoSpaceDN w:val="0"/>
        <w:adjustRightInd w:val="0"/>
        <w:spacing w:line="240" w:lineRule="exact"/>
        <w:ind w:left="540"/>
        <w:contextualSpacing/>
        <w:jc w:val="thaiDistribute"/>
        <w:rPr>
          <w:rFonts w:ascii="CordiaUPC" w:hAnsi="CordiaUPC" w:cs="CordiaUPC"/>
          <w:sz w:val="26"/>
          <w:szCs w:val="26"/>
          <w:shd w:val="clear" w:color="auto" w:fill="FFFFFF"/>
          <w:lang w:bidi="th-TH"/>
        </w:rPr>
      </w:pPr>
    </w:p>
    <w:p w14:paraId="5858DCC9" w14:textId="4802323C" w:rsidR="00B13626" w:rsidRPr="002D03D8" w:rsidRDefault="00B13626"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r w:rsidRPr="002D03D8">
        <w:rPr>
          <w:rFonts w:ascii="CordiaUPC" w:hAnsi="CordiaUPC" w:cs="CordiaUPC"/>
          <w:sz w:val="26"/>
          <w:szCs w:val="26"/>
          <w:shd w:val="clear" w:color="auto" w:fill="FFFFFF"/>
        </w:rPr>
        <w:t xml:space="preserve">The merger was congruent with the Bank’s business plan to enhance </w:t>
      </w:r>
      <w:r w:rsidR="00927C89" w:rsidRPr="002D03D8">
        <w:rPr>
          <w:rFonts w:ascii="CordiaUPC" w:hAnsi="CordiaUPC" w:cs="CordiaUPC"/>
          <w:sz w:val="26"/>
          <w:szCs w:val="26"/>
          <w:shd w:val="clear" w:color="auto" w:fill="FFFFFF"/>
          <w:lang w:val="en-US"/>
        </w:rPr>
        <w:t>the Bank’s</w:t>
      </w:r>
      <w:r w:rsidRPr="002D03D8">
        <w:rPr>
          <w:rFonts w:ascii="CordiaUPC" w:hAnsi="CordiaUPC" w:cs="CordiaUPC"/>
          <w:sz w:val="26"/>
          <w:szCs w:val="26"/>
          <w:shd w:val="clear" w:color="auto" w:fill="FFFFFF"/>
        </w:rPr>
        <w:t xml:space="preserve"> wealth ecosystem, enabling </w:t>
      </w:r>
      <w:r w:rsidR="00927C89" w:rsidRPr="002D03D8">
        <w:rPr>
          <w:rFonts w:ascii="CordiaUPC" w:hAnsi="CordiaUPC" w:cs="CordiaUPC"/>
          <w:sz w:val="26"/>
          <w:szCs w:val="26"/>
          <w:shd w:val="clear" w:color="auto" w:fill="FFFFFF"/>
        </w:rPr>
        <w:t>the Bank</w:t>
      </w:r>
      <w:r w:rsidRPr="002D03D8">
        <w:rPr>
          <w:rFonts w:ascii="CordiaUPC" w:hAnsi="CordiaUPC" w:cs="CordiaUPC"/>
          <w:sz w:val="26"/>
          <w:szCs w:val="26"/>
          <w:shd w:val="clear" w:color="auto" w:fill="FFFFFF"/>
        </w:rPr>
        <w:t xml:space="preserve"> to offer a better comprehensive suite of investment products and services.</w:t>
      </w:r>
    </w:p>
    <w:p w14:paraId="641AF4BE" w14:textId="77777777" w:rsidR="00B13626" w:rsidRPr="002D03D8" w:rsidRDefault="00B13626"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792C022C" w14:textId="4D9C7624" w:rsidR="00B13626" w:rsidRPr="002D03D8" w:rsidRDefault="00B13626"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r w:rsidRPr="002D03D8">
        <w:rPr>
          <w:rFonts w:ascii="CordiaUPC" w:hAnsi="CordiaUPC" w:cs="CordiaUPC"/>
          <w:sz w:val="26"/>
          <w:szCs w:val="26"/>
          <w:shd w:val="clear" w:color="auto" w:fill="FFFFFF"/>
        </w:rPr>
        <w:t xml:space="preserve">During the period from the acquisition date to 30 September 2025, Thanachart Securities Public Company Limited contributed revenue of Baht </w:t>
      </w:r>
      <w:r w:rsidR="00A92085" w:rsidRPr="002D03D8">
        <w:rPr>
          <w:rFonts w:ascii="CordiaUPC" w:hAnsi="CordiaUPC" w:cs="CordiaUPC"/>
          <w:sz w:val="26"/>
          <w:szCs w:val="26"/>
          <w:shd w:val="clear" w:color="auto" w:fill="FFFFFF"/>
        </w:rPr>
        <w:t>174</w:t>
      </w:r>
      <w:r w:rsidRPr="002D03D8">
        <w:rPr>
          <w:rFonts w:ascii="CordiaUPC" w:hAnsi="CordiaUPC" w:cs="CordiaUPC"/>
          <w:sz w:val="26"/>
          <w:szCs w:val="26"/>
          <w:shd w:val="clear" w:color="auto" w:fill="FFFFFF"/>
        </w:rPr>
        <w:t xml:space="preserve"> million and profit of Baht 28 million to the Group’s results. If the acquisition had occurred on 1 January 2025, management estimates that consolidated profit for the nine-month period ended 30 September 2025 would have been</w:t>
      </w:r>
      <w:r w:rsidR="00B868B4" w:rsidRPr="002D03D8">
        <w:rPr>
          <w:rFonts w:ascii="CordiaUPC" w:hAnsi="CordiaUPC" w:cs="CordiaUPC"/>
          <w:sz w:val="26"/>
          <w:szCs w:val="26"/>
          <w:shd w:val="clear" w:color="auto" w:fill="FFFFFF"/>
        </w:rPr>
        <w:t xml:space="preserve"> approximately</w:t>
      </w:r>
      <w:r w:rsidRPr="002D03D8">
        <w:rPr>
          <w:rFonts w:ascii="CordiaUPC" w:hAnsi="CordiaUPC" w:cs="CordiaUPC"/>
          <w:sz w:val="26"/>
          <w:szCs w:val="26"/>
          <w:shd w:val="clear" w:color="auto" w:fill="FFFFFF"/>
        </w:rPr>
        <w:t xml:space="preserve"> Baht </w:t>
      </w:r>
      <w:r w:rsidR="00B868B4" w:rsidRPr="002D03D8">
        <w:rPr>
          <w:rFonts w:ascii="CordiaUPC" w:hAnsi="CordiaUPC" w:cs="CordiaUPC"/>
          <w:sz w:val="26"/>
          <w:szCs w:val="26"/>
          <w:shd w:val="clear" w:color="auto" w:fill="FFFFFF"/>
        </w:rPr>
        <w:t>90</w:t>
      </w:r>
      <w:r w:rsidRPr="002D03D8">
        <w:rPr>
          <w:rFonts w:ascii="CordiaUPC" w:hAnsi="CordiaUPC" w:cs="CordiaUPC"/>
          <w:sz w:val="26"/>
          <w:szCs w:val="26"/>
          <w:shd w:val="clear" w:color="auto" w:fill="FFFFFF"/>
        </w:rPr>
        <w:t xml:space="preserve"> million. In determining these amounts, management has assumed that the fair value adjustments, determined provisionally, that arose on the date of acquisition would have been the same if the acquisition had occurred on 1 January 2025.</w:t>
      </w:r>
    </w:p>
    <w:p w14:paraId="285C5A6E" w14:textId="77777777" w:rsidR="00B13626" w:rsidRPr="002D03D8" w:rsidRDefault="00B13626"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39BC7E70"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57863C4A"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165CE031"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2F74E49E"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0A24B704"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01531D1F"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0EA0D0C8"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38071255"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5FC3703A"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3056D1AA"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20890568"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1A5E9AC6"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39AD0540"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06426CA5"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0E811724"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7AA37FDE"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174A5DFC"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0F29E00F"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1B12D107" w14:textId="77777777" w:rsidR="000C0709" w:rsidRDefault="000C0709"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7A05FEF5" w14:textId="54855B77" w:rsidR="00B13626" w:rsidRDefault="00B13626" w:rsidP="00B13626">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r w:rsidRPr="002D03D8">
        <w:rPr>
          <w:rFonts w:ascii="CordiaUPC" w:hAnsi="CordiaUPC" w:cs="CordiaUPC"/>
          <w:sz w:val="26"/>
          <w:szCs w:val="26"/>
          <w:shd w:val="clear" w:color="auto" w:fill="FFFFFF"/>
        </w:rPr>
        <w:lastRenderedPageBreak/>
        <w:t xml:space="preserve">The following summarises recognised amounts of assets </w:t>
      </w:r>
      <w:proofErr w:type="gramStart"/>
      <w:r w:rsidRPr="002D03D8">
        <w:rPr>
          <w:rFonts w:ascii="CordiaUPC" w:hAnsi="CordiaUPC" w:cs="CordiaUPC"/>
          <w:sz w:val="26"/>
          <w:szCs w:val="26"/>
          <w:shd w:val="clear" w:color="auto" w:fill="FFFFFF"/>
        </w:rPr>
        <w:t>acquired</w:t>
      </w:r>
      <w:proofErr w:type="gramEnd"/>
      <w:r w:rsidRPr="002D03D8">
        <w:rPr>
          <w:rFonts w:ascii="CordiaUPC" w:hAnsi="CordiaUPC" w:cs="CordiaUPC"/>
          <w:sz w:val="26"/>
          <w:szCs w:val="26"/>
          <w:shd w:val="clear" w:color="auto" w:fill="FFFFFF"/>
        </w:rPr>
        <w:t xml:space="preserve"> and liabilities assumed at the acquisition date:</w:t>
      </w:r>
    </w:p>
    <w:p w14:paraId="6C92D741" w14:textId="77777777" w:rsidR="00B13626" w:rsidRPr="002D03D8" w:rsidRDefault="00B13626" w:rsidP="005E03C7">
      <w:pPr>
        <w:autoSpaceDE w:val="0"/>
        <w:autoSpaceDN w:val="0"/>
        <w:adjustRightInd w:val="0"/>
        <w:spacing w:line="240" w:lineRule="exact"/>
        <w:contextualSpacing/>
        <w:jc w:val="thaiDistribute"/>
        <w:rPr>
          <w:rFonts w:ascii="CordiaUPC" w:hAnsi="CordiaUPC" w:cs="CordiaUPC" w:hint="cs"/>
          <w:sz w:val="26"/>
          <w:szCs w:val="26"/>
          <w:shd w:val="clear" w:color="auto" w:fill="FFFFFF"/>
          <w:lang w:bidi="th-TH"/>
        </w:rPr>
      </w:pPr>
    </w:p>
    <w:tbl>
      <w:tblPr>
        <w:tblW w:w="9189" w:type="dxa"/>
        <w:tblInd w:w="450" w:type="dxa"/>
        <w:tblLayout w:type="fixed"/>
        <w:tblLook w:val="01E0" w:firstRow="1" w:lastRow="1" w:firstColumn="1" w:lastColumn="1" w:noHBand="0" w:noVBand="0"/>
      </w:tblPr>
      <w:tblGrid>
        <w:gridCol w:w="6213"/>
        <w:gridCol w:w="255"/>
        <w:gridCol w:w="1013"/>
        <w:gridCol w:w="254"/>
        <w:gridCol w:w="1454"/>
      </w:tblGrid>
      <w:tr w:rsidR="0075475C" w:rsidRPr="002D03D8" w14:paraId="68568173" w14:textId="77777777" w:rsidTr="00071D34">
        <w:trPr>
          <w:tblHeader/>
        </w:trPr>
        <w:tc>
          <w:tcPr>
            <w:tcW w:w="6213" w:type="dxa"/>
            <w:vAlign w:val="bottom"/>
            <w:hideMark/>
          </w:tcPr>
          <w:p w14:paraId="11C1411A" w14:textId="25C13420" w:rsidR="0075475C" w:rsidRPr="002D03D8" w:rsidRDefault="0075475C" w:rsidP="00071D34">
            <w:pPr>
              <w:tabs>
                <w:tab w:val="left" w:pos="540"/>
              </w:tabs>
              <w:spacing w:line="300" w:lineRule="exact"/>
              <w:rPr>
                <w:rFonts w:ascii="CordiaUPC" w:hAnsi="CordiaUPC" w:cs="CordiaUPC"/>
                <w:b/>
                <w:bCs/>
                <w:i/>
                <w:iCs/>
                <w:sz w:val="26"/>
                <w:szCs w:val="26"/>
              </w:rPr>
            </w:pPr>
            <w:r w:rsidRPr="002D03D8">
              <w:rPr>
                <w:rFonts w:ascii="CordiaUPC" w:hAnsi="CordiaUPC" w:cs="CordiaUPC"/>
                <w:b/>
                <w:bCs/>
                <w:i/>
                <w:iCs/>
                <w:sz w:val="26"/>
                <w:szCs w:val="26"/>
              </w:rPr>
              <w:t>Identifiable assets acquired and liabilities assumed</w:t>
            </w:r>
          </w:p>
        </w:tc>
        <w:tc>
          <w:tcPr>
            <w:tcW w:w="255" w:type="dxa"/>
            <w:vAlign w:val="bottom"/>
          </w:tcPr>
          <w:p w14:paraId="3DEB3998"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1013" w:type="dxa"/>
            <w:vAlign w:val="bottom"/>
          </w:tcPr>
          <w:p w14:paraId="040D4A13"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254" w:type="dxa"/>
            <w:vAlign w:val="bottom"/>
          </w:tcPr>
          <w:p w14:paraId="0CDF63D1"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1454" w:type="dxa"/>
            <w:vAlign w:val="bottom"/>
            <w:hideMark/>
          </w:tcPr>
          <w:p w14:paraId="71050324" w14:textId="77777777" w:rsidR="0075475C" w:rsidRPr="002D03D8" w:rsidRDefault="0075475C" w:rsidP="00071D34">
            <w:pPr>
              <w:tabs>
                <w:tab w:val="left" w:pos="981"/>
              </w:tabs>
              <w:spacing w:line="300" w:lineRule="exact"/>
              <w:jc w:val="center"/>
              <w:rPr>
                <w:rFonts w:ascii="CordiaUPC" w:hAnsi="CordiaUPC" w:cs="CordiaUPC"/>
                <w:b/>
                <w:bCs/>
                <w:sz w:val="26"/>
                <w:szCs w:val="26"/>
              </w:rPr>
            </w:pPr>
            <w:r w:rsidRPr="002D03D8">
              <w:rPr>
                <w:rFonts w:ascii="CordiaUPC" w:hAnsi="CordiaUPC" w:cs="CordiaUPC"/>
                <w:b/>
                <w:bCs/>
                <w:sz w:val="26"/>
                <w:szCs w:val="26"/>
              </w:rPr>
              <w:t>Fair value</w:t>
            </w:r>
          </w:p>
        </w:tc>
      </w:tr>
      <w:tr w:rsidR="0075475C" w:rsidRPr="002D03D8" w14:paraId="2D85DFD4" w14:textId="77777777" w:rsidTr="00071D34">
        <w:trPr>
          <w:tblHeader/>
        </w:trPr>
        <w:tc>
          <w:tcPr>
            <w:tcW w:w="6213" w:type="dxa"/>
            <w:vAlign w:val="bottom"/>
            <w:hideMark/>
          </w:tcPr>
          <w:p w14:paraId="59B0FEE7" w14:textId="77777777" w:rsidR="0075475C" w:rsidRPr="002D03D8" w:rsidRDefault="0075475C" w:rsidP="00071D34">
            <w:pPr>
              <w:tabs>
                <w:tab w:val="left" w:pos="540"/>
              </w:tabs>
              <w:spacing w:line="300" w:lineRule="exact"/>
              <w:rPr>
                <w:rFonts w:ascii="CordiaUPC" w:hAnsi="CordiaUPC" w:cs="CordiaUPC"/>
                <w:sz w:val="26"/>
                <w:szCs w:val="26"/>
              </w:rPr>
            </w:pPr>
          </w:p>
        </w:tc>
        <w:tc>
          <w:tcPr>
            <w:tcW w:w="255" w:type="dxa"/>
            <w:vAlign w:val="bottom"/>
          </w:tcPr>
          <w:p w14:paraId="762FD3DC" w14:textId="77777777" w:rsidR="0075475C" w:rsidRPr="002D03D8" w:rsidRDefault="0075475C" w:rsidP="00071D34">
            <w:pPr>
              <w:tabs>
                <w:tab w:val="left" w:pos="540"/>
              </w:tabs>
              <w:spacing w:line="300" w:lineRule="exact"/>
              <w:rPr>
                <w:rFonts w:ascii="CordiaUPC" w:hAnsi="CordiaUPC" w:cs="CordiaUPC"/>
                <w:sz w:val="26"/>
                <w:szCs w:val="26"/>
              </w:rPr>
            </w:pPr>
          </w:p>
        </w:tc>
        <w:tc>
          <w:tcPr>
            <w:tcW w:w="1013" w:type="dxa"/>
            <w:vAlign w:val="bottom"/>
            <w:hideMark/>
          </w:tcPr>
          <w:p w14:paraId="23DF8700" w14:textId="77777777" w:rsidR="0075475C" w:rsidRPr="002D03D8" w:rsidRDefault="0075475C" w:rsidP="00071D34">
            <w:pPr>
              <w:tabs>
                <w:tab w:val="left" w:pos="540"/>
              </w:tabs>
              <w:spacing w:line="300" w:lineRule="exact"/>
              <w:jc w:val="center"/>
              <w:rPr>
                <w:rFonts w:ascii="CordiaUPC" w:hAnsi="CordiaUPC" w:cs="CordiaUPC"/>
                <w:i/>
                <w:iCs/>
                <w:sz w:val="26"/>
                <w:szCs w:val="26"/>
              </w:rPr>
            </w:pPr>
            <w:r w:rsidRPr="002D03D8">
              <w:rPr>
                <w:rFonts w:ascii="CordiaUPC" w:hAnsi="CordiaUPC" w:cs="CordiaUPC"/>
                <w:i/>
                <w:iCs/>
                <w:sz w:val="26"/>
                <w:szCs w:val="26"/>
              </w:rPr>
              <w:t>Note</w:t>
            </w:r>
          </w:p>
        </w:tc>
        <w:tc>
          <w:tcPr>
            <w:tcW w:w="254" w:type="dxa"/>
            <w:vAlign w:val="bottom"/>
          </w:tcPr>
          <w:p w14:paraId="514ACA04"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1454" w:type="dxa"/>
            <w:vAlign w:val="bottom"/>
            <w:hideMark/>
          </w:tcPr>
          <w:p w14:paraId="3D34CC14" w14:textId="77777777" w:rsidR="0075475C" w:rsidRPr="002D03D8" w:rsidRDefault="0075475C" w:rsidP="00071D34">
            <w:pPr>
              <w:tabs>
                <w:tab w:val="left" w:pos="540"/>
              </w:tabs>
              <w:spacing w:line="300" w:lineRule="exact"/>
              <w:jc w:val="center"/>
              <w:rPr>
                <w:rFonts w:ascii="CordiaUPC" w:hAnsi="CordiaUPC" w:cs="CordiaUPC"/>
                <w:i/>
                <w:iCs/>
                <w:sz w:val="26"/>
                <w:szCs w:val="26"/>
              </w:rPr>
            </w:pPr>
            <w:r w:rsidRPr="002D03D8">
              <w:rPr>
                <w:rFonts w:ascii="CordiaUPC" w:hAnsi="CordiaUPC" w:cs="CordiaUPC"/>
                <w:i/>
                <w:iCs/>
                <w:sz w:val="26"/>
                <w:szCs w:val="26"/>
              </w:rPr>
              <w:t>(in million Baht)</w:t>
            </w:r>
          </w:p>
        </w:tc>
      </w:tr>
      <w:tr w:rsidR="0075475C" w:rsidRPr="002D03D8" w14:paraId="450FD305" w14:textId="77777777" w:rsidTr="00071D34">
        <w:trPr>
          <w:trHeight w:val="80"/>
        </w:trPr>
        <w:tc>
          <w:tcPr>
            <w:tcW w:w="6213" w:type="dxa"/>
            <w:vAlign w:val="bottom"/>
            <w:hideMark/>
          </w:tcPr>
          <w:p w14:paraId="03E88337"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Interbank and money market items, net</w:t>
            </w:r>
          </w:p>
        </w:tc>
        <w:tc>
          <w:tcPr>
            <w:tcW w:w="255" w:type="dxa"/>
            <w:vAlign w:val="bottom"/>
          </w:tcPr>
          <w:p w14:paraId="09FE7521" w14:textId="77777777" w:rsidR="0075475C" w:rsidRPr="002D03D8" w:rsidRDefault="0075475C" w:rsidP="00071D34">
            <w:pPr>
              <w:tabs>
                <w:tab w:val="left" w:pos="540"/>
              </w:tabs>
              <w:spacing w:line="300" w:lineRule="exact"/>
              <w:rPr>
                <w:rFonts w:ascii="CordiaUPC" w:hAnsi="CordiaUPC" w:cs="CordiaUPC"/>
                <w:sz w:val="26"/>
                <w:szCs w:val="26"/>
              </w:rPr>
            </w:pPr>
          </w:p>
        </w:tc>
        <w:tc>
          <w:tcPr>
            <w:tcW w:w="1013" w:type="dxa"/>
            <w:vAlign w:val="bottom"/>
            <w:hideMark/>
          </w:tcPr>
          <w:p w14:paraId="01E0238C"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0EC059F3"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04477994"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cs/>
              </w:rPr>
              <w:t>348</w:t>
            </w:r>
          </w:p>
        </w:tc>
      </w:tr>
      <w:tr w:rsidR="0075475C" w:rsidRPr="002D03D8" w14:paraId="522B0DBC" w14:textId="77777777" w:rsidTr="00071D34">
        <w:tc>
          <w:tcPr>
            <w:tcW w:w="6213" w:type="dxa"/>
            <w:vAlign w:val="bottom"/>
            <w:hideMark/>
          </w:tcPr>
          <w:p w14:paraId="0B1F3FC3"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Financial assets measured at fair value through profit or loss</w:t>
            </w:r>
          </w:p>
        </w:tc>
        <w:tc>
          <w:tcPr>
            <w:tcW w:w="255" w:type="dxa"/>
            <w:vAlign w:val="bottom"/>
          </w:tcPr>
          <w:p w14:paraId="48DDC041" w14:textId="77777777" w:rsidR="0075475C" w:rsidRPr="002D03D8" w:rsidRDefault="0075475C" w:rsidP="00071D34">
            <w:pPr>
              <w:tabs>
                <w:tab w:val="left" w:pos="540"/>
              </w:tabs>
              <w:spacing w:line="300" w:lineRule="exact"/>
              <w:rPr>
                <w:rFonts w:ascii="CordiaUPC" w:hAnsi="CordiaUPC" w:cs="CordiaUPC"/>
                <w:sz w:val="26"/>
                <w:szCs w:val="26"/>
              </w:rPr>
            </w:pPr>
          </w:p>
        </w:tc>
        <w:tc>
          <w:tcPr>
            <w:tcW w:w="1013" w:type="dxa"/>
            <w:vAlign w:val="bottom"/>
            <w:hideMark/>
          </w:tcPr>
          <w:p w14:paraId="7E256217"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7B30FC72"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2151976E"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hint="cs"/>
                <w:sz w:val="26"/>
                <w:szCs w:val="26"/>
                <w:cs/>
              </w:rPr>
              <w:t>310</w:t>
            </w:r>
          </w:p>
        </w:tc>
      </w:tr>
      <w:tr w:rsidR="0075475C" w:rsidRPr="002D03D8" w14:paraId="7E45F3D9" w14:textId="77777777" w:rsidTr="00071D34">
        <w:tc>
          <w:tcPr>
            <w:tcW w:w="6213" w:type="dxa"/>
            <w:vAlign w:val="bottom"/>
            <w:hideMark/>
          </w:tcPr>
          <w:p w14:paraId="58BAB6AB"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Derivative assets</w:t>
            </w:r>
          </w:p>
        </w:tc>
        <w:tc>
          <w:tcPr>
            <w:tcW w:w="255" w:type="dxa"/>
            <w:vAlign w:val="bottom"/>
          </w:tcPr>
          <w:p w14:paraId="0DFEA201" w14:textId="77777777" w:rsidR="0075475C" w:rsidRPr="002D03D8" w:rsidRDefault="0075475C" w:rsidP="00071D34">
            <w:pPr>
              <w:tabs>
                <w:tab w:val="left" w:pos="540"/>
              </w:tabs>
              <w:spacing w:line="300" w:lineRule="exact"/>
              <w:rPr>
                <w:rFonts w:ascii="CordiaUPC" w:hAnsi="CordiaUPC" w:cs="CordiaUPC"/>
                <w:sz w:val="26"/>
                <w:szCs w:val="26"/>
              </w:rPr>
            </w:pPr>
          </w:p>
        </w:tc>
        <w:tc>
          <w:tcPr>
            <w:tcW w:w="1013" w:type="dxa"/>
            <w:vAlign w:val="bottom"/>
            <w:hideMark/>
          </w:tcPr>
          <w:p w14:paraId="7C99B8B5"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304FE85F"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04925EA8"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hint="cs"/>
                <w:sz w:val="26"/>
                <w:szCs w:val="26"/>
                <w:cs/>
              </w:rPr>
              <w:t>3</w:t>
            </w:r>
          </w:p>
        </w:tc>
      </w:tr>
      <w:tr w:rsidR="0075475C" w:rsidRPr="002D03D8" w14:paraId="2EEF3BDA" w14:textId="77777777" w:rsidTr="00071D34">
        <w:tc>
          <w:tcPr>
            <w:tcW w:w="6213" w:type="dxa"/>
            <w:vAlign w:val="bottom"/>
            <w:hideMark/>
          </w:tcPr>
          <w:p w14:paraId="5CA8BB19"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Investments, net</w:t>
            </w:r>
          </w:p>
        </w:tc>
        <w:tc>
          <w:tcPr>
            <w:tcW w:w="255" w:type="dxa"/>
            <w:vAlign w:val="bottom"/>
          </w:tcPr>
          <w:p w14:paraId="501EA43E" w14:textId="77777777" w:rsidR="0075475C" w:rsidRPr="002D03D8" w:rsidRDefault="0075475C" w:rsidP="00071D34">
            <w:pPr>
              <w:tabs>
                <w:tab w:val="left" w:pos="540"/>
              </w:tabs>
              <w:spacing w:line="300" w:lineRule="exact"/>
              <w:rPr>
                <w:rFonts w:ascii="CordiaUPC" w:hAnsi="CordiaUPC" w:cs="CordiaUPC"/>
                <w:sz w:val="26"/>
                <w:szCs w:val="26"/>
                <w:cs/>
              </w:rPr>
            </w:pPr>
          </w:p>
        </w:tc>
        <w:tc>
          <w:tcPr>
            <w:tcW w:w="1013" w:type="dxa"/>
            <w:vAlign w:val="bottom"/>
            <w:hideMark/>
          </w:tcPr>
          <w:p w14:paraId="428FC985" w14:textId="77777777" w:rsidR="0075475C" w:rsidRPr="002D03D8" w:rsidRDefault="0075475C" w:rsidP="00071D34">
            <w:pPr>
              <w:tabs>
                <w:tab w:val="left" w:pos="540"/>
              </w:tabs>
              <w:spacing w:line="300" w:lineRule="exact"/>
              <w:jc w:val="center"/>
              <w:rPr>
                <w:rFonts w:ascii="CordiaUPC" w:hAnsi="CordiaUPC" w:cs="CordiaUPC"/>
                <w:i/>
                <w:iCs/>
                <w:sz w:val="26"/>
                <w:szCs w:val="26"/>
              </w:rPr>
            </w:pPr>
            <w:r w:rsidRPr="002D03D8">
              <w:rPr>
                <w:rFonts w:ascii="CordiaUPC" w:hAnsi="CordiaUPC" w:cs="CordiaUPC" w:hint="cs"/>
                <w:i/>
                <w:iCs/>
                <w:sz w:val="26"/>
                <w:szCs w:val="26"/>
                <w:cs/>
              </w:rPr>
              <w:t>7</w:t>
            </w:r>
          </w:p>
        </w:tc>
        <w:tc>
          <w:tcPr>
            <w:tcW w:w="254" w:type="dxa"/>
            <w:vAlign w:val="bottom"/>
          </w:tcPr>
          <w:p w14:paraId="2132DBD8"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3728AFDB"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hint="cs"/>
                <w:sz w:val="26"/>
                <w:szCs w:val="26"/>
                <w:cs/>
              </w:rPr>
              <w:t>17</w:t>
            </w:r>
          </w:p>
        </w:tc>
      </w:tr>
      <w:tr w:rsidR="0075475C" w:rsidRPr="002D03D8" w14:paraId="7E225AD2" w14:textId="77777777" w:rsidTr="00071D34">
        <w:tc>
          <w:tcPr>
            <w:tcW w:w="6213" w:type="dxa"/>
            <w:vAlign w:val="bottom"/>
          </w:tcPr>
          <w:p w14:paraId="2AD7E520" w14:textId="77777777" w:rsidR="0075475C" w:rsidRPr="002D03D8" w:rsidRDefault="0075475C" w:rsidP="00071D34">
            <w:pPr>
              <w:tabs>
                <w:tab w:val="left" w:pos="540"/>
              </w:tabs>
              <w:spacing w:line="300" w:lineRule="exact"/>
              <w:rPr>
                <w:rFonts w:ascii="CordiaUPC" w:hAnsi="CordiaUPC" w:cs="CordiaUPC"/>
                <w:sz w:val="26"/>
                <w:szCs w:val="26"/>
                <w:cs/>
              </w:rPr>
            </w:pPr>
            <w:r w:rsidRPr="002D03D8">
              <w:rPr>
                <w:rFonts w:ascii="CordiaUPC" w:hAnsi="CordiaUPC" w:cs="CordiaUPC"/>
                <w:sz w:val="26"/>
                <w:szCs w:val="26"/>
              </w:rPr>
              <w:t>Loans to customers and accrued interest receivables, net</w:t>
            </w:r>
          </w:p>
        </w:tc>
        <w:tc>
          <w:tcPr>
            <w:tcW w:w="255" w:type="dxa"/>
            <w:vAlign w:val="bottom"/>
          </w:tcPr>
          <w:p w14:paraId="377DC8AE" w14:textId="77777777" w:rsidR="0075475C" w:rsidRPr="002D03D8" w:rsidRDefault="0075475C" w:rsidP="00071D34">
            <w:pPr>
              <w:tabs>
                <w:tab w:val="left" w:pos="540"/>
              </w:tabs>
              <w:spacing w:line="300" w:lineRule="exact"/>
              <w:rPr>
                <w:rFonts w:ascii="CordiaUPC" w:hAnsi="CordiaUPC" w:cs="CordiaUPC"/>
                <w:sz w:val="26"/>
                <w:szCs w:val="26"/>
                <w:cs/>
              </w:rPr>
            </w:pPr>
          </w:p>
        </w:tc>
        <w:tc>
          <w:tcPr>
            <w:tcW w:w="1013" w:type="dxa"/>
            <w:vAlign w:val="bottom"/>
          </w:tcPr>
          <w:p w14:paraId="6F887CB2" w14:textId="5FB95E41" w:rsidR="0075475C" w:rsidRPr="002D03D8" w:rsidRDefault="0075475C" w:rsidP="00071D34">
            <w:pPr>
              <w:tabs>
                <w:tab w:val="left" w:pos="540"/>
              </w:tabs>
              <w:spacing w:line="300" w:lineRule="exact"/>
              <w:jc w:val="center"/>
              <w:rPr>
                <w:rFonts w:ascii="CordiaUPC" w:hAnsi="CordiaUPC" w:cs="CordiaUPC"/>
                <w:i/>
                <w:iCs/>
                <w:sz w:val="26"/>
                <w:szCs w:val="26"/>
                <w:cs/>
              </w:rPr>
            </w:pPr>
          </w:p>
        </w:tc>
        <w:tc>
          <w:tcPr>
            <w:tcW w:w="254" w:type="dxa"/>
            <w:vAlign w:val="bottom"/>
          </w:tcPr>
          <w:p w14:paraId="6224AF6C"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tcPr>
          <w:p w14:paraId="346ABEB1"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cs/>
              </w:rPr>
            </w:pPr>
            <w:r w:rsidRPr="002D03D8">
              <w:rPr>
                <w:rFonts w:ascii="CordiaUPC" w:hAnsi="CordiaUPC" w:cs="CordiaUPC" w:hint="cs"/>
                <w:sz w:val="26"/>
                <w:szCs w:val="26"/>
                <w:cs/>
              </w:rPr>
              <w:t>2</w:t>
            </w:r>
            <w:r w:rsidRPr="002D03D8">
              <w:rPr>
                <w:rFonts w:ascii="CordiaUPC" w:hAnsi="CordiaUPC" w:cs="CordiaUPC"/>
                <w:sz w:val="26"/>
                <w:szCs w:val="26"/>
              </w:rPr>
              <w:t>,</w:t>
            </w:r>
            <w:r w:rsidRPr="002D03D8">
              <w:rPr>
                <w:rFonts w:ascii="CordiaUPC" w:hAnsi="CordiaUPC" w:cs="CordiaUPC" w:hint="cs"/>
                <w:sz w:val="26"/>
                <w:szCs w:val="26"/>
                <w:cs/>
              </w:rPr>
              <w:t>875</w:t>
            </w:r>
          </w:p>
        </w:tc>
      </w:tr>
      <w:tr w:rsidR="0075475C" w:rsidRPr="002D03D8" w14:paraId="1E43C1CF" w14:textId="77777777" w:rsidTr="00DC1A6E">
        <w:tc>
          <w:tcPr>
            <w:tcW w:w="6213" w:type="dxa"/>
            <w:hideMark/>
          </w:tcPr>
          <w:p w14:paraId="07033848"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Properties for sale, net</w:t>
            </w:r>
          </w:p>
        </w:tc>
        <w:tc>
          <w:tcPr>
            <w:tcW w:w="255" w:type="dxa"/>
          </w:tcPr>
          <w:p w14:paraId="2192DDBA" w14:textId="77777777" w:rsidR="0075475C" w:rsidRPr="002D03D8" w:rsidRDefault="0075475C" w:rsidP="00071D34">
            <w:pPr>
              <w:tabs>
                <w:tab w:val="left" w:pos="540"/>
              </w:tabs>
              <w:spacing w:line="300" w:lineRule="exact"/>
              <w:rPr>
                <w:rFonts w:ascii="CordiaUPC" w:hAnsi="CordiaUPC" w:cs="CordiaUPC"/>
                <w:sz w:val="26"/>
                <w:szCs w:val="26"/>
              </w:rPr>
            </w:pPr>
          </w:p>
        </w:tc>
        <w:tc>
          <w:tcPr>
            <w:tcW w:w="1013" w:type="dxa"/>
          </w:tcPr>
          <w:p w14:paraId="1A50EB8F"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tcPr>
          <w:p w14:paraId="2D698F43"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hideMark/>
          </w:tcPr>
          <w:p w14:paraId="45A9CDAA"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2</w:t>
            </w:r>
          </w:p>
        </w:tc>
      </w:tr>
      <w:tr w:rsidR="0075475C" w:rsidRPr="002D03D8" w14:paraId="327F3CF2" w14:textId="77777777" w:rsidTr="00DC1A6E">
        <w:tc>
          <w:tcPr>
            <w:tcW w:w="6213" w:type="dxa"/>
            <w:hideMark/>
          </w:tcPr>
          <w:p w14:paraId="286EEDE1"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Premises and equipment, net</w:t>
            </w:r>
          </w:p>
        </w:tc>
        <w:tc>
          <w:tcPr>
            <w:tcW w:w="255" w:type="dxa"/>
          </w:tcPr>
          <w:p w14:paraId="42A895BF" w14:textId="77777777" w:rsidR="0075475C" w:rsidRPr="002D03D8" w:rsidRDefault="0075475C" w:rsidP="00071D34">
            <w:pPr>
              <w:tabs>
                <w:tab w:val="left" w:pos="540"/>
              </w:tabs>
              <w:spacing w:line="300" w:lineRule="exact"/>
              <w:rPr>
                <w:rFonts w:ascii="CordiaUPC" w:hAnsi="CordiaUPC" w:cs="CordiaUPC"/>
                <w:sz w:val="26"/>
                <w:szCs w:val="26"/>
                <w:cs/>
              </w:rPr>
            </w:pPr>
          </w:p>
        </w:tc>
        <w:tc>
          <w:tcPr>
            <w:tcW w:w="1013" w:type="dxa"/>
          </w:tcPr>
          <w:p w14:paraId="5885A564"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tcPr>
          <w:p w14:paraId="1A26C17A"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hideMark/>
          </w:tcPr>
          <w:p w14:paraId="5BD9181F"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74</w:t>
            </w:r>
          </w:p>
        </w:tc>
      </w:tr>
      <w:tr w:rsidR="0075475C" w:rsidRPr="002D03D8" w14:paraId="4FD915D5" w14:textId="77777777" w:rsidTr="00DC1A6E">
        <w:tc>
          <w:tcPr>
            <w:tcW w:w="6213" w:type="dxa"/>
            <w:vAlign w:val="bottom"/>
            <w:hideMark/>
          </w:tcPr>
          <w:p w14:paraId="5651E807"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Goodwill and other intangible assets, net</w:t>
            </w:r>
          </w:p>
        </w:tc>
        <w:tc>
          <w:tcPr>
            <w:tcW w:w="255" w:type="dxa"/>
            <w:vAlign w:val="bottom"/>
          </w:tcPr>
          <w:p w14:paraId="1F3F45C3" w14:textId="77777777" w:rsidR="0075475C" w:rsidRPr="002D03D8" w:rsidRDefault="0075475C" w:rsidP="00071D34">
            <w:pPr>
              <w:tabs>
                <w:tab w:val="left" w:pos="540"/>
              </w:tabs>
              <w:spacing w:line="300" w:lineRule="exact"/>
              <w:rPr>
                <w:rFonts w:ascii="CordiaUPC" w:hAnsi="CordiaUPC" w:cs="CordiaUPC"/>
                <w:sz w:val="26"/>
                <w:szCs w:val="26"/>
              </w:rPr>
            </w:pPr>
          </w:p>
        </w:tc>
        <w:tc>
          <w:tcPr>
            <w:tcW w:w="1013" w:type="dxa"/>
            <w:vAlign w:val="bottom"/>
          </w:tcPr>
          <w:p w14:paraId="59640EEC"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6E9D5FB4"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266D72C7"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63</w:t>
            </w:r>
          </w:p>
        </w:tc>
      </w:tr>
      <w:tr w:rsidR="0075475C" w:rsidRPr="002D03D8" w14:paraId="0558D0F4" w14:textId="77777777" w:rsidTr="00DC1A6E">
        <w:tc>
          <w:tcPr>
            <w:tcW w:w="6213" w:type="dxa"/>
            <w:vAlign w:val="bottom"/>
            <w:hideMark/>
          </w:tcPr>
          <w:p w14:paraId="5627688A"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Deferred tax assets</w:t>
            </w:r>
          </w:p>
        </w:tc>
        <w:tc>
          <w:tcPr>
            <w:tcW w:w="255" w:type="dxa"/>
            <w:vAlign w:val="bottom"/>
          </w:tcPr>
          <w:p w14:paraId="40E26002" w14:textId="77777777" w:rsidR="0075475C" w:rsidRPr="002D03D8" w:rsidRDefault="0075475C" w:rsidP="00071D34">
            <w:pPr>
              <w:tabs>
                <w:tab w:val="left" w:pos="540"/>
              </w:tabs>
              <w:spacing w:line="300" w:lineRule="exact"/>
              <w:rPr>
                <w:rFonts w:ascii="CordiaUPC" w:hAnsi="CordiaUPC" w:cs="CordiaUPC"/>
                <w:sz w:val="26"/>
                <w:szCs w:val="26"/>
              </w:rPr>
            </w:pPr>
          </w:p>
        </w:tc>
        <w:tc>
          <w:tcPr>
            <w:tcW w:w="1013" w:type="dxa"/>
            <w:vAlign w:val="bottom"/>
          </w:tcPr>
          <w:p w14:paraId="4789F974"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1333B0FC"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41195EDB"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43</w:t>
            </w:r>
          </w:p>
        </w:tc>
      </w:tr>
      <w:tr w:rsidR="0075475C" w:rsidRPr="002D03D8" w14:paraId="0B23DA49" w14:textId="77777777" w:rsidTr="00DC1A6E">
        <w:tc>
          <w:tcPr>
            <w:tcW w:w="6213" w:type="dxa"/>
            <w:vAlign w:val="bottom"/>
            <w:hideMark/>
          </w:tcPr>
          <w:p w14:paraId="3B54C881"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Other assets, net</w:t>
            </w:r>
          </w:p>
        </w:tc>
        <w:tc>
          <w:tcPr>
            <w:tcW w:w="255" w:type="dxa"/>
            <w:vAlign w:val="bottom"/>
          </w:tcPr>
          <w:p w14:paraId="3E9CC89E" w14:textId="77777777" w:rsidR="0075475C" w:rsidRPr="002D03D8" w:rsidRDefault="0075475C" w:rsidP="00071D34">
            <w:pPr>
              <w:tabs>
                <w:tab w:val="left" w:pos="540"/>
              </w:tabs>
              <w:spacing w:line="300" w:lineRule="exact"/>
              <w:rPr>
                <w:rFonts w:ascii="CordiaUPC" w:hAnsi="CordiaUPC" w:cs="CordiaUPC"/>
                <w:sz w:val="26"/>
                <w:szCs w:val="26"/>
              </w:rPr>
            </w:pPr>
          </w:p>
        </w:tc>
        <w:tc>
          <w:tcPr>
            <w:tcW w:w="1013" w:type="dxa"/>
            <w:vAlign w:val="bottom"/>
          </w:tcPr>
          <w:p w14:paraId="1FC92161"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021240C3"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114B2700"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945</w:t>
            </w:r>
          </w:p>
        </w:tc>
      </w:tr>
      <w:tr w:rsidR="0075475C" w:rsidRPr="002D03D8" w14:paraId="1A9115CA" w14:textId="77777777" w:rsidTr="00DC1A6E">
        <w:tc>
          <w:tcPr>
            <w:tcW w:w="6213" w:type="dxa"/>
            <w:vAlign w:val="bottom"/>
            <w:hideMark/>
          </w:tcPr>
          <w:p w14:paraId="7979DE3C"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Interbank and money market items</w:t>
            </w:r>
          </w:p>
        </w:tc>
        <w:tc>
          <w:tcPr>
            <w:tcW w:w="255" w:type="dxa"/>
            <w:vAlign w:val="bottom"/>
          </w:tcPr>
          <w:p w14:paraId="534F9B15" w14:textId="77777777" w:rsidR="0075475C" w:rsidRPr="002D03D8" w:rsidRDefault="0075475C" w:rsidP="00071D34">
            <w:pPr>
              <w:tabs>
                <w:tab w:val="left" w:pos="540"/>
              </w:tabs>
              <w:spacing w:line="300" w:lineRule="exact"/>
              <w:rPr>
                <w:rFonts w:ascii="CordiaUPC" w:hAnsi="CordiaUPC" w:cs="CordiaUPC"/>
                <w:sz w:val="26"/>
                <w:szCs w:val="26"/>
                <w:cs/>
              </w:rPr>
            </w:pPr>
          </w:p>
        </w:tc>
        <w:tc>
          <w:tcPr>
            <w:tcW w:w="1013" w:type="dxa"/>
            <w:vAlign w:val="bottom"/>
          </w:tcPr>
          <w:p w14:paraId="2FFD5510"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24B517E3"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52622778"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(1,462)</w:t>
            </w:r>
          </w:p>
        </w:tc>
      </w:tr>
      <w:tr w:rsidR="0075475C" w:rsidRPr="002D03D8" w14:paraId="49D2FB52" w14:textId="77777777" w:rsidTr="00DC1A6E">
        <w:tc>
          <w:tcPr>
            <w:tcW w:w="6213" w:type="dxa"/>
            <w:vAlign w:val="bottom"/>
            <w:hideMark/>
          </w:tcPr>
          <w:p w14:paraId="4AFDAF23"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Derivative liabilities</w:t>
            </w:r>
          </w:p>
        </w:tc>
        <w:tc>
          <w:tcPr>
            <w:tcW w:w="255" w:type="dxa"/>
            <w:vAlign w:val="bottom"/>
          </w:tcPr>
          <w:p w14:paraId="0134B9DF" w14:textId="77777777" w:rsidR="0075475C" w:rsidRPr="002D03D8" w:rsidRDefault="0075475C" w:rsidP="00071D34">
            <w:pPr>
              <w:tabs>
                <w:tab w:val="left" w:pos="540"/>
              </w:tabs>
              <w:spacing w:line="300" w:lineRule="exact"/>
              <w:rPr>
                <w:rFonts w:ascii="CordiaUPC" w:hAnsi="CordiaUPC" w:cs="CordiaUPC"/>
                <w:sz w:val="26"/>
                <w:szCs w:val="26"/>
              </w:rPr>
            </w:pPr>
          </w:p>
        </w:tc>
        <w:tc>
          <w:tcPr>
            <w:tcW w:w="1013" w:type="dxa"/>
            <w:vAlign w:val="bottom"/>
          </w:tcPr>
          <w:p w14:paraId="5ECB3F8E"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3652167C"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06356792"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w:t>
            </w:r>
          </w:p>
        </w:tc>
      </w:tr>
      <w:tr w:rsidR="0075475C" w:rsidRPr="002D03D8" w14:paraId="5413337C" w14:textId="77777777" w:rsidTr="00DC1A6E">
        <w:tc>
          <w:tcPr>
            <w:tcW w:w="6213" w:type="dxa"/>
            <w:vAlign w:val="bottom"/>
            <w:hideMark/>
          </w:tcPr>
          <w:p w14:paraId="3E0043DE"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Debts issued and borrowings</w:t>
            </w:r>
          </w:p>
        </w:tc>
        <w:tc>
          <w:tcPr>
            <w:tcW w:w="255" w:type="dxa"/>
            <w:vAlign w:val="bottom"/>
          </w:tcPr>
          <w:p w14:paraId="2B3875A4" w14:textId="77777777" w:rsidR="0075475C" w:rsidRPr="002D03D8" w:rsidRDefault="0075475C" w:rsidP="00071D34">
            <w:pPr>
              <w:tabs>
                <w:tab w:val="left" w:pos="540"/>
              </w:tabs>
              <w:spacing w:line="300" w:lineRule="exact"/>
              <w:rPr>
                <w:rFonts w:ascii="CordiaUPC" w:hAnsi="CordiaUPC" w:cs="CordiaUPC"/>
                <w:sz w:val="26"/>
                <w:szCs w:val="26"/>
              </w:rPr>
            </w:pPr>
          </w:p>
        </w:tc>
        <w:tc>
          <w:tcPr>
            <w:tcW w:w="1013" w:type="dxa"/>
            <w:vAlign w:val="bottom"/>
          </w:tcPr>
          <w:p w14:paraId="3005CDD3" w14:textId="6561BD2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69B5E8CC"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02B0CF73"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(21)</w:t>
            </w:r>
          </w:p>
        </w:tc>
      </w:tr>
      <w:tr w:rsidR="0075475C" w:rsidRPr="002D03D8" w14:paraId="136ABACF" w14:textId="77777777" w:rsidTr="00071D34">
        <w:tc>
          <w:tcPr>
            <w:tcW w:w="6213" w:type="dxa"/>
            <w:tcBorders>
              <w:top w:val="nil"/>
              <w:left w:val="nil"/>
              <w:bottom w:val="nil"/>
              <w:right w:val="nil"/>
            </w:tcBorders>
            <w:vAlign w:val="bottom"/>
            <w:hideMark/>
          </w:tcPr>
          <w:p w14:paraId="7FAB0B8A"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Provisions for employee benefits</w:t>
            </w:r>
          </w:p>
        </w:tc>
        <w:tc>
          <w:tcPr>
            <w:tcW w:w="255" w:type="dxa"/>
            <w:vAlign w:val="bottom"/>
          </w:tcPr>
          <w:p w14:paraId="5FE6A8C3" w14:textId="77777777" w:rsidR="0075475C" w:rsidRPr="002D03D8" w:rsidRDefault="0075475C" w:rsidP="00071D34">
            <w:pPr>
              <w:tabs>
                <w:tab w:val="left" w:pos="540"/>
              </w:tabs>
              <w:spacing w:line="300" w:lineRule="exact"/>
              <w:rPr>
                <w:rFonts w:ascii="CordiaUPC" w:hAnsi="CordiaUPC" w:cs="CordiaUPC"/>
                <w:sz w:val="26"/>
                <w:szCs w:val="26"/>
                <w:cs/>
              </w:rPr>
            </w:pPr>
          </w:p>
        </w:tc>
        <w:tc>
          <w:tcPr>
            <w:tcW w:w="1013" w:type="dxa"/>
            <w:vAlign w:val="bottom"/>
            <w:hideMark/>
          </w:tcPr>
          <w:p w14:paraId="2EE535F4"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2A53A7CF"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665985B1"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(71)</w:t>
            </w:r>
          </w:p>
        </w:tc>
      </w:tr>
      <w:tr w:rsidR="0075475C" w:rsidRPr="002D03D8" w14:paraId="666C91D4" w14:textId="77777777" w:rsidTr="00071D34">
        <w:tc>
          <w:tcPr>
            <w:tcW w:w="6213" w:type="dxa"/>
            <w:tcBorders>
              <w:top w:val="nil"/>
              <w:left w:val="nil"/>
              <w:bottom w:val="nil"/>
              <w:right w:val="nil"/>
            </w:tcBorders>
            <w:vAlign w:val="bottom"/>
            <w:hideMark/>
          </w:tcPr>
          <w:p w14:paraId="008D5312"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Provisions for other liabilities</w:t>
            </w:r>
          </w:p>
        </w:tc>
        <w:tc>
          <w:tcPr>
            <w:tcW w:w="255" w:type="dxa"/>
            <w:vAlign w:val="bottom"/>
          </w:tcPr>
          <w:p w14:paraId="48B89209" w14:textId="77777777" w:rsidR="0075475C" w:rsidRPr="002D03D8" w:rsidRDefault="0075475C" w:rsidP="00071D34">
            <w:pPr>
              <w:tabs>
                <w:tab w:val="left" w:pos="540"/>
              </w:tabs>
              <w:spacing w:line="300" w:lineRule="exact"/>
              <w:rPr>
                <w:rFonts w:ascii="CordiaUPC" w:hAnsi="CordiaUPC" w:cs="CordiaUPC"/>
                <w:sz w:val="26"/>
                <w:szCs w:val="26"/>
                <w:cs/>
              </w:rPr>
            </w:pPr>
          </w:p>
        </w:tc>
        <w:tc>
          <w:tcPr>
            <w:tcW w:w="1013" w:type="dxa"/>
            <w:vAlign w:val="bottom"/>
            <w:hideMark/>
          </w:tcPr>
          <w:p w14:paraId="6BC73B75"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5540FB27"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38EFE68D"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(2)</w:t>
            </w:r>
          </w:p>
        </w:tc>
      </w:tr>
      <w:tr w:rsidR="0075475C" w:rsidRPr="002D03D8" w14:paraId="182DDD4A" w14:textId="77777777" w:rsidTr="00071D34">
        <w:tc>
          <w:tcPr>
            <w:tcW w:w="6213" w:type="dxa"/>
            <w:tcBorders>
              <w:top w:val="nil"/>
              <w:left w:val="nil"/>
              <w:bottom w:val="nil"/>
              <w:right w:val="nil"/>
            </w:tcBorders>
            <w:vAlign w:val="bottom"/>
          </w:tcPr>
          <w:p w14:paraId="6E234D5A" w14:textId="77777777" w:rsidR="0075475C" w:rsidRPr="002D03D8" w:rsidRDefault="0075475C" w:rsidP="00071D34">
            <w:pPr>
              <w:tabs>
                <w:tab w:val="left" w:pos="540"/>
              </w:tabs>
              <w:spacing w:line="300" w:lineRule="exact"/>
              <w:rPr>
                <w:rFonts w:ascii="CordiaUPC" w:hAnsi="CordiaUPC" w:cs="CordiaUPC"/>
                <w:sz w:val="26"/>
                <w:szCs w:val="26"/>
                <w:cs/>
              </w:rPr>
            </w:pPr>
            <w:r w:rsidRPr="002D03D8">
              <w:rPr>
                <w:rFonts w:ascii="CordiaUPC" w:hAnsi="CordiaUPC" w:cs="CordiaUPC"/>
                <w:sz w:val="26"/>
                <w:szCs w:val="26"/>
              </w:rPr>
              <w:t>Other liabilities</w:t>
            </w:r>
          </w:p>
        </w:tc>
        <w:tc>
          <w:tcPr>
            <w:tcW w:w="255" w:type="dxa"/>
            <w:vAlign w:val="bottom"/>
          </w:tcPr>
          <w:p w14:paraId="5B5B5FA5" w14:textId="77777777" w:rsidR="0075475C" w:rsidRPr="002D03D8" w:rsidRDefault="0075475C" w:rsidP="00071D34">
            <w:pPr>
              <w:tabs>
                <w:tab w:val="left" w:pos="540"/>
              </w:tabs>
              <w:spacing w:line="300" w:lineRule="exact"/>
              <w:rPr>
                <w:rFonts w:ascii="CordiaUPC" w:hAnsi="CordiaUPC" w:cs="CordiaUPC"/>
                <w:sz w:val="26"/>
                <w:szCs w:val="26"/>
                <w:cs/>
              </w:rPr>
            </w:pPr>
          </w:p>
        </w:tc>
        <w:tc>
          <w:tcPr>
            <w:tcW w:w="1013" w:type="dxa"/>
            <w:vAlign w:val="bottom"/>
          </w:tcPr>
          <w:p w14:paraId="5B7110C9" w14:textId="77777777" w:rsidR="0075475C" w:rsidRPr="002D03D8" w:rsidRDefault="0075475C" w:rsidP="00071D34">
            <w:pPr>
              <w:tabs>
                <w:tab w:val="left" w:pos="540"/>
              </w:tabs>
              <w:spacing w:line="300" w:lineRule="exact"/>
              <w:jc w:val="center"/>
              <w:rPr>
                <w:rFonts w:ascii="CordiaUPC" w:hAnsi="CordiaUPC" w:cs="CordiaUPC"/>
                <w:i/>
                <w:iCs/>
                <w:sz w:val="26"/>
                <w:szCs w:val="26"/>
              </w:rPr>
            </w:pPr>
          </w:p>
        </w:tc>
        <w:tc>
          <w:tcPr>
            <w:tcW w:w="254" w:type="dxa"/>
            <w:vAlign w:val="bottom"/>
          </w:tcPr>
          <w:p w14:paraId="1B9DD2AD"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tcPr>
          <w:p w14:paraId="10A800A8"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(829)</w:t>
            </w:r>
          </w:p>
        </w:tc>
      </w:tr>
      <w:tr w:rsidR="0075475C" w:rsidRPr="002D03D8" w14:paraId="5DC54E4C" w14:textId="77777777" w:rsidTr="00071D34">
        <w:tc>
          <w:tcPr>
            <w:tcW w:w="6213" w:type="dxa"/>
            <w:vAlign w:val="bottom"/>
            <w:hideMark/>
          </w:tcPr>
          <w:p w14:paraId="328F1276" w14:textId="77777777" w:rsidR="0075475C" w:rsidRPr="002D03D8" w:rsidRDefault="0075475C" w:rsidP="00071D34">
            <w:pPr>
              <w:tabs>
                <w:tab w:val="left" w:pos="540"/>
              </w:tabs>
              <w:spacing w:line="300" w:lineRule="exact"/>
              <w:rPr>
                <w:rFonts w:ascii="CordiaUPC" w:hAnsi="CordiaUPC" w:cs="CordiaUPC"/>
                <w:b/>
                <w:bCs/>
                <w:sz w:val="26"/>
                <w:szCs w:val="26"/>
              </w:rPr>
            </w:pPr>
            <w:r w:rsidRPr="002D03D8">
              <w:rPr>
                <w:rFonts w:ascii="CordiaUPC" w:hAnsi="CordiaUPC" w:cs="CordiaUPC"/>
                <w:b/>
                <w:bCs/>
                <w:sz w:val="26"/>
                <w:szCs w:val="26"/>
              </w:rPr>
              <w:t>Total identifiable net assets</w:t>
            </w:r>
          </w:p>
        </w:tc>
        <w:tc>
          <w:tcPr>
            <w:tcW w:w="255" w:type="dxa"/>
            <w:vAlign w:val="bottom"/>
          </w:tcPr>
          <w:p w14:paraId="35C403A6"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1013" w:type="dxa"/>
            <w:vAlign w:val="bottom"/>
          </w:tcPr>
          <w:p w14:paraId="3BCCB56C"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254" w:type="dxa"/>
            <w:vAlign w:val="bottom"/>
          </w:tcPr>
          <w:p w14:paraId="3758B9F7"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1454" w:type="dxa"/>
            <w:tcBorders>
              <w:top w:val="single" w:sz="4" w:space="0" w:color="auto"/>
              <w:left w:val="nil"/>
              <w:bottom w:val="nil"/>
              <w:right w:val="nil"/>
            </w:tcBorders>
            <w:vAlign w:val="bottom"/>
            <w:hideMark/>
          </w:tcPr>
          <w:p w14:paraId="61E30861" w14:textId="77777777" w:rsidR="0075475C" w:rsidRPr="002D03D8" w:rsidRDefault="0075475C" w:rsidP="00071D34">
            <w:pPr>
              <w:tabs>
                <w:tab w:val="decimal" w:pos="981"/>
              </w:tabs>
              <w:suppressAutoHyphens/>
              <w:spacing w:line="240" w:lineRule="exact"/>
              <w:ind w:left="-14" w:right="-86"/>
              <w:rPr>
                <w:rFonts w:ascii="CordiaUPC" w:hAnsi="CordiaUPC" w:cs="CordiaUPC"/>
                <w:b/>
                <w:bCs/>
                <w:sz w:val="26"/>
                <w:szCs w:val="26"/>
              </w:rPr>
            </w:pPr>
            <w:r w:rsidRPr="002D03D8">
              <w:rPr>
                <w:rFonts w:ascii="CordiaUPC" w:hAnsi="CordiaUPC" w:cs="CordiaUPC"/>
                <w:b/>
                <w:bCs/>
                <w:sz w:val="26"/>
                <w:szCs w:val="26"/>
              </w:rPr>
              <w:t>2,295</w:t>
            </w:r>
          </w:p>
        </w:tc>
      </w:tr>
      <w:tr w:rsidR="0075475C" w:rsidRPr="002D03D8" w14:paraId="3EF7E3EA" w14:textId="77777777" w:rsidTr="00071D34">
        <w:tc>
          <w:tcPr>
            <w:tcW w:w="6213" w:type="dxa"/>
            <w:vAlign w:val="bottom"/>
            <w:hideMark/>
          </w:tcPr>
          <w:p w14:paraId="7559AA60"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i/>
                <w:iCs/>
                <w:sz w:val="26"/>
                <w:szCs w:val="26"/>
              </w:rPr>
              <w:t>Less</w:t>
            </w:r>
            <w:r w:rsidRPr="002D03D8">
              <w:rPr>
                <w:rFonts w:ascii="CordiaUPC" w:hAnsi="CordiaUPC" w:cs="CordiaUPC"/>
                <w:sz w:val="26"/>
                <w:szCs w:val="26"/>
              </w:rPr>
              <w:t xml:space="preserve"> non-controlling interests</w:t>
            </w:r>
          </w:p>
        </w:tc>
        <w:tc>
          <w:tcPr>
            <w:tcW w:w="255" w:type="dxa"/>
            <w:vAlign w:val="bottom"/>
          </w:tcPr>
          <w:p w14:paraId="0BEA0CE1" w14:textId="77777777" w:rsidR="0075475C" w:rsidRPr="002D03D8" w:rsidRDefault="0075475C" w:rsidP="00071D34">
            <w:pPr>
              <w:tabs>
                <w:tab w:val="left" w:pos="540"/>
              </w:tabs>
              <w:spacing w:line="300" w:lineRule="exact"/>
              <w:rPr>
                <w:rFonts w:ascii="CordiaUPC" w:hAnsi="CordiaUPC" w:cs="CordiaUPC"/>
                <w:sz w:val="26"/>
                <w:szCs w:val="26"/>
              </w:rPr>
            </w:pPr>
          </w:p>
        </w:tc>
        <w:tc>
          <w:tcPr>
            <w:tcW w:w="1013" w:type="dxa"/>
            <w:vAlign w:val="bottom"/>
          </w:tcPr>
          <w:p w14:paraId="2CFCCBB6" w14:textId="77777777" w:rsidR="0075475C" w:rsidRPr="002D03D8" w:rsidRDefault="0075475C" w:rsidP="00071D34">
            <w:pPr>
              <w:tabs>
                <w:tab w:val="left" w:pos="540"/>
              </w:tabs>
              <w:spacing w:line="300" w:lineRule="exact"/>
              <w:rPr>
                <w:rFonts w:ascii="CordiaUPC" w:hAnsi="CordiaUPC" w:cs="CordiaUPC"/>
                <w:sz w:val="26"/>
                <w:szCs w:val="26"/>
              </w:rPr>
            </w:pPr>
          </w:p>
        </w:tc>
        <w:tc>
          <w:tcPr>
            <w:tcW w:w="254" w:type="dxa"/>
            <w:vAlign w:val="bottom"/>
          </w:tcPr>
          <w:p w14:paraId="791FD2E4"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54EA637F"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w:t>
            </w:r>
          </w:p>
        </w:tc>
      </w:tr>
      <w:tr w:rsidR="0075475C" w:rsidRPr="002D03D8" w14:paraId="5609EF36" w14:textId="77777777" w:rsidTr="00071D34">
        <w:tc>
          <w:tcPr>
            <w:tcW w:w="6213" w:type="dxa"/>
            <w:vAlign w:val="bottom"/>
            <w:hideMark/>
          </w:tcPr>
          <w:p w14:paraId="46EF6D9C" w14:textId="77777777" w:rsidR="0075475C" w:rsidRPr="002D03D8" w:rsidRDefault="0075475C" w:rsidP="00071D34">
            <w:pPr>
              <w:tabs>
                <w:tab w:val="left" w:pos="540"/>
              </w:tabs>
              <w:spacing w:line="300" w:lineRule="exact"/>
              <w:rPr>
                <w:rFonts w:ascii="CordiaUPC" w:hAnsi="CordiaUPC" w:cs="CordiaUPC"/>
                <w:b/>
                <w:bCs/>
                <w:sz w:val="26"/>
                <w:szCs w:val="26"/>
              </w:rPr>
            </w:pPr>
            <w:r w:rsidRPr="002D03D8">
              <w:rPr>
                <w:rFonts w:ascii="CordiaUPC" w:hAnsi="CordiaUPC" w:cs="CordiaUPC"/>
                <w:b/>
                <w:bCs/>
                <w:sz w:val="26"/>
                <w:szCs w:val="26"/>
              </w:rPr>
              <w:t>Total identifiable net assets received</w:t>
            </w:r>
          </w:p>
        </w:tc>
        <w:tc>
          <w:tcPr>
            <w:tcW w:w="255" w:type="dxa"/>
            <w:vAlign w:val="bottom"/>
          </w:tcPr>
          <w:p w14:paraId="6A4CDF33" w14:textId="77777777" w:rsidR="0075475C" w:rsidRPr="002D03D8" w:rsidRDefault="0075475C" w:rsidP="00071D34">
            <w:pPr>
              <w:tabs>
                <w:tab w:val="left" w:pos="540"/>
              </w:tabs>
              <w:spacing w:line="300" w:lineRule="exact"/>
              <w:rPr>
                <w:rFonts w:ascii="CordiaUPC" w:hAnsi="CordiaUPC" w:cs="CordiaUPC"/>
                <w:b/>
                <w:bCs/>
                <w:sz w:val="26"/>
                <w:szCs w:val="26"/>
                <w:cs/>
              </w:rPr>
            </w:pPr>
          </w:p>
        </w:tc>
        <w:tc>
          <w:tcPr>
            <w:tcW w:w="1013" w:type="dxa"/>
            <w:vAlign w:val="bottom"/>
          </w:tcPr>
          <w:p w14:paraId="221B8617"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254" w:type="dxa"/>
            <w:vAlign w:val="bottom"/>
          </w:tcPr>
          <w:p w14:paraId="14F3DCAD"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1454" w:type="dxa"/>
            <w:tcBorders>
              <w:top w:val="single" w:sz="4" w:space="0" w:color="auto"/>
              <w:left w:val="nil"/>
              <w:bottom w:val="nil"/>
              <w:right w:val="nil"/>
            </w:tcBorders>
            <w:vAlign w:val="bottom"/>
            <w:hideMark/>
          </w:tcPr>
          <w:p w14:paraId="6A6594CA" w14:textId="77777777" w:rsidR="0075475C" w:rsidRPr="002D03D8" w:rsidRDefault="0075475C" w:rsidP="00071D34">
            <w:pPr>
              <w:tabs>
                <w:tab w:val="decimal" w:pos="981"/>
              </w:tabs>
              <w:suppressAutoHyphens/>
              <w:spacing w:line="240" w:lineRule="exact"/>
              <w:ind w:left="-14" w:right="-86"/>
              <w:rPr>
                <w:rFonts w:ascii="CordiaUPC" w:hAnsi="CordiaUPC" w:cs="CordiaUPC"/>
                <w:b/>
                <w:bCs/>
                <w:sz w:val="26"/>
                <w:szCs w:val="26"/>
              </w:rPr>
            </w:pPr>
            <w:r w:rsidRPr="002D03D8">
              <w:rPr>
                <w:rFonts w:ascii="CordiaUPC" w:hAnsi="CordiaUPC" w:cs="CordiaUPC"/>
                <w:b/>
                <w:bCs/>
                <w:sz w:val="26"/>
                <w:szCs w:val="26"/>
              </w:rPr>
              <w:t>2,295</w:t>
            </w:r>
          </w:p>
        </w:tc>
      </w:tr>
      <w:tr w:rsidR="00305BE5" w:rsidRPr="002D03D8" w14:paraId="0F071A8F" w14:textId="77777777" w:rsidTr="00071D34">
        <w:tc>
          <w:tcPr>
            <w:tcW w:w="6213" w:type="dxa"/>
            <w:vAlign w:val="bottom"/>
          </w:tcPr>
          <w:p w14:paraId="712024E0" w14:textId="77777777" w:rsidR="00305BE5" w:rsidRPr="002D03D8" w:rsidRDefault="00305BE5" w:rsidP="00071D34">
            <w:pPr>
              <w:tabs>
                <w:tab w:val="left" w:pos="540"/>
              </w:tabs>
              <w:spacing w:line="300" w:lineRule="exact"/>
              <w:rPr>
                <w:rFonts w:ascii="CordiaUPC" w:hAnsi="CordiaUPC" w:cs="CordiaUPC"/>
                <w:b/>
                <w:bCs/>
                <w:sz w:val="26"/>
                <w:szCs w:val="26"/>
              </w:rPr>
            </w:pPr>
          </w:p>
        </w:tc>
        <w:tc>
          <w:tcPr>
            <w:tcW w:w="255" w:type="dxa"/>
            <w:vAlign w:val="bottom"/>
          </w:tcPr>
          <w:p w14:paraId="79339E02" w14:textId="77777777" w:rsidR="00305BE5" w:rsidRPr="002D03D8" w:rsidRDefault="00305BE5" w:rsidP="00071D34">
            <w:pPr>
              <w:tabs>
                <w:tab w:val="left" w:pos="540"/>
              </w:tabs>
              <w:spacing w:line="300" w:lineRule="exact"/>
              <w:rPr>
                <w:rFonts w:ascii="CordiaUPC" w:hAnsi="CordiaUPC" w:cs="CordiaUPC"/>
                <w:b/>
                <w:bCs/>
                <w:sz w:val="26"/>
                <w:szCs w:val="26"/>
                <w:cs/>
              </w:rPr>
            </w:pPr>
          </w:p>
        </w:tc>
        <w:tc>
          <w:tcPr>
            <w:tcW w:w="1013" w:type="dxa"/>
            <w:vAlign w:val="bottom"/>
          </w:tcPr>
          <w:p w14:paraId="4C419DA6" w14:textId="77777777" w:rsidR="00305BE5" w:rsidRPr="002D03D8" w:rsidRDefault="00305BE5" w:rsidP="00071D34">
            <w:pPr>
              <w:tabs>
                <w:tab w:val="left" w:pos="540"/>
              </w:tabs>
              <w:spacing w:line="300" w:lineRule="exact"/>
              <w:rPr>
                <w:rFonts w:ascii="CordiaUPC" w:hAnsi="CordiaUPC" w:cs="CordiaUPC"/>
                <w:b/>
                <w:bCs/>
                <w:sz w:val="26"/>
                <w:szCs w:val="26"/>
              </w:rPr>
            </w:pPr>
          </w:p>
        </w:tc>
        <w:tc>
          <w:tcPr>
            <w:tcW w:w="254" w:type="dxa"/>
            <w:vAlign w:val="bottom"/>
          </w:tcPr>
          <w:p w14:paraId="0C49CAF1" w14:textId="77777777" w:rsidR="00305BE5" w:rsidRPr="002D03D8" w:rsidRDefault="00305BE5" w:rsidP="00071D34">
            <w:pPr>
              <w:tabs>
                <w:tab w:val="left" w:pos="540"/>
              </w:tabs>
              <w:spacing w:line="300" w:lineRule="exact"/>
              <w:rPr>
                <w:rFonts w:ascii="CordiaUPC" w:hAnsi="CordiaUPC" w:cs="CordiaUPC"/>
                <w:b/>
                <w:bCs/>
                <w:sz w:val="26"/>
                <w:szCs w:val="26"/>
              </w:rPr>
            </w:pPr>
          </w:p>
        </w:tc>
        <w:tc>
          <w:tcPr>
            <w:tcW w:w="1454" w:type="dxa"/>
            <w:tcBorders>
              <w:top w:val="single" w:sz="4" w:space="0" w:color="auto"/>
              <w:left w:val="nil"/>
              <w:bottom w:val="nil"/>
              <w:right w:val="nil"/>
            </w:tcBorders>
            <w:vAlign w:val="bottom"/>
          </w:tcPr>
          <w:p w14:paraId="05FB26AB" w14:textId="77777777" w:rsidR="00305BE5" w:rsidRPr="002D03D8" w:rsidRDefault="00305BE5" w:rsidP="00071D34">
            <w:pPr>
              <w:tabs>
                <w:tab w:val="decimal" w:pos="981"/>
              </w:tabs>
              <w:suppressAutoHyphens/>
              <w:spacing w:line="240" w:lineRule="exact"/>
              <w:ind w:left="-14" w:right="-86"/>
              <w:rPr>
                <w:rFonts w:ascii="CordiaUPC" w:hAnsi="CordiaUPC" w:cs="CordiaUPC"/>
                <w:b/>
                <w:bCs/>
                <w:sz w:val="26"/>
                <w:szCs w:val="26"/>
              </w:rPr>
            </w:pPr>
          </w:p>
        </w:tc>
      </w:tr>
      <w:tr w:rsidR="0075475C" w:rsidRPr="002D03D8" w14:paraId="00FDA187" w14:textId="77777777" w:rsidTr="00071D34">
        <w:tc>
          <w:tcPr>
            <w:tcW w:w="6213" w:type="dxa"/>
            <w:vAlign w:val="bottom"/>
            <w:hideMark/>
          </w:tcPr>
          <w:p w14:paraId="562ABEB0"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Goodwill arising from the acquisition</w:t>
            </w:r>
          </w:p>
        </w:tc>
        <w:tc>
          <w:tcPr>
            <w:tcW w:w="255" w:type="dxa"/>
            <w:vAlign w:val="bottom"/>
          </w:tcPr>
          <w:p w14:paraId="40E23822" w14:textId="77777777" w:rsidR="0075475C" w:rsidRPr="002D03D8" w:rsidRDefault="0075475C" w:rsidP="00071D34">
            <w:pPr>
              <w:tabs>
                <w:tab w:val="left" w:pos="540"/>
              </w:tabs>
              <w:spacing w:line="300" w:lineRule="exact"/>
              <w:rPr>
                <w:rFonts w:ascii="CordiaUPC" w:hAnsi="CordiaUPC" w:cs="CordiaUPC"/>
                <w:sz w:val="26"/>
                <w:szCs w:val="26"/>
                <w:cs/>
              </w:rPr>
            </w:pPr>
          </w:p>
        </w:tc>
        <w:tc>
          <w:tcPr>
            <w:tcW w:w="1013" w:type="dxa"/>
            <w:vAlign w:val="bottom"/>
          </w:tcPr>
          <w:p w14:paraId="41905428" w14:textId="77777777" w:rsidR="0075475C" w:rsidRPr="002D03D8" w:rsidRDefault="0075475C" w:rsidP="00071D34">
            <w:pPr>
              <w:tabs>
                <w:tab w:val="left" w:pos="540"/>
              </w:tabs>
              <w:spacing w:line="300" w:lineRule="exact"/>
              <w:rPr>
                <w:rFonts w:ascii="CordiaUPC" w:hAnsi="CordiaUPC" w:cs="CordiaUPC"/>
                <w:sz w:val="26"/>
                <w:szCs w:val="26"/>
              </w:rPr>
            </w:pPr>
          </w:p>
        </w:tc>
        <w:tc>
          <w:tcPr>
            <w:tcW w:w="254" w:type="dxa"/>
            <w:vAlign w:val="bottom"/>
          </w:tcPr>
          <w:p w14:paraId="58F95A45"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tcBorders>
              <w:top w:val="nil"/>
              <w:left w:val="nil"/>
              <w:bottom w:val="single" w:sz="4" w:space="0" w:color="auto"/>
              <w:right w:val="nil"/>
            </w:tcBorders>
            <w:vAlign w:val="bottom"/>
            <w:hideMark/>
          </w:tcPr>
          <w:p w14:paraId="7108FDCD"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w:t>
            </w:r>
          </w:p>
        </w:tc>
      </w:tr>
      <w:tr w:rsidR="0075475C" w:rsidRPr="002D03D8" w14:paraId="42C54439" w14:textId="77777777" w:rsidTr="00071D34">
        <w:tc>
          <w:tcPr>
            <w:tcW w:w="6213" w:type="dxa"/>
            <w:vAlign w:val="bottom"/>
            <w:hideMark/>
          </w:tcPr>
          <w:p w14:paraId="1D2A7BDB" w14:textId="77777777" w:rsidR="0075475C" w:rsidRPr="002D03D8" w:rsidRDefault="0075475C" w:rsidP="00071D34">
            <w:pPr>
              <w:tabs>
                <w:tab w:val="left" w:pos="540"/>
              </w:tabs>
              <w:spacing w:line="300" w:lineRule="exact"/>
              <w:rPr>
                <w:rFonts w:ascii="CordiaUPC" w:hAnsi="CordiaUPC" w:cs="CordiaUPC"/>
                <w:b/>
                <w:bCs/>
                <w:sz w:val="26"/>
                <w:szCs w:val="26"/>
              </w:rPr>
            </w:pPr>
            <w:r w:rsidRPr="002D03D8">
              <w:rPr>
                <w:rFonts w:ascii="CordiaUPC" w:hAnsi="CordiaUPC" w:cs="CordiaUPC"/>
                <w:b/>
                <w:bCs/>
                <w:sz w:val="26"/>
                <w:szCs w:val="26"/>
              </w:rPr>
              <w:t>Total consideration transferred</w:t>
            </w:r>
          </w:p>
        </w:tc>
        <w:tc>
          <w:tcPr>
            <w:tcW w:w="255" w:type="dxa"/>
            <w:vAlign w:val="bottom"/>
          </w:tcPr>
          <w:p w14:paraId="01DE42CD" w14:textId="77777777" w:rsidR="0075475C" w:rsidRPr="002D03D8" w:rsidRDefault="0075475C" w:rsidP="00071D34">
            <w:pPr>
              <w:tabs>
                <w:tab w:val="left" w:pos="540"/>
              </w:tabs>
              <w:spacing w:line="300" w:lineRule="exact"/>
              <w:rPr>
                <w:rFonts w:ascii="CordiaUPC" w:hAnsi="CordiaUPC" w:cs="CordiaUPC"/>
                <w:b/>
                <w:bCs/>
                <w:sz w:val="26"/>
                <w:szCs w:val="26"/>
                <w:cs/>
              </w:rPr>
            </w:pPr>
          </w:p>
        </w:tc>
        <w:tc>
          <w:tcPr>
            <w:tcW w:w="1013" w:type="dxa"/>
            <w:vAlign w:val="bottom"/>
          </w:tcPr>
          <w:p w14:paraId="46B560F7"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254" w:type="dxa"/>
            <w:vAlign w:val="bottom"/>
          </w:tcPr>
          <w:p w14:paraId="3755C58D"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1454" w:type="dxa"/>
            <w:tcBorders>
              <w:top w:val="single" w:sz="4" w:space="0" w:color="auto"/>
              <w:left w:val="nil"/>
              <w:bottom w:val="double" w:sz="4" w:space="0" w:color="auto"/>
              <w:right w:val="nil"/>
            </w:tcBorders>
            <w:vAlign w:val="bottom"/>
            <w:hideMark/>
          </w:tcPr>
          <w:p w14:paraId="708894E7" w14:textId="77777777" w:rsidR="0075475C" w:rsidRPr="002D03D8" w:rsidRDefault="0075475C" w:rsidP="00071D34">
            <w:pPr>
              <w:tabs>
                <w:tab w:val="decimal" w:pos="981"/>
              </w:tabs>
              <w:suppressAutoHyphens/>
              <w:spacing w:line="240" w:lineRule="exact"/>
              <w:ind w:left="-14" w:right="-86"/>
              <w:rPr>
                <w:rFonts w:ascii="CordiaUPC" w:hAnsi="CordiaUPC" w:cs="CordiaUPC"/>
                <w:b/>
                <w:bCs/>
                <w:sz w:val="26"/>
                <w:szCs w:val="26"/>
              </w:rPr>
            </w:pPr>
            <w:r w:rsidRPr="002D03D8">
              <w:rPr>
                <w:rFonts w:ascii="CordiaUPC" w:hAnsi="CordiaUPC" w:cs="CordiaUPC"/>
                <w:b/>
                <w:bCs/>
                <w:sz w:val="26"/>
                <w:szCs w:val="26"/>
              </w:rPr>
              <w:t>2,295</w:t>
            </w:r>
          </w:p>
        </w:tc>
      </w:tr>
      <w:tr w:rsidR="0075475C" w:rsidRPr="002D03D8" w14:paraId="57DCB989" w14:textId="77777777" w:rsidTr="00071D34">
        <w:trPr>
          <w:trHeight w:val="21"/>
        </w:trPr>
        <w:tc>
          <w:tcPr>
            <w:tcW w:w="6213" w:type="dxa"/>
            <w:vAlign w:val="bottom"/>
          </w:tcPr>
          <w:p w14:paraId="24D72489" w14:textId="77777777" w:rsidR="0075475C" w:rsidRPr="002D03D8" w:rsidRDefault="0075475C" w:rsidP="00071D34">
            <w:pPr>
              <w:tabs>
                <w:tab w:val="left" w:pos="540"/>
              </w:tabs>
              <w:spacing w:line="300" w:lineRule="exact"/>
              <w:rPr>
                <w:rFonts w:ascii="CordiaUPC" w:hAnsi="CordiaUPC" w:cs="CordiaUPC"/>
                <w:sz w:val="26"/>
                <w:szCs w:val="26"/>
              </w:rPr>
            </w:pPr>
          </w:p>
        </w:tc>
        <w:tc>
          <w:tcPr>
            <w:tcW w:w="255" w:type="dxa"/>
            <w:vAlign w:val="bottom"/>
          </w:tcPr>
          <w:p w14:paraId="6CA16FD6" w14:textId="77777777" w:rsidR="0075475C" w:rsidRPr="002D03D8" w:rsidRDefault="0075475C" w:rsidP="00071D34">
            <w:pPr>
              <w:tabs>
                <w:tab w:val="left" w:pos="540"/>
              </w:tabs>
              <w:spacing w:line="300" w:lineRule="exact"/>
              <w:rPr>
                <w:rFonts w:ascii="CordiaUPC" w:hAnsi="CordiaUPC" w:cs="CordiaUPC"/>
                <w:sz w:val="26"/>
                <w:szCs w:val="26"/>
                <w:cs/>
              </w:rPr>
            </w:pPr>
          </w:p>
        </w:tc>
        <w:tc>
          <w:tcPr>
            <w:tcW w:w="1013" w:type="dxa"/>
            <w:vAlign w:val="bottom"/>
          </w:tcPr>
          <w:p w14:paraId="084C5D4E" w14:textId="77777777" w:rsidR="0075475C" w:rsidRPr="002D03D8" w:rsidRDefault="0075475C" w:rsidP="00071D34">
            <w:pPr>
              <w:tabs>
                <w:tab w:val="left" w:pos="540"/>
              </w:tabs>
              <w:spacing w:line="300" w:lineRule="exact"/>
              <w:rPr>
                <w:rFonts w:ascii="CordiaUPC" w:hAnsi="CordiaUPC" w:cs="CordiaUPC"/>
                <w:sz w:val="26"/>
                <w:szCs w:val="26"/>
              </w:rPr>
            </w:pPr>
          </w:p>
        </w:tc>
        <w:tc>
          <w:tcPr>
            <w:tcW w:w="254" w:type="dxa"/>
            <w:vAlign w:val="bottom"/>
          </w:tcPr>
          <w:p w14:paraId="74A436D9"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tcPr>
          <w:p w14:paraId="5AD927E7" w14:textId="77777777" w:rsidR="0075475C" w:rsidRPr="002D03D8" w:rsidRDefault="0075475C" w:rsidP="00071D34">
            <w:pPr>
              <w:tabs>
                <w:tab w:val="left" w:pos="540"/>
              </w:tabs>
              <w:spacing w:line="300" w:lineRule="exact"/>
              <w:rPr>
                <w:rFonts w:ascii="CordiaUPC" w:hAnsi="CordiaUPC" w:cs="CordiaUPC"/>
                <w:sz w:val="26"/>
                <w:szCs w:val="26"/>
              </w:rPr>
            </w:pPr>
          </w:p>
        </w:tc>
      </w:tr>
      <w:tr w:rsidR="00837B1A" w:rsidRPr="002D03D8" w14:paraId="310D4AEB" w14:textId="77777777" w:rsidTr="00071D34">
        <w:trPr>
          <w:trHeight w:val="21"/>
        </w:trPr>
        <w:tc>
          <w:tcPr>
            <w:tcW w:w="6213" w:type="dxa"/>
            <w:vAlign w:val="bottom"/>
          </w:tcPr>
          <w:p w14:paraId="21656DAA" w14:textId="77777777" w:rsidR="00837B1A" w:rsidRPr="002D03D8" w:rsidRDefault="00837B1A" w:rsidP="00071D34">
            <w:pPr>
              <w:tabs>
                <w:tab w:val="left" w:pos="540"/>
              </w:tabs>
              <w:spacing w:line="300" w:lineRule="exact"/>
              <w:rPr>
                <w:rFonts w:ascii="CordiaUPC" w:hAnsi="CordiaUPC" w:cs="CordiaUPC"/>
                <w:sz w:val="26"/>
                <w:szCs w:val="26"/>
              </w:rPr>
            </w:pPr>
          </w:p>
        </w:tc>
        <w:tc>
          <w:tcPr>
            <w:tcW w:w="255" w:type="dxa"/>
            <w:vAlign w:val="bottom"/>
          </w:tcPr>
          <w:p w14:paraId="4B2CDDD6" w14:textId="77777777" w:rsidR="00837B1A" w:rsidRPr="002D03D8" w:rsidRDefault="00837B1A" w:rsidP="00071D34">
            <w:pPr>
              <w:tabs>
                <w:tab w:val="left" w:pos="540"/>
              </w:tabs>
              <w:spacing w:line="300" w:lineRule="exact"/>
              <w:rPr>
                <w:rFonts w:ascii="CordiaUPC" w:hAnsi="CordiaUPC" w:cs="CordiaUPC"/>
                <w:sz w:val="26"/>
                <w:szCs w:val="26"/>
                <w:cs/>
              </w:rPr>
            </w:pPr>
          </w:p>
        </w:tc>
        <w:tc>
          <w:tcPr>
            <w:tcW w:w="1013" w:type="dxa"/>
            <w:vAlign w:val="bottom"/>
          </w:tcPr>
          <w:p w14:paraId="134734BC" w14:textId="77777777" w:rsidR="00837B1A" w:rsidRPr="002D03D8" w:rsidRDefault="00837B1A" w:rsidP="00071D34">
            <w:pPr>
              <w:tabs>
                <w:tab w:val="left" w:pos="540"/>
              </w:tabs>
              <w:spacing w:line="300" w:lineRule="exact"/>
              <w:rPr>
                <w:rFonts w:ascii="CordiaUPC" w:hAnsi="CordiaUPC" w:cs="CordiaUPC"/>
                <w:sz w:val="26"/>
                <w:szCs w:val="26"/>
              </w:rPr>
            </w:pPr>
          </w:p>
        </w:tc>
        <w:tc>
          <w:tcPr>
            <w:tcW w:w="254" w:type="dxa"/>
            <w:vAlign w:val="bottom"/>
          </w:tcPr>
          <w:p w14:paraId="2DBEC98B" w14:textId="77777777" w:rsidR="00837B1A" w:rsidRPr="002D03D8" w:rsidRDefault="00837B1A" w:rsidP="00071D34">
            <w:pPr>
              <w:tabs>
                <w:tab w:val="left" w:pos="540"/>
              </w:tabs>
              <w:spacing w:line="300" w:lineRule="exact"/>
              <w:rPr>
                <w:rFonts w:ascii="CordiaUPC" w:hAnsi="CordiaUPC" w:cs="CordiaUPC"/>
                <w:sz w:val="26"/>
                <w:szCs w:val="26"/>
              </w:rPr>
            </w:pPr>
          </w:p>
        </w:tc>
        <w:tc>
          <w:tcPr>
            <w:tcW w:w="1454" w:type="dxa"/>
            <w:vAlign w:val="bottom"/>
          </w:tcPr>
          <w:p w14:paraId="0B46AAA6" w14:textId="77777777" w:rsidR="00837B1A" w:rsidRPr="002D03D8" w:rsidRDefault="00837B1A" w:rsidP="00071D34">
            <w:pPr>
              <w:tabs>
                <w:tab w:val="left" w:pos="540"/>
              </w:tabs>
              <w:spacing w:line="300" w:lineRule="exact"/>
              <w:rPr>
                <w:rFonts w:ascii="CordiaUPC" w:hAnsi="CordiaUPC" w:cs="CordiaUPC"/>
                <w:sz w:val="26"/>
                <w:szCs w:val="26"/>
              </w:rPr>
            </w:pPr>
          </w:p>
        </w:tc>
      </w:tr>
      <w:tr w:rsidR="0075475C" w:rsidRPr="002D03D8" w14:paraId="540ABC25" w14:textId="77777777" w:rsidTr="00071D34">
        <w:tc>
          <w:tcPr>
            <w:tcW w:w="6213" w:type="dxa"/>
            <w:vAlign w:val="bottom"/>
            <w:hideMark/>
          </w:tcPr>
          <w:p w14:paraId="49C696D5"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 xml:space="preserve">Cash acquired with the subsidiary </w:t>
            </w:r>
          </w:p>
        </w:tc>
        <w:tc>
          <w:tcPr>
            <w:tcW w:w="255" w:type="dxa"/>
            <w:vAlign w:val="bottom"/>
          </w:tcPr>
          <w:p w14:paraId="62954FF4" w14:textId="77777777" w:rsidR="0075475C" w:rsidRPr="002D03D8" w:rsidRDefault="0075475C" w:rsidP="00071D34">
            <w:pPr>
              <w:tabs>
                <w:tab w:val="left" w:pos="540"/>
              </w:tabs>
              <w:spacing w:line="300" w:lineRule="exact"/>
              <w:rPr>
                <w:rFonts w:ascii="CordiaUPC" w:hAnsi="CordiaUPC" w:cs="CordiaUPC"/>
                <w:sz w:val="26"/>
                <w:szCs w:val="26"/>
                <w:cs/>
              </w:rPr>
            </w:pPr>
          </w:p>
        </w:tc>
        <w:tc>
          <w:tcPr>
            <w:tcW w:w="1013" w:type="dxa"/>
            <w:vAlign w:val="bottom"/>
          </w:tcPr>
          <w:p w14:paraId="15293708" w14:textId="77777777" w:rsidR="0075475C" w:rsidRPr="002D03D8" w:rsidRDefault="0075475C" w:rsidP="00071D34">
            <w:pPr>
              <w:tabs>
                <w:tab w:val="left" w:pos="540"/>
              </w:tabs>
              <w:spacing w:line="300" w:lineRule="exact"/>
              <w:rPr>
                <w:rFonts w:ascii="CordiaUPC" w:hAnsi="CordiaUPC" w:cs="CordiaUPC"/>
                <w:sz w:val="26"/>
                <w:szCs w:val="26"/>
              </w:rPr>
            </w:pPr>
          </w:p>
        </w:tc>
        <w:tc>
          <w:tcPr>
            <w:tcW w:w="254" w:type="dxa"/>
            <w:vAlign w:val="bottom"/>
          </w:tcPr>
          <w:p w14:paraId="6930FD41"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vAlign w:val="bottom"/>
            <w:hideMark/>
          </w:tcPr>
          <w:p w14:paraId="17708E2B"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w:t>
            </w:r>
          </w:p>
        </w:tc>
      </w:tr>
      <w:tr w:rsidR="0075475C" w:rsidRPr="002D03D8" w14:paraId="7405FFB8" w14:textId="77777777" w:rsidTr="00071D34">
        <w:tc>
          <w:tcPr>
            <w:tcW w:w="6213" w:type="dxa"/>
            <w:vAlign w:val="bottom"/>
            <w:hideMark/>
          </w:tcPr>
          <w:p w14:paraId="3AE0BDF2" w14:textId="77777777" w:rsidR="0075475C" w:rsidRPr="002D03D8" w:rsidRDefault="0075475C" w:rsidP="00071D34">
            <w:pPr>
              <w:tabs>
                <w:tab w:val="left" w:pos="540"/>
              </w:tabs>
              <w:spacing w:line="300" w:lineRule="exact"/>
              <w:rPr>
                <w:rFonts w:ascii="CordiaUPC" w:hAnsi="CordiaUPC" w:cs="CordiaUPC"/>
                <w:sz w:val="26"/>
                <w:szCs w:val="26"/>
              </w:rPr>
            </w:pPr>
            <w:r w:rsidRPr="002D03D8">
              <w:rPr>
                <w:rFonts w:ascii="CordiaUPC" w:hAnsi="CordiaUPC" w:cs="CordiaUPC"/>
                <w:sz w:val="26"/>
                <w:szCs w:val="26"/>
              </w:rPr>
              <w:t>Cash paid</w:t>
            </w:r>
          </w:p>
        </w:tc>
        <w:tc>
          <w:tcPr>
            <w:tcW w:w="255" w:type="dxa"/>
            <w:vAlign w:val="bottom"/>
          </w:tcPr>
          <w:p w14:paraId="5AE3B2F8" w14:textId="77777777" w:rsidR="0075475C" w:rsidRPr="002D03D8" w:rsidRDefault="0075475C" w:rsidP="00071D34">
            <w:pPr>
              <w:tabs>
                <w:tab w:val="left" w:pos="540"/>
              </w:tabs>
              <w:spacing w:line="300" w:lineRule="exact"/>
              <w:rPr>
                <w:rFonts w:ascii="CordiaUPC" w:hAnsi="CordiaUPC" w:cs="CordiaUPC"/>
                <w:sz w:val="26"/>
                <w:szCs w:val="26"/>
                <w:cs/>
              </w:rPr>
            </w:pPr>
          </w:p>
        </w:tc>
        <w:tc>
          <w:tcPr>
            <w:tcW w:w="1013" w:type="dxa"/>
            <w:vAlign w:val="bottom"/>
          </w:tcPr>
          <w:p w14:paraId="6C55CDED" w14:textId="77777777" w:rsidR="0075475C" w:rsidRPr="002D03D8" w:rsidRDefault="0075475C" w:rsidP="00071D34">
            <w:pPr>
              <w:tabs>
                <w:tab w:val="left" w:pos="540"/>
              </w:tabs>
              <w:spacing w:line="300" w:lineRule="exact"/>
              <w:rPr>
                <w:rFonts w:ascii="CordiaUPC" w:hAnsi="CordiaUPC" w:cs="CordiaUPC"/>
                <w:sz w:val="26"/>
                <w:szCs w:val="26"/>
              </w:rPr>
            </w:pPr>
          </w:p>
        </w:tc>
        <w:tc>
          <w:tcPr>
            <w:tcW w:w="254" w:type="dxa"/>
            <w:vAlign w:val="bottom"/>
          </w:tcPr>
          <w:p w14:paraId="32C9E446" w14:textId="77777777" w:rsidR="0075475C" w:rsidRPr="002D03D8" w:rsidRDefault="0075475C" w:rsidP="00071D34">
            <w:pPr>
              <w:tabs>
                <w:tab w:val="left" w:pos="540"/>
              </w:tabs>
              <w:spacing w:line="300" w:lineRule="exact"/>
              <w:rPr>
                <w:rFonts w:ascii="CordiaUPC" w:hAnsi="CordiaUPC" w:cs="CordiaUPC"/>
                <w:sz w:val="26"/>
                <w:szCs w:val="26"/>
              </w:rPr>
            </w:pPr>
          </w:p>
        </w:tc>
        <w:tc>
          <w:tcPr>
            <w:tcW w:w="1454" w:type="dxa"/>
            <w:tcBorders>
              <w:top w:val="nil"/>
              <w:left w:val="nil"/>
              <w:bottom w:val="single" w:sz="4" w:space="0" w:color="auto"/>
              <w:right w:val="nil"/>
            </w:tcBorders>
            <w:vAlign w:val="bottom"/>
            <w:hideMark/>
          </w:tcPr>
          <w:p w14:paraId="06472FEB" w14:textId="77777777" w:rsidR="0075475C" w:rsidRPr="002D03D8" w:rsidRDefault="0075475C" w:rsidP="00071D34">
            <w:pPr>
              <w:tabs>
                <w:tab w:val="decimal" w:pos="981"/>
              </w:tabs>
              <w:suppressAutoHyphens/>
              <w:spacing w:line="240" w:lineRule="exact"/>
              <w:ind w:left="-14" w:right="-86"/>
              <w:rPr>
                <w:rFonts w:ascii="CordiaUPC" w:hAnsi="CordiaUPC" w:cs="CordiaUPC"/>
                <w:sz w:val="26"/>
                <w:szCs w:val="26"/>
              </w:rPr>
            </w:pPr>
            <w:r w:rsidRPr="002D03D8">
              <w:rPr>
                <w:rFonts w:ascii="CordiaUPC" w:hAnsi="CordiaUPC" w:cs="CordiaUPC"/>
                <w:sz w:val="26"/>
                <w:szCs w:val="26"/>
              </w:rPr>
              <w:t>2,065</w:t>
            </w:r>
          </w:p>
        </w:tc>
      </w:tr>
      <w:tr w:rsidR="0075475C" w:rsidRPr="002D03D8" w14:paraId="380DC922" w14:textId="77777777" w:rsidTr="00071D34">
        <w:tc>
          <w:tcPr>
            <w:tcW w:w="6213" w:type="dxa"/>
            <w:vAlign w:val="bottom"/>
            <w:hideMark/>
          </w:tcPr>
          <w:p w14:paraId="25301C46" w14:textId="77777777" w:rsidR="0075475C" w:rsidRPr="002D03D8" w:rsidRDefault="0075475C" w:rsidP="00071D34">
            <w:pPr>
              <w:tabs>
                <w:tab w:val="left" w:pos="540"/>
              </w:tabs>
              <w:spacing w:line="300" w:lineRule="exact"/>
              <w:rPr>
                <w:rFonts w:ascii="CordiaUPC" w:hAnsi="CordiaUPC" w:cs="CordiaUPC"/>
                <w:b/>
                <w:bCs/>
                <w:sz w:val="26"/>
                <w:szCs w:val="26"/>
                <w:cs/>
              </w:rPr>
            </w:pPr>
            <w:r w:rsidRPr="002D03D8">
              <w:rPr>
                <w:rFonts w:ascii="CordiaUPC" w:hAnsi="CordiaUPC" w:cs="CordiaUPC"/>
                <w:b/>
                <w:bCs/>
                <w:sz w:val="26"/>
                <w:szCs w:val="26"/>
              </w:rPr>
              <w:t>Net cash outflows</w:t>
            </w:r>
          </w:p>
        </w:tc>
        <w:tc>
          <w:tcPr>
            <w:tcW w:w="255" w:type="dxa"/>
            <w:vAlign w:val="bottom"/>
          </w:tcPr>
          <w:p w14:paraId="41B96898" w14:textId="77777777" w:rsidR="0075475C" w:rsidRPr="002D03D8" w:rsidRDefault="0075475C" w:rsidP="00071D34">
            <w:pPr>
              <w:tabs>
                <w:tab w:val="left" w:pos="540"/>
              </w:tabs>
              <w:spacing w:line="300" w:lineRule="exact"/>
              <w:rPr>
                <w:rFonts w:ascii="CordiaUPC" w:hAnsi="CordiaUPC" w:cs="CordiaUPC"/>
                <w:b/>
                <w:bCs/>
                <w:sz w:val="26"/>
                <w:szCs w:val="26"/>
                <w:cs/>
              </w:rPr>
            </w:pPr>
          </w:p>
        </w:tc>
        <w:tc>
          <w:tcPr>
            <w:tcW w:w="1013" w:type="dxa"/>
            <w:vAlign w:val="bottom"/>
          </w:tcPr>
          <w:p w14:paraId="00EE6DC8"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254" w:type="dxa"/>
            <w:vAlign w:val="bottom"/>
          </w:tcPr>
          <w:p w14:paraId="55F64DF9" w14:textId="77777777" w:rsidR="0075475C" w:rsidRPr="002D03D8" w:rsidRDefault="0075475C" w:rsidP="00071D34">
            <w:pPr>
              <w:tabs>
                <w:tab w:val="left" w:pos="540"/>
              </w:tabs>
              <w:spacing w:line="300" w:lineRule="exact"/>
              <w:rPr>
                <w:rFonts w:ascii="CordiaUPC" w:hAnsi="CordiaUPC" w:cs="CordiaUPC"/>
                <w:b/>
                <w:bCs/>
                <w:sz w:val="26"/>
                <w:szCs w:val="26"/>
              </w:rPr>
            </w:pPr>
          </w:p>
        </w:tc>
        <w:tc>
          <w:tcPr>
            <w:tcW w:w="1454" w:type="dxa"/>
            <w:tcBorders>
              <w:top w:val="single" w:sz="4" w:space="0" w:color="auto"/>
              <w:left w:val="nil"/>
              <w:bottom w:val="double" w:sz="4" w:space="0" w:color="auto"/>
              <w:right w:val="nil"/>
            </w:tcBorders>
            <w:vAlign w:val="bottom"/>
            <w:hideMark/>
          </w:tcPr>
          <w:p w14:paraId="651A2BC3" w14:textId="77777777" w:rsidR="0075475C" w:rsidRPr="002D03D8" w:rsidRDefault="0075475C" w:rsidP="00071D34">
            <w:pPr>
              <w:tabs>
                <w:tab w:val="decimal" w:pos="981"/>
              </w:tabs>
              <w:suppressAutoHyphens/>
              <w:spacing w:line="240" w:lineRule="exact"/>
              <w:ind w:left="-14" w:right="-86"/>
              <w:rPr>
                <w:rFonts w:ascii="CordiaUPC" w:hAnsi="CordiaUPC" w:cs="CordiaUPC"/>
                <w:b/>
                <w:bCs/>
                <w:sz w:val="26"/>
                <w:szCs w:val="26"/>
              </w:rPr>
            </w:pPr>
            <w:r w:rsidRPr="002D03D8">
              <w:rPr>
                <w:rFonts w:ascii="CordiaUPC" w:hAnsi="CordiaUPC" w:cs="CordiaUPC"/>
                <w:b/>
                <w:bCs/>
                <w:sz w:val="26"/>
                <w:szCs w:val="26"/>
              </w:rPr>
              <w:t>2,065</w:t>
            </w:r>
          </w:p>
        </w:tc>
      </w:tr>
      <w:bookmarkEnd w:id="2"/>
    </w:tbl>
    <w:p w14:paraId="012FEB60" w14:textId="77777777" w:rsidR="0075475C" w:rsidRPr="002D03D8" w:rsidRDefault="0075475C" w:rsidP="00837B1A">
      <w:pPr>
        <w:pStyle w:val="Heading1"/>
        <w:spacing w:before="0" w:after="0" w:line="240" w:lineRule="exact"/>
        <w:ind w:left="540" w:hanging="540"/>
        <w:rPr>
          <w:rFonts w:ascii="CordiaUPC" w:hAnsi="CordiaUPC" w:cs="CordiaUPC"/>
          <w:sz w:val="28"/>
          <w:szCs w:val="28"/>
          <w:lang w:val="en-US" w:bidi="th-TH"/>
        </w:rPr>
      </w:pPr>
    </w:p>
    <w:p w14:paraId="693B5F3A" w14:textId="77777777" w:rsidR="00B13626" w:rsidRPr="002D03D8" w:rsidRDefault="00B13626">
      <w:pPr>
        <w:spacing w:line="240" w:lineRule="auto"/>
        <w:rPr>
          <w:rFonts w:ascii="CordiaUPC" w:hAnsi="CordiaUPC" w:cs="CordiaUPC"/>
          <w:b/>
          <w:bCs/>
          <w:sz w:val="28"/>
          <w:szCs w:val="28"/>
          <w:lang w:eastAsia="x-none"/>
        </w:rPr>
      </w:pPr>
      <w:r w:rsidRPr="002D03D8">
        <w:rPr>
          <w:rFonts w:ascii="CordiaUPC" w:hAnsi="CordiaUPC" w:cs="CordiaUPC"/>
          <w:bCs/>
          <w:i/>
          <w:sz w:val="28"/>
          <w:szCs w:val="28"/>
          <w:lang w:eastAsia="x-none"/>
        </w:rPr>
        <w:br w:type="page"/>
      </w:r>
    </w:p>
    <w:p w14:paraId="7022B5F4" w14:textId="5718B096" w:rsidR="00E16D4B" w:rsidRPr="002D03D8" w:rsidRDefault="00804E90" w:rsidP="00E16D4B">
      <w:pPr>
        <w:pStyle w:val="Heading1"/>
        <w:spacing w:before="0" w:after="0" w:line="240" w:lineRule="exact"/>
        <w:ind w:left="540" w:hanging="540"/>
        <w:rPr>
          <w:rFonts w:ascii="CordiaUPC" w:hAnsi="CordiaUPC" w:cs="CordiaUPC"/>
          <w:bCs/>
          <w:sz w:val="28"/>
          <w:szCs w:val="28"/>
          <w:cs/>
          <w:lang w:val="en-US" w:bidi="th-TH"/>
        </w:rPr>
      </w:pPr>
      <w:r w:rsidRPr="002D03D8">
        <w:rPr>
          <w:rFonts w:ascii="CordiaUPC" w:hAnsi="CordiaUPC" w:cs="CordiaUPC"/>
          <w:bCs/>
          <w:i w:val="0"/>
          <w:sz w:val="28"/>
          <w:szCs w:val="28"/>
          <w:lang w:eastAsia="x-none"/>
        </w:rPr>
        <w:lastRenderedPageBreak/>
        <w:t>5</w:t>
      </w:r>
      <w:r w:rsidR="006E64CE" w:rsidRPr="002D03D8">
        <w:rPr>
          <w:rFonts w:ascii="CordiaUPC" w:hAnsi="CordiaUPC" w:cs="CordiaUPC" w:hint="cs"/>
          <w:bCs/>
          <w:i w:val="0"/>
          <w:sz w:val="28"/>
          <w:szCs w:val="28"/>
          <w:lang w:eastAsia="x-none"/>
        </w:rPr>
        <w:tab/>
      </w:r>
      <w:r w:rsidR="00E16D4B" w:rsidRPr="002D03D8">
        <w:rPr>
          <w:rFonts w:ascii="CordiaUPC" w:hAnsi="CordiaUPC" w:cs="CordiaUPC" w:hint="cs"/>
          <w:bCs/>
          <w:i w:val="0"/>
          <w:sz w:val="28"/>
          <w:szCs w:val="28"/>
          <w:lang w:eastAsia="x-none"/>
        </w:rPr>
        <w:t>Fair value of financial assets and financial liabilities</w:t>
      </w:r>
      <w:r w:rsidR="00E16D4B" w:rsidRPr="002D03D8">
        <w:rPr>
          <w:rFonts w:ascii="CordiaUPC" w:hAnsi="CordiaUPC" w:cs="CordiaUPC"/>
          <w:bCs/>
          <w:i w:val="0"/>
          <w:sz w:val="28"/>
          <w:szCs w:val="28"/>
          <w:lang w:eastAsia="x-none"/>
        </w:rPr>
        <w:t xml:space="preserve">  </w:t>
      </w:r>
    </w:p>
    <w:p w14:paraId="3D4B97D8" w14:textId="77777777" w:rsidR="0070356C" w:rsidRPr="002D03D8" w:rsidRDefault="0070356C" w:rsidP="0070356C">
      <w:pPr>
        <w:spacing w:line="240" w:lineRule="exact"/>
        <w:jc w:val="both"/>
        <w:rPr>
          <w:rFonts w:ascii="CordiaUPC" w:hAnsi="CordiaUPC" w:cs="CordiaUPC"/>
          <w:b/>
          <w:bCs/>
          <w:sz w:val="26"/>
          <w:szCs w:val="26"/>
          <w:lang w:bidi="th-TH"/>
        </w:rPr>
      </w:pPr>
    </w:p>
    <w:p w14:paraId="180D1170" w14:textId="3D232D9B" w:rsidR="0070356C" w:rsidRPr="002D03D8" w:rsidRDefault="00804E90" w:rsidP="0070356C">
      <w:pPr>
        <w:pStyle w:val="Heading1"/>
        <w:spacing w:before="0" w:after="0" w:line="240" w:lineRule="exact"/>
        <w:ind w:left="540" w:hanging="540"/>
        <w:rPr>
          <w:rFonts w:ascii="CordiaUPC" w:hAnsi="CordiaUPC" w:cs="CordiaUPC"/>
          <w:bCs/>
          <w:i w:val="0"/>
          <w:sz w:val="26"/>
          <w:szCs w:val="26"/>
          <w:lang w:eastAsia="x-none"/>
        </w:rPr>
      </w:pPr>
      <w:r w:rsidRPr="002D03D8">
        <w:rPr>
          <w:rFonts w:ascii="CordiaUPC" w:hAnsi="CordiaUPC" w:cs="CordiaUPC"/>
          <w:bCs/>
          <w:i w:val="0"/>
          <w:sz w:val="26"/>
          <w:szCs w:val="26"/>
          <w:lang w:eastAsia="x-none"/>
        </w:rPr>
        <w:t>5</w:t>
      </w:r>
      <w:r w:rsidR="0070356C" w:rsidRPr="002D03D8">
        <w:rPr>
          <w:rFonts w:ascii="CordiaUPC" w:hAnsi="CordiaUPC" w:cs="CordiaUPC"/>
          <w:bCs/>
          <w:i w:val="0"/>
          <w:sz w:val="26"/>
          <w:szCs w:val="26"/>
          <w:lang w:eastAsia="x-none"/>
        </w:rPr>
        <w:t>.1</w:t>
      </w:r>
      <w:r w:rsidR="0070356C" w:rsidRPr="002D03D8">
        <w:rPr>
          <w:rFonts w:ascii="CordiaUPC" w:hAnsi="CordiaUPC" w:cs="CordiaUPC" w:hint="cs"/>
          <w:bCs/>
          <w:i w:val="0"/>
          <w:sz w:val="26"/>
          <w:szCs w:val="26"/>
          <w:lang w:eastAsia="x-none"/>
        </w:rPr>
        <w:tab/>
        <w:t>Financial assets and financial liabilities</w:t>
      </w:r>
      <w:r w:rsidR="0070356C" w:rsidRPr="002D03D8">
        <w:rPr>
          <w:rFonts w:ascii="CordiaUPC" w:hAnsi="CordiaUPC" w:cs="CordiaUPC"/>
          <w:bCs/>
          <w:i w:val="0"/>
          <w:sz w:val="26"/>
          <w:szCs w:val="26"/>
          <w:lang w:eastAsia="x-none"/>
        </w:rPr>
        <w:t xml:space="preserve"> </w:t>
      </w:r>
      <w:r w:rsidR="0070356C" w:rsidRPr="002D03D8">
        <w:rPr>
          <w:rFonts w:ascii="CordiaUPC" w:hAnsi="CordiaUPC" w:cs="CordiaUPC" w:hint="cs"/>
          <w:bCs/>
          <w:i w:val="0"/>
          <w:sz w:val="26"/>
          <w:szCs w:val="26"/>
          <w:lang w:eastAsia="x-none"/>
        </w:rPr>
        <w:t>measured at fair value</w:t>
      </w:r>
    </w:p>
    <w:p w14:paraId="4862B29B" w14:textId="77777777" w:rsidR="0070356C" w:rsidRPr="002D03D8" w:rsidRDefault="0070356C" w:rsidP="0070356C">
      <w:pPr>
        <w:spacing w:line="240" w:lineRule="exact"/>
        <w:ind w:left="544"/>
        <w:jc w:val="both"/>
        <w:rPr>
          <w:rFonts w:ascii="CordiaUPC" w:hAnsi="CordiaUPC" w:cs="CordiaUPC"/>
          <w:sz w:val="26"/>
          <w:szCs w:val="26"/>
          <w:lang w:bidi="th-TH"/>
        </w:rPr>
      </w:pPr>
    </w:p>
    <w:p w14:paraId="0D6AB1A3" w14:textId="5B2582B0" w:rsidR="0070356C" w:rsidRPr="002D03D8" w:rsidRDefault="0070356C" w:rsidP="0070356C">
      <w:pPr>
        <w:pStyle w:val="BodyTextIndent"/>
        <w:spacing w:after="0" w:line="240" w:lineRule="exact"/>
        <w:ind w:left="540" w:right="29"/>
        <w:jc w:val="thaiDistribute"/>
        <w:rPr>
          <w:rFonts w:ascii="CordiaUPC" w:hAnsi="CordiaUPC" w:cs="CordiaUPC"/>
          <w:sz w:val="26"/>
          <w:szCs w:val="26"/>
        </w:rPr>
      </w:pPr>
      <w:r w:rsidRPr="002D03D8">
        <w:rPr>
          <w:rFonts w:ascii="CordiaUPC" w:hAnsi="CordiaUPC" w:cs="CordiaUPC" w:hint="cs"/>
          <w:sz w:val="26"/>
          <w:szCs w:val="26"/>
        </w:rPr>
        <w:t>The following table shows the carrying amounts and fair values of financial assets and financial</w:t>
      </w:r>
      <w:r w:rsidRPr="002D03D8">
        <w:rPr>
          <w:rFonts w:ascii="CordiaUPC" w:hAnsi="CordiaUPC" w:cs="CordiaUPC" w:hint="cs"/>
          <w:sz w:val="26"/>
          <w:szCs w:val="26"/>
          <w:cs/>
        </w:rPr>
        <w:t xml:space="preserve"> </w:t>
      </w:r>
      <w:r w:rsidRPr="002D03D8">
        <w:rPr>
          <w:rFonts w:ascii="CordiaUPC" w:hAnsi="CordiaUPC" w:cs="CordiaUPC" w:hint="cs"/>
          <w:sz w:val="26"/>
          <w:szCs w:val="26"/>
        </w:rPr>
        <w:t xml:space="preserve">liabilities, including their </w:t>
      </w:r>
      <w:r w:rsidRPr="002D03D8">
        <w:rPr>
          <w:rFonts w:ascii="CordiaUPC" w:hAnsi="CordiaUPC" w:cs="CordiaUPC" w:hint="cs"/>
          <w:spacing w:val="4"/>
          <w:sz w:val="26"/>
          <w:szCs w:val="26"/>
        </w:rPr>
        <w:t xml:space="preserve">levels in the fair value hierarchy for the financial instruments measured at fair value as </w:t>
      </w:r>
      <w:proofErr w:type="gramStart"/>
      <w:r w:rsidRPr="002D03D8">
        <w:rPr>
          <w:rFonts w:ascii="CordiaUPC" w:hAnsi="CordiaUPC" w:cs="CordiaUPC" w:hint="cs"/>
          <w:spacing w:val="4"/>
          <w:sz w:val="26"/>
          <w:szCs w:val="26"/>
        </w:rPr>
        <w:t>at</w:t>
      </w:r>
      <w:proofErr w:type="gramEnd"/>
      <w:r w:rsidRPr="002D03D8">
        <w:rPr>
          <w:rFonts w:ascii="CordiaUPC" w:hAnsi="CordiaUPC" w:cs="CordiaUPC" w:hint="cs"/>
          <w:spacing w:val="4"/>
          <w:sz w:val="26"/>
          <w:szCs w:val="26"/>
        </w:rPr>
        <w:t xml:space="preserve"> </w:t>
      </w:r>
      <w:r w:rsidR="00765C50" w:rsidRPr="002D03D8">
        <w:rPr>
          <w:rFonts w:ascii="CordiaUPC" w:hAnsi="CordiaUPC" w:cs="CordiaUPC"/>
          <w:spacing w:val="4"/>
          <w:sz w:val="26"/>
          <w:szCs w:val="26"/>
          <w:lang w:val="en-US" w:bidi="th-TH"/>
        </w:rPr>
        <w:t>3</w:t>
      </w:r>
      <w:r w:rsidR="00623242" w:rsidRPr="002D03D8">
        <w:rPr>
          <w:rFonts w:ascii="CordiaUPC" w:hAnsi="CordiaUPC" w:cs="CordiaUPC"/>
          <w:spacing w:val="4"/>
          <w:sz w:val="26"/>
          <w:szCs w:val="26"/>
          <w:lang w:val="en-US" w:bidi="th-TH"/>
        </w:rPr>
        <w:t xml:space="preserve">0 </w:t>
      </w:r>
      <w:r w:rsidR="00020FE2" w:rsidRPr="002D03D8">
        <w:rPr>
          <w:rFonts w:ascii="CordiaUPC" w:hAnsi="CordiaUPC" w:cs="CordiaUPC"/>
          <w:spacing w:val="4"/>
          <w:sz w:val="26"/>
          <w:szCs w:val="26"/>
          <w:lang w:val="en-US" w:bidi="th-TH"/>
        </w:rPr>
        <w:t>September</w:t>
      </w:r>
      <w:r w:rsidR="003022CB" w:rsidRPr="002D03D8">
        <w:rPr>
          <w:rFonts w:ascii="CordiaUPC" w:hAnsi="CordiaUPC" w:cs="CordiaUPC"/>
          <w:spacing w:val="4"/>
          <w:sz w:val="26"/>
          <w:szCs w:val="26"/>
          <w:lang w:val="en-US" w:bidi="th-TH"/>
        </w:rPr>
        <w:t xml:space="preserve"> 202</w:t>
      </w:r>
      <w:r w:rsidR="00960752" w:rsidRPr="002D03D8">
        <w:rPr>
          <w:rFonts w:ascii="CordiaUPC" w:hAnsi="CordiaUPC" w:cs="CordiaUPC"/>
          <w:spacing w:val="4"/>
          <w:sz w:val="26"/>
          <w:szCs w:val="26"/>
          <w:lang w:val="en-US" w:bidi="th-TH"/>
        </w:rPr>
        <w:t>5</w:t>
      </w:r>
      <w:r w:rsidRPr="002D03D8">
        <w:rPr>
          <w:rFonts w:ascii="CordiaUPC" w:hAnsi="CordiaUPC" w:cs="CordiaUPC"/>
          <w:sz w:val="26"/>
          <w:szCs w:val="26"/>
          <w:lang w:val="en-US"/>
        </w:rPr>
        <w:t xml:space="preserve"> and</w:t>
      </w:r>
      <w:r w:rsidRPr="002D03D8">
        <w:rPr>
          <w:rFonts w:ascii="CordiaUPC" w:hAnsi="CordiaUPC" w:cs="CordiaUPC"/>
          <w:sz w:val="26"/>
          <w:szCs w:val="26"/>
        </w:rPr>
        <w:t xml:space="preserve"> </w:t>
      </w:r>
      <w:r w:rsidR="00960752" w:rsidRPr="002D03D8">
        <w:rPr>
          <w:rFonts w:ascii="CordiaUPC" w:hAnsi="CordiaUPC" w:cs="CordiaUPC"/>
          <w:sz w:val="26"/>
          <w:szCs w:val="26"/>
        </w:rPr>
        <w:t>31 December 2024</w:t>
      </w:r>
      <w:r w:rsidRPr="002D03D8">
        <w:rPr>
          <w:rFonts w:ascii="CordiaUPC" w:hAnsi="CordiaUPC" w:cs="CordiaUPC" w:hint="cs"/>
          <w:sz w:val="26"/>
          <w:szCs w:val="26"/>
          <w:cs/>
        </w:rPr>
        <w:t>.</w:t>
      </w:r>
    </w:p>
    <w:p w14:paraId="512D7F13" w14:textId="77777777" w:rsidR="0070356C" w:rsidRPr="002D03D8" w:rsidRDefault="0070356C" w:rsidP="0070356C">
      <w:pPr>
        <w:spacing w:line="240" w:lineRule="exact"/>
      </w:pP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2D03D8" w14:paraId="1BCE571A" w14:textId="77777777" w:rsidTr="005E3D05">
        <w:trPr>
          <w:trHeight w:val="256"/>
          <w:tblHeader/>
        </w:trPr>
        <w:tc>
          <w:tcPr>
            <w:tcW w:w="3413" w:type="dxa"/>
          </w:tcPr>
          <w:p w14:paraId="5970D2F8" w14:textId="77777777" w:rsidR="0070356C" w:rsidRPr="002D03D8"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585A507B" w14:textId="6A4B0233" w:rsidR="0070356C" w:rsidRPr="002D03D8"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b/>
                <w:bCs/>
                <w:sz w:val="26"/>
                <w:szCs w:val="26"/>
                <w:lang w:eastAsia="zh-CN"/>
              </w:rPr>
              <w:t>Consolidated</w:t>
            </w:r>
          </w:p>
        </w:tc>
      </w:tr>
      <w:tr w:rsidR="0070356C" w:rsidRPr="002D03D8" w14:paraId="1625B25E" w14:textId="77777777" w:rsidTr="005E3D05">
        <w:trPr>
          <w:trHeight w:val="256"/>
          <w:tblHeader/>
        </w:trPr>
        <w:tc>
          <w:tcPr>
            <w:tcW w:w="3413" w:type="dxa"/>
          </w:tcPr>
          <w:p w14:paraId="55F040CF" w14:textId="77777777" w:rsidR="0070356C" w:rsidRPr="002D03D8"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tcPr>
          <w:p w14:paraId="7CF32029" w14:textId="3A73EC1B" w:rsidR="0070356C" w:rsidRPr="002D03D8" w:rsidRDefault="00B129E4" w:rsidP="005E3D05">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2D03D8">
              <w:rPr>
                <w:rFonts w:ascii="CordiaUPC" w:eastAsia="Times New Roman" w:hAnsi="CordiaUPC" w:cs="CordiaUPC"/>
                <w:sz w:val="26"/>
                <w:szCs w:val="26"/>
                <w:lang w:eastAsia="zh-CN"/>
              </w:rPr>
              <w:t xml:space="preserve">30 </w:t>
            </w:r>
            <w:r w:rsidR="00D2006A" w:rsidRPr="002D03D8">
              <w:rPr>
                <w:rFonts w:ascii="CordiaUPC" w:eastAsia="Times New Roman" w:hAnsi="CordiaUPC" w:cs="CordiaUPC"/>
                <w:sz w:val="26"/>
                <w:szCs w:val="26"/>
                <w:lang w:eastAsia="zh-CN"/>
              </w:rPr>
              <w:t>September</w:t>
            </w:r>
            <w:r w:rsidRPr="002D03D8">
              <w:rPr>
                <w:rFonts w:ascii="CordiaUPC" w:eastAsia="Times New Roman" w:hAnsi="CordiaUPC" w:cs="CordiaUPC"/>
                <w:sz w:val="26"/>
                <w:szCs w:val="26"/>
                <w:lang w:eastAsia="zh-CN"/>
              </w:rPr>
              <w:t xml:space="preserve"> 2025</w:t>
            </w:r>
          </w:p>
        </w:tc>
      </w:tr>
      <w:tr w:rsidR="0070356C" w:rsidRPr="002D03D8" w14:paraId="3DD629C7" w14:textId="77777777" w:rsidTr="005E3D05">
        <w:trPr>
          <w:trHeight w:val="256"/>
          <w:tblHeader/>
        </w:trPr>
        <w:tc>
          <w:tcPr>
            <w:tcW w:w="3413" w:type="dxa"/>
          </w:tcPr>
          <w:p w14:paraId="3F388229" w14:textId="77777777" w:rsidR="0070356C" w:rsidRPr="002D03D8"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75E639B4" w14:textId="77777777" w:rsidR="0070356C" w:rsidRPr="002D03D8"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Carrying</w:t>
            </w:r>
          </w:p>
        </w:tc>
        <w:tc>
          <w:tcPr>
            <w:tcW w:w="270" w:type="dxa"/>
          </w:tcPr>
          <w:p w14:paraId="1C40B44A" w14:textId="77777777" w:rsidR="0070356C" w:rsidRPr="002D03D8"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79514522" w14:textId="77777777" w:rsidR="0070356C" w:rsidRPr="002D03D8"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Fair value</w:t>
            </w:r>
          </w:p>
        </w:tc>
      </w:tr>
      <w:tr w:rsidR="0070356C" w:rsidRPr="002D03D8" w14:paraId="52F3350A" w14:textId="77777777" w:rsidTr="005E3D05">
        <w:trPr>
          <w:trHeight w:val="200"/>
          <w:tblHeader/>
        </w:trPr>
        <w:tc>
          <w:tcPr>
            <w:tcW w:w="3413" w:type="dxa"/>
          </w:tcPr>
          <w:p w14:paraId="5C0D9E05" w14:textId="77777777" w:rsidR="0070356C" w:rsidRPr="002D03D8"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117400C8" w14:textId="77777777" w:rsidR="0070356C" w:rsidRPr="002D03D8"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amount</w:t>
            </w:r>
          </w:p>
        </w:tc>
        <w:tc>
          <w:tcPr>
            <w:tcW w:w="270" w:type="dxa"/>
          </w:tcPr>
          <w:p w14:paraId="2A4EBFC4" w14:textId="77777777" w:rsidR="0070356C" w:rsidRPr="002D03D8"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2A1F8424" w14:textId="77777777" w:rsidR="0070356C" w:rsidRPr="002D03D8"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Level 1</w:t>
            </w:r>
          </w:p>
        </w:tc>
        <w:tc>
          <w:tcPr>
            <w:tcW w:w="270" w:type="dxa"/>
          </w:tcPr>
          <w:p w14:paraId="161D2CED" w14:textId="77777777" w:rsidR="0070356C" w:rsidRPr="002D03D8"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78513D63" w14:textId="77777777" w:rsidR="0070356C" w:rsidRPr="002D03D8"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2</w:t>
            </w:r>
          </w:p>
        </w:tc>
        <w:tc>
          <w:tcPr>
            <w:tcW w:w="273" w:type="dxa"/>
          </w:tcPr>
          <w:p w14:paraId="5FACEF22" w14:textId="77777777" w:rsidR="0070356C" w:rsidRPr="002D03D8"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085EC20C" w14:textId="77777777" w:rsidR="0070356C" w:rsidRPr="002D03D8"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3</w:t>
            </w:r>
          </w:p>
        </w:tc>
        <w:tc>
          <w:tcPr>
            <w:tcW w:w="271" w:type="dxa"/>
          </w:tcPr>
          <w:p w14:paraId="3646FFE8" w14:textId="77777777" w:rsidR="0070356C" w:rsidRPr="002D03D8"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5CD42DF0" w14:textId="77777777" w:rsidR="0070356C" w:rsidRPr="002D03D8" w:rsidRDefault="0070356C" w:rsidP="005E3D05">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Total</w:t>
            </w:r>
          </w:p>
        </w:tc>
      </w:tr>
      <w:tr w:rsidR="0070356C" w:rsidRPr="002D03D8" w14:paraId="4A59938B" w14:textId="77777777" w:rsidTr="005E3D05">
        <w:trPr>
          <w:trHeight w:val="256"/>
          <w:tblHeader/>
        </w:trPr>
        <w:tc>
          <w:tcPr>
            <w:tcW w:w="3413" w:type="dxa"/>
          </w:tcPr>
          <w:p w14:paraId="5746AD34" w14:textId="77777777" w:rsidR="0070356C" w:rsidRPr="002D03D8" w:rsidRDefault="0070356C" w:rsidP="005E3D05">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4D6F854C" w14:textId="77777777" w:rsidR="0070356C" w:rsidRPr="002D03D8" w:rsidRDefault="0070356C" w:rsidP="005E3D05">
            <w:pPr>
              <w:tabs>
                <w:tab w:val="decimal" w:pos="595"/>
              </w:tabs>
              <w:suppressAutoHyphens/>
              <w:spacing w:line="240" w:lineRule="exact"/>
              <w:ind w:left="-14" w:right="-86"/>
              <w:jc w:val="center"/>
              <w:rPr>
                <w:rFonts w:ascii="CordiaUPC" w:eastAsia="Times New Roman" w:hAnsi="CordiaUPC" w:cs="CordiaUPC"/>
                <w:sz w:val="26"/>
                <w:szCs w:val="26"/>
                <w:cs/>
                <w:lang w:eastAsia="zh-CN" w:bidi="th-TH"/>
              </w:rPr>
            </w:pPr>
            <w:r w:rsidRPr="002D03D8">
              <w:rPr>
                <w:rFonts w:ascii="CordiaUPC" w:eastAsia="Times New Roman" w:hAnsi="CordiaUPC" w:cs="CordiaUPC" w:hint="cs"/>
                <w:i/>
                <w:iCs/>
                <w:sz w:val="26"/>
                <w:szCs w:val="26"/>
                <w:cs/>
                <w:lang w:eastAsia="zh-CN"/>
              </w:rPr>
              <w:t>(</w:t>
            </w:r>
            <w:r w:rsidRPr="002D03D8">
              <w:rPr>
                <w:rFonts w:ascii="CordiaUPC" w:eastAsia="Times New Roman" w:hAnsi="CordiaUPC" w:cs="CordiaUPC" w:hint="cs"/>
                <w:i/>
                <w:iCs/>
                <w:sz w:val="26"/>
                <w:szCs w:val="26"/>
                <w:lang w:eastAsia="zh-CN"/>
              </w:rPr>
              <w:t>in million Baht</w:t>
            </w:r>
            <w:r w:rsidRPr="002D03D8">
              <w:rPr>
                <w:rFonts w:ascii="CordiaUPC" w:eastAsia="Times New Roman" w:hAnsi="CordiaUPC" w:cs="CordiaUPC" w:hint="cs"/>
                <w:i/>
                <w:iCs/>
                <w:sz w:val="26"/>
                <w:szCs w:val="26"/>
                <w:cs/>
                <w:lang w:eastAsia="zh-CN"/>
              </w:rPr>
              <w:t>)</w:t>
            </w:r>
          </w:p>
        </w:tc>
      </w:tr>
      <w:tr w:rsidR="0070356C" w:rsidRPr="002D03D8" w14:paraId="17635F9C" w14:textId="77777777" w:rsidTr="005E3D05">
        <w:trPr>
          <w:trHeight w:val="256"/>
        </w:trPr>
        <w:tc>
          <w:tcPr>
            <w:tcW w:w="3413" w:type="dxa"/>
            <w:hideMark/>
          </w:tcPr>
          <w:p w14:paraId="697E1AA7" w14:textId="77777777" w:rsidR="0070356C" w:rsidRPr="002D03D8"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2D03D8">
              <w:rPr>
                <w:rFonts w:ascii="CordiaUPC" w:eastAsia="Times New Roman" w:hAnsi="CordiaUPC" w:cs="CordiaUPC" w:hint="cs"/>
                <w:b/>
                <w:bCs/>
                <w:i/>
                <w:iCs/>
                <w:sz w:val="26"/>
                <w:szCs w:val="26"/>
                <w:lang w:eastAsia="zh-CN"/>
              </w:rPr>
              <w:t>Financial assets</w:t>
            </w:r>
          </w:p>
        </w:tc>
        <w:tc>
          <w:tcPr>
            <w:tcW w:w="1082" w:type="dxa"/>
          </w:tcPr>
          <w:p w14:paraId="25D16CBC" w14:textId="77777777" w:rsidR="0070356C" w:rsidRPr="002D03D8"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4529A2"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6E5B14AC" w14:textId="77777777" w:rsidR="0070356C" w:rsidRPr="002D03D8"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7350F2F"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09944BEE" w14:textId="77777777" w:rsidR="0070356C" w:rsidRPr="002D03D8"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9319260"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1DC92719"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48EDA2BA"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5F889FB2"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65438A" w:rsidRPr="002D03D8" w14:paraId="5AC51783" w14:textId="77777777" w:rsidTr="005E3D05">
        <w:trPr>
          <w:trHeight w:val="256"/>
        </w:trPr>
        <w:tc>
          <w:tcPr>
            <w:tcW w:w="3413" w:type="dxa"/>
            <w:hideMark/>
          </w:tcPr>
          <w:p w14:paraId="5A57A562"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6F7085E7" w14:textId="6EEA9182" w:rsidR="0065438A" w:rsidRPr="002D03D8" w:rsidRDefault="0065438A" w:rsidP="0065438A">
            <w:pPr>
              <w:pStyle w:val="acctfourfigures"/>
              <w:tabs>
                <w:tab w:val="clear" w:pos="765"/>
                <w:tab w:val="decimal" w:pos="885"/>
              </w:tabs>
              <w:spacing w:line="240" w:lineRule="exact"/>
              <w:ind w:left="-43" w:right="-86"/>
              <w:rPr>
                <w:rFonts w:ascii="CordiaUPC" w:eastAsia="Times New Roman" w:hAnsi="CordiaUPC" w:cs="CordiaUPC"/>
                <w:b/>
                <w:bCs/>
                <w:sz w:val="26"/>
                <w:szCs w:val="26"/>
                <w:cs/>
                <w:lang w:eastAsia="zh-CN" w:bidi="th-TH"/>
              </w:rPr>
            </w:pPr>
            <w:r w:rsidRPr="002D03D8">
              <w:rPr>
                <w:rFonts w:ascii="CordiaUPC" w:hAnsi="CordiaUPC" w:cs="CordiaUPC"/>
                <w:b/>
                <w:bCs/>
                <w:sz w:val="26"/>
                <w:szCs w:val="26"/>
                <w:lang w:val="en-US" w:bidi="th-TH"/>
              </w:rPr>
              <w:t>15,335</w:t>
            </w:r>
          </w:p>
        </w:tc>
        <w:tc>
          <w:tcPr>
            <w:tcW w:w="270" w:type="dxa"/>
            <w:vAlign w:val="bottom"/>
          </w:tcPr>
          <w:p w14:paraId="4ACDDEEF"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56EE65F1" w14:textId="37DD1FE3" w:rsidR="0065438A" w:rsidRPr="002D03D8" w:rsidRDefault="0065438A" w:rsidP="0065438A">
            <w:pPr>
              <w:tabs>
                <w:tab w:val="decimal" w:pos="618"/>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9,754</w:t>
            </w:r>
          </w:p>
        </w:tc>
        <w:tc>
          <w:tcPr>
            <w:tcW w:w="270" w:type="dxa"/>
            <w:vAlign w:val="bottom"/>
          </w:tcPr>
          <w:p w14:paraId="12C9B6B4"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F72DD4C" w14:textId="391D2474"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lang w:val="en-US"/>
              </w:rPr>
              <w:t>5,164</w:t>
            </w:r>
          </w:p>
        </w:tc>
        <w:tc>
          <w:tcPr>
            <w:tcW w:w="273" w:type="dxa"/>
            <w:vAlign w:val="bottom"/>
          </w:tcPr>
          <w:p w14:paraId="54A09881"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0077C48" w14:textId="2E0C3994" w:rsidR="0065438A" w:rsidRPr="002D03D8" w:rsidRDefault="0065438A" w:rsidP="0065438A">
            <w:pPr>
              <w:tabs>
                <w:tab w:val="decimal" w:pos="62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rPr>
              <w:t>417</w:t>
            </w:r>
          </w:p>
        </w:tc>
        <w:tc>
          <w:tcPr>
            <w:tcW w:w="271" w:type="dxa"/>
            <w:vAlign w:val="bottom"/>
          </w:tcPr>
          <w:p w14:paraId="2A37B3D1"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5FA34B7" w14:textId="2609A887" w:rsidR="0065438A" w:rsidRPr="002D03D8" w:rsidRDefault="0065438A" w:rsidP="0065438A">
            <w:pPr>
              <w:tabs>
                <w:tab w:val="decimal" w:pos="750"/>
              </w:tabs>
              <w:suppressAutoHyphens/>
              <w:spacing w:line="240" w:lineRule="exact"/>
              <w:ind w:right="-36"/>
              <w:rPr>
                <w:rFonts w:ascii="CordiaUPC" w:hAnsi="CordiaUPC" w:cs="CordiaUPC"/>
                <w:b/>
                <w:bCs/>
                <w:sz w:val="26"/>
                <w:szCs w:val="26"/>
              </w:rPr>
            </w:pPr>
            <w:r w:rsidRPr="002D03D8">
              <w:rPr>
                <w:rFonts w:ascii="CordiaUPC" w:hAnsi="CordiaUPC" w:cs="CordiaUPC"/>
                <w:b/>
                <w:bCs/>
                <w:sz w:val="26"/>
                <w:szCs w:val="26"/>
                <w:lang w:val="en-US"/>
              </w:rPr>
              <w:t>15,335</w:t>
            </w:r>
          </w:p>
        </w:tc>
      </w:tr>
      <w:tr w:rsidR="0065438A" w:rsidRPr="002D03D8" w14:paraId="793F6C91" w14:textId="77777777" w:rsidTr="005E3D05">
        <w:trPr>
          <w:trHeight w:val="256"/>
        </w:trPr>
        <w:tc>
          <w:tcPr>
            <w:tcW w:w="3413" w:type="dxa"/>
            <w:hideMark/>
          </w:tcPr>
          <w:p w14:paraId="5623DDEC"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39057EB3"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22DA7C4F"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2DFB007" w14:textId="77777777" w:rsidR="0065438A" w:rsidRPr="002D03D8" w:rsidRDefault="0065438A" w:rsidP="0065438A">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4A70C167"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2B8637C"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56CD686F"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212C42BE" w14:textId="77777777" w:rsidR="0065438A" w:rsidRPr="002D03D8" w:rsidRDefault="0065438A" w:rsidP="0065438A">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A093363"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E0537EE" w14:textId="77777777" w:rsidR="0065438A" w:rsidRPr="002D03D8" w:rsidRDefault="0065438A" w:rsidP="0065438A">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65438A" w:rsidRPr="002D03D8" w14:paraId="4550372A" w14:textId="77777777" w:rsidTr="005E3D05">
        <w:trPr>
          <w:trHeight w:val="256"/>
        </w:trPr>
        <w:tc>
          <w:tcPr>
            <w:tcW w:w="3413" w:type="dxa"/>
            <w:hideMark/>
          </w:tcPr>
          <w:p w14:paraId="1134DEFB" w14:textId="77777777" w:rsidR="0065438A" w:rsidRPr="002D03D8" w:rsidRDefault="0065438A" w:rsidP="0065438A">
            <w:pPr>
              <w:suppressAutoHyphens/>
              <w:spacing w:line="240" w:lineRule="exact"/>
              <w:ind w:left="164" w:right="-90" w:hanging="1"/>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345AF0AB" w14:textId="5B92FAA3" w:rsidR="0065438A" w:rsidRPr="002D03D8" w:rsidRDefault="0065438A" w:rsidP="0065438A">
            <w:pPr>
              <w:tabs>
                <w:tab w:val="decimal" w:pos="881"/>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bidi="th-TH"/>
              </w:rPr>
              <w:t>4,444</w:t>
            </w:r>
          </w:p>
        </w:tc>
        <w:tc>
          <w:tcPr>
            <w:tcW w:w="270" w:type="dxa"/>
            <w:vAlign w:val="bottom"/>
          </w:tcPr>
          <w:p w14:paraId="1FCF8D6A" w14:textId="77777777" w:rsidR="0065438A" w:rsidRPr="002D03D8" w:rsidRDefault="0065438A" w:rsidP="0065438A">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7870E54F" w14:textId="30A636E0"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1E1A04AF" w14:textId="77777777"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67326026" w14:textId="73940C49"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rPr>
              <w:t>4,444</w:t>
            </w:r>
          </w:p>
        </w:tc>
        <w:tc>
          <w:tcPr>
            <w:tcW w:w="273" w:type="dxa"/>
            <w:vAlign w:val="bottom"/>
          </w:tcPr>
          <w:p w14:paraId="129F82F3" w14:textId="77777777"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0C6F6265" w14:textId="11A82F5A" w:rsidR="0065438A" w:rsidRPr="002D03D8" w:rsidRDefault="0065438A" w:rsidP="0065438A">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rPr>
              <w:t>-</w:t>
            </w:r>
          </w:p>
        </w:tc>
        <w:tc>
          <w:tcPr>
            <w:tcW w:w="271" w:type="dxa"/>
            <w:vAlign w:val="bottom"/>
          </w:tcPr>
          <w:p w14:paraId="281E866C" w14:textId="77777777" w:rsidR="0065438A" w:rsidRPr="002D03D8" w:rsidRDefault="0065438A" w:rsidP="0065438A">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3617ACE2" w14:textId="7C2D59A5" w:rsidR="0065438A" w:rsidRPr="002D03D8" w:rsidRDefault="0065438A" w:rsidP="0065438A">
            <w:pPr>
              <w:tabs>
                <w:tab w:val="decimal" w:pos="750"/>
              </w:tabs>
              <w:suppressAutoHyphens/>
              <w:spacing w:line="240" w:lineRule="exact"/>
              <w:ind w:right="-36"/>
              <w:rPr>
                <w:rFonts w:ascii="CordiaUPC" w:hAnsi="CordiaUPC" w:cs="CordiaUPC"/>
                <w:sz w:val="26"/>
                <w:szCs w:val="26"/>
                <w:lang w:val="en-US" w:bidi="th-TH"/>
              </w:rPr>
            </w:pPr>
            <w:r w:rsidRPr="002D03D8">
              <w:rPr>
                <w:rFonts w:ascii="CordiaUPC" w:hAnsi="CordiaUPC" w:cs="CordiaUPC"/>
                <w:sz w:val="26"/>
                <w:szCs w:val="26"/>
                <w:lang w:val="en-US"/>
              </w:rPr>
              <w:t>4,444</w:t>
            </w:r>
          </w:p>
        </w:tc>
      </w:tr>
      <w:tr w:rsidR="0065438A" w:rsidRPr="002D03D8" w14:paraId="2BB64DCF" w14:textId="77777777" w:rsidTr="005E3D05">
        <w:trPr>
          <w:trHeight w:val="256"/>
        </w:trPr>
        <w:tc>
          <w:tcPr>
            <w:tcW w:w="3413" w:type="dxa"/>
            <w:hideMark/>
          </w:tcPr>
          <w:p w14:paraId="316110AA" w14:textId="77777777" w:rsidR="0065438A" w:rsidRPr="002D03D8" w:rsidRDefault="0065438A" w:rsidP="0065438A">
            <w:pPr>
              <w:suppressAutoHyphens/>
              <w:spacing w:line="240" w:lineRule="exact"/>
              <w:ind w:left="164" w:right="-90" w:hanging="1"/>
              <w:rPr>
                <w:rFonts w:ascii="CordiaUPC" w:eastAsia="Times New Roman" w:hAnsi="CordiaUPC" w:cs="CordiaUPC"/>
                <w:sz w:val="26"/>
                <w:szCs w:val="26"/>
                <w:lang w:val="en-US" w:eastAsia="zh-CN"/>
              </w:rPr>
            </w:pPr>
            <w:r w:rsidRPr="002D03D8">
              <w:rPr>
                <w:rFonts w:ascii="CordiaUPC" w:eastAsia="Times New Roman" w:hAnsi="CordiaUPC" w:cs="CordiaUPC" w:hint="cs"/>
                <w:sz w:val="26"/>
                <w:szCs w:val="26"/>
                <w:lang w:eastAsia="zh-CN"/>
              </w:rPr>
              <w:t>Interest rate</w:t>
            </w:r>
          </w:p>
        </w:tc>
        <w:tc>
          <w:tcPr>
            <w:tcW w:w="1082" w:type="dxa"/>
            <w:shd w:val="clear" w:color="auto" w:fill="auto"/>
            <w:vAlign w:val="bottom"/>
          </w:tcPr>
          <w:p w14:paraId="73C90B64" w14:textId="72D519DB" w:rsidR="0065438A" w:rsidRPr="002D03D8" w:rsidRDefault="0065438A" w:rsidP="0065438A">
            <w:pPr>
              <w:tabs>
                <w:tab w:val="decimal" w:pos="881"/>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bidi="th-TH"/>
              </w:rPr>
              <w:t>1,593</w:t>
            </w:r>
          </w:p>
        </w:tc>
        <w:tc>
          <w:tcPr>
            <w:tcW w:w="270" w:type="dxa"/>
            <w:vAlign w:val="bottom"/>
          </w:tcPr>
          <w:p w14:paraId="02C70008" w14:textId="77777777" w:rsidR="0065438A" w:rsidRPr="002D03D8" w:rsidRDefault="0065438A" w:rsidP="0065438A">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758DA65" w14:textId="744DDDC4"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16BF23F9" w14:textId="77777777"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3DD3B251" w14:textId="6A41A81A"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rPr>
              <w:t>1,593</w:t>
            </w:r>
          </w:p>
        </w:tc>
        <w:tc>
          <w:tcPr>
            <w:tcW w:w="273" w:type="dxa"/>
            <w:vAlign w:val="bottom"/>
          </w:tcPr>
          <w:p w14:paraId="7D6CA35D" w14:textId="77777777"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4BC43419" w14:textId="73DAF00B" w:rsidR="0065438A" w:rsidRPr="002D03D8" w:rsidRDefault="0065438A" w:rsidP="0065438A">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rPr>
              <w:t>-</w:t>
            </w:r>
          </w:p>
        </w:tc>
        <w:tc>
          <w:tcPr>
            <w:tcW w:w="271" w:type="dxa"/>
            <w:vAlign w:val="bottom"/>
          </w:tcPr>
          <w:p w14:paraId="410F931A" w14:textId="77777777" w:rsidR="0065438A" w:rsidRPr="002D03D8" w:rsidRDefault="0065438A" w:rsidP="0065438A">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0D8B1521" w14:textId="3137C6D7" w:rsidR="0065438A" w:rsidRPr="002D03D8" w:rsidRDefault="0065438A" w:rsidP="0065438A">
            <w:pPr>
              <w:tabs>
                <w:tab w:val="decimal" w:pos="750"/>
              </w:tabs>
              <w:suppressAutoHyphens/>
              <w:spacing w:line="240" w:lineRule="exact"/>
              <w:ind w:right="-36"/>
              <w:rPr>
                <w:rFonts w:ascii="CordiaUPC" w:hAnsi="CordiaUPC" w:cs="CordiaUPC"/>
                <w:sz w:val="26"/>
                <w:szCs w:val="26"/>
                <w:lang w:val="en-US" w:bidi="th-TH"/>
              </w:rPr>
            </w:pPr>
            <w:r w:rsidRPr="002D03D8">
              <w:rPr>
                <w:rFonts w:ascii="CordiaUPC" w:hAnsi="CordiaUPC" w:cs="CordiaUPC"/>
                <w:sz w:val="26"/>
                <w:szCs w:val="26"/>
                <w:lang w:val="en-US"/>
              </w:rPr>
              <w:t>1,593</w:t>
            </w:r>
          </w:p>
        </w:tc>
      </w:tr>
      <w:tr w:rsidR="0065438A" w:rsidRPr="002D03D8" w14:paraId="3BD844EC" w14:textId="77777777" w:rsidTr="005E3D05">
        <w:trPr>
          <w:trHeight w:val="256"/>
        </w:trPr>
        <w:tc>
          <w:tcPr>
            <w:tcW w:w="3413" w:type="dxa"/>
          </w:tcPr>
          <w:p w14:paraId="0BD3C83B" w14:textId="77777777" w:rsidR="0065438A" w:rsidRPr="002D03D8" w:rsidRDefault="0065438A" w:rsidP="0065438A">
            <w:pPr>
              <w:suppressAutoHyphens/>
              <w:spacing w:line="240" w:lineRule="exact"/>
              <w:ind w:left="164" w:right="-90" w:hanging="1"/>
              <w:rPr>
                <w:rFonts w:ascii="CordiaUPC" w:eastAsia="Times New Roman" w:hAnsi="CordiaUPC" w:cs="CordiaUPC"/>
                <w:b/>
                <w:bCs/>
                <w:sz w:val="26"/>
                <w:szCs w:val="26"/>
                <w:lang w:val="en-US" w:eastAsia="zh-CN" w:bidi="th-TH"/>
              </w:rPr>
            </w:pPr>
            <w:r w:rsidRPr="002D03D8">
              <w:rPr>
                <w:rFonts w:ascii="CordiaUPC" w:eastAsia="Times New Roman" w:hAnsi="CordiaUPC" w:cs="CordiaUPC"/>
                <w:sz w:val="26"/>
                <w:szCs w:val="26"/>
                <w:lang w:val="en-US" w:eastAsia="zh-CN"/>
              </w:rPr>
              <w:t>Other</w:t>
            </w:r>
            <w:r w:rsidRPr="002D03D8">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6B54497" w14:textId="43D3EEDC" w:rsidR="0065438A" w:rsidRPr="002D03D8" w:rsidRDefault="0065438A" w:rsidP="0065438A">
            <w:pPr>
              <w:tabs>
                <w:tab w:val="decimal" w:pos="881"/>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rPr>
              <w:t>11</w:t>
            </w:r>
          </w:p>
        </w:tc>
        <w:tc>
          <w:tcPr>
            <w:tcW w:w="270" w:type="dxa"/>
            <w:vAlign w:val="bottom"/>
          </w:tcPr>
          <w:p w14:paraId="031547CD" w14:textId="77777777" w:rsidR="0065438A" w:rsidRPr="002D03D8" w:rsidRDefault="0065438A" w:rsidP="0065438A">
            <w:pPr>
              <w:tabs>
                <w:tab w:val="decimal" w:pos="881"/>
              </w:tabs>
              <w:suppressAutoHyphens/>
              <w:spacing w:line="240" w:lineRule="exact"/>
              <w:ind w:left="-14" w:right="-86"/>
              <w:rPr>
                <w:rFonts w:ascii="CordiaUPC" w:hAnsi="CordiaUPC" w:cs="CordiaUPC"/>
                <w:sz w:val="26"/>
                <w:szCs w:val="26"/>
                <w:lang w:val="en-US" w:bidi="th-TH"/>
              </w:rPr>
            </w:pPr>
          </w:p>
        </w:tc>
        <w:tc>
          <w:tcPr>
            <w:tcW w:w="899" w:type="dxa"/>
            <w:tcBorders>
              <w:bottom w:val="single" w:sz="4" w:space="0" w:color="auto"/>
            </w:tcBorders>
            <w:vAlign w:val="bottom"/>
          </w:tcPr>
          <w:p w14:paraId="62702903" w14:textId="347F5613"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03E23203" w14:textId="77777777"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p>
        </w:tc>
        <w:tc>
          <w:tcPr>
            <w:tcW w:w="988" w:type="dxa"/>
            <w:tcBorders>
              <w:bottom w:val="single" w:sz="4" w:space="0" w:color="auto"/>
            </w:tcBorders>
            <w:shd w:val="clear" w:color="auto" w:fill="auto"/>
            <w:vAlign w:val="bottom"/>
          </w:tcPr>
          <w:p w14:paraId="17A54002" w14:textId="1415DCD0"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rPr>
              <w:t>11</w:t>
            </w:r>
          </w:p>
        </w:tc>
        <w:tc>
          <w:tcPr>
            <w:tcW w:w="273" w:type="dxa"/>
            <w:vAlign w:val="bottom"/>
          </w:tcPr>
          <w:p w14:paraId="399558EE" w14:textId="77777777"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p>
        </w:tc>
        <w:tc>
          <w:tcPr>
            <w:tcW w:w="897" w:type="dxa"/>
            <w:tcBorders>
              <w:bottom w:val="single" w:sz="4" w:space="0" w:color="auto"/>
            </w:tcBorders>
            <w:vAlign w:val="bottom"/>
          </w:tcPr>
          <w:p w14:paraId="318171E3" w14:textId="25C4DD19" w:rsidR="0065438A" w:rsidRPr="002D03D8" w:rsidRDefault="0065438A" w:rsidP="0065438A">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rPr>
              <w:t>-</w:t>
            </w:r>
          </w:p>
        </w:tc>
        <w:tc>
          <w:tcPr>
            <w:tcW w:w="271" w:type="dxa"/>
            <w:vAlign w:val="bottom"/>
          </w:tcPr>
          <w:p w14:paraId="4DFAD99F" w14:textId="77777777" w:rsidR="0065438A" w:rsidRPr="002D03D8" w:rsidRDefault="0065438A" w:rsidP="0065438A">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tcBorders>
              <w:bottom w:val="single" w:sz="4" w:space="0" w:color="auto"/>
            </w:tcBorders>
            <w:shd w:val="clear" w:color="auto" w:fill="auto"/>
            <w:vAlign w:val="bottom"/>
          </w:tcPr>
          <w:p w14:paraId="2B7B7F88" w14:textId="0C62D124" w:rsidR="0065438A" w:rsidRPr="002D03D8" w:rsidRDefault="0065438A" w:rsidP="0065438A">
            <w:pPr>
              <w:tabs>
                <w:tab w:val="decimal" w:pos="750"/>
              </w:tabs>
              <w:suppressAutoHyphens/>
              <w:spacing w:line="240" w:lineRule="exact"/>
              <w:ind w:right="-36"/>
              <w:rPr>
                <w:rFonts w:ascii="CordiaUPC" w:hAnsi="CordiaUPC" w:cs="CordiaUPC"/>
                <w:sz w:val="26"/>
                <w:szCs w:val="26"/>
                <w:lang w:val="en-US" w:bidi="th-TH"/>
              </w:rPr>
            </w:pPr>
            <w:r w:rsidRPr="002D03D8">
              <w:rPr>
                <w:rFonts w:ascii="CordiaUPC" w:hAnsi="CordiaUPC" w:cs="CordiaUPC"/>
                <w:sz w:val="26"/>
                <w:szCs w:val="26"/>
                <w:lang w:val="en-US"/>
              </w:rPr>
              <w:t>11</w:t>
            </w:r>
          </w:p>
        </w:tc>
      </w:tr>
      <w:tr w:rsidR="0065438A" w:rsidRPr="002D03D8" w14:paraId="4E73F0B5" w14:textId="77777777" w:rsidTr="005E3D05">
        <w:trPr>
          <w:trHeight w:val="256"/>
        </w:trPr>
        <w:tc>
          <w:tcPr>
            <w:tcW w:w="3413" w:type="dxa"/>
            <w:hideMark/>
          </w:tcPr>
          <w:p w14:paraId="72D8D445"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354404C" w14:textId="45FE0960" w:rsidR="0065438A" w:rsidRPr="002D03D8" w:rsidRDefault="0065438A" w:rsidP="0065438A">
            <w:pPr>
              <w:tabs>
                <w:tab w:val="decimal" w:pos="881"/>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sz w:val="26"/>
                <w:szCs w:val="26"/>
                <w:lang w:val="en-US"/>
              </w:rPr>
              <w:t>6,048</w:t>
            </w:r>
          </w:p>
        </w:tc>
        <w:tc>
          <w:tcPr>
            <w:tcW w:w="270" w:type="dxa"/>
            <w:vAlign w:val="bottom"/>
          </w:tcPr>
          <w:p w14:paraId="5233665F" w14:textId="77777777" w:rsidR="0065438A" w:rsidRPr="002D03D8" w:rsidRDefault="0065438A" w:rsidP="0065438A">
            <w:pPr>
              <w:tabs>
                <w:tab w:val="decimal" w:pos="881"/>
              </w:tabs>
              <w:suppressAutoHyphens/>
              <w:spacing w:line="240" w:lineRule="exact"/>
              <w:ind w:left="-14" w:right="-86"/>
              <w:rPr>
                <w:rFonts w:ascii="CordiaUPC" w:hAnsi="CordiaUPC" w:cs="CordiaUPC"/>
                <w:b/>
                <w:bCs/>
                <w:sz w:val="26"/>
                <w:szCs w:val="26"/>
                <w:lang w:val="en-US" w:bidi="th-TH"/>
              </w:rPr>
            </w:pPr>
          </w:p>
        </w:tc>
        <w:tc>
          <w:tcPr>
            <w:tcW w:w="899" w:type="dxa"/>
            <w:tcBorders>
              <w:top w:val="single" w:sz="4" w:space="0" w:color="auto"/>
              <w:bottom w:val="single" w:sz="4" w:space="0" w:color="auto"/>
            </w:tcBorders>
            <w:vAlign w:val="bottom"/>
          </w:tcPr>
          <w:p w14:paraId="18EB1E49" w14:textId="3DBA83AA" w:rsidR="0065438A" w:rsidRPr="002D03D8" w:rsidRDefault="0065438A" w:rsidP="0065438A">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0" w:type="dxa"/>
            <w:vAlign w:val="bottom"/>
          </w:tcPr>
          <w:p w14:paraId="0EF5A3D9" w14:textId="77777777" w:rsidR="0065438A" w:rsidRPr="002D03D8" w:rsidRDefault="0065438A" w:rsidP="0065438A">
            <w:pPr>
              <w:tabs>
                <w:tab w:val="decimal" w:pos="769"/>
              </w:tabs>
              <w:suppressAutoHyphens/>
              <w:spacing w:line="240" w:lineRule="exact"/>
              <w:ind w:left="-14" w:right="-86"/>
              <w:rPr>
                <w:rFonts w:ascii="CordiaUPC" w:hAnsi="CordiaUPC" w:cs="CordiaUPC"/>
                <w:b/>
                <w:bCs/>
                <w:sz w:val="26"/>
                <w:szCs w:val="26"/>
                <w:lang w:val="en-US" w:bidi="th-TH"/>
              </w:rPr>
            </w:pPr>
          </w:p>
        </w:tc>
        <w:tc>
          <w:tcPr>
            <w:tcW w:w="988" w:type="dxa"/>
            <w:tcBorders>
              <w:top w:val="single" w:sz="4" w:space="0" w:color="auto"/>
              <w:bottom w:val="single" w:sz="4" w:space="0" w:color="auto"/>
            </w:tcBorders>
            <w:shd w:val="clear" w:color="auto" w:fill="auto"/>
            <w:vAlign w:val="bottom"/>
          </w:tcPr>
          <w:p w14:paraId="009B80B2" w14:textId="3759D7CA" w:rsidR="0065438A" w:rsidRPr="002D03D8" w:rsidRDefault="0065438A" w:rsidP="0065438A">
            <w:pPr>
              <w:tabs>
                <w:tab w:val="decimal" w:pos="76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sz w:val="26"/>
                <w:szCs w:val="26"/>
                <w:lang w:val="en-US"/>
              </w:rPr>
              <w:t>6,048</w:t>
            </w:r>
          </w:p>
        </w:tc>
        <w:tc>
          <w:tcPr>
            <w:tcW w:w="273" w:type="dxa"/>
            <w:vAlign w:val="bottom"/>
          </w:tcPr>
          <w:p w14:paraId="68A4DD5E" w14:textId="77777777" w:rsidR="0065438A" w:rsidRPr="002D03D8" w:rsidRDefault="0065438A" w:rsidP="0065438A">
            <w:pPr>
              <w:tabs>
                <w:tab w:val="decimal" w:pos="769"/>
              </w:tabs>
              <w:suppressAutoHyphens/>
              <w:spacing w:line="240" w:lineRule="exact"/>
              <w:ind w:left="-14" w:right="-86"/>
              <w:rPr>
                <w:rFonts w:ascii="CordiaUPC" w:hAnsi="CordiaUPC" w:cs="CordiaUPC"/>
                <w:b/>
                <w:bCs/>
                <w:sz w:val="26"/>
                <w:szCs w:val="26"/>
                <w:lang w:val="en-US" w:bidi="th-TH"/>
              </w:rPr>
            </w:pPr>
          </w:p>
        </w:tc>
        <w:tc>
          <w:tcPr>
            <w:tcW w:w="897" w:type="dxa"/>
            <w:tcBorders>
              <w:top w:val="single" w:sz="4" w:space="0" w:color="auto"/>
              <w:bottom w:val="single" w:sz="4" w:space="0" w:color="auto"/>
            </w:tcBorders>
            <w:vAlign w:val="bottom"/>
          </w:tcPr>
          <w:p w14:paraId="17CD3B8A" w14:textId="0CB841B8" w:rsidR="0065438A" w:rsidRPr="002D03D8" w:rsidRDefault="0065438A" w:rsidP="0065438A">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sz w:val="26"/>
                <w:szCs w:val="26"/>
              </w:rPr>
              <w:t>-</w:t>
            </w:r>
          </w:p>
        </w:tc>
        <w:tc>
          <w:tcPr>
            <w:tcW w:w="271" w:type="dxa"/>
            <w:vAlign w:val="bottom"/>
          </w:tcPr>
          <w:p w14:paraId="3771DAA6" w14:textId="77777777" w:rsidR="0065438A" w:rsidRPr="002D03D8" w:rsidRDefault="0065438A" w:rsidP="0065438A">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86" w:type="dxa"/>
            <w:tcBorders>
              <w:top w:val="single" w:sz="4" w:space="0" w:color="auto"/>
              <w:bottom w:val="single" w:sz="4" w:space="0" w:color="auto"/>
            </w:tcBorders>
            <w:shd w:val="clear" w:color="auto" w:fill="auto"/>
            <w:vAlign w:val="bottom"/>
          </w:tcPr>
          <w:p w14:paraId="25DDF104" w14:textId="13BDE173" w:rsidR="0065438A" w:rsidRPr="002D03D8" w:rsidRDefault="0065438A" w:rsidP="0065438A">
            <w:pPr>
              <w:tabs>
                <w:tab w:val="decimal" w:pos="750"/>
              </w:tabs>
              <w:suppressAutoHyphens/>
              <w:spacing w:line="240" w:lineRule="exact"/>
              <w:ind w:right="-36"/>
              <w:rPr>
                <w:rFonts w:ascii="CordiaUPC" w:hAnsi="CordiaUPC" w:cs="CordiaUPC"/>
                <w:b/>
                <w:bCs/>
                <w:sz w:val="26"/>
                <w:szCs w:val="26"/>
                <w:lang w:val="en-US" w:bidi="th-TH"/>
              </w:rPr>
            </w:pPr>
            <w:r w:rsidRPr="002D03D8">
              <w:rPr>
                <w:rFonts w:ascii="CordiaUPC" w:hAnsi="CordiaUPC" w:cs="CordiaUPC"/>
                <w:b/>
                <w:bCs/>
                <w:sz w:val="26"/>
                <w:szCs w:val="26"/>
                <w:lang w:val="en-US"/>
              </w:rPr>
              <w:t>6,048</w:t>
            </w:r>
          </w:p>
        </w:tc>
      </w:tr>
      <w:tr w:rsidR="0065438A" w:rsidRPr="002D03D8" w14:paraId="545FAD33" w14:textId="77777777" w:rsidTr="005E3D05">
        <w:trPr>
          <w:trHeight w:val="256"/>
        </w:trPr>
        <w:tc>
          <w:tcPr>
            <w:tcW w:w="3413" w:type="dxa"/>
            <w:hideMark/>
          </w:tcPr>
          <w:p w14:paraId="50E629D1"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28DF1D81"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27BAAE5"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D57BC2E" w14:textId="77777777"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19DAF1E7"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F7EDF70"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14ED88E"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8D685A6" w14:textId="77777777" w:rsidR="0065438A" w:rsidRPr="002D03D8" w:rsidRDefault="0065438A" w:rsidP="0065438A">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28D1DE6A"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64E4953" w14:textId="77777777"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65438A" w:rsidRPr="002D03D8" w14:paraId="52CF2E7E" w14:textId="77777777" w:rsidTr="005E3D05">
        <w:trPr>
          <w:trHeight w:val="269"/>
        </w:trPr>
        <w:tc>
          <w:tcPr>
            <w:tcW w:w="3413" w:type="dxa"/>
            <w:hideMark/>
          </w:tcPr>
          <w:p w14:paraId="75845245" w14:textId="77777777" w:rsidR="0065438A" w:rsidRPr="002D03D8" w:rsidRDefault="0065438A" w:rsidP="0065438A">
            <w:pPr>
              <w:suppressAutoHyphens/>
              <w:spacing w:line="240" w:lineRule="exact"/>
              <w:ind w:left="346" w:right="-90" w:hanging="18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 xml:space="preserve">Investments in debt </w:t>
            </w:r>
            <w:r w:rsidRPr="002D03D8">
              <w:rPr>
                <w:rFonts w:ascii="CordiaUPC" w:eastAsia="Times New Roman" w:hAnsi="CordiaUPC" w:cs="CordiaUPC"/>
                <w:sz w:val="26"/>
                <w:szCs w:val="26"/>
                <w:lang w:eastAsia="zh-CN"/>
              </w:rPr>
              <w:t>securities</w:t>
            </w:r>
            <w:r w:rsidRPr="002D03D8">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70550B9D" w14:textId="35B9C294"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val="en-US" w:eastAsia="zh-CN"/>
              </w:rPr>
            </w:pPr>
            <w:r w:rsidRPr="002D03D8">
              <w:rPr>
                <w:rFonts w:ascii="CordiaUPC" w:hAnsi="CordiaUPC" w:cs="CordiaUPC"/>
                <w:sz w:val="26"/>
                <w:szCs w:val="26"/>
              </w:rPr>
              <w:t>149,95</w:t>
            </w:r>
            <w:r w:rsidR="00604ED9" w:rsidRPr="002D03D8">
              <w:rPr>
                <w:rFonts w:ascii="CordiaUPC" w:hAnsi="CordiaUPC" w:cs="CordiaUPC"/>
                <w:sz w:val="26"/>
                <w:szCs w:val="26"/>
              </w:rPr>
              <w:t>4</w:t>
            </w:r>
          </w:p>
        </w:tc>
        <w:tc>
          <w:tcPr>
            <w:tcW w:w="270" w:type="dxa"/>
            <w:vAlign w:val="bottom"/>
          </w:tcPr>
          <w:p w14:paraId="09AB6B44"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03ED278" w14:textId="68983BD4" w:rsidR="0065438A" w:rsidRPr="002D03D8" w:rsidRDefault="0065438A" w:rsidP="0065438A">
            <w:pPr>
              <w:tabs>
                <w:tab w:val="decimal" w:pos="618"/>
              </w:tabs>
              <w:suppressAutoHyphens/>
              <w:spacing w:line="240" w:lineRule="exact"/>
              <w:ind w:left="-14" w:right="-86"/>
              <w:rPr>
                <w:rFonts w:ascii="CordiaUPC" w:hAnsi="CordiaUPC" w:cs="CordiaUPC"/>
                <w:sz w:val="26"/>
                <w:szCs w:val="26"/>
                <w:cs/>
                <w:lang w:val="en-US" w:bidi="th-TH"/>
              </w:rPr>
            </w:pPr>
            <w:r w:rsidRPr="002D03D8">
              <w:rPr>
                <w:rFonts w:ascii="CordiaUPC" w:hAnsi="CordiaUPC" w:cs="CordiaUPC"/>
                <w:color w:val="000000"/>
                <w:sz w:val="26"/>
                <w:szCs w:val="26"/>
              </w:rPr>
              <w:t>-</w:t>
            </w:r>
          </w:p>
        </w:tc>
        <w:tc>
          <w:tcPr>
            <w:tcW w:w="270" w:type="dxa"/>
            <w:vAlign w:val="bottom"/>
          </w:tcPr>
          <w:p w14:paraId="551CF300"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52A323AF" w14:textId="371855BA"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rPr>
              <w:t>148,35</w:t>
            </w:r>
            <w:r w:rsidR="00604ED9" w:rsidRPr="002D03D8">
              <w:rPr>
                <w:rFonts w:ascii="CordiaUPC" w:hAnsi="CordiaUPC" w:cs="CordiaUPC"/>
                <w:sz w:val="26"/>
                <w:szCs w:val="26"/>
              </w:rPr>
              <w:t>8</w:t>
            </w:r>
          </w:p>
        </w:tc>
        <w:tc>
          <w:tcPr>
            <w:tcW w:w="273" w:type="dxa"/>
            <w:vAlign w:val="bottom"/>
          </w:tcPr>
          <w:p w14:paraId="579CE4DD"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904C887" w14:textId="260E2CA4" w:rsidR="0065438A" w:rsidRPr="002D03D8" w:rsidRDefault="0065438A" w:rsidP="0065438A">
            <w:pPr>
              <w:tabs>
                <w:tab w:val="decimal" w:pos="62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rPr>
              <w:t>1,596</w:t>
            </w:r>
          </w:p>
        </w:tc>
        <w:tc>
          <w:tcPr>
            <w:tcW w:w="271" w:type="dxa"/>
            <w:vAlign w:val="bottom"/>
          </w:tcPr>
          <w:p w14:paraId="078DBF82"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3F8973F" w14:textId="52852F65" w:rsidR="0065438A" w:rsidRPr="002D03D8" w:rsidRDefault="0065438A" w:rsidP="0065438A">
            <w:pPr>
              <w:tabs>
                <w:tab w:val="decimal" w:pos="750"/>
              </w:tabs>
              <w:suppressAutoHyphens/>
              <w:spacing w:line="240" w:lineRule="exact"/>
              <w:ind w:right="-36"/>
              <w:rPr>
                <w:rFonts w:ascii="CordiaUPC" w:hAnsi="CordiaUPC" w:cs="CordiaUPC"/>
                <w:sz w:val="26"/>
                <w:szCs w:val="26"/>
              </w:rPr>
            </w:pPr>
            <w:r w:rsidRPr="002D03D8">
              <w:rPr>
                <w:rFonts w:ascii="CordiaUPC" w:hAnsi="CordiaUPC" w:cs="CordiaUPC"/>
                <w:sz w:val="26"/>
                <w:szCs w:val="26"/>
              </w:rPr>
              <w:t>149,95</w:t>
            </w:r>
            <w:r w:rsidR="00B3673C" w:rsidRPr="002D03D8">
              <w:rPr>
                <w:rFonts w:ascii="CordiaUPC" w:hAnsi="CordiaUPC" w:cs="CordiaUPC"/>
                <w:sz w:val="26"/>
                <w:szCs w:val="26"/>
              </w:rPr>
              <w:t>4</w:t>
            </w:r>
          </w:p>
        </w:tc>
      </w:tr>
      <w:tr w:rsidR="0065438A" w:rsidRPr="002D03D8" w14:paraId="2FDE2F3E" w14:textId="77777777" w:rsidTr="005E3D05">
        <w:trPr>
          <w:trHeight w:val="256"/>
        </w:trPr>
        <w:tc>
          <w:tcPr>
            <w:tcW w:w="3413" w:type="dxa"/>
            <w:hideMark/>
          </w:tcPr>
          <w:p w14:paraId="7137731C" w14:textId="77777777" w:rsidR="0065438A" w:rsidRPr="002D03D8" w:rsidRDefault="0065438A" w:rsidP="0065438A">
            <w:pPr>
              <w:suppressAutoHyphens/>
              <w:spacing w:line="240" w:lineRule="exact"/>
              <w:ind w:left="346" w:right="-90" w:hanging="18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 xml:space="preserve">Investments in equity </w:t>
            </w:r>
            <w:r w:rsidRPr="002D03D8">
              <w:rPr>
                <w:rFonts w:ascii="CordiaUPC" w:eastAsia="Times New Roman" w:hAnsi="CordiaUPC" w:cs="CordiaUPC"/>
                <w:sz w:val="26"/>
                <w:szCs w:val="26"/>
                <w:lang w:eastAsia="zh-CN"/>
              </w:rPr>
              <w:t>securities</w:t>
            </w:r>
            <w:r w:rsidRPr="002D03D8">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7747E31E" w14:textId="769A4E5A"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9,022</w:t>
            </w:r>
          </w:p>
        </w:tc>
        <w:tc>
          <w:tcPr>
            <w:tcW w:w="270" w:type="dxa"/>
            <w:vAlign w:val="bottom"/>
          </w:tcPr>
          <w:p w14:paraId="1BE0F01C"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1F681F8A" w14:textId="18BCD213" w:rsidR="0065438A" w:rsidRPr="002D03D8" w:rsidRDefault="0065438A" w:rsidP="0065438A">
            <w:pPr>
              <w:tabs>
                <w:tab w:val="decimal" w:pos="618"/>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lang w:val="en-US" w:bidi="th-TH"/>
              </w:rPr>
              <w:t>7,661</w:t>
            </w:r>
          </w:p>
        </w:tc>
        <w:tc>
          <w:tcPr>
            <w:tcW w:w="270" w:type="dxa"/>
            <w:vAlign w:val="bottom"/>
          </w:tcPr>
          <w:p w14:paraId="788EC1E7"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17B1B3C8" w14:textId="1ED3F4A7" w:rsidR="0065438A" w:rsidRPr="002D03D8" w:rsidRDefault="0065438A" w:rsidP="0065438A">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2D03D8">
              <w:rPr>
                <w:rFonts w:ascii="CordiaUPC" w:hAnsi="CordiaUPC" w:cs="CordiaUPC"/>
                <w:color w:val="000000"/>
                <w:sz w:val="26"/>
                <w:szCs w:val="26"/>
                <w:lang w:val="en-US"/>
              </w:rPr>
              <w:t>-</w:t>
            </w:r>
          </w:p>
        </w:tc>
        <w:tc>
          <w:tcPr>
            <w:tcW w:w="273" w:type="dxa"/>
            <w:vAlign w:val="bottom"/>
          </w:tcPr>
          <w:p w14:paraId="174AB2AF"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27B5B1CD" w14:textId="445D64AA" w:rsidR="0065438A" w:rsidRPr="002D03D8" w:rsidRDefault="0065438A" w:rsidP="0065438A">
            <w:pPr>
              <w:tabs>
                <w:tab w:val="decimal" w:pos="629"/>
              </w:tabs>
              <w:suppressAutoHyphens/>
              <w:spacing w:line="240" w:lineRule="exact"/>
              <w:ind w:left="-14" w:right="-86"/>
              <w:rPr>
                <w:rFonts w:ascii="CordiaUPC" w:eastAsia="Times New Roman" w:hAnsi="CordiaUPC" w:cs="CordiaUPC"/>
                <w:sz w:val="26"/>
                <w:szCs w:val="26"/>
                <w:lang w:eastAsia="zh-CN" w:bidi="th-TH"/>
              </w:rPr>
            </w:pPr>
            <w:r w:rsidRPr="002D03D8">
              <w:rPr>
                <w:rFonts w:ascii="CordiaUPC" w:hAnsi="CordiaUPC" w:cs="CordiaUPC"/>
                <w:color w:val="000000"/>
                <w:sz w:val="26"/>
                <w:szCs w:val="26"/>
              </w:rPr>
              <w:t>1,361</w:t>
            </w:r>
          </w:p>
        </w:tc>
        <w:tc>
          <w:tcPr>
            <w:tcW w:w="271" w:type="dxa"/>
            <w:vAlign w:val="bottom"/>
          </w:tcPr>
          <w:p w14:paraId="0072D13B"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4FD16A0C" w14:textId="4DEB97DD" w:rsidR="0065438A" w:rsidRPr="002D03D8" w:rsidRDefault="0065438A" w:rsidP="0065438A">
            <w:pPr>
              <w:tabs>
                <w:tab w:val="decimal" w:pos="750"/>
              </w:tabs>
              <w:suppressAutoHyphens/>
              <w:spacing w:line="240" w:lineRule="exact"/>
              <w:ind w:right="-36"/>
              <w:rPr>
                <w:rFonts w:ascii="CordiaUPC" w:hAnsi="CordiaUPC" w:cs="CordiaUPC"/>
                <w:sz w:val="26"/>
                <w:szCs w:val="26"/>
                <w:cs/>
                <w:lang w:bidi="th-TH"/>
              </w:rPr>
            </w:pPr>
            <w:r w:rsidRPr="002D03D8">
              <w:rPr>
                <w:rFonts w:ascii="CordiaUPC" w:hAnsi="CordiaUPC" w:cs="CordiaUPC"/>
                <w:color w:val="000000"/>
                <w:sz w:val="26"/>
                <w:szCs w:val="26"/>
              </w:rPr>
              <w:t>9,022</w:t>
            </w:r>
          </w:p>
        </w:tc>
      </w:tr>
      <w:tr w:rsidR="0065438A" w:rsidRPr="002D03D8" w14:paraId="17B81670" w14:textId="77777777" w:rsidTr="005E3D05">
        <w:trPr>
          <w:trHeight w:val="145"/>
        </w:trPr>
        <w:tc>
          <w:tcPr>
            <w:tcW w:w="3413" w:type="dxa"/>
            <w:hideMark/>
          </w:tcPr>
          <w:p w14:paraId="79C73D81"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B8F71DA" w14:textId="291F7579"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2D03D8">
              <w:rPr>
                <w:rFonts w:ascii="CordiaUPC" w:hAnsi="CordiaUPC" w:cs="CordiaUPC"/>
                <w:b/>
                <w:bCs/>
                <w:color w:val="000000"/>
                <w:sz w:val="26"/>
                <w:szCs w:val="26"/>
                <w:lang w:val="en-US"/>
              </w:rPr>
              <w:t>158,97</w:t>
            </w:r>
            <w:r w:rsidR="00604ED9" w:rsidRPr="002D03D8">
              <w:rPr>
                <w:rFonts w:ascii="CordiaUPC" w:hAnsi="CordiaUPC" w:cs="CordiaUPC"/>
                <w:b/>
                <w:bCs/>
                <w:color w:val="000000"/>
                <w:sz w:val="26"/>
                <w:szCs w:val="26"/>
                <w:lang w:val="en-US"/>
              </w:rPr>
              <w:t>6</w:t>
            </w:r>
          </w:p>
        </w:tc>
        <w:tc>
          <w:tcPr>
            <w:tcW w:w="270" w:type="dxa"/>
            <w:vAlign w:val="bottom"/>
          </w:tcPr>
          <w:p w14:paraId="790F98ED"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66AA91E" w14:textId="10FB3BF7" w:rsidR="0065438A" w:rsidRPr="002D03D8" w:rsidRDefault="0065438A" w:rsidP="0065438A">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color w:val="000000"/>
                <w:sz w:val="26"/>
                <w:szCs w:val="26"/>
                <w:lang w:bidi="th-TH"/>
              </w:rPr>
              <w:t>7,661</w:t>
            </w:r>
          </w:p>
        </w:tc>
        <w:tc>
          <w:tcPr>
            <w:tcW w:w="270" w:type="dxa"/>
            <w:vAlign w:val="bottom"/>
          </w:tcPr>
          <w:p w14:paraId="24E6C8D4"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44B33A31" w14:textId="594757DF"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148,35</w:t>
            </w:r>
            <w:r w:rsidR="00604ED9" w:rsidRPr="002D03D8">
              <w:rPr>
                <w:rFonts w:ascii="CordiaUPC" w:hAnsi="CordiaUPC" w:cs="CordiaUPC"/>
                <w:b/>
                <w:bCs/>
                <w:color w:val="000000"/>
                <w:sz w:val="26"/>
                <w:szCs w:val="26"/>
              </w:rPr>
              <w:t>8</w:t>
            </w:r>
          </w:p>
        </w:tc>
        <w:tc>
          <w:tcPr>
            <w:tcW w:w="273" w:type="dxa"/>
            <w:vAlign w:val="bottom"/>
          </w:tcPr>
          <w:p w14:paraId="2ACC4717"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79CFF64C" w14:textId="35D6061F" w:rsidR="0065438A" w:rsidRPr="002D03D8" w:rsidRDefault="0065438A" w:rsidP="0065438A">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color w:val="000000"/>
                <w:sz w:val="26"/>
                <w:szCs w:val="26"/>
              </w:rPr>
              <w:t>2,957</w:t>
            </w:r>
          </w:p>
        </w:tc>
        <w:tc>
          <w:tcPr>
            <w:tcW w:w="271" w:type="dxa"/>
            <w:vAlign w:val="bottom"/>
          </w:tcPr>
          <w:p w14:paraId="3A28C39C"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8E51735" w14:textId="07FBECBB" w:rsidR="0065438A" w:rsidRPr="002D03D8" w:rsidRDefault="0065438A" w:rsidP="0065438A">
            <w:pPr>
              <w:tabs>
                <w:tab w:val="decimal" w:pos="750"/>
              </w:tabs>
              <w:suppressAutoHyphens/>
              <w:spacing w:line="240" w:lineRule="exact"/>
              <w:ind w:right="-36"/>
              <w:rPr>
                <w:rFonts w:ascii="CordiaUPC" w:hAnsi="CordiaUPC" w:cs="CordiaUPC"/>
                <w:b/>
                <w:bCs/>
                <w:sz w:val="26"/>
                <w:szCs w:val="26"/>
                <w:cs/>
                <w:lang w:bidi="th-TH"/>
              </w:rPr>
            </w:pPr>
            <w:r w:rsidRPr="002D03D8">
              <w:rPr>
                <w:rFonts w:ascii="CordiaUPC" w:hAnsi="CordiaUPC" w:cs="CordiaUPC"/>
                <w:b/>
                <w:bCs/>
                <w:color w:val="000000"/>
                <w:sz w:val="26"/>
                <w:szCs w:val="26"/>
                <w:lang w:val="en-US"/>
              </w:rPr>
              <w:t>158,97</w:t>
            </w:r>
            <w:r w:rsidR="00604ED9" w:rsidRPr="002D03D8">
              <w:rPr>
                <w:rFonts w:ascii="CordiaUPC" w:hAnsi="CordiaUPC" w:cs="CordiaUPC"/>
                <w:b/>
                <w:bCs/>
                <w:color w:val="000000"/>
                <w:sz w:val="26"/>
                <w:szCs w:val="26"/>
                <w:lang w:val="en-US"/>
              </w:rPr>
              <w:t>6</w:t>
            </w:r>
          </w:p>
        </w:tc>
      </w:tr>
      <w:tr w:rsidR="0065438A" w:rsidRPr="002D03D8" w14:paraId="54C23F8F" w14:textId="77777777" w:rsidTr="005E3D05">
        <w:trPr>
          <w:trHeight w:val="256"/>
        </w:trPr>
        <w:tc>
          <w:tcPr>
            <w:tcW w:w="3413" w:type="dxa"/>
            <w:hideMark/>
          </w:tcPr>
          <w:p w14:paraId="0C41736C"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45F5BA92" w14:textId="12B2B638"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rPr>
              <w:t>180,3</w:t>
            </w:r>
            <w:r w:rsidR="00A41B79" w:rsidRPr="002D03D8">
              <w:rPr>
                <w:rFonts w:ascii="CordiaUPC" w:hAnsi="CordiaUPC" w:cs="CordiaUPC"/>
                <w:b/>
                <w:bCs/>
                <w:sz w:val="26"/>
                <w:szCs w:val="26"/>
              </w:rPr>
              <w:t>59</w:t>
            </w:r>
          </w:p>
        </w:tc>
        <w:tc>
          <w:tcPr>
            <w:tcW w:w="270" w:type="dxa"/>
            <w:vAlign w:val="bottom"/>
          </w:tcPr>
          <w:p w14:paraId="7F033FB0"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3AAF3C2C" w14:textId="31A14A2E" w:rsidR="0065438A" w:rsidRPr="002D03D8" w:rsidRDefault="0065438A" w:rsidP="0065438A">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sz w:val="26"/>
                <w:szCs w:val="26"/>
                <w:lang w:bidi="th-TH"/>
              </w:rPr>
              <w:t>17,415</w:t>
            </w:r>
          </w:p>
        </w:tc>
        <w:tc>
          <w:tcPr>
            <w:tcW w:w="270" w:type="dxa"/>
            <w:vAlign w:val="bottom"/>
          </w:tcPr>
          <w:p w14:paraId="6FA439ED"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0A4F200E" w14:textId="7D4D3B2E"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lang w:bidi="th-TH"/>
              </w:rPr>
              <w:t>159,57</w:t>
            </w:r>
            <w:r w:rsidR="00A41B79" w:rsidRPr="002D03D8">
              <w:rPr>
                <w:rFonts w:ascii="CordiaUPC" w:hAnsi="CordiaUPC" w:cs="CordiaUPC"/>
                <w:b/>
                <w:bCs/>
                <w:sz w:val="26"/>
                <w:szCs w:val="26"/>
                <w:lang w:bidi="th-TH"/>
              </w:rPr>
              <w:t>0</w:t>
            </w:r>
          </w:p>
        </w:tc>
        <w:tc>
          <w:tcPr>
            <w:tcW w:w="273" w:type="dxa"/>
            <w:vAlign w:val="bottom"/>
          </w:tcPr>
          <w:p w14:paraId="188D5C61"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021DBDEC" w14:textId="20FDB071" w:rsidR="0065438A" w:rsidRPr="002D03D8" w:rsidRDefault="0065438A" w:rsidP="0065438A">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sz w:val="26"/>
                <w:szCs w:val="26"/>
              </w:rPr>
              <w:t>3,374</w:t>
            </w:r>
          </w:p>
        </w:tc>
        <w:tc>
          <w:tcPr>
            <w:tcW w:w="271" w:type="dxa"/>
            <w:vAlign w:val="bottom"/>
          </w:tcPr>
          <w:p w14:paraId="4A0BC18E"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400D2E9E" w14:textId="74734CE4" w:rsidR="0065438A" w:rsidRPr="002D03D8" w:rsidRDefault="0065438A" w:rsidP="0065438A">
            <w:pPr>
              <w:tabs>
                <w:tab w:val="decimal" w:pos="750"/>
              </w:tabs>
              <w:suppressAutoHyphens/>
              <w:spacing w:line="240" w:lineRule="exact"/>
              <w:ind w:right="-36"/>
              <w:rPr>
                <w:rFonts w:ascii="CordiaUPC" w:eastAsia="Times New Roman" w:hAnsi="CordiaUPC" w:cs="CordiaUPC"/>
                <w:b/>
                <w:bCs/>
                <w:sz w:val="26"/>
                <w:szCs w:val="26"/>
                <w:lang w:eastAsia="zh-CN"/>
              </w:rPr>
            </w:pPr>
            <w:r w:rsidRPr="002D03D8">
              <w:rPr>
                <w:rFonts w:ascii="CordiaUPC" w:hAnsi="CordiaUPC" w:cs="CordiaUPC"/>
                <w:b/>
                <w:bCs/>
                <w:sz w:val="26"/>
                <w:szCs w:val="26"/>
              </w:rPr>
              <w:t>180,3</w:t>
            </w:r>
            <w:r w:rsidR="00A41B79" w:rsidRPr="002D03D8">
              <w:rPr>
                <w:rFonts w:ascii="CordiaUPC" w:hAnsi="CordiaUPC" w:cs="CordiaUPC"/>
                <w:b/>
                <w:bCs/>
                <w:sz w:val="26"/>
                <w:szCs w:val="26"/>
              </w:rPr>
              <w:t>59</w:t>
            </w:r>
          </w:p>
        </w:tc>
      </w:tr>
      <w:tr w:rsidR="0065438A" w:rsidRPr="002D03D8" w14:paraId="1DAD7D77" w14:textId="77777777" w:rsidTr="005E3D05">
        <w:trPr>
          <w:trHeight w:val="256"/>
        </w:trPr>
        <w:tc>
          <w:tcPr>
            <w:tcW w:w="3413" w:type="dxa"/>
            <w:vAlign w:val="bottom"/>
          </w:tcPr>
          <w:p w14:paraId="3B0D3AD3" w14:textId="77777777" w:rsidR="0065438A" w:rsidRPr="002D03D8" w:rsidRDefault="0065438A" w:rsidP="0065438A">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05967D62"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954CC13"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4525ECF0" w14:textId="77777777" w:rsidR="0065438A" w:rsidRPr="002D03D8" w:rsidRDefault="0065438A" w:rsidP="0065438A">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AFF8CBA"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8C697BC"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5B7CACF"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6EC33ED" w14:textId="77777777" w:rsidR="0065438A" w:rsidRPr="002D03D8" w:rsidRDefault="0065438A" w:rsidP="0065438A">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E90E4EF"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7AB9CDC" w14:textId="77777777"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65438A" w:rsidRPr="002D03D8" w14:paraId="12F38A15" w14:textId="77777777" w:rsidTr="005E3D05">
        <w:trPr>
          <w:trHeight w:val="256"/>
        </w:trPr>
        <w:tc>
          <w:tcPr>
            <w:tcW w:w="3413" w:type="dxa"/>
            <w:vAlign w:val="bottom"/>
            <w:hideMark/>
          </w:tcPr>
          <w:p w14:paraId="23B2F408" w14:textId="77777777" w:rsidR="0065438A" w:rsidRPr="002D03D8" w:rsidRDefault="0065438A" w:rsidP="0065438A">
            <w:pPr>
              <w:suppressAutoHyphens/>
              <w:spacing w:line="240" w:lineRule="exact"/>
              <w:ind w:left="164" w:right="-90" w:hanging="164"/>
              <w:rPr>
                <w:rFonts w:ascii="CordiaUPC" w:eastAsia="Times New Roman" w:hAnsi="CordiaUPC" w:cs="CordiaUPC"/>
                <w:b/>
                <w:bCs/>
                <w:i/>
                <w:iCs/>
                <w:sz w:val="26"/>
                <w:szCs w:val="26"/>
                <w:lang w:eastAsia="zh-CN"/>
              </w:rPr>
            </w:pPr>
            <w:r w:rsidRPr="002D03D8">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23489A6B"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358C799"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FEE126B" w14:textId="77777777" w:rsidR="0065438A" w:rsidRPr="002D03D8" w:rsidRDefault="0065438A" w:rsidP="0065438A">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B458AE9"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5EEBFD2"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341B773"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B27A0A7" w14:textId="77777777" w:rsidR="0065438A" w:rsidRPr="002D03D8" w:rsidRDefault="0065438A" w:rsidP="0065438A">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4A4AF365"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8684388" w14:textId="77777777"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65438A" w:rsidRPr="002D03D8" w14:paraId="21F2408A" w14:textId="77777777" w:rsidTr="005E3D05">
        <w:trPr>
          <w:trHeight w:val="269"/>
        </w:trPr>
        <w:tc>
          <w:tcPr>
            <w:tcW w:w="3413" w:type="dxa"/>
            <w:vAlign w:val="bottom"/>
            <w:hideMark/>
          </w:tcPr>
          <w:p w14:paraId="2404FAA8" w14:textId="77777777" w:rsidR="0065438A" w:rsidRPr="002D03D8" w:rsidRDefault="0065438A" w:rsidP="0065438A">
            <w:pPr>
              <w:suppressAutoHyphens/>
              <w:spacing w:line="240" w:lineRule="exact"/>
              <w:ind w:right="-90"/>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6E10CD41" w14:textId="64C45D9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12,348</w:t>
            </w:r>
          </w:p>
        </w:tc>
        <w:tc>
          <w:tcPr>
            <w:tcW w:w="270" w:type="dxa"/>
            <w:shd w:val="clear" w:color="auto" w:fill="auto"/>
            <w:vAlign w:val="bottom"/>
          </w:tcPr>
          <w:p w14:paraId="159F28BB"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5EA59FD" w14:textId="5C475E71" w:rsidR="0065438A" w:rsidRPr="002D03D8" w:rsidRDefault="0065438A" w:rsidP="0065438A">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0" w:type="dxa"/>
            <w:shd w:val="clear" w:color="auto" w:fill="auto"/>
            <w:vAlign w:val="bottom"/>
          </w:tcPr>
          <w:p w14:paraId="5A8B0065"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219B1974" w14:textId="38FF072B"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lang w:val="en-US" w:bidi="th-TH"/>
              </w:rPr>
              <w:t>12,348</w:t>
            </w:r>
          </w:p>
        </w:tc>
        <w:tc>
          <w:tcPr>
            <w:tcW w:w="273" w:type="dxa"/>
            <w:shd w:val="clear" w:color="auto" w:fill="auto"/>
            <w:vAlign w:val="bottom"/>
          </w:tcPr>
          <w:p w14:paraId="562C4D28"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7C98E573" w14:textId="2AC2C89A" w:rsidR="0065438A" w:rsidRPr="002D03D8" w:rsidRDefault="0065438A" w:rsidP="0065438A">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1" w:type="dxa"/>
            <w:shd w:val="clear" w:color="auto" w:fill="auto"/>
            <w:vAlign w:val="bottom"/>
          </w:tcPr>
          <w:p w14:paraId="10A75887"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7EFBEE4F" w14:textId="0D967678" w:rsidR="0065438A" w:rsidRPr="002D03D8" w:rsidRDefault="0065438A" w:rsidP="0065438A">
            <w:pPr>
              <w:tabs>
                <w:tab w:val="decimal" w:pos="750"/>
              </w:tabs>
              <w:suppressAutoHyphens/>
              <w:spacing w:line="240" w:lineRule="exact"/>
              <w:ind w:left="-14" w:right="-36"/>
              <w:rPr>
                <w:rFonts w:ascii="CordiaUPC" w:eastAsia="Times New Roman" w:hAnsi="CordiaUPC" w:cs="CordiaUPC"/>
                <w:b/>
                <w:bCs/>
                <w:sz w:val="26"/>
                <w:szCs w:val="26"/>
                <w:lang w:eastAsia="zh-CN"/>
              </w:rPr>
            </w:pPr>
            <w:r w:rsidRPr="002D03D8">
              <w:rPr>
                <w:rFonts w:ascii="CordiaUPC" w:hAnsi="CordiaUPC" w:cs="CordiaUPC"/>
                <w:b/>
                <w:bCs/>
                <w:color w:val="000000"/>
                <w:sz w:val="26"/>
                <w:szCs w:val="26"/>
                <w:lang w:bidi="th-TH"/>
              </w:rPr>
              <w:t>12,348</w:t>
            </w:r>
          </w:p>
        </w:tc>
      </w:tr>
      <w:tr w:rsidR="0065438A" w:rsidRPr="002D03D8" w14:paraId="349CAE67" w14:textId="77777777" w:rsidTr="005E3D05">
        <w:trPr>
          <w:trHeight w:val="269"/>
        </w:trPr>
        <w:tc>
          <w:tcPr>
            <w:tcW w:w="3413" w:type="dxa"/>
            <w:vAlign w:val="bottom"/>
            <w:hideMark/>
          </w:tcPr>
          <w:p w14:paraId="65A2C114"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2FD5F907"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EBF5670"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D63D8CF" w14:textId="77777777" w:rsidR="0065438A" w:rsidRPr="002D03D8" w:rsidRDefault="0065438A" w:rsidP="0065438A">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A815A0A"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67E722"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01AD159"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FDE46E8" w14:textId="77777777" w:rsidR="0065438A" w:rsidRPr="002D03D8" w:rsidRDefault="0065438A" w:rsidP="0065438A">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1D530AA0"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5CB5586" w14:textId="77777777"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65438A" w:rsidRPr="002D03D8" w14:paraId="3FD6360C" w14:textId="77777777" w:rsidTr="005E3D05">
        <w:trPr>
          <w:trHeight w:val="256"/>
        </w:trPr>
        <w:tc>
          <w:tcPr>
            <w:tcW w:w="3413" w:type="dxa"/>
            <w:vAlign w:val="bottom"/>
            <w:hideMark/>
          </w:tcPr>
          <w:p w14:paraId="79DB6C26" w14:textId="77777777" w:rsidR="0065438A" w:rsidRPr="002D03D8" w:rsidRDefault="0065438A" w:rsidP="0065438A">
            <w:pPr>
              <w:suppressAutoHyphens/>
              <w:spacing w:line="240" w:lineRule="exact"/>
              <w:ind w:left="164" w:right="-9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71D0D9A0" w14:textId="604B87BF"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lang w:val="en-US"/>
              </w:rPr>
              <w:t>2,769</w:t>
            </w:r>
          </w:p>
        </w:tc>
        <w:tc>
          <w:tcPr>
            <w:tcW w:w="270" w:type="dxa"/>
            <w:shd w:val="clear" w:color="auto" w:fill="auto"/>
            <w:vAlign w:val="bottom"/>
          </w:tcPr>
          <w:p w14:paraId="7439B7A6"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5474421" w14:textId="4CA3A665"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7A0D8452"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39A31ED" w14:textId="3D333BC5"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2,769</w:t>
            </w:r>
          </w:p>
        </w:tc>
        <w:tc>
          <w:tcPr>
            <w:tcW w:w="273" w:type="dxa"/>
            <w:vAlign w:val="bottom"/>
          </w:tcPr>
          <w:p w14:paraId="7D7A3FEA"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5F2E6B9" w14:textId="7188CE8D" w:rsidR="0065438A" w:rsidRPr="002D03D8" w:rsidRDefault="0065438A" w:rsidP="0065438A">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1" w:type="dxa"/>
            <w:vAlign w:val="bottom"/>
          </w:tcPr>
          <w:p w14:paraId="628A24A4"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8AC94D2" w14:textId="2868FD32"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lang w:eastAsia="zh-CN"/>
              </w:rPr>
            </w:pPr>
            <w:r w:rsidRPr="002D03D8">
              <w:rPr>
                <w:rFonts w:ascii="CordiaUPC" w:hAnsi="CordiaUPC" w:cs="CordiaUPC"/>
                <w:color w:val="000000"/>
                <w:sz w:val="26"/>
                <w:szCs w:val="26"/>
              </w:rPr>
              <w:t>2,769</w:t>
            </w:r>
          </w:p>
        </w:tc>
      </w:tr>
      <w:tr w:rsidR="0065438A" w:rsidRPr="002D03D8" w14:paraId="03B20F67" w14:textId="77777777" w:rsidTr="005E3D05">
        <w:trPr>
          <w:trHeight w:val="256"/>
        </w:trPr>
        <w:tc>
          <w:tcPr>
            <w:tcW w:w="3413" w:type="dxa"/>
            <w:vAlign w:val="bottom"/>
          </w:tcPr>
          <w:p w14:paraId="5BEA0AA7" w14:textId="41A19914" w:rsidR="0065438A" w:rsidRPr="002D03D8" w:rsidRDefault="0065438A" w:rsidP="0065438A">
            <w:pPr>
              <w:suppressAutoHyphens/>
              <w:spacing w:line="240" w:lineRule="exact"/>
              <w:ind w:left="164" w:right="-9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Interest rate</w:t>
            </w:r>
          </w:p>
        </w:tc>
        <w:tc>
          <w:tcPr>
            <w:tcW w:w="1082" w:type="dxa"/>
            <w:shd w:val="clear" w:color="auto" w:fill="auto"/>
            <w:vAlign w:val="bottom"/>
          </w:tcPr>
          <w:p w14:paraId="3CA7935E" w14:textId="5EC6384F"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1,599</w:t>
            </w:r>
          </w:p>
        </w:tc>
        <w:tc>
          <w:tcPr>
            <w:tcW w:w="270" w:type="dxa"/>
            <w:shd w:val="clear" w:color="auto" w:fill="auto"/>
            <w:vAlign w:val="bottom"/>
          </w:tcPr>
          <w:p w14:paraId="03CD49CE"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5951057" w14:textId="756B2409"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72A0D5C2"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3572EF" w14:textId="2A525858"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1,599</w:t>
            </w:r>
          </w:p>
        </w:tc>
        <w:tc>
          <w:tcPr>
            <w:tcW w:w="273" w:type="dxa"/>
            <w:vAlign w:val="bottom"/>
          </w:tcPr>
          <w:p w14:paraId="6086ED40"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3489375" w14:textId="3413F12D" w:rsidR="0065438A" w:rsidRPr="002D03D8" w:rsidRDefault="0065438A" w:rsidP="0065438A">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1" w:type="dxa"/>
            <w:vAlign w:val="bottom"/>
          </w:tcPr>
          <w:p w14:paraId="024DB5DE"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A46A843" w14:textId="7C181094"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lang w:eastAsia="zh-CN"/>
              </w:rPr>
            </w:pPr>
            <w:r w:rsidRPr="002D03D8">
              <w:rPr>
                <w:rFonts w:ascii="CordiaUPC" w:hAnsi="CordiaUPC" w:cs="CordiaUPC"/>
                <w:color w:val="000000"/>
                <w:sz w:val="26"/>
                <w:szCs w:val="26"/>
              </w:rPr>
              <w:t>1,599</w:t>
            </w:r>
          </w:p>
        </w:tc>
      </w:tr>
      <w:tr w:rsidR="0065438A" w:rsidRPr="002D03D8" w14:paraId="53F29A6C" w14:textId="77777777" w:rsidTr="005E3D05">
        <w:trPr>
          <w:trHeight w:val="256"/>
        </w:trPr>
        <w:tc>
          <w:tcPr>
            <w:tcW w:w="3413" w:type="dxa"/>
            <w:vAlign w:val="bottom"/>
            <w:hideMark/>
          </w:tcPr>
          <w:p w14:paraId="17E44A92" w14:textId="44D3AB05" w:rsidR="0065438A" w:rsidRPr="002D03D8" w:rsidRDefault="0065438A" w:rsidP="0065438A">
            <w:pPr>
              <w:suppressAutoHyphens/>
              <w:spacing w:line="240" w:lineRule="exact"/>
              <w:ind w:left="164" w:right="-90"/>
              <w:rPr>
                <w:rFonts w:ascii="CordiaUPC" w:eastAsia="Times New Roman" w:hAnsi="CordiaUPC" w:cs="CordiaUPC"/>
                <w:sz w:val="26"/>
                <w:szCs w:val="26"/>
                <w:lang w:eastAsia="zh-CN"/>
              </w:rPr>
            </w:pPr>
            <w:r w:rsidRPr="002D03D8">
              <w:rPr>
                <w:rFonts w:ascii="CordiaUPC" w:eastAsia="Times New Roman" w:hAnsi="CordiaUPC" w:cs="CordiaUPC"/>
                <w:sz w:val="26"/>
                <w:szCs w:val="26"/>
                <w:lang w:val="en-US" w:eastAsia="zh-CN"/>
              </w:rPr>
              <w:t>Other</w:t>
            </w:r>
            <w:r w:rsidRPr="002D03D8">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2C0D7F35" w14:textId="4240F7AD"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18</w:t>
            </w:r>
          </w:p>
        </w:tc>
        <w:tc>
          <w:tcPr>
            <w:tcW w:w="270" w:type="dxa"/>
            <w:shd w:val="clear" w:color="auto" w:fill="auto"/>
            <w:vAlign w:val="bottom"/>
          </w:tcPr>
          <w:p w14:paraId="1CD5E8A0"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54A09D5" w14:textId="516A6FB4"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146803B4"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7562C344" w14:textId="7B4C2DA5"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18</w:t>
            </w:r>
          </w:p>
        </w:tc>
        <w:tc>
          <w:tcPr>
            <w:tcW w:w="273" w:type="dxa"/>
            <w:vAlign w:val="bottom"/>
          </w:tcPr>
          <w:p w14:paraId="68E9EE5A"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169ED33" w14:textId="34800A4E" w:rsidR="0065438A" w:rsidRPr="002D03D8" w:rsidRDefault="0065438A" w:rsidP="0065438A">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1" w:type="dxa"/>
            <w:vAlign w:val="bottom"/>
          </w:tcPr>
          <w:p w14:paraId="07BDBD0F"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50AA1EC" w14:textId="2F181373"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lang w:eastAsia="zh-CN"/>
              </w:rPr>
            </w:pPr>
            <w:r w:rsidRPr="002D03D8">
              <w:rPr>
                <w:rFonts w:ascii="CordiaUPC" w:hAnsi="CordiaUPC" w:cs="CordiaUPC"/>
                <w:color w:val="000000"/>
                <w:sz w:val="26"/>
                <w:szCs w:val="26"/>
              </w:rPr>
              <w:t>18</w:t>
            </w:r>
          </w:p>
        </w:tc>
      </w:tr>
      <w:tr w:rsidR="0065438A" w:rsidRPr="002D03D8" w14:paraId="7FD389DE" w14:textId="77777777" w:rsidTr="005E3D05">
        <w:trPr>
          <w:trHeight w:val="256"/>
        </w:trPr>
        <w:tc>
          <w:tcPr>
            <w:tcW w:w="3413" w:type="dxa"/>
            <w:vAlign w:val="bottom"/>
            <w:hideMark/>
          </w:tcPr>
          <w:p w14:paraId="1D1B0A36" w14:textId="77777777" w:rsidR="0065438A" w:rsidRPr="002D03D8" w:rsidRDefault="0065438A" w:rsidP="0065438A">
            <w:pPr>
              <w:suppressAutoHyphens/>
              <w:spacing w:line="240" w:lineRule="exact"/>
              <w:ind w:right="-90"/>
              <w:rPr>
                <w:rFonts w:ascii="CordiaUPC" w:eastAsia="Times New Roman" w:hAnsi="CordiaUPC" w:cs="CordiaUPC"/>
                <w:sz w:val="26"/>
                <w:szCs w:val="26"/>
                <w:lang w:eastAsia="zh-CN"/>
              </w:rPr>
            </w:pPr>
            <w:r w:rsidRPr="002D03D8">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1637F74" w14:textId="49AEF6B2"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D03D8">
              <w:rPr>
                <w:rFonts w:ascii="CordiaUPC" w:hAnsi="CordiaUPC" w:cs="CordiaUPC"/>
                <w:b/>
                <w:bCs/>
                <w:color w:val="000000"/>
                <w:sz w:val="26"/>
                <w:szCs w:val="26"/>
                <w:lang w:val="en-US" w:bidi="th-TH"/>
              </w:rPr>
              <w:t>4,386</w:t>
            </w:r>
          </w:p>
        </w:tc>
        <w:tc>
          <w:tcPr>
            <w:tcW w:w="270" w:type="dxa"/>
            <w:shd w:val="clear" w:color="auto" w:fill="auto"/>
            <w:vAlign w:val="bottom"/>
          </w:tcPr>
          <w:p w14:paraId="511D43B4"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shd w:val="clear" w:color="auto" w:fill="auto"/>
            <w:vAlign w:val="bottom"/>
          </w:tcPr>
          <w:p w14:paraId="6ABB43EE" w14:textId="583AF549" w:rsidR="0065438A" w:rsidRPr="002D03D8" w:rsidRDefault="0065438A" w:rsidP="0065438A">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0" w:type="dxa"/>
            <w:shd w:val="clear" w:color="auto" w:fill="auto"/>
            <w:vAlign w:val="bottom"/>
          </w:tcPr>
          <w:p w14:paraId="2D29DEC0"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3A5324B2" w14:textId="68E0DD90"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4,386</w:t>
            </w:r>
          </w:p>
        </w:tc>
        <w:tc>
          <w:tcPr>
            <w:tcW w:w="273" w:type="dxa"/>
            <w:shd w:val="clear" w:color="auto" w:fill="auto"/>
            <w:vAlign w:val="bottom"/>
          </w:tcPr>
          <w:p w14:paraId="22B39C4E"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shd w:val="clear" w:color="auto" w:fill="auto"/>
            <w:vAlign w:val="bottom"/>
          </w:tcPr>
          <w:p w14:paraId="5F80156E" w14:textId="15A0DAAC" w:rsidR="0065438A" w:rsidRPr="002D03D8" w:rsidRDefault="0065438A" w:rsidP="0065438A">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1" w:type="dxa"/>
            <w:shd w:val="clear" w:color="auto" w:fill="auto"/>
            <w:vAlign w:val="bottom"/>
          </w:tcPr>
          <w:p w14:paraId="4FC30689"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7DE8CFD" w14:textId="56F1A78A" w:rsidR="0065438A" w:rsidRPr="002D03D8" w:rsidRDefault="0065438A" w:rsidP="0065438A">
            <w:pPr>
              <w:tabs>
                <w:tab w:val="decimal" w:pos="750"/>
              </w:tabs>
              <w:suppressAutoHyphens/>
              <w:spacing w:line="240" w:lineRule="exact"/>
              <w:ind w:left="-14" w:right="-3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4,386</w:t>
            </w:r>
          </w:p>
        </w:tc>
      </w:tr>
      <w:tr w:rsidR="0065438A" w:rsidRPr="002D03D8" w14:paraId="7ACAE834" w14:textId="77777777" w:rsidTr="005E3D05">
        <w:trPr>
          <w:trHeight w:val="256"/>
        </w:trPr>
        <w:tc>
          <w:tcPr>
            <w:tcW w:w="3413" w:type="dxa"/>
            <w:vAlign w:val="bottom"/>
            <w:hideMark/>
          </w:tcPr>
          <w:p w14:paraId="715D002F"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cs/>
                <w:lang w:val="en-US" w:eastAsia="zh-CN" w:bidi="th-TH"/>
              </w:rPr>
            </w:pPr>
            <w:r w:rsidRPr="002D03D8">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17DCF2B4" w14:textId="0FB535AC"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2D03D8">
              <w:rPr>
                <w:rFonts w:ascii="CordiaUPC" w:hAnsi="CordiaUPC" w:cs="CordiaUPC"/>
                <w:b/>
                <w:bCs/>
                <w:color w:val="000000"/>
                <w:sz w:val="26"/>
                <w:szCs w:val="26"/>
              </w:rPr>
              <w:t>16,734</w:t>
            </w:r>
          </w:p>
        </w:tc>
        <w:tc>
          <w:tcPr>
            <w:tcW w:w="270" w:type="dxa"/>
            <w:shd w:val="clear" w:color="auto" w:fill="auto"/>
            <w:vAlign w:val="bottom"/>
          </w:tcPr>
          <w:p w14:paraId="12579EF6"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467A065A" w14:textId="35D8C779" w:rsidR="0065438A" w:rsidRPr="002D03D8" w:rsidRDefault="0065438A" w:rsidP="0065438A">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lang w:bidi="th-TH"/>
              </w:rPr>
              <w:t>-</w:t>
            </w:r>
          </w:p>
        </w:tc>
        <w:tc>
          <w:tcPr>
            <w:tcW w:w="270" w:type="dxa"/>
            <w:shd w:val="clear" w:color="auto" w:fill="auto"/>
            <w:vAlign w:val="bottom"/>
          </w:tcPr>
          <w:p w14:paraId="5252935F"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44EC73D6" w14:textId="58694B71"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16,734</w:t>
            </w:r>
          </w:p>
        </w:tc>
        <w:tc>
          <w:tcPr>
            <w:tcW w:w="273" w:type="dxa"/>
            <w:shd w:val="clear" w:color="auto" w:fill="auto"/>
            <w:vAlign w:val="bottom"/>
          </w:tcPr>
          <w:p w14:paraId="3E24A7CB"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1F45E26D" w14:textId="5A8009C3" w:rsidR="0065438A" w:rsidRPr="002D03D8" w:rsidRDefault="0065438A" w:rsidP="0065438A">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1" w:type="dxa"/>
            <w:shd w:val="clear" w:color="auto" w:fill="auto"/>
            <w:vAlign w:val="bottom"/>
          </w:tcPr>
          <w:p w14:paraId="570C349B"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A4B0351" w14:textId="7D036443" w:rsidR="0065438A" w:rsidRPr="002D03D8" w:rsidRDefault="0065438A" w:rsidP="0065438A">
            <w:pPr>
              <w:tabs>
                <w:tab w:val="decimal" w:pos="750"/>
              </w:tabs>
              <w:suppressAutoHyphens/>
              <w:spacing w:line="240" w:lineRule="exact"/>
              <w:ind w:left="-14" w:right="-3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16,734</w:t>
            </w:r>
          </w:p>
        </w:tc>
      </w:tr>
      <w:tr w:rsidR="0065438A" w:rsidRPr="002D03D8" w14:paraId="50C836F2" w14:textId="77777777" w:rsidTr="005E3D05">
        <w:trPr>
          <w:trHeight w:val="269"/>
        </w:trPr>
        <w:tc>
          <w:tcPr>
            <w:tcW w:w="3413" w:type="dxa"/>
            <w:vAlign w:val="bottom"/>
          </w:tcPr>
          <w:p w14:paraId="553B126B"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563E72B4" w14:textId="77777777" w:rsidR="0065438A" w:rsidRPr="002D03D8" w:rsidRDefault="0065438A" w:rsidP="0065438A">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34C34972"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42E55D07" w14:textId="77777777" w:rsidR="0065438A" w:rsidRPr="002D03D8" w:rsidRDefault="0065438A" w:rsidP="0065438A">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42E9B60"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3B0B96CE" w14:textId="77777777" w:rsidR="0065438A" w:rsidRPr="002D03D8" w:rsidRDefault="0065438A" w:rsidP="0065438A">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46A52A16"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494C723F" w14:textId="77777777" w:rsidR="0065438A" w:rsidRPr="002D03D8" w:rsidRDefault="0065438A" w:rsidP="0065438A">
            <w:pPr>
              <w:tabs>
                <w:tab w:val="decimal" w:pos="512"/>
              </w:tabs>
              <w:suppressAutoHyphens/>
              <w:spacing w:line="240" w:lineRule="exact"/>
              <w:ind w:left="-14" w:right="-86"/>
              <w:jc w:val="right"/>
              <w:rPr>
                <w:rFonts w:ascii="CordiaUPC" w:eastAsia="Times New Roman" w:hAnsi="CordiaUPC" w:cs="CordiaUPC"/>
                <w:sz w:val="26"/>
                <w:szCs w:val="26"/>
                <w:cs/>
                <w:lang w:eastAsia="zh-CN" w:bidi="th-TH"/>
              </w:rPr>
            </w:pPr>
          </w:p>
        </w:tc>
        <w:tc>
          <w:tcPr>
            <w:tcW w:w="271" w:type="dxa"/>
          </w:tcPr>
          <w:p w14:paraId="14C7B614"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4CA0D2EA" w14:textId="77777777" w:rsidR="0065438A" w:rsidRPr="002D03D8" w:rsidRDefault="0065438A" w:rsidP="0065438A">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2BF0B6E2" w14:textId="77777777" w:rsidR="0070356C" w:rsidRPr="002D03D8" w:rsidRDefault="0070356C" w:rsidP="0070356C">
      <w:pPr>
        <w:spacing w:line="240" w:lineRule="exact"/>
        <w:rPr>
          <w:rFonts w:eastAsia="Times New Roman" w:cs="Times New Roman"/>
          <w:szCs w:val="22"/>
          <w:lang w:eastAsia="zh-CN"/>
        </w:rPr>
      </w:pPr>
    </w:p>
    <w:p w14:paraId="7968246E" w14:textId="52C181CD" w:rsidR="0065438A" w:rsidRPr="002D03D8" w:rsidRDefault="0065438A">
      <w:pPr>
        <w:spacing w:line="240" w:lineRule="auto"/>
        <w:rPr>
          <w:rFonts w:eastAsia="Times New Roman" w:cs="Times New Roman"/>
          <w:szCs w:val="22"/>
          <w:lang w:eastAsia="zh-CN"/>
        </w:rPr>
      </w:pPr>
      <w:r w:rsidRPr="002D03D8">
        <w:rPr>
          <w:rFonts w:eastAsia="Times New Roman" w:cs="Times New Roman"/>
          <w:szCs w:val="22"/>
          <w:lang w:eastAsia="zh-CN"/>
        </w:rPr>
        <w:br w:type="page"/>
      </w: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65438A" w:rsidRPr="002D03D8" w14:paraId="26949BA9" w14:textId="77777777" w:rsidTr="002D0EED">
        <w:trPr>
          <w:trHeight w:val="256"/>
          <w:tblHeader/>
        </w:trPr>
        <w:tc>
          <w:tcPr>
            <w:tcW w:w="3413" w:type="dxa"/>
          </w:tcPr>
          <w:p w14:paraId="011A7C81" w14:textId="77777777" w:rsidR="0065438A" w:rsidRPr="002D03D8" w:rsidRDefault="0065438A" w:rsidP="002D0EED">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7027166F" w14:textId="1485099E" w:rsidR="0065438A" w:rsidRPr="002D03D8" w:rsidRDefault="0065438A" w:rsidP="002D0EED">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hAnsi="CordiaUPC" w:cs="CordiaUPC"/>
                <w:b/>
                <w:sz w:val="26"/>
                <w:szCs w:val="26"/>
              </w:rPr>
              <w:t>Bank only</w:t>
            </w:r>
          </w:p>
        </w:tc>
      </w:tr>
      <w:tr w:rsidR="0065438A" w:rsidRPr="002D03D8" w14:paraId="57BE2C38" w14:textId="77777777" w:rsidTr="002D0EED">
        <w:trPr>
          <w:trHeight w:val="256"/>
          <w:tblHeader/>
        </w:trPr>
        <w:tc>
          <w:tcPr>
            <w:tcW w:w="3413" w:type="dxa"/>
          </w:tcPr>
          <w:p w14:paraId="2E2460A9" w14:textId="77777777" w:rsidR="0065438A" w:rsidRPr="002D03D8" w:rsidRDefault="0065438A" w:rsidP="002D0EED">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tcPr>
          <w:p w14:paraId="449D0B10" w14:textId="77777777" w:rsidR="0065438A" w:rsidRPr="002D03D8" w:rsidRDefault="0065438A" w:rsidP="002D0EED">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2D03D8">
              <w:rPr>
                <w:rFonts w:ascii="CordiaUPC" w:eastAsia="Times New Roman" w:hAnsi="CordiaUPC" w:cs="CordiaUPC"/>
                <w:sz w:val="26"/>
                <w:szCs w:val="26"/>
                <w:lang w:eastAsia="zh-CN"/>
              </w:rPr>
              <w:t>30 September 2025</w:t>
            </w:r>
          </w:p>
        </w:tc>
      </w:tr>
      <w:tr w:rsidR="0065438A" w:rsidRPr="002D03D8" w14:paraId="38BC4EB4" w14:textId="77777777" w:rsidTr="002D0EED">
        <w:trPr>
          <w:trHeight w:val="256"/>
          <w:tblHeader/>
        </w:trPr>
        <w:tc>
          <w:tcPr>
            <w:tcW w:w="3413" w:type="dxa"/>
          </w:tcPr>
          <w:p w14:paraId="35B33E28" w14:textId="77777777" w:rsidR="0065438A" w:rsidRPr="002D03D8" w:rsidRDefault="0065438A" w:rsidP="002D0EED">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386447E4" w14:textId="77777777" w:rsidR="0065438A" w:rsidRPr="002D03D8" w:rsidRDefault="0065438A" w:rsidP="002D0EED">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Carrying</w:t>
            </w:r>
          </w:p>
        </w:tc>
        <w:tc>
          <w:tcPr>
            <w:tcW w:w="270" w:type="dxa"/>
          </w:tcPr>
          <w:p w14:paraId="7A26DAFA" w14:textId="77777777" w:rsidR="0065438A" w:rsidRPr="002D03D8" w:rsidRDefault="0065438A" w:rsidP="002D0EED">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3FABB144" w14:textId="77777777" w:rsidR="0065438A" w:rsidRPr="002D03D8" w:rsidRDefault="0065438A" w:rsidP="002D0EED">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Fair value</w:t>
            </w:r>
          </w:p>
        </w:tc>
      </w:tr>
      <w:tr w:rsidR="0065438A" w:rsidRPr="002D03D8" w14:paraId="5A3F2000" w14:textId="77777777" w:rsidTr="002D0EED">
        <w:trPr>
          <w:trHeight w:val="200"/>
          <w:tblHeader/>
        </w:trPr>
        <w:tc>
          <w:tcPr>
            <w:tcW w:w="3413" w:type="dxa"/>
          </w:tcPr>
          <w:p w14:paraId="2B24106E" w14:textId="77777777" w:rsidR="0065438A" w:rsidRPr="002D03D8" w:rsidRDefault="0065438A" w:rsidP="002D0EED">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219718EA" w14:textId="77777777" w:rsidR="0065438A" w:rsidRPr="002D03D8" w:rsidRDefault="0065438A" w:rsidP="002D0EED">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amount</w:t>
            </w:r>
          </w:p>
        </w:tc>
        <w:tc>
          <w:tcPr>
            <w:tcW w:w="270" w:type="dxa"/>
          </w:tcPr>
          <w:p w14:paraId="3CA39164" w14:textId="77777777" w:rsidR="0065438A" w:rsidRPr="002D03D8" w:rsidRDefault="0065438A" w:rsidP="002D0EED">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6A0D6EA2" w14:textId="77777777" w:rsidR="0065438A" w:rsidRPr="002D03D8" w:rsidRDefault="0065438A" w:rsidP="002D0EED">
            <w:pPr>
              <w:tabs>
                <w:tab w:val="decimal" w:pos="615"/>
              </w:tabs>
              <w:suppressAutoHyphens/>
              <w:spacing w:line="240" w:lineRule="exact"/>
              <w:ind w:left="-14" w:right="-86"/>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Level 1</w:t>
            </w:r>
          </w:p>
        </w:tc>
        <w:tc>
          <w:tcPr>
            <w:tcW w:w="270" w:type="dxa"/>
          </w:tcPr>
          <w:p w14:paraId="205A3DBB" w14:textId="77777777" w:rsidR="0065438A" w:rsidRPr="002D03D8" w:rsidRDefault="0065438A" w:rsidP="002D0EE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40FEF298" w14:textId="77777777" w:rsidR="0065438A" w:rsidRPr="002D03D8" w:rsidRDefault="0065438A" w:rsidP="002D0EED">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2</w:t>
            </w:r>
          </w:p>
        </w:tc>
        <w:tc>
          <w:tcPr>
            <w:tcW w:w="273" w:type="dxa"/>
          </w:tcPr>
          <w:p w14:paraId="0FAD8BE3" w14:textId="77777777" w:rsidR="0065438A" w:rsidRPr="002D03D8" w:rsidRDefault="0065438A" w:rsidP="002D0EE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0FDC2EB4" w14:textId="77777777" w:rsidR="0065438A" w:rsidRPr="002D03D8" w:rsidRDefault="0065438A" w:rsidP="002D0EED">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3</w:t>
            </w:r>
          </w:p>
        </w:tc>
        <w:tc>
          <w:tcPr>
            <w:tcW w:w="271" w:type="dxa"/>
          </w:tcPr>
          <w:p w14:paraId="0CF85B74" w14:textId="77777777" w:rsidR="0065438A" w:rsidRPr="002D03D8" w:rsidRDefault="0065438A" w:rsidP="002D0EE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2ED91D20" w14:textId="77777777" w:rsidR="0065438A" w:rsidRPr="002D03D8" w:rsidRDefault="0065438A" w:rsidP="002D0EED">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Total</w:t>
            </w:r>
          </w:p>
        </w:tc>
      </w:tr>
      <w:tr w:rsidR="0065438A" w:rsidRPr="002D03D8" w14:paraId="5942A4CA" w14:textId="77777777" w:rsidTr="002D0EED">
        <w:trPr>
          <w:trHeight w:val="256"/>
          <w:tblHeader/>
        </w:trPr>
        <w:tc>
          <w:tcPr>
            <w:tcW w:w="3413" w:type="dxa"/>
          </w:tcPr>
          <w:p w14:paraId="42BB95DD" w14:textId="77777777" w:rsidR="0065438A" w:rsidRPr="002D03D8" w:rsidRDefault="0065438A" w:rsidP="002D0EED">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31710E69" w14:textId="77777777" w:rsidR="0065438A" w:rsidRPr="002D03D8" w:rsidRDefault="0065438A" w:rsidP="002D0EED">
            <w:pPr>
              <w:tabs>
                <w:tab w:val="decimal" w:pos="595"/>
              </w:tabs>
              <w:suppressAutoHyphens/>
              <w:spacing w:line="240" w:lineRule="exact"/>
              <w:ind w:left="-14" w:right="-86"/>
              <w:jc w:val="center"/>
              <w:rPr>
                <w:rFonts w:ascii="CordiaUPC" w:eastAsia="Times New Roman" w:hAnsi="CordiaUPC" w:cs="CordiaUPC"/>
                <w:sz w:val="26"/>
                <w:szCs w:val="26"/>
                <w:cs/>
                <w:lang w:eastAsia="zh-CN" w:bidi="th-TH"/>
              </w:rPr>
            </w:pPr>
            <w:r w:rsidRPr="002D03D8">
              <w:rPr>
                <w:rFonts w:ascii="CordiaUPC" w:eastAsia="Times New Roman" w:hAnsi="CordiaUPC" w:cs="CordiaUPC" w:hint="cs"/>
                <w:i/>
                <w:iCs/>
                <w:sz w:val="26"/>
                <w:szCs w:val="26"/>
                <w:cs/>
                <w:lang w:eastAsia="zh-CN"/>
              </w:rPr>
              <w:t>(</w:t>
            </w:r>
            <w:r w:rsidRPr="002D03D8">
              <w:rPr>
                <w:rFonts w:ascii="CordiaUPC" w:eastAsia="Times New Roman" w:hAnsi="CordiaUPC" w:cs="CordiaUPC" w:hint="cs"/>
                <w:i/>
                <w:iCs/>
                <w:sz w:val="26"/>
                <w:szCs w:val="26"/>
                <w:lang w:eastAsia="zh-CN"/>
              </w:rPr>
              <w:t>in million Baht</w:t>
            </w:r>
            <w:r w:rsidRPr="002D03D8">
              <w:rPr>
                <w:rFonts w:ascii="CordiaUPC" w:eastAsia="Times New Roman" w:hAnsi="CordiaUPC" w:cs="CordiaUPC" w:hint="cs"/>
                <w:i/>
                <w:iCs/>
                <w:sz w:val="26"/>
                <w:szCs w:val="26"/>
                <w:cs/>
                <w:lang w:eastAsia="zh-CN"/>
              </w:rPr>
              <w:t>)</w:t>
            </w:r>
          </w:p>
        </w:tc>
      </w:tr>
      <w:tr w:rsidR="0065438A" w:rsidRPr="002D03D8" w14:paraId="274CB6E9" w14:textId="77777777" w:rsidTr="002D0EED">
        <w:trPr>
          <w:trHeight w:val="256"/>
        </w:trPr>
        <w:tc>
          <w:tcPr>
            <w:tcW w:w="3413" w:type="dxa"/>
            <w:hideMark/>
          </w:tcPr>
          <w:p w14:paraId="6CB8C0A2" w14:textId="77777777" w:rsidR="0065438A" w:rsidRPr="002D03D8" w:rsidRDefault="0065438A" w:rsidP="002D0EED">
            <w:pPr>
              <w:suppressAutoHyphens/>
              <w:spacing w:line="240" w:lineRule="exact"/>
              <w:ind w:left="164" w:right="-90" w:hanging="164"/>
              <w:rPr>
                <w:rFonts w:ascii="CordiaUPC" w:eastAsia="Times New Roman" w:hAnsi="CordiaUPC" w:cs="CordiaUPC"/>
                <w:b/>
                <w:bCs/>
                <w:i/>
                <w:iCs/>
                <w:sz w:val="26"/>
                <w:szCs w:val="26"/>
                <w:lang w:eastAsia="zh-CN"/>
              </w:rPr>
            </w:pPr>
            <w:r w:rsidRPr="002D03D8">
              <w:rPr>
                <w:rFonts w:ascii="CordiaUPC" w:eastAsia="Times New Roman" w:hAnsi="CordiaUPC" w:cs="CordiaUPC" w:hint="cs"/>
                <w:b/>
                <w:bCs/>
                <w:i/>
                <w:iCs/>
                <w:sz w:val="26"/>
                <w:szCs w:val="26"/>
                <w:lang w:eastAsia="zh-CN"/>
              </w:rPr>
              <w:t>Financial assets</w:t>
            </w:r>
          </w:p>
        </w:tc>
        <w:tc>
          <w:tcPr>
            <w:tcW w:w="1082" w:type="dxa"/>
          </w:tcPr>
          <w:p w14:paraId="06C2EC3C" w14:textId="77777777" w:rsidR="0065438A" w:rsidRPr="002D03D8" w:rsidRDefault="0065438A" w:rsidP="002D0EE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EED6421" w14:textId="77777777" w:rsidR="0065438A" w:rsidRPr="002D03D8"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742737E0" w14:textId="77777777" w:rsidR="0065438A" w:rsidRPr="002D03D8" w:rsidRDefault="0065438A" w:rsidP="002D0EE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F97902D" w14:textId="77777777" w:rsidR="0065438A" w:rsidRPr="002D03D8"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1482D54F" w14:textId="77777777" w:rsidR="0065438A" w:rsidRPr="002D03D8" w:rsidRDefault="0065438A" w:rsidP="002D0EE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7A3DEBB2" w14:textId="77777777" w:rsidR="0065438A" w:rsidRPr="002D03D8"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34880E1E" w14:textId="77777777" w:rsidR="0065438A" w:rsidRPr="002D03D8"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62925183" w14:textId="77777777" w:rsidR="0065438A" w:rsidRPr="002D03D8"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224E0CC5" w14:textId="77777777" w:rsidR="0065438A" w:rsidRPr="002D03D8"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65438A" w:rsidRPr="002D03D8" w14:paraId="0E2BD217" w14:textId="77777777" w:rsidTr="002D0EED">
        <w:trPr>
          <w:trHeight w:val="256"/>
        </w:trPr>
        <w:tc>
          <w:tcPr>
            <w:tcW w:w="3413" w:type="dxa"/>
            <w:hideMark/>
          </w:tcPr>
          <w:p w14:paraId="4511DE36"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5986A817" w14:textId="3488301F" w:rsidR="0065438A" w:rsidRPr="002D03D8" w:rsidRDefault="0065438A" w:rsidP="0065438A">
            <w:pPr>
              <w:pStyle w:val="acctfourfigures"/>
              <w:tabs>
                <w:tab w:val="clear" w:pos="765"/>
                <w:tab w:val="decimal" w:pos="885"/>
              </w:tabs>
              <w:spacing w:line="240" w:lineRule="exact"/>
              <w:ind w:left="-43" w:right="-86"/>
              <w:rPr>
                <w:rFonts w:ascii="CordiaUPC" w:eastAsia="Times New Roman" w:hAnsi="CordiaUPC" w:cs="CordiaUPC"/>
                <w:b/>
                <w:bCs/>
                <w:sz w:val="26"/>
                <w:szCs w:val="26"/>
                <w:cs/>
                <w:lang w:eastAsia="zh-CN" w:bidi="th-TH"/>
              </w:rPr>
            </w:pPr>
            <w:r w:rsidRPr="002D03D8">
              <w:rPr>
                <w:rFonts w:ascii="CordiaUPC" w:hAnsi="CordiaUPC" w:cs="CordiaUPC"/>
                <w:b/>
                <w:bCs/>
                <w:sz w:val="26"/>
                <w:szCs w:val="26"/>
                <w:lang w:val="en-US" w:bidi="th-TH"/>
              </w:rPr>
              <w:t>14,897</w:t>
            </w:r>
          </w:p>
        </w:tc>
        <w:tc>
          <w:tcPr>
            <w:tcW w:w="270" w:type="dxa"/>
            <w:vAlign w:val="bottom"/>
          </w:tcPr>
          <w:p w14:paraId="1DEB5878"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68ADAC76" w14:textId="67AADB64" w:rsidR="0065438A" w:rsidRPr="002D03D8" w:rsidRDefault="0065438A" w:rsidP="0065438A">
            <w:pPr>
              <w:tabs>
                <w:tab w:val="decimal" w:pos="618"/>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9,339</w:t>
            </w:r>
          </w:p>
        </w:tc>
        <w:tc>
          <w:tcPr>
            <w:tcW w:w="270" w:type="dxa"/>
            <w:vAlign w:val="bottom"/>
          </w:tcPr>
          <w:p w14:paraId="69BE25E6"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3EC0CC23" w14:textId="20AF8C22"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lang w:val="en-US"/>
              </w:rPr>
              <w:t>5,141</w:t>
            </w:r>
          </w:p>
        </w:tc>
        <w:tc>
          <w:tcPr>
            <w:tcW w:w="273" w:type="dxa"/>
            <w:vAlign w:val="bottom"/>
          </w:tcPr>
          <w:p w14:paraId="05641D8E"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6CCE84F5" w14:textId="099FB10C" w:rsidR="0065438A" w:rsidRPr="002D03D8" w:rsidRDefault="0065438A" w:rsidP="0065438A">
            <w:pPr>
              <w:tabs>
                <w:tab w:val="decimal" w:pos="62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rPr>
              <w:t>417</w:t>
            </w:r>
          </w:p>
        </w:tc>
        <w:tc>
          <w:tcPr>
            <w:tcW w:w="271" w:type="dxa"/>
            <w:vAlign w:val="bottom"/>
          </w:tcPr>
          <w:p w14:paraId="49CFA9EF"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EB70446" w14:textId="4E57D1C8" w:rsidR="0065438A" w:rsidRPr="002D03D8" w:rsidRDefault="0065438A" w:rsidP="0065438A">
            <w:pPr>
              <w:tabs>
                <w:tab w:val="decimal" w:pos="750"/>
              </w:tabs>
              <w:suppressAutoHyphens/>
              <w:spacing w:line="240" w:lineRule="exact"/>
              <w:ind w:right="-36"/>
              <w:rPr>
                <w:rFonts w:ascii="CordiaUPC" w:hAnsi="CordiaUPC" w:cs="CordiaUPC"/>
                <w:b/>
                <w:bCs/>
                <w:sz w:val="26"/>
                <w:szCs w:val="26"/>
              </w:rPr>
            </w:pPr>
            <w:r w:rsidRPr="002D03D8">
              <w:rPr>
                <w:rFonts w:ascii="CordiaUPC" w:hAnsi="CordiaUPC" w:cs="CordiaUPC"/>
                <w:b/>
                <w:bCs/>
                <w:sz w:val="26"/>
                <w:szCs w:val="26"/>
                <w:lang w:val="en-US"/>
              </w:rPr>
              <w:t>14,897</w:t>
            </w:r>
          </w:p>
        </w:tc>
      </w:tr>
      <w:tr w:rsidR="0065438A" w:rsidRPr="002D03D8" w14:paraId="30FD639F" w14:textId="77777777" w:rsidTr="002D0EED">
        <w:trPr>
          <w:trHeight w:val="256"/>
        </w:trPr>
        <w:tc>
          <w:tcPr>
            <w:tcW w:w="3413" w:type="dxa"/>
            <w:hideMark/>
          </w:tcPr>
          <w:p w14:paraId="42277BF8"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7FCBBB19"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5D59E66"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2F2A93AF" w14:textId="77777777" w:rsidR="0065438A" w:rsidRPr="002D03D8" w:rsidRDefault="0065438A" w:rsidP="0065438A">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F70783E"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8C1A9EE"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68A0ED45"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00BB59CB" w14:textId="77777777" w:rsidR="0065438A" w:rsidRPr="002D03D8" w:rsidRDefault="0065438A" w:rsidP="0065438A">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2E707F8A"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CD98CDA" w14:textId="77777777" w:rsidR="0065438A" w:rsidRPr="002D03D8" w:rsidRDefault="0065438A" w:rsidP="0065438A">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65438A" w:rsidRPr="002D03D8" w14:paraId="0C492378" w14:textId="77777777" w:rsidTr="002D0EED">
        <w:trPr>
          <w:trHeight w:val="256"/>
        </w:trPr>
        <w:tc>
          <w:tcPr>
            <w:tcW w:w="3413" w:type="dxa"/>
            <w:hideMark/>
          </w:tcPr>
          <w:p w14:paraId="03E3937C" w14:textId="77777777" w:rsidR="0065438A" w:rsidRPr="002D03D8" w:rsidRDefault="0065438A" w:rsidP="0065438A">
            <w:pPr>
              <w:suppressAutoHyphens/>
              <w:spacing w:line="240" w:lineRule="exact"/>
              <w:ind w:left="164" w:right="-90" w:hanging="1"/>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4C9DA72B" w14:textId="1A17B6E2" w:rsidR="0065438A" w:rsidRPr="002D03D8" w:rsidRDefault="0065438A" w:rsidP="0065438A">
            <w:pPr>
              <w:tabs>
                <w:tab w:val="decimal" w:pos="881"/>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bidi="th-TH"/>
              </w:rPr>
              <w:t>4,444</w:t>
            </w:r>
          </w:p>
        </w:tc>
        <w:tc>
          <w:tcPr>
            <w:tcW w:w="270" w:type="dxa"/>
            <w:vAlign w:val="bottom"/>
          </w:tcPr>
          <w:p w14:paraId="5722F7C5" w14:textId="77777777" w:rsidR="0065438A" w:rsidRPr="002D03D8" w:rsidRDefault="0065438A" w:rsidP="0065438A">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73882C4F" w14:textId="1ACFABAF"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4A18DA8B" w14:textId="77777777"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3684EC79" w14:textId="2BFA192A"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rPr>
              <w:t>4,444</w:t>
            </w:r>
          </w:p>
        </w:tc>
        <w:tc>
          <w:tcPr>
            <w:tcW w:w="273" w:type="dxa"/>
            <w:vAlign w:val="bottom"/>
          </w:tcPr>
          <w:p w14:paraId="2470BFF7" w14:textId="77777777"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48130B0" w14:textId="34A429C3" w:rsidR="0065438A" w:rsidRPr="002D03D8" w:rsidRDefault="0065438A" w:rsidP="0065438A">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rPr>
              <w:t>-</w:t>
            </w:r>
          </w:p>
        </w:tc>
        <w:tc>
          <w:tcPr>
            <w:tcW w:w="271" w:type="dxa"/>
            <w:vAlign w:val="bottom"/>
          </w:tcPr>
          <w:p w14:paraId="3B358E21" w14:textId="77777777" w:rsidR="0065438A" w:rsidRPr="002D03D8" w:rsidRDefault="0065438A" w:rsidP="0065438A">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109A58B0" w14:textId="18E2FEF3" w:rsidR="0065438A" w:rsidRPr="002D03D8" w:rsidRDefault="0065438A" w:rsidP="0065438A">
            <w:pPr>
              <w:tabs>
                <w:tab w:val="decimal" w:pos="750"/>
              </w:tabs>
              <w:suppressAutoHyphens/>
              <w:spacing w:line="240" w:lineRule="exact"/>
              <w:ind w:right="-36"/>
              <w:rPr>
                <w:rFonts w:ascii="CordiaUPC" w:hAnsi="CordiaUPC" w:cs="CordiaUPC"/>
                <w:sz w:val="26"/>
                <w:szCs w:val="26"/>
                <w:lang w:val="en-US" w:bidi="th-TH"/>
              </w:rPr>
            </w:pPr>
            <w:r w:rsidRPr="002D03D8">
              <w:rPr>
                <w:rFonts w:ascii="CordiaUPC" w:hAnsi="CordiaUPC" w:cs="CordiaUPC"/>
                <w:sz w:val="26"/>
                <w:szCs w:val="26"/>
                <w:lang w:val="en-US"/>
              </w:rPr>
              <w:t>4,444</w:t>
            </w:r>
          </w:p>
        </w:tc>
      </w:tr>
      <w:tr w:rsidR="0065438A" w:rsidRPr="002D03D8" w14:paraId="37D2FD04" w14:textId="77777777" w:rsidTr="002D0EED">
        <w:trPr>
          <w:trHeight w:val="256"/>
        </w:trPr>
        <w:tc>
          <w:tcPr>
            <w:tcW w:w="3413" w:type="dxa"/>
            <w:hideMark/>
          </w:tcPr>
          <w:p w14:paraId="6CE269AA" w14:textId="77777777" w:rsidR="0065438A" w:rsidRPr="002D03D8" w:rsidRDefault="0065438A" w:rsidP="0065438A">
            <w:pPr>
              <w:suppressAutoHyphens/>
              <w:spacing w:line="240" w:lineRule="exact"/>
              <w:ind w:left="164" w:right="-90" w:hanging="1"/>
              <w:rPr>
                <w:rFonts w:ascii="CordiaUPC" w:eastAsia="Times New Roman" w:hAnsi="CordiaUPC" w:cs="CordiaUPC"/>
                <w:sz w:val="26"/>
                <w:szCs w:val="26"/>
                <w:lang w:val="en-US" w:eastAsia="zh-CN"/>
              </w:rPr>
            </w:pPr>
            <w:r w:rsidRPr="002D03D8">
              <w:rPr>
                <w:rFonts w:ascii="CordiaUPC" w:eastAsia="Times New Roman" w:hAnsi="CordiaUPC" w:cs="CordiaUPC" w:hint="cs"/>
                <w:sz w:val="26"/>
                <w:szCs w:val="26"/>
                <w:lang w:eastAsia="zh-CN"/>
              </w:rPr>
              <w:t>Interest rate</w:t>
            </w:r>
          </w:p>
        </w:tc>
        <w:tc>
          <w:tcPr>
            <w:tcW w:w="1082" w:type="dxa"/>
            <w:shd w:val="clear" w:color="auto" w:fill="auto"/>
            <w:vAlign w:val="bottom"/>
          </w:tcPr>
          <w:p w14:paraId="44FC8C01" w14:textId="575B7356" w:rsidR="0065438A" w:rsidRPr="002D03D8" w:rsidRDefault="0065438A" w:rsidP="0065438A">
            <w:pPr>
              <w:tabs>
                <w:tab w:val="decimal" w:pos="881"/>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bidi="th-TH"/>
              </w:rPr>
              <w:t>1,589</w:t>
            </w:r>
          </w:p>
        </w:tc>
        <w:tc>
          <w:tcPr>
            <w:tcW w:w="270" w:type="dxa"/>
            <w:vAlign w:val="bottom"/>
          </w:tcPr>
          <w:p w14:paraId="2793D5E9" w14:textId="77777777" w:rsidR="0065438A" w:rsidRPr="002D03D8" w:rsidRDefault="0065438A" w:rsidP="0065438A">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6D82136C" w14:textId="6A6499E2"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323016E3" w14:textId="77777777"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79EAD7A8" w14:textId="307065AB"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rPr>
              <w:t>1,589</w:t>
            </w:r>
          </w:p>
        </w:tc>
        <w:tc>
          <w:tcPr>
            <w:tcW w:w="273" w:type="dxa"/>
            <w:vAlign w:val="bottom"/>
          </w:tcPr>
          <w:p w14:paraId="41603607" w14:textId="77777777" w:rsidR="0065438A" w:rsidRPr="002D03D8" w:rsidRDefault="0065438A" w:rsidP="0065438A">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230576E6" w14:textId="62F9208B" w:rsidR="0065438A" w:rsidRPr="002D03D8" w:rsidRDefault="0065438A" w:rsidP="0065438A">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rPr>
              <w:t>-</w:t>
            </w:r>
          </w:p>
        </w:tc>
        <w:tc>
          <w:tcPr>
            <w:tcW w:w="271" w:type="dxa"/>
            <w:vAlign w:val="bottom"/>
          </w:tcPr>
          <w:p w14:paraId="23AF0C8E" w14:textId="77777777" w:rsidR="0065438A" w:rsidRPr="002D03D8" w:rsidRDefault="0065438A" w:rsidP="0065438A">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0D816381" w14:textId="0A626305" w:rsidR="0065438A" w:rsidRPr="002D03D8" w:rsidRDefault="0065438A" w:rsidP="0065438A">
            <w:pPr>
              <w:tabs>
                <w:tab w:val="decimal" w:pos="750"/>
              </w:tabs>
              <w:suppressAutoHyphens/>
              <w:spacing w:line="240" w:lineRule="exact"/>
              <w:ind w:right="-36"/>
              <w:rPr>
                <w:rFonts w:ascii="CordiaUPC" w:hAnsi="CordiaUPC" w:cs="CordiaUPC"/>
                <w:sz w:val="26"/>
                <w:szCs w:val="26"/>
                <w:lang w:val="en-US" w:bidi="th-TH"/>
              </w:rPr>
            </w:pPr>
            <w:r w:rsidRPr="002D03D8">
              <w:rPr>
                <w:rFonts w:ascii="CordiaUPC" w:hAnsi="CordiaUPC" w:cs="CordiaUPC"/>
                <w:sz w:val="26"/>
                <w:szCs w:val="26"/>
                <w:lang w:val="en-US"/>
              </w:rPr>
              <w:t>1,589</w:t>
            </w:r>
          </w:p>
        </w:tc>
      </w:tr>
      <w:tr w:rsidR="0065438A" w:rsidRPr="002D03D8" w14:paraId="445D2EDB" w14:textId="77777777" w:rsidTr="002D0EED">
        <w:trPr>
          <w:trHeight w:val="256"/>
        </w:trPr>
        <w:tc>
          <w:tcPr>
            <w:tcW w:w="3413" w:type="dxa"/>
            <w:hideMark/>
          </w:tcPr>
          <w:p w14:paraId="52ABDE76"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26823FA4" w14:textId="7F6C0979" w:rsidR="0065438A" w:rsidRPr="002D03D8" w:rsidRDefault="0065438A" w:rsidP="0065438A">
            <w:pPr>
              <w:tabs>
                <w:tab w:val="decimal" w:pos="881"/>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sz w:val="26"/>
                <w:szCs w:val="26"/>
                <w:lang w:val="en-US"/>
              </w:rPr>
              <w:t>6,033</w:t>
            </w:r>
          </w:p>
        </w:tc>
        <w:tc>
          <w:tcPr>
            <w:tcW w:w="270" w:type="dxa"/>
            <w:vAlign w:val="bottom"/>
          </w:tcPr>
          <w:p w14:paraId="6DD04A32" w14:textId="77777777" w:rsidR="0065438A" w:rsidRPr="002D03D8" w:rsidRDefault="0065438A" w:rsidP="0065438A">
            <w:pPr>
              <w:tabs>
                <w:tab w:val="decimal" w:pos="881"/>
              </w:tabs>
              <w:suppressAutoHyphens/>
              <w:spacing w:line="240" w:lineRule="exact"/>
              <w:ind w:left="-14" w:right="-86"/>
              <w:rPr>
                <w:rFonts w:ascii="CordiaUPC" w:hAnsi="CordiaUPC" w:cs="CordiaUPC"/>
                <w:b/>
                <w:bCs/>
                <w:sz w:val="26"/>
                <w:szCs w:val="26"/>
                <w:lang w:val="en-US" w:bidi="th-TH"/>
              </w:rPr>
            </w:pPr>
          </w:p>
        </w:tc>
        <w:tc>
          <w:tcPr>
            <w:tcW w:w="899" w:type="dxa"/>
            <w:tcBorders>
              <w:top w:val="single" w:sz="4" w:space="0" w:color="auto"/>
              <w:bottom w:val="single" w:sz="4" w:space="0" w:color="auto"/>
            </w:tcBorders>
            <w:vAlign w:val="bottom"/>
          </w:tcPr>
          <w:p w14:paraId="6ABB5546" w14:textId="6EB46A9B" w:rsidR="0065438A" w:rsidRPr="002D03D8" w:rsidRDefault="0065438A" w:rsidP="0065438A">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0" w:type="dxa"/>
            <w:vAlign w:val="bottom"/>
          </w:tcPr>
          <w:p w14:paraId="2FC35B09" w14:textId="77777777" w:rsidR="0065438A" w:rsidRPr="002D03D8" w:rsidRDefault="0065438A" w:rsidP="0065438A">
            <w:pPr>
              <w:tabs>
                <w:tab w:val="decimal" w:pos="769"/>
              </w:tabs>
              <w:suppressAutoHyphens/>
              <w:spacing w:line="240" w:lineRule="exact"/>
              <w:ind w:left="-14" w:right="-86"/>
              <w:rPr>
                <w:rFonts w:ascii="CordiaUPC" w:hAnsi="CordiaUPC" w:cs="CordiaUPC"/>
                <w:b/>
                <w:bCs/>
                <w:sz w:val="26"/>
                <w:szCs w:val="26"/>
                <w:lang w:val="en-US" w:bidi="th-TH"/>
              </w:rPr>
            </w:pPr>
          </w:p>
        </w:tc>
        <w:tc>
          <w:tcPr>
            <w:tcW w:w="988" w:type="dxa"/>
            <w:tcBorders>
              <w:top w:val="single" w:sz="4" w:space="0" w:color="auto"/>
              <w:bottom w:val="single" w:sz="4" w:space="0" w:color="auto"/>
            </w:tcBorders>
            <w:shd w:val="clear" w:color="auto" w:fill="auto"/>
            <w:vAlign w:val="bottom"/>
          </w:tcPr>
          <w:p w14:paraId="748844BA" w14:textId="1A6A9BB2" w:rsidR="0065438A" w:rsidRPr="002D03D8" w:rsidRDefault="0065438A" w:rsidP="0065438A">
            <w:pPr>
              <w:tabs>
                <w:tab w:val="decimal" w:pos="76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sz w:val="26"/>
                <w:szCs w:val="26"/>
                <w:lang w:val="en-US"/>
              </w:rPr>
              <w:t>6,033</w:t>
            </w:r>
          </w:p>
        </w:tc>
        <w:tc>
          <w:tcPr>
            <w:tcW w:w="273" w:type="dxa"/>
            <w:vAlign w:val="bottom"/>
          </w:tcPr>
          <w:p w14:paraId="2AC19952" w14:textId="77777777" w:rsidR="0065438A" w:rsidRPr="002D03D8" w:rsidRDefault="0065438A" w:rsidP="0065438A">
            <w:pPr>
              <w:tabs>
                <w:tab w:val="decimal" w:pos="769"/>
              </w:tabs>
              <w:suppressAutoHyphens/>
              <w:spacing w:line="240" w:lineRule="exact"/>
              <w:ind w:left="-14" w:right="-86"/>
              <w:rPr>
                <w:rFonts w:ascii="CordiaUPC" w:hAnsi="CordiaUPC" w:cs="CordiaUPC"/>
                <w:b/>
                <w:bCs/>
                <w:sz w:val="26"/>
                <w:szCs w:val="26"/>
                <w:lang w:val="en-US" w:bidi="th-TH"/>
              </w:rPr>
            </w:pPr>
          </w:p>
        </w:tc>
        <w:tc>
          <w:tcPr>
            <w:tcW w:w="897" w:type="dxa"/>
            <w:tcBorders>
              <w:top w:val="single" w:sz="4" w:space="0" w:color="auto"/>
              <w:bottom w:val="single" w:sz="4" w:space="0" w:color="auto"/>
            </w:tcBorders>
            <w:vAlign w:val="bottom"/>
          </w:tcPr>
          <w:p w14:paraId="60239B1B" w14:textId="06E3B7FC" w:rsidR="0065438A" w:rsidRPr="002D03D8" w:rsidRDefault="0065438A" w:rsidP="0065438A">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sz w:val="26"/>
                <w:szCs w:val="26"/>
              </w:rPr>
              <w:t>-</w:t>
            </w:r>
          </w:p>
        </w:tc>
        <w:tc>
          <w:tcPr>
            <w:tcW w:w="271" w:type="dxa"/>
            <w:vAlign w:val="bottom"/>
          </w:tcPr>
          <w:p w14:paraId="51023D1D" w14:textId="77777777" w:rsidR="0065438A" w:rsidRPr="002D03D8" w:rsidRDefault="0065438A" w:rsidP="0065438A">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86" w:type="dxa"/>
            <w:tcBorders>
              <w:top w:val="single" w:sz="4" w:space="0" w:color="auto"/>
              <w:bottom w:val="single" w:sz="4" w:space="0" w:color="auto"/>
            </w:tcBorders>
            <w:shd w:val="clear" w:color="auto" w:fill="auto"/>
            <w:vAlign w:val="bottom"/>
          </w:tcPr>
          <w:p w14:paraId="5DEF675C" w14:textId="6915FA7D" w:rsidR="0065438A" w:rsidRPr="002D03D8" w:rsidRDefault="0065438A" w:rsidP="0065438A">
            <w:pPr>
              <w:tabs>
                <w:tab w:val="decimal" w:pos="750"/>
              </w:tabs>
              <w:suppressAutoHyphens/>
              <w:spacing w:line="240" w:lineRule="exact"/>
              <w:ind w:right="-36"/>
              <w:rPr>
                <w:rFonts w:ascii="CordiaUPC" w:hAnsi="CordiaUPC" w:cs="CordiaUPC"/>
                <w:b/>
                <w:bCs/>
                <w:sz w:val="26"/>
                <w:szCs w:val="26"/>
                <w:lang w:val="en-US" w:bidi="th-TH"/>
              </w:rPr>
            </w:pPr>
            <w:r w:rsidRPr="002D03D8">
              <w:rPr>
                <w:rFonts w:ascii="CordiaUPC" w:hAnsi="CordiaUPC" w:cs="CordiaUPC"/>
                <w:b/>
                <w:bCs/>
                <w:sz w:val="26"/>
                <w:szCs w:val="26"/>
                <w:lang w:val="en-US"/>
              </w:rPr>
              <w:t>6,033</w:t>
            </w:r>
          </w:p>
        </w:tc>
      </w:tr>
      <w:tr w:rsidR="0065438A" w:rsidRPr="002D03D8" w14:paraId="612C990B" w14:textId="77777777" w:rsidTr="002D0EED">
        <w:trPr>
          <w:trHeight w:val="256"/>
        </w:trPr>
        <w:tc>
          <w:tcPr>
            <w:tcW w:w="3413" w:type="dxa"/>
            <w:hideMark/>
          </w:tcPr>
          <w:p w14:paraId="45DB59C1"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0B0F24EC"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F08231C"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5637DDE9" w14:textId="77777777"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38490D56"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5915FFA"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51BDB74"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68BEBE9D" w14:textId="77777777" w:rsidR="0065438A" w:rsidRPr="002D03D8" w:rsidRDefault="0065438A" w:rsidP="0065438A">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78A38631"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45FFAFD" w14:textId="77777777"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65438A" w:rsidRPr="002D03D8" w14:paraId="2642B210" w14:textId="77777777" w:rsidTr="002D0EED">
        <w:trPr>
          <w:trHeight w:val="269"/>
        </w:trPr>
        <w:tc>
          <w:tcPr>
            <w:tcW w:w="3413" w:type="dxa"/>
            <w:hideMark/>
          </w:tcPr>
          <w:p w14:paraId="06F832BC" w14:textId="77777777" w:rsidR="0065438A" w:rsidRPr="002D03D8" w:rsidRDefault="0065438A" w:rsidP="0065438A">
            <w:pPr>
              <w:suppressAutoHyphens/>
              <w:spacing w:line="240" w:lineRule="exact"/>
              <w:ind w:left="346" w:right="-90" w:hanging="18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 xml:space="preserve">Investments in debt </w:t>
            </w:r>
            <w:r w:rsidRPr="002D03D8">
              <w:rPr>
                <w:rFonts w:ascii="CordiaUPC" w:eastAsia="Times New Roman" w:hAnsi="CordiaUPC" w:cs="CordiaUPC"/>
                <w:sz w:val="26"/>
                <w:szCs w:val="26"/>
                <w:lang w:eastAsia="zh-CN"/>
              </w:rPr>
              <w:t>securities</w:t>
            </w:r>
            <w:r w:rsidRPr="002D03D8">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7ABF13CF" w14:textId="707637D6"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val="en-US" w:eastAsia="zh-CN"/>
              </w:rPr>
            </w:pPr>
            <w:r w:rsidRPr="002D03D8">
              <w:rPr>
                <w:rFonts w:ascii="CordiaUPC" w:hAnsi="CordiaUPC" w:cs="CordiaUPC"/>
                <w:sz w:val="26"/>
                <w:szCs w:val="26"/>
              </w:rPr>
              <w:t>149,95</w:t>
            </w:r>
            <w:r w:rsidR="00545FBB" w:rsidRPr="002D03D8">
              <w:rPr>
                <w:rFonts w:ascii="CordiaUPC" w:hAnsi="CordiaUPC" w:cs="CordiaUPC"/>
                <w:sz w:val="26"/>
                <w:szCs w:val="26"/>
              </w:rPr>
              <w:t>4</w:t>
            </w:r>
          </w:p>
        </w:tc>
        <w:tc>
          <w:tcPr>
            <w:tcW w:w="270" w:type="dxa"/>
            <w:vAlign w:val="bottom"/>
          </w:tcPr>
          <w:p w14:paraId="0F67F146"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219FD4B0" w14:textId="581F2E09" w:rsidR="0065438A" w:rsidRPr="002D03D8" w:rsidRDefault="0065438A" w:rsidP="0065438A">
            <w:pPr>
              <w:tabs>
                <w:tab w:val="decimal" w:pos="618"/>
              </w:tabs>
              <w:suppressAutoHyphens/>
              <w:spacing w:line="240" w:lineRule="exact"/>
              <w:ind w:left="-14" w:right="-86"/>
              <w:rPr>
                <w:rFonts w:ascii="CordiaUPC" w:hAnsi="CordiaUPC" w:cs="CordiaUPC"/>
                <w:sz w:val="26"/>
                <w:szCs w:val="26"/>
                <w:cs/>
                <w:lang w:val="en-US" w:bidi="th-TH"/>
              </w:rPr>
            </w:pPr>
            <w:r w:rsidRPr="002D03D8">
              <w:rPr>
                <w:rFonts w:ascii="CordiaUPC" w:hAnsi="CordiaUPC" w:cs="CordiaUPC"/>
                <w:color w:val="000000"/>
                <w:sz w:val="26"/>
                <w:szCs w:val="26"/>
              </w:rPr>
              <w:t>-</w:t>
            </w:r>
          </w:p>
        </w:tc>
        <w:tc>
          <w:tcPr>
            <w:tcW w:w="270" w:type="dxa"/>
            <w:vAlign w:val="bottom"/>
          </w:tcPr>
          <w:p w14:paraId="0BAF17A4"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572AAECA" w14:textId="4662FE98"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rPr>
              <w:t>148,35</w:t>
            </w:r>
            <w:r w:rsidR="00545FBB" w:rsidRPr="002D03D8">
              <w:rPr>
                <w:rFonts w:ascii="CordiaUPC" w:hAnsi="CordiaUPC" w:cs="CordiaUPC"/>
                <w:sz w:val="26"/>
                <w:szCs w:val="26"/>
              </w:rPr>
              <w:t>8</w:t>
            </w:r>
          </w:p>
        </w:tc>
        <w:tc>
          <w:tcPr>
            <w:tcW w:w="273" w:type="dxa"/>
            <w:vAlign w:val="bottom"/>
          </w:tcPr>
          <w:p w14:paraId="1B806EC6"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29267148" w14:textId="1181D141" w:rsidR="0065438A" w:rsidRPr="002D03D8" w:rsidRDefault="0065438A" w:rsidP="0065438A">
            <w:pPr>
              <w:tabs>
                <w:tab w:val="decimal" w:pos="62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rPr>
              <w:t>1,596</w:t>
            </w:r>
          </w:p>
        </w:tc>
        <w:tc>
          <w:tcPr>
            <w:tcW w:w="271" w:type="dxa"/>
            <w:vAlign w:val="bottom"/>
          </w:tcPr>
          <w:p w14:paraId="42D49858"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0E542DB" w14:textId="069E5155" w:rsidR="0065438A" w:rsidRPr="002D03D8" w:rsidRDefault="0065438A" w:rsidP="0065438A">
            <w:pPr>
              <w:tabs>
                <w:tab w:val="decimal" w:pos="750"/>
              </w:tabs>
              <w:suppressAutoHyphens/>
              <w:spacing w:line="240" w:lineRule="exact"/>
              <w:ind w:right="-36"/>
              <w:rPr>
                <w:rFonts w:ascii="CordiaUPC" w:hAnsi="CordiaUPC" w:cs="CordiaUPC"/>
                <w:sz w:val="26"/>
                <w:szCs w:val="26"/>
              </w:rPr>
            </w:pPr>
            <w:r w:rsidRPr="002D03D8">
              <w:rPr>
                <w:rFonts w:ascii="CordiaUPC" w:hAnsi="CordiaUPC" w:cs="CordiaUPC"/>
                <w:sz w:val="26"/>
                <w:szCs w:val="26"/>
              </w:rPr>
              <w:t>149,95</w:t>
            </w:r>
            <w:r w:rsidR="00F81214" w:rsidRPr="002D03D8">
              <w:rPr>
                <w:rFonts w:ascii="CordiaUPC" w:hAnsi="CordiaUPC" w:cs="CordiaUPC"/>
                <w:sz w:val="26"/>
                <w:szCs w:val="26"/>
              </w:rPr>
              <w:t>4</w:t>
            </w:r>
          </w:p>
        </w:tc>
      </w:tr>
      <w:tr w:rsidR="0065438A" w:rsidRPr="002D03D8" w14:paraId="0AA41EB2" w14:textId="77777777" w:rsidTr="002D0EED">
        <w:trPr>
          <w:trHeight w:val="256"/>
        </w:trPr>
        <w:tc>
          <w:tcPr>
            <w:tcW w:w="3413" w:type="dxa"/>
            <w:hideMark/>
          </w:tcPr>
          <w:p w14:paraId="67B5D5DE" w14:textId="77777777" w:rsidR="0065438A" w:rsidRPr="002D03D8" w:rsidRDefault="0065438A" w:rsidP="0065438A">
            <w:pPr>
              <w:suppressAutoHyphens/>
              <w:spacing w:line="240" w:lineRule="exact"/>
              <w:ind w:left="346" w:right="-90" w:hanging="18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 xml:space="preserve">Investments in equity </w:t>
            </w:r>
            <w:r w:rsidRPr="002D03D8">
              <w:rPr>
                <w:rFonts w:ascii="CordiaUPC" w:eastAsia="Times New Roman" w:hAnsi="CordiaUPC" w:cs="CordiaUPC"/>
                <w:sz w:val="26"/>
                <w:szCs w:val="26"/>
                <w:lang w:eastAsia="zh-CN"/>
              </w:rPr>
              <w:t>securities</w:t>
            </w:r>
            <w:r w:rsidRPr="002D03D8">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45DA9F7B" w14:textId="4C0C4BF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9,005</w:t>
            </w:r>
          </w:p>
        </w:tc>
        <w:tc>
          <w:tcPr>
            <w:tcW w:w="270" w:type="dxa"/>
            <w:vAlign w:val="bottom"/>
          </w:tcPr>
          <w:p w14:paraId="6F2518DB"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7D378E54" w14:textId="0ECB3393" w:rsidR="0065438A" w:rsidRPr="002D03D8" w:rsidRDefault="0065438A" w:rsidP="0065438A">
            <w:pPr>
              <w:tabs>
                <w:tab w:val="decimal" w:pos="618"/>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lang w:val="en-US" w:bidi="th-TH"/>
              </w:rPr>
              <w:t>7,661</w:t>
            </w:r>
          </w:p>
        </w:tc>
        <w:tc>
          <w:tcPr>
            <w:tcW w:w="270" w:type="dxa"/>
            <w:vAlign w:val="bottom"/>
          </w:tcPr>
          <w:p w14:paraId="575C279F"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0568E963" w14:textId="24865703" w:rsidR="0065438A" w:rsidRPr="002D03D8" w:rsidRDefault="0065438A" w:rsidP="0065438A">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2D03D8">
              <w:rPr>
                <w:rFonts w:ascii="CordiaUPC" w:hAnsi="CordiaUPC" w:cs="CordiaUPC"/>
                <w:color w:val="000000"/>
                <w:sz w:val="26"/>
                <w:szCs w:val="26"/>
                <w:lang w:val="en-US"/>
              </w:rPr>
              <w:t>-</w:t>
            </w:r>
          </w:p>
        </w:tc>
        <w:tc>
          <w:tcPr>
            <w:tcW w:w="273" w:type="dxa"/>
            <w:vAlign w:val="bottom"/>
          </w:tcPr>
          <w:p w14:paraId="24CE40A6"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1792F74D" w14:textId="50C4C1F1" w:rsidR="0065438A" w:rsidRPr="002D03D8" w:rsidRDefault="0065438A" w:rsidP="0065438A">
            <w:pPr>
              <w:tabs>
                <w:tab w:val="decimal" w:pos="629"/>
              </w:tabs>
              <w:suppressAutoHyphens/>
              <w:spacing w:line="240" w:lineRule="exact"/>
              <w:ind w:left="-14" w:right="-86"/>
              <w:rPr>
                <w:rFonts w:ascii="CordiaUPC" w:eastAsia="Times New Roman" w:hAnsi="CordiaUPC" w:cs="CordiaUPC"/>
                <w:sz w:val="26"/>
                <w:szCs w:val="26"/>
                <w:lang w:eastAsia="zh-CN" w:bidi="th-TH"/>
              </w:rPr>
            </w:pPr>
            <w:r w:rsidRPr="002D03D8">
              <w:rPr>
                <w:rFonts w:ascii="CordiaUPC" w:hAnsi="CordiaUPC" w:cs="CordiaUPC"/>
                <w:color w:val="000000"/>
                <w:sz w:val="26"/>
                <w:szCs w:val="26"/>
              </w:rPr>
              <w:t>1,344</w:t>
            </w:r>
          </w:p>
        </w:tc>
        <w:tc>
          <w:tcPr>
            <w:tcW w:w="271" w:type="dxa"/>
            <w:vAlign w:val="bottom"/>
          </w:tcPr>
          <w:p w14:paraId="7C25F406"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570F8D14" w14:textId="275108B4" w:rsidR="0065438A" w:rsidRPr="002D03D8" w:rsidRDefault="0065438A" w:rsidP="0065438A">
            <w:pPr>
              <w:tabs>
                <w:tab w:val="decimal" w:pos="750"/>
              </w:tabs>
              <w:suppressAutoHyphens/>
              <w:spacing w:line="240" w:lineRule="exact"/>
              <w:ind w:right="-36"/>
              <w:rPr>
                <w:rFonts w:ascii="CordiaUPC" w:hAnsi="CordiaUPC" w:cs="CordiaUPC"/>
                <w:sz w:val="26"/>
                <w:szCs w:val="26"/>
                <w:cs/>
                <w:lang w:bidi="th-TH"/>
              </w:rPr>
            </w:pPr>
            <w:r w:rsidRPr="002D03D8">
              <w:rPr>
                <w:rFonts w:ascii="CordiaUPC" w:hAnsi="CordiaUPC" w:cs="CordiaUPC"/>
                <w:color w:val="000000"/>
                <w:sz w:val="26"/>
                <w:szCs w:val="26"/>
              </w:rPr>
              <w:t>9,005</w:t>
            </w:r>
          </w:p>
        </w:tc>
      </w:tr>
      <w:tr w:rsidR="0065438A" w:rsidRPr="002D03D8" w14:paraId="2DDB8972" w14:textId="77777777" w:rsidTr="002D0EED">
        <w:trPr>
          <w:trHeight w:val="145"/>
        </w:trPr>
        <w:tc>
          <w:tcPr>
            <w:tcW w:w="3413" w:type="dxa"/>
            <w:hideMark/>
          </w:tcPr>
          <w:p w14:paraId="553A51C1"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95F30B5" w14:textId="5C1A5A33"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2D03D8">
              <w:rPr>
                <w:rFonts w:ascii="CordiaUPC" w:hAnsi="CordiaUPC" w:cs="CordiaUPC"/>
                <w:b/>
                <w:bCs/>
                <w:color w:val="000000"/>
                <w:sz w:val="26"/>
                <w:szCs w:val="26"/>
                <w:lang w:val="en-US"/>
              </w:rPr>
              <w:t>158,9</w:t>
            </w:r>
            <w:r w:rsidR="00545FBB" w:rsidRPr="002D03D8">
              <w:rPr>
                <w:rFonts w:ascii="CordiaUPC" w:hAnsi="CordiaUPC" w:cs="CordiaUPC"/>
                <w:b/>
                <w:bCs/>
                <w:color w:val="000000"/>
                <w:sz w:val="26"/>
                <w:szCs w:val="26"/>
                <w:lang w:val="en-US"/>
              </w:rPr>
              <w:t>59</w:t>
            </w:r>
          </w:p>
        </w:tc>
        <w:tc>
          <w:tcPr>
            <w:tcW w:w="270" w:type="dxa"/>
            <w:vAlign w:val="bottom"/>
          </w:tcPr>
          <w:p w14:paraId="13DC5032"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05FD49BC" w14:textId="083EDC73" w:rsidR="0065438A" w:rsidRPr="002D03D8" w:rsidRDefault="0065438A" w:rsidP="0065438A">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color w:val="000000"/>
                <w:sz w:val="26"/>
                <w:szCs w:val="26"/>
                <w:lang w:bidi="th-TH"/>
              </w:rPr>
              <w:t>7,661</w:t>
            </w:r>
          </w:p>
        </w:tc>
        <w:tc>
          <w:tcPr>
            <w:tcW w:w="270" w:type="dxa"/>
            <w:vAlign w:val="bottom"/>
          </w:tcPr>
          <w:p w14:paraId="61027448"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3633D6D5" w14:textId="6BC46561"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148,35</w:t>
            </w:r>
            <w:r w:rsidR="00545FBB" w:rsidRPr="002D03D8">
              <w:rPr>
                <w:rFonts w:ascii="CordiaUPC" w:hAnsi="CordiaUPC" w:cs="CordiaUPC"/>
                <w:b/>
                <w:bCs/>
                <w:color w:val="000000"/>
                <w:sz w:val="26"/>
                <w:szCs w:val="26"/>
              </w:rPr>
              <w:t>8</w:t>
            </w:r>
          </w:p>
        </w:tc>
        <w:tc>
          <w:tcPr>
            <w:tcW w:w="273" w:type="dxa"/>
            <w:vAlign w:val="bottom"/>
          </w:tcPr>
          <w:p w14:paraId="7DC579B3"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1BDABD71" w14:textId="6D39D2A5" w:rsidR="0065438A" w:rsidRPr="002D03D8" w:rsidRDefault="0065438A" w:rsidP="0065438A">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color w:val="000000"/>
                <w:sz w:val="26"/>
                <w:szCs w:val="26"/>
              </w:rPr>
              <w:t>2,940</w:t>
            </w:r>
          </w:p>
        </w:tc>
        <w:tc>
          <w:tcPr>
            <w:tcW w:w="271" w:type="dxa"/>
            <w:vAlign w:val="bottom"/>
          </w:tcPr>
          <w:p w14:paraId="31A263CE"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3DDBA1D0" w14:textId="21C91B6F" w:rsidR="0065438A" w:rsidRPr="002D03D8" w:rsidRDefault="0065438A" w:rsidP="0065438A">
            <w:pPr>
              <w:tabs>
                <w:tab w:val="decimal" w:pos="750"/>
              </w:tabs>
              <w:suppressAutoHyphens/>
              <w:spacing w:line="240" w:lineRule="exact"/>
              <w:ind w:right="-36"/>
              <w:rPr>
                <w:rFonts w:ascii="CordiaUPC" w:hAnsi="CordiaUPC" w:cs="CordiaUPC"/>
                <w:b/>
                <w:bCs/>
                <w:sz w:val="26"/>
                <w:szCs w:val="26"/>
                <w:cs/>
                <w:lang w:bidi="th-TH"/>
              </w:rPr>
            </w:pPr>
            <w:r w:rsidRPr="002D03D8">
              <w:rPr>
                <w:rFonts w:ascii="CordiaUPC" w:hAnsi="CordiaUPC" w:cs="CordiaUPC"/>
                <w:b/>
                <w:bCs/>
                <w:color w:val="000000"/>
                <w:sz w:val="26"/>
                <w:szCs w:val="26"/>
                <w:lang w:val="en-US"/>
              </w:rPr>
              <w:t>158,9</w:t>
            </w:r>
            <w:r w:rsidR="00545FBB" w:rsidRPr="002D03D8">
              <w:rPr>
                <w:rFonts w:ascii="CordiaUPC" w:hAnsi="CordiaUPC" w:cs="CordiaUPC"/>
                <w:b/>
                <w:bCs/>
                <w:color w:val="000000"/>
                <w:sz w:val="26"/>
                <w:szCs w:val="26"/>
                <w:lang w:val="en-US"/>
              </w:rPr>
              <w:t>59</w:t>
            </w:r>
          </w:p>
        </w:tc>
      </w:tr>
      <w:tr w:rsidR="0065438A" w:rsidRPr="002D03D8" w14:paraId="01B53D11" w14:textId="77777777" w:rsidTr="002D0EED">
        <w:trPr>
          <w:trHeight w:val="256"/>
        </w:trPr>
        <w:tc>
          <w:tcPr>
            <w:tcW w:w="3413" w:type="dxa"/>
            <w:hideMark/>
          </w:tcPr>
          <w:p w14:paraId="5A34AEEF"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3227DC78" w14:textId="32CFBBB9"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rPr>
              <w:t>179,8</w:t>
            </w:r>
            <w:r w:rsidR="00F81214" w:rsidRPr="002D03D8">
              <w:rPr>
                <w:rFonts w:ascii="CordiaUPC" w:hAnsi="CordiaUPC" w:cs="CordiaUPC"/>
                <w:b/>
                <w:bCs/>
                <w:sz w:val="26"/>
                <w:szCs w:val="26"/>
              </w:rPr>
              <w:t>89</w:t>
            </w:r>
          </w:p>
        </w:tc>
        <w:tc>
          <w:tcPr>
            <w:tcW w:w="270" w:type="dxa"/>
            <w:vAlign w:val="bottom"/>
          </w:tcPr>
          <w:p w14:paraId="3E41B2AC"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79704A78" w14:textId="17F80CD9" w:rsidR="0065438A" w:rsidRPr="002D03D8" w:rsidRDefault="0065438A" w:rsidP="0065438A">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sz w:val="26"/>
                <w:szCs w:val="26"/>
                <w:lang w:bidi="th-TH"/>
              </w:rPr>
              <w:t>17,000</w:t>
            </w:r>
          </w:p>
        </w:tc>
        <w:tc>
          <w:tcPr>
            <w:tcW w:w="270" w:type="dxa"/>
            <w:vAlign w:val="bottom"/>
          </w:tcPr>
          <w:p w14:paraId="63E5E390"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055802D4" w14:textId="43AD503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lang w:bidi="th-TH"/>
              </w:rPr>
              <w:t>159,53</w:t>
            </w:r>
            <w:r w:rsidR="00F81214" w:rsidRPr="002D03D8">
              <w:rPr>
                <w:rFonts w:ascii="CordiaUPC" w:hAnsi="CordiaUPC" w:cs="CordiaUPC"/>
                <w:b/>
                <w:bCs/>
                <w:sz w:val="26"/>
                <w:szCs w:val="26"/>
                <w:lang w:bidi="th-TH"/>
              </w:rPr>
              <w:t>2</w:t>
            </w:r>
          </w:p>
        </w:tc>
        <w:tc>
          <w:tcPr>
            <w:tcW w:w="273" w:type="dxa"/>
            <w:vAlign w:val="bottom"/>
          </w:tcPr>
          <w:p w14:paraId="1C7127A1"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3C0A1033" w14:textId="188D1FB3" w:rsidR="0065438A" w:rsidRPr="002D03D8" w:rsidRDefault="0065438A" w:rsidP="0065438A">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sz w:val="26"/>
                <w:szCs w:val="26"/>
              </w:rPr>
              <w:t>3,357</w:t>
            </w:r>
          </w:p>
        </w:tc>
        <w:tc>
          <w:tcPr>
            <w:tcW w:w="271" w:type="dxa"/>
            <w:vAlign w:val="bottom"/>
          </w:tcPr>
          <w:p w14:paraId="691C3DA8"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7B763AA8" w14:textId="4E9A2A7B" w:rsidR="0065438A" w:rsidRPr="002D03D8" w:rsidRDefault="0065438A" w:rsidP="0065438A">
            <w:pPr>
              <w:tabs>
                <w:tab w:val="decimal" w:pos="750"/>
              </w:tabs>
              <w:suppressAutoHyphens/>
              <w:spacing w:line="240" w:lineRule="exact"/>
              <w:ind w:right="-36"/>
              <w:rPr>
                <w:rFonts w:ascii="CordiaUPC" w:eastAsia="Times New Roman" w:hAnsi="CordiaUPC" w:cs="CordiaUPC"/>
                <w:b/>
                <w:bCs/>
                <w:sz w:val="26"/>
                <w:szCs w:val="26"/>
                <w:lang w:eastAsia="zh-CN"/>
              </w:rPr>
            </w:pPr>
            <w:r w:rsidRPr="002D03D8">
              <w:rPr>
                <w:rFonts w:ascii="CordiaUPC" w:hAnsi="CordiaUPC" w:cs="CordiaUPC"/>
                <w:b/>
                <w:bCs/>
                <w:sz w:val="26"/>
                <w:szCs w:val="26"/>
              </w:rPr>
              <w:t>179,8</w:t>
            </w:r>
            <w:r w:rsidR="00F81214" w:rsidRPr="002D03D8">
              <w:rPr>
                <w:rFonts w:ascii="CordiaUPC" w:hAnsi="CordiaUPC" w:cs="CordiaUPC"/>
                <w:b/>
                <w:bCs/>
                <w:sz w:val="26"/>
                <w:szCs w:val="26"/>
              </w:rPr>
              <w:t>89</w:t>
            </w:r>
          </w:p>
        </w:tc>
      </w:tr>
      <w:tr w:rsidR="0065438A" w:rsidRPr="002D03D8" w14:paraId="3ED77AC5" w14:textId="77777777" w:rsidTr="002D0EED">
        <w:trPr>
          <w:trHeight w:val="256"/>
        </w:trPr>
        <w:tc>
          <w:tcPr>
            <w:tcW w:w="3413" w:type="dxa"/>
            <w:vAlign w:val="bottom"/>
          </w:tcPr>
          <w:p w14:paraId="20F4565F" w14:textId="77777777" w:rsidR="0065438A" w:rsidRPr="002D03D8" w:rsidRDefault="0065438A" w:rsidP="0065438A">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58A23FE5"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37A2CAD"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110C5AF" w14:textId="77777777" w:rsidR="0065438A" w:rsidRPr="002D03D8" w:rsidRDefault="0065438A" w:rsidP="0065438A">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B7CA66F"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809E4B0"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0E971127"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5479B725" w14:textId="77777777" w:rsidR="0065438A" w:rsidRPr="002D03D8" w:rsidRDefault="0065438A" w:rsidP="0065438A">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5C73E633"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553119C" w14:textId="77777777"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65438A" w:rsidRPr="002D03D8" w14:paraId="3112006B" w14:textId="77777777" w:rsidTr="002D0EED">
        <w:trPr>
          <w:trHeight w:val="256"/>
        </w:trPr>
        <w:tc>
          <w:tcPr>
            <w:tcW w:w="3413" w:type="dxa"/>
            <w:vAlign w:val="bottom"/>
            <w:hideMark/>
          </w:tcPr>
          <w:p w14:paraId="6B8D9D06" w14:textId="77777777" w:rsidR="0065438A" w:rsidRPr="002D03D8" w:rsidRDefault="0065438A" w:rsidP="0065438A">
            <w:pPr>
              <w:suppressAutoHyphens/>
              <w:spacing w:line="240" w:lineRule="exact"/>
              <w:ind w:left="164" w:right="-90" w:hanging="164"/>
              <w:rPr>
                <w:rFonts w:ascii="CordiaUPC" w:eastAsia="Times New Roman" w:hAnsi="CordiaUPC" w:cs="CordiaUPC"/>
                <w:b/>
                <w:bCs/>
                <w:i/>
                <w:iCs/>
                <w:sz w:val="26"/>
                <w:szCs w:val="26"/>
                <w:lang w:eastAsia="zh-CN"/>
              </w:rPr>
            </w:pPr>
            <w:r w:rsidRPr="002D03D8">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32CDD7A2"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DD61D6C"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A337B39" w14:textId="77777777" w:rsidR="0065438A" w:rsidRPr="002D03D8" w:rsidRDefault="0065438A" w:rsidP="0065438A">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40AFC04"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4731C24"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F0B6021"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12739DAB" w14:textId="77777777" w:rsidR="0065438A" w:rsidRPr="002D03D8" w:rsidRDefault="0065438A" w:rsidP="0065438A">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78746E20"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5B1CCFE" w14:textId="77777777"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65438A" w:rsidRPr="002D03D8" w14:paraId="7C6D2EB5" w14:textId="77777777" w:rsidTr="002D0EED">
        <w:trPr>
          <w:trHeight w:val="269"/>
        </w:trPr>
        <w:tc>
          <w:tcPr>
            <w:tcW w:w="3413" w:type="dxa"/>
            <w:vAlign w:val="bottom"/>
            <w:hideMark/>
          </w:tcPr>
          <w:p w14:paraId="1AA6E20A" w14:textId="77777777" w:rsidR="0065438A" w:rsidRPr="002D03D8" w:rsidRDefault="0065438A" w:rsidP="0065438A">
            <w:pPr>
              <w:suppressAutoHyphens/>
              <w:spacing w:line="240" w:lineRule="exact"/>
              <w:ind w:right="-90"/>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0F3A52F5" w14:textId="3617DD9C"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12,348</w:t>
            </w:r>
          </w:p>
        </w:tc>
        <w:tc>
          <w:tcPr>
            <w:tcW w:w="270" w:type="dxa"/>
            <w:shd w:val="clear" w:color="auto" w:fill="auto"/>
            <w:vAlign w:val="bottom"/>
          </w:tcPr>
          <w:p w14:paraId="4B8D32C2"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02E10755" w14:textId="4C9D80D0" w:rsidR="0065438A" w:rsidRPr="002D03D8" w:rsidRDefault="0065438A" w:rsidP="0065438A">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0" w:type="dxa"/>
            <w:shd w:val="clear" w:color="auto" w:fill="auto"/>
            <w:vAlign w:val="bottom"/>
          </w:tcPr>
          <w:p w14:paraId="0DE30CF7"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5A752557" w14:textId="51638EEB"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lang w:val="en-US" w:bidi="th-TH"/>
              </w:rPr>
              <w:t>12,348</w:t>
            </w:r>
          </w:p>
        </w:tc>
        <w:tc>
          <w:tcPr>
            <w:tcW w:w="273" w:type="dxa"/>
            <w:shd w:val="clear" w:color="auto" w:fill="auto"/>
            <w:vAlign w:val="bottom"/>
          </w:tcPr>
          <w:p w14:paraId="5B2661A1"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6A7C5453" w14:textId="736EA1AA" w:rsidR="0065438A" w:rsidRPr="002D03D8" w:rsidRDefault="0065438A" w:rsidP="0065438A">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1" w:type="dxa"/>
            <w:shd w:val="clear" w:color="auto" w:fill="auto"/>
            <w:vAlign w:val="bottom"/>
          </w:tcPr>
          <w:p w14:paraId="3EBBD124"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46531583" w14:textId="763CDDDB" w:rsidR="0065438A" w:rsidRPr="002D03D8" w:rsidRDefault="0065438A" w:rsidP="0065438A">
            <w:pPr>
              <w:tabs>
                <w:tab w:val="decimal" w:pos="750"/>
              </w:tabs>
              <w:suppressAutoHyphens/>
              <w:spacing w:line="240" w:lineRule="exact"/>
              <w:ind w:left="-14" w:right="-36"/>
              <w:rPr>
                <w:rFonts w:ascii="CordiaUPC" w:eastAsia="Times New Roman" w:hAnsi="CordiaUPC" w:cs="CordiaUPC"/>
                <w:b/>
                <w:bCs/>
                <w:sz w:val="26"/>
                <w:szCs w:val="26"/>
                <w:lang w:eastAsia="zh-CN"/>
              </w:rPr>
            </w:pPr>
            <w:r w:rsidRPr="002D03D8">
              <w:rPr>
                <w:rFonts w:ascii="CordiaUPC" w:hAnsi="CordiaUPC" w:cs="CordiaUPC"/>
                <w:b/>
                <w:bCs/>
                <w:color w:val="000000"/>
                <w:sz w:val="26"/>
                <w:szCs w:val="26"/>
                <w:lang w:bidi="th-TH"/>
              </w:rPr>
              <w:t>12,348</w:t>
            </w:r>
          </w:p>
        </w:tc>
      </w:tr>
      <w:tr w:rsidR="0065438A" w:rsidRPr="002D03D8" w14:paraId="2C982AFC" w14:textId="77777777" w:rsidTr="002D0EED">
        <w:trPr>
          <w:trHeight w:val="269"/>
        </w:trPr>
        <w:tc>
          <w:tcPr>
            <w:tcW w:w="3413" w:type="dxa"/>
            <w:vAlign w:val="bottom"/>
            <w:hideMark/>
          </w:tcPr>
          <w:p w14:paraId="03A5DA15"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0CAC02B7"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DF0EAF7"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5E72E051" w14:textId="77777777" w:rsidR="0065438A" w:rsidRPr="002D03D8" w:rsidRDefault="0065438A" w:rsidP="0065438A">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814746A"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43C3036A"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2B66CB8E"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219BDC75" w14:textId="77777777" w:rsidR="0065438A" w:rsidRPr="002D03D8" w:rsidRDefault="0065438A" w:rsidP="0065438A">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73652E1F"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BA74F41" w14:textId="77777777"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lang w:eastAsia="zh-CN"/>
              </w:rPr>
            </w:pPr>
          </w:p>
        </w:tc>
      </w:tr>
      <w:tr w:rsidR="0065438A" w:rsidRPr="002D03D8" w14:paraId="5B88489B" w14:textId="77777777" w:rsidTr="002D0EED">
        <w:trPr>
          <w:trHeight w:val="256"/>
        </w:trPr>
        <w:tc>
          <w:tcPr>
            <w:tcW w:w="3413" w:type="dxa"/>
            <w:vAlign w:val="bottom"/>
            <w:hideMark/>
          </w:tcPr>
          <w:p w14:paraId="64B5CC21" w14:textId="77777777" w:rsidR="0065438A" w:rsidRPr="002D03D8" w:rsidRDefault="0065438A" w:rsidP="0065438A">
            <w:pPr>
              <w:suppressAutoHyphens/>
              <w:spacing w:line="240" w:lineRule="exact"/>
              <w:ind w:left="164" w:right="-9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2D64EBE0" w14:textId="1818185E"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lang w:val="en-US"/>
              </w:rPr>
              <w:t>2,769</w:t>
            </w:r>
          </w:p>
        </w:tc>
        <w:tc>
          <w:tcPr>
            <w:tcW w:w="270" w:type="dxa"/>
            <w:shd w:val="clear" w:color="auto" w:fill="auto"/>
            <w:vAlign w:val="bottom"/>
          </w:tcPr>
          <w:p w14:paraId="13B9BAB5"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573C6C6C" w14:textId="6F6B80B9"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44184DB1"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3694CB3" w14:textId="0A362A5A"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2,769</w:t>
            </w:r>
          </w:p>
        </w:tc>
        <w:tc>
          <w:tcPr>
            <w:tcW w:w="273" w:type="dxa"/>
            <w:vAlign w:val="bottom"/>
          </w:tcPr>
          <w:p w14:paraId="29B06138"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6E8E7449" w14:textId="5B037CF6" w:rsidR="0065438A" w:rsidRPr="002D03D8" w:rsidRDefault="0065438A" w:rsidP="0065438A">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1" w:type="dxa"/>
            <w:vAlign w:val="bottom"/>
          </w:tcPr>
          <w:p w14:paraId="6A1017A4"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667E9FD" w14:textId="2FDDC109"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lang w:eastAsia="zh-CN"/>
              </w:rPr>
            </w:pPr>
            <w:r w:rsidRPr="002D03D8">
              <w:rPr>
                <w:rFonts w:ascii="CordiaUPC" w:hAnsi="CordiaUPC" w:cs="CordiaUPC"/>
                <w:color w:val="000000"/>
                <w:sz w:val="26"/>
                <w:szCs w:val="26"/>
              </w:rPr>
              <w:t>2,769</w:t>
            </w:r>
          </w:p>
        </w:tc>
      </w:tr>
      <w:tr w:rsidR="0065438A" w:rsidRPr="002D03D8" w14:paraId="6FA06472" w14:textId="77777777" w:rsidTr="002D0EED">
        <w:trPr>
          <w:trHeight w:val="256"/>
        </w:trPr>
        <w:tc>
          <w:tcPr>
            <w:tcW w:w="3413" w:type="dxa"/>
            <w:vAlign w:val="bottom"/>
            <w:hideMark/>
          </w:tcPr>
          <w:p w14:paraId="165636E8" w14:textId="77777777" w:rsidR="0065438A" w:rsidRPr="002D03D8" w:rsidRDefault="0065438A" w:rsidP="0065438A">
            <w:pPr>
              <w:suppressAutoHyphens/>
              <w:spacing w:line="240" w:lineRule="exact"/>
              <w:ind w:left="164" w:right="-9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04851889" w14:textId="69433DAD"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1,599</w:t>
            </w:r>
          </w:p>
        </w:tc>
        <w:tc>
          <w:tcPr>
            <w:tcW w:w="270" w:type="dxa"/>
            <w:shd w:val="clear" w:color="auto" w:fill="auto"/>
            <w:vAlign w:val="bottom"/>
          </w:tcPr>
          <w:p w14:paraId="010AE05E"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194E2A27" w14:textId="53A1F3A8" w:rsidR="0065438A" w:rsidRPr="002D03D8" w:rsidRDefault="0065438A" w:rsidP="0065438A">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66B3CFE4"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1B3B4C3D" w14:textId="070D5DC2"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1,599</w:t>
            </w:r>
          </w:p>
        </w:tc>
        <w:tc>
          <w:tcPr>
            <w:tcW w:w="273" w:type="dxa"/>
            <w:vAlign w:val="bottom"/>
          </w:tcPr>
          <w:p w14:paraId="4CE87941"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0D809C31" w14:textId="26D29A45" w:rsidR="0065438A" w:rsidRPr="002D03D8" w:rsidRDefault="0065438A" w:rsidP="0065438A">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1" w:type="dxa"/>
            <w:vAlign w:val="bottom"/>
          </w:tcPr>
          <w:p w14:paraId="19F4B4A8"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5BC354FD" w14:textId="787504C8" w:rsidR="0065438A" w:rsidRPr="002D03D8" w:rsidRDefault="0065438A" w:rsidP="0065438A">
            <w:pPr>
              <w:tabs>
                <w:tab w:val="decimal" w:pos="750"/>
              </w:tabs>
              <w:suppressAutoHyphens/>
              <w:spacing w:line="240" w:lineRule="exact"/>
              <w:ind w:left="-14" w:right="-36"/>
              <w:rPr>
                <w:rFonts w:ascii="CordiaUPC" w:eastAsia="Times New Roman" w:hAnsi="CordiaUPC" w:cs="CordiaUPC"/>
                <w:sz w:val="26"/>
                <w:szCs w:val="26"/>
                <w:lang w:eastAsia="zh-CN"/>
              </w:rPr>
            </w:pPr>
            <w:r w:rsidRPr="002D03D8">
              <w:rPr>
                <w:rFonts w:ascii="CordiaUPC" w:hAnsi="CordiaUPC" w:cs="CordiaUPC"/>
                <w:color w:val="000000"/>
                <w:sz w:val="26"/>
                <w:szCs w:val="26"/>
              </w:rPr>
              <w:t>1,599</w:t>
            </w:r>
          </w:p>
        </w:tc>
      </w:tr>
      <w:tr w:rsidR="0065438A" w:rsidRPr="002D03D8" w14:paraId="5A17CFDE" w14:textId="77777777" w:rsidTr="002D0EED">
        <w:trPr>
          <w:trHeight w:val="256"/>
        </w:trPr>
        <w:tc>
          <w:tcPr>
            <w:tcW w:w="3413" w:type="dxa"/>
            <w:vAlign w:val="bottom"/>
            <w:hideMark/>
          </w:tcPr>
          <w:p w14:paraId="773A50E3" w14:textId="77777777" w:rsidR="0065438A" w:rsidRPr="002D03D8" w:rsidRDefault="0065438A" w:rsidP="0065438A">
            <w:pPr>
              <w:suppressAutoHyphens/>
              <w:spacing w:line="240" w:lineRule="exact"/>
              <w:ind w:right="-90"/>
              <w:rPr>
                <w:rFonts w:ascii="CordiaUPC" w:eastAsia="Times New Roman" w:hAnsi="CordiaUPC" w:cs="CordiaUPC"/>
                <w:sz w:val="26"/>
                <w:szCs w:val="26"/>
                <w:lang w:eastAsia="zh-CN"/>
              </w:rPr>
            </w:pPr>
            <w:r w:rsidRPr="002D03D8">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133E0ED3" w14:textId="3C4563F1"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D03D8">
              <w:rPr>
                <w:rFonts w:ascii="CordiaUPC" w:hAnsi="CordiaUPC" w:cs="CordiaUPC"/>
                <w:b/>
                <w:bCs/>
                <w:color w:val="000000"/>
                <w:sz w:val="26"/>
                <w:szCs w:val="26"/>
              </w:rPr>
              <w:t>4,368</w:t>
            </w:r>
          </w:p>
        </w:tc>
        <w:tc>
          <w:tcPr>
            <w:tcW w:w="270" w:type="dxa"/>
            <w:shd w:val="clear" w:color="auto" w:fill="auto"/>
            <w:vAlign w:val="bottom"/>
          </w:tcPr>
          <w:p w14:paraId="4ECB7FF4"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shd w:val="clear" w:color="auto" w:fill="auto"/>
            <w:vAlign w:val="bottom"/>
          </w:tcPr>
          <w:p w14:paraId="6FF8A288" w14:textId="4D17F4FC" w:rsidR="0065438A" w:rsidRPr="002D03D8" w:rsidRDefault="0065438A" w:rsidP="0065438A">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0" w:type="dxa"/>
            <w:shd w:val="clear" w:color="auto" w:fill="auto"/>
            <w:vAlign w:val="bottom"/>
          </w:tcPr>
          <w:p w14:paraId="30803504"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417EACCD" w14:textId="2B1E389F"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4,368</w:t>
            </w:r>
          </w:p>
        </w:tc>
        <w:tc>
          <w:tcPr>
            <w:tcW w:w="273" w:type="dxa"/>
            <w:shd w:val="clear" w:color="auto" w:fill="auto"/>
            <w:vAlign w:val="bottom"/>
          </w:tcPr>
          <w:p w14:paraId="33B7FFDA"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shd w:val="clear" w:color="auto" w:fill="auto"/>
            <w:vAlign w:val="bottom"/>
          </w:tcPr>
          <w:p w14:paraId="34DF1DB2" w14:textId="416EF3C5" w:rsidR="0065438A" w:rsidRPr="002D03D8" w:rsidRDefault="0065438A" w:rsidP="0065438A">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1" w:type="dxa"/>
            <w:shd w:val="clear" w:color="auto" w:fill="auto"/>
            <w:vAlign w:val="bottom"/>
          </w:tcPr>
          <w:p w14:paraId="6E8304C9"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335B8C08" w14:textId="588A9565" w:rsidR="0065438A" w:rsidRPr="002D03D8" w:rsidRDefault="0065438A" w:rsidP="0065438A">
            <w:pPr>
              <w:tabs>
                <w:tab w:val="decimal" w:pos="750"/>
              </w:tabs>
              <w:suppressAutoHyphens/>
              <w:spacing w:line="240" w:lineRule="exact"/>
              <w:ind w:left="-14" w:right="-3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4,368</w:t>
            </w:r>
          </w:p>
        </w:tc>
      </w:tr>
      <w:tr w:rsidR="0065438A" w:rsidRPr="002D03D8" w14:paraId="4C1F3EB3" w14:textId="77777777" w:rsidTr="002D0EED">
        <w:trPr>
          <w:trHeight w:val="256"/>
        </w:trPr>
        <w:tc>
          <w:tcPr>
            <w:tcW w:w="3413" w:type="dxa"/>
            <w:vAlign w:val="bottom"/>
            <w:hideMark/>
          </w:tcPr>
          <w:p w14:paraId="5E8E63FE"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cs/>
                <w:lang w:val="en-US" w:eastAsia="zh-CN" w:bidi="th-TH"/>
              </w:rPr>
            </w:pPr>
            <w:r w:rsidRPr="002D03D8">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179EFA24" w14:textId="579232CF"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2D03D8">
              <w:rPr>
                <w:rFonts w:ascii="CordiaUPC" w:hAnsi="CordiaUPC" w:cs="CordiaUPC"/>
                <w:b/>
                <w:bCs/>
                <w:color w:val="000000"/>
                <w:sz w:val="26"/>
                <w:szCs w:val="26"/>
              </w:rPr>
              <w:t>16,716</w:t>
            </w:r>
          </w:p>
        </w:tc>
        <w:tc>
          <w:tcPr>
            <w:tcW w:w="270" w:type="dxa"/>
            <w:shd w:val="clear" w:color="auto" w:fill="auto"/>
            <w:vAlign w:val="bottom"/>
          </w:tcPr>
          <w:p w14:paraId="48EEFC03" w14:textId="77777777" w:rsidR="0065438A" w:rsidRPr="002D03D8" w:rsidRDefault="0065438A" w:rsidP="0065438A">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1346DD21" w14:textId="1EB4175A" w:rsidR="0065438A" w:rsidRPr="002D03D8" w:rsidRDefault="0065438A" w:rsidP="0065438A">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lang w:bidi="th-TH"/>
              </w:rPr>
              <w:t>-</w:t>
            </w:r>
          </w:p>
        </w:tc>
        <w:tc>
          <w:tcPr>
            <w:tcW w:w="270" w:type="dxa"/>
            <w:shd w:val="clear" w:color="auto" w:fill="auto"/>
            <w:vAlign w:val="bottom"/>
          </w:tcPr>
          <w:p w14:paraId="209DECE5"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6595BF9E" w14:textId="7DF09D9A"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16,716</w:t>
            </w:r>
          </w:p>
        </w:tc>
        <w:tc>
          <w:tcPr>
            <w:tcW w:w="273" w:type="dxa"/>
            <w:shd w:val="clear" w:color="auto" w:fill="auto"/>
            <w:vAlign w:val="bottom"/>
          </w:tcPr>
          <w:p w14:paraId="3CE4F39B" w14:textId="77777777" w:rsidR="0065438A" w:rsidRPr="002D03D8" w:rsidRDefault="0065438A" w:rsidP="0065438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366247AB" w14:textId="12DB08D8" w:rsidR="0065438A" w:rsidRPr="002D03D8" w:rsidRDefault="0065438A" w:rsidP="0065438A">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1" w:type="dxa"/>
            <w:shd w:val="clear" w:color="auto" w:fill="auto"/>
            <w:vAlign w:val="bottom"/>
          </w:tcPr>
          <w:p w14:paraId="73643419"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662FA023" w14:textId="77EF0F85" w:rsidR="0065438A" w:rsidRPr="002D03D8" w:rsidRDefault="0065438A" w:rsidP="0065438A">
            <w:pPr>
              <w:tabs>
                <w:tab w:val="decimal" w:pos="750"/>
              </w:tabs>
              <w:suppressAutoHyphens/>
              <w:spacing w:line="240" w:lineRule="exact"/>
              <w:ind w:left="-14" w:right="-3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16,716</w:t>
            </w:r>
          </w:p>
        </w:tc>
      </w:tr>
      <w:tr w:rsidR="0065438A" w:rsidRPr="002D03D8" w14:paraId="201C671C" w14:textId="77777777" w:rsidTr="002D0EED">
        <w:trPr>
          <w:trHeight w:val="269"/>
        </w:trPr>
        <w:tc>
          <w:tcPr>
            <w:tcW w:w="3413" w:type="dxa"/>
            <w:vAlign w:val="bottom"/>
          </w:tcPr>
          <w:p w14:paraId="65B526A7" w14:textId="77777777" w:rsidR="0065438A" w:rsidRPr="002D03D8" w:rsidRDefault="0065438A" w:rsidP="0065438A">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7198B566" w14:textId="77777777" w:rsidR="0065438A" w:rsidRPr="002D03D8" w:rsidRDefault="0065438A" w:rsidP="0065438A">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0A73F701"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1DD7990A" w14:textId="77777777" w:rsidR="0065438A" w:rsidRPr="002D03D8" w:rsidRDefault="0065438A" w:rsidP="0065438A">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316C688"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4BCB4E8F" w14:textId="77777777" w:rsidR="0065438A" w:rsidRPr="002D03D8" w:rsidRDefault="0065438A" w:rsidP="0065438A">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5191A73A"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5BC94FC2" w14:textId="77777777" w:rsidR="0065438A" w:rsidRPr="002D03D8" w:rsidRDefault="0065438A" w:rsidP="0065438A">
            <w:pPr>
              <w:tabs>
                <w:tab w:val="decimal" w:pos="512"/>
              </w:tabs>
              <w:suppressAutoHyphens/>
              <w:spacing w:line="240" w:lineRule="exact"/>
              <w:ind w:left="-14" w:right="-86"/>
              <w:jc w:val="right"/>
              <w:rPr>
                <w:rFonts w:ascii="CordiaUPC" w:eastAsia="Times New Roman" w:hAnsi="CordiaUPC" w:cs="CordiaUPC"/>
                <w:sz w:val="26"/>
                <w:szCs w:val="26"/>
                <w:cs/>
                <w:lang w:eastAsia="zh-CN" w:bidi="th-TH"/>
              </w:rPr>
            </w:pPr>
          </w:p>
        </w:tc>
        <w:tc>
          <w:tcPr>
            <w:tcW w:w="271" w:type="dxa"/>
          </w:tcPr>
          <w:p w14:paraId="5505B0B3" w14:textId="77777777" w:rsidR="0065438A" w:rsidRPr="002D03D8" w:rsidRDefault="0065438A" w:rsidP="0065438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56589A18" w14:textId="77777777" w:rsidR="0065438A" w:rsidRPr="002D03D8" w:rsidRDefault="0065438A" w:rsidP="0065438A">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4CA4D531" w14:textId="6908198E" w:rsidR="0070356C" w:rsidRPr="002D03D8" w:rsidRDefault="0070356C" w:rsidP="0070356C">
      <w:pPr>
        <w:spacing w:line="240" w:lineRule="auto"/>
        <w:rPr>
          <w:rFonts w:eastAsia="Times New Roman" w:cs="Times New Roman"/>
          <w:szCs w:val="22"/>
          <w:lang w:eastAsia="zh-CN"/>
        </w:rPr>
      </w:pP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2D03D8" w14:paraId="1D318F48" w14:textId="77777777" w:rsidTr="005E3D05">
        <w:trPr>
          <w:trHeight w:val="256"/>
          <w:tblHeader/>
        </w:trPr>
        <w:tc>
          <w:tcPr>
            <w:tcW w:w="3413" w:type="dxa"/>
          </w:tcPr>
          <w:p w14:paraId="6A939183" w14:textId="77777777" w:rsidR="0070356C" w:rsidRPr="002D03D8"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3A425131" w14:textId="77777777" w:rsidR="0070356C" w:rsidRPr="002D03D8"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D03D8">
              <w:rPr>
                <w:rFonts w:ascii="CordiaUPC" w:eastAsia="Times New Roman" w:hAnsi="CordiaUPC" w:cs="CordiaUPC" w:hint="cs"/>
                <w:b/>
                <w:bCs/>
                <w:sz w:val="26"/>
                <w:szCs w:val="26"/>
                <w:lang w:eastAsia="zh-CN"/>
              </w:rPr>
              <w:t>Consolidated</w:t>
            </w:r>
            <w:r w:rsidRPr="002D03D8">
              <w:rPr>
                <w:rFonts w:ascii="CordiaUPC" w:hAnsi="CordiaUPC" w:cs="CordiaUPC"/>
                <w:b/>
                <w:sz w:val="26"/>
                <w:szCs w:val="26"/>
              </w:rPr>
              <w:t xml:space="preserve"> and Bank only</w:t>
            </w:r>
          </w:p>
        </w:tc>
      </w:tr>
      <w:tr w:rsidR="0070356C" w:rsidRPr="002D03D8" w14:paraId="79253B3C" w14:textId="77777777" w:rsidTr="005E3D05">
        <w:trPr>
          <w:trHeight w:val="256"/>
          <w:tblHeader/>
        </w:trPr>
        <w:tc>
          <w:tcPr>
            <w:tcW w:w="3413" w:type="dxa"/>
          </w:tcPr>
          <w:p w14:paraId="115285C4" w14:textId="77777777" w:rsidR="0070356C" w:rsidRPr="002D03D8"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5936" w:type="dxa"/>
            <w:gridSpan w:val="9"/>
          </w:tcPr>
          <w:p w14:paraId="25E2640E" w14:textId="40F42AD3" w:rsidR="0070356C" w:rsidRPr="002D03D8" w:rsidRDefault="00960752" w:rsidP="005E3D05">
            <w:pPr>
              <w:tabs>
                <w:tab w:val="decimal" w:pos="0"/>
              </w:tabs>
              <w:suppressAutoHyphens/>
              <w:spacing w:line="240" w:lineRule="exact"/>
              <w:ind w:right="-86"/>
              <w:jc w:val="center"/>
              <w:rPr>
                <w:rFonts w:ascii="CordiaUPC" w:eastAsia="Times New Roman" w:hAnsi="CordiaUPC" w:cs="CordiaUPC"/>
                <w:sz w:val="26"/>
                <w:szCs w:val="26"/>
                <w:cs/>
                <w:lang w:eastAsia="zh-CN" w:bidi="th-TH"/>
              </w:rPr>
            </w:pPr>
            <w:r w:rsidRPr="002D03D8">
              <w:rPr>
                <w:rFonts w:ascii="CordiaUPC" w:eastAsia="Times New Roman" w:hAnsi="CordiaUPC" w:cs="CordiaUPC"/>
                <w:sz w:val="26"/>
                <w:szCs w:val="26"/>
                <w:lang w:eastAsia="zh-CN"/>
              </w:rPr>
              <w:t>31 December 2024</w:t>
            </w:r>
          </w:p>
        </w:tc>
      </w:tr>
      <w:tr w:rsidR="0070356C" w:rsidRPr="002D03D8" w14:paraId="2F52856B" w14:textId="77777777" w:rsidTr="005E3D05">
        <w:trPr>
          <w:trHeight w:val="256"/>
          <w:tblHeader/>
        </w:trPr>
        <w:tc>
          <w:tcPr>
            <w:tcW w:w="3413" w:type="dxa"/>
          </w:tcPr>
          <w:p w14:paraId="245E57F2" w14:textId="77777777" w:rsidR="0070356C" w:rsidRPr="002D03D8"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5260AF29" w14:textId="77777777" w:rsidR="0070356C" w:rsidRPr="002D03D8"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Carrying</w:t>
            </w:r>
          </w:p>
        </w:tc>
        <w:tc>
          <w:tcPr>
            <w:tcW w:w="270" w:type="dxa"/>
          </w:tcPr>
          <w:p w14:paraId="622CA656" w14:textId="77777777" w:rsidR="0070356C" w:rsidRPr="002D03D8"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65F62767" w14:textId="77777777" w:rsidR="0070356C" w:rsidRPr="002D03D8"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Fair value</w:t>
            </w:r>
          </w:p>
        </w:tc>
      </w:tr>
      <w:tr w:rsidR="0070356C" w:rsidRPr="002D03D8" w14:paraId="01DC446B" w14:textId="77777777" w:rsidTr="005E3D05">
        <w:trPr>
          <w:trHeight w:val="200"/>
          <w:tblHeader/>
        </w:trPr>
        <w:tc>
          <w:tcPr>
            <w:tcW w:w="3413" w:type="dxa"/>
          </w:tcPr>
          <w:p w14:paraId="0BD51C09" w14:textId="77777777" w:rsidR="0070356C" w:rsidRPr="002D03D8"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09A147A9" w14:textId="77777777" w:rsidR="0070356C" w:rsidRPr="002D03D8"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amount</w:t>
            </w:r>
          </w:p>
        </w:tc>
        <w:tc>
          <w:tcPr>
            <w:tcW w:w="270" w:type="dxa"/>
          </w:tcPr>
          <w:p w14:paraId="0B46CF54" w14:textId="77777777" w:rsidR="0070356C" w:rsidRPr="002D03D8"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368C6E15" w14:textId="77777777" w:rsidR="0070356C" w:rsidRPr="002D03D8"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Level 1</w:t>
            </w:r>
          </w:p>
        </w:tc>
        <w:tc>
          <w:tcPr>
            <w:tcW w:w="270" w:type="dxa"/>
          </w:tcPr>
          <w:p w14:paraId="4467E7AE" w14:textId="77777777" w:rsidR="0070356C" w:rsidRPr="002D03D8"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612FE60F" w14:textId="77777777" w:rsidR="0070356C" w:rsidRPr="002D03D8"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2</w:t>
            </w:r>
          </w:p>
        </w:tc>
        <w:tc>
          <w:tcPr>
            <w:tcW w:w="273" w:type="dxa"/>
          </w:tcPr>
          <w:p w14:paraId="0599C437" w14:textId="77777777" w:rsidR="0070356C" w:rsidRPr="002D03D8"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770921A2" w14:textId="77777777" w:rsidR="0070356C" w:rsidRPr="002D03D8"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3</w:t>
            </w:r>
          </w:p>
        </w:tc>
        <w:tc>
          <w:tcPr>
            <w:tcW w:w="271" w:type="dxa"/>
          </w:tcPr>
          <w:p w14:paraId="345C31C6" w14:textId="77777777" w:rsidR="0070356C" w:rsidRPr="002D03D8"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4FEE3E63" w14:textId="77777777" w:rsidR="0070356C" w:rsidRPr="002D03D8" w:rsidRDefault="0070356C" w:rsidP="005E3D05">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Total</w:t>
            </w:r>
          </w:p>
        </w:tc>
      </w:tr>
      <w:tr w:rsidR="0070356C" w:rsidRPr="002D03D8" w14:paraId="6D6E673D" w14:textId="77777777" w:rsidTr="005E3D05">
        <w:trPr>
          <w:trHeight w:val="256"/>
          <w:tblHeader/>
        </w:trPr>
        <w:tc>
          <w:tcPr>
            <w:tcW w:w="3413" w:type="dxa"/>
          </w:tcPr>
          <w:p w14:paraId="7A397849" w14:textId="77777777" w:rsidR="0070356C" w:rsidRPr="002D03D8" w:rsidRDefault="0070356C" w:rsidP="005E3D05">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09C88A4D" w14:textId="77777777" w:rsidR="0070356C" w:rsidRPr="002D03D8"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i/>
                <w:iCs/>
                <w:sz w:val="26"/>
                <w:szCs w:val="26"/>
                <w:cs/>
                <w:lang w:eastAsia="zh-CN"/>
              </w:rPr>
              <w:t>(</w:t>
            </w:r>
            <w:r w:rsidRPr="002D03D8">
              <w:rPr>
                <w:rFonts w:ascii="CordiaUPC" w:eastAsia="Times New Roman" w:hAnsi="CordiaUPC" w:cs="CordiaUPC" w:hint="cs"/>
                <w:i/>
                <w:iCs/>
                <w:sz w:val="26"/>
                <w:szCs w:val="26"/>
                <w:lang w:eastAsia="zh-CN"/>
              </w:rPr>
              <w:t>in million Baht</w:t>
            </w:r>
            <w:r w:rsidRPr="002D03D8">
              <w:rPr>
                <w:rFonts w:ascii="CordiaUPC" w:eastAsia="Times New Roman" w:hAnsi="CordiaUPC" w:cs="CordiaUPC" w:hint="cs"/>
                <w:i/>
                <w:iCs/>
                <w:sz w:val="26"/>
                <w:szCs w:val="26"/>
                <w:cs/>
                <w:lang w:eastAsia="zh-CN"/>
              </w:rPr>
              <w:t>)</w:t>
            </w:r>
          </w:p>
        </w:tc>
      </w:tr>
      <w:tr w:rsidR="0070356C" w:rsidRPr="002D03D8" w14:paraId="1CCDB794" w14:textId="77777777" w:rsidTr="005E3D05">
        <w:trPr>
          <w:trHeight w:val="256"/>
        </w:trPr>
        <w:tc>
          <w:tcPr>
            <w:tcW w:w="3413" w:type="dxa"/>
            <w:hideMark/>
          </w:tcPr>
          <w:p w14:paraId="3F7B8300" w14:textId="77777777" w:rsidR="0070356C" w:rsidRPr="002D03D8"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2D03D8">
              <w:rPr>
                <w:rFonts w:ascii="CordiaUPC" w:eastAsia="Times New Roman" w:hAnsi="CordiaUPC" w:cs="CordiaUPC" w:hint="cs"/>
                <w:b/>
                <w:bCs/>
                <w:i/>
                <w:iCs/>
                <w:sz w:val="26"/>
                <w:szCs w:val="26"/>
                <w:lang w:eastAsia="zh-CN"/>
              </w:rPr>
              <w:t>Financial assets</w:t>
            </w:r>
          </w:p>
        </w:tc>
        <w:tc>
          <w:tcPr>
            <w:tcW w:w="1082" w:type="dxa"/>
          </w:tcPr>
          <w:p w14:paraId="005D69F3" w14:textId="77777777" w:rsidR="0070356C" w:rsidRPr="002D03D8"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AB645AE"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5D9BD2BE" w14:textId="77777777" w:rsidR="0070356C" w:rsidRPr="002D03D8"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DF0A388"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53BE7072" w14:textId="77777777" w:rsidR="0070356C" w:rsidRPr="002D03D8"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4BECAFA9"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521BD5F6"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10EC29F8"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4F12BC46" w14:textId="77777777" w:rsidR="0070356C" w:rsidRPr="002D03D8"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2D5D2F" w:rsidRPr="002D03D8" w14:paraId="64A6F02C" w14:textId="77777777" w:rsidTr="005E3D05">
        <w:trPr>
          <w:trHeight w:val="256"/>
        </w:trPr>
        <w:tc>
          <w:tcPr>
            <w:tcW w:w="3413" w:type="dxa"/>
            <w:hideMark/>
          </w:tcPr>
          <w:p w14:paraId="1B085CB2" w14:textId="77777777" w:rsidR="002D5D2F" w:rsidRPr="002D03D8" w:rsidRDefault="002D5D2F" w:rsidP="002D5D2F">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2AD8C76C" w14:textId="7C268E76"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cs/>
                <w:lang w:eastAsia="zh-CN" w:bidi="th-TH"/>
              </w:rPr>
            </w:pPr>
            <w:r w:rsidRPr="002D03D8">
              <w:rPr>
                <w:rFonts w:ascii="CordiaUPC" w:hAnsi="CordiaUPC" w:cs="CordiaUPC"/>
                <w:b/>
                <w:bCs/>
                <w:sz w:val="26"/>
                <w:szCs w:val="26"/>
                <w:lang w:val="en-US" w:bidi="th-TH"/>
              </w:rPr>
              <w:t>10,381</w:t>
            </w:r>
          </w:p>
        </w:tc>
        <w:tc>
          <w:tcPr>
            <w:tcW w:w="270" w:type="dxa"/>
            <w:vAlign w:val="bottom"/>
          </w:tcPr>
          <w:p w14:paraId="59673AE5"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684B5A07" w14:textId="6E34382E" w:rsidR="002D5D2F" w:rsidRPr="002D03D8" w:rsidRDefault="002D5D2F" w:rsidP="002D5D2F">
            <w:pPr>
              <w:tabs>
                <w:tab w:val="decimal" w:pos="618"/>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6,134</w:t>
            </w:r>
          </w:p>
        </w:tc>
        <w:tc>
          <w:tcPr>
            <w:tcW w:w="270" w:type="dxa"/>
            <w:vAlign w:val="bottom"/>
          </w:tcPr>
          <w:p w14:paraId="2DC99B88"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2A6073D8" w14:textId="645C2B8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lang w:val="en-US"/>
              </w:rPr>
              <w:t>3,820</w:t>
            </w:r>
          </w:p>
        </w:tc>
        <w:tc>
          <w:tcPr>
            <w:tcW w:w="273" w:type="dxa"/>
            <w:vAlign w:val="bottom"/>
          </w:tcPr>
          <w:p w14:paraId="5148EB3A"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574EE07" w14:textId="3EFECCC2" w:rsidR="002D5D2F" w:rsidRPr="002D03D8" w:rsidRDefault="002D5D2F" w:rsidP="002D5D2F">
            <w:pPr>
              <w:tabs>
                <w:tab w:val="decimal" w:pos="62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rPr>
              <w:t>427</w:t>
            </w:r>
          </w:p>
        </w:tc>
        <w:tc>
          <w:tcPr>
            <w:tcW w:w="271" w:type="dxa"/>
            <w:vAlign w:val="bottom"/>
          </w:tcPr>
          <w:p w14:paraId="21DC7A35"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248F9E1" w14:textId="50020BD6" w:rsidR="002D5D2F" w:rsidRPr="002D03D8" w:rsidRDefault="002D5D2F" w:rsidP="002D5D2F">
            <w:pPr>
              <w:tabs>
                <w:tab w:val="decimal" w:pos="750"/>
              </w:tabs>
              <w:suppressAutoHyphens/>
              <w:spacing w:line="240" w:lineRule="exact"/>
              <w:ind w:right="-36"/>
              <w:rPr>
                <w:rFonts w:ascii="CordiaUPC" w:hAnsi="CordiaUPC" w:cs="CordiaUPC"/>
                <w:b/>
                <w:bCs/>
                <w:sz w:val="26"/>
                <w:szCs w:val="26"/>
              </w:rPr>
            </w:pPr>
            <w:r w:rsidRPr="002D03D8">
              <w:rPr>
                <w:rFonts w:ascii="CordiaUPC" w:hAnsi="CordiaUPC" w:cs="CordiaUPC"/>
                <w:b/>
                <w:bCs/>
                <w:sz w:val="26"/>
                <w:szCs w:val="26"/>
                <w:lang w:val="en-US"/>
              </w:rPr>
              <w:t>10,381</w:t>
            </w:r>
          </w:p>
        </w:tc>
      </w:tr>
      <w:tr w:rsidR="002D5D2F" w:rsidRPr="002D03D8" w14:paraId="458E7458" w14:textId="77777777" w:rsidTr="005E3D05">
        <w:trPr>
          <w:trHeight w:val="256"/>
        </w:trPr>
        <w:tc>
          <w:tcPr>
            <w:tcW w:w="3413" w:type="dxa"/>
            <w:hideMark/>
          </w:tcPr>
          <w:p w14:paraId="7358B41A" w14:textId="77777777" w:rsidR="002D5D2F" w:rsidRPr="002D03D8" w:rsidRDefault="002D5D2F" w:rsidP="002D5D2F">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2D024DC5"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C6E5003"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F006DF0" w14:textId="77777777" w:rsidR="002D5D2F" w:rsidRPr="002D03D8" w:rsidRDefault="002D5D2F" w:rsidP="002D5D2F">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E866AC7"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5BB1EEC"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069E1A48"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A62E7C3" w14:textId="77777777" w:rsidR="002D5D2F" w:rsidRPr="002D03D8" w:rsidRDefault="002D5D2F" w:rsidP="002D5D2F">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F62191A"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169DEA0" w14:textId="77777777" w:rsidR="002D5D2F" w:rsidRPr="002D03D8" w:rsidRDefault="002D5D2F" w:rsidP="002D5D2F">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2D5D2F" w:rsidRPr="002D03D8" w14:paraId="3B54C668" w14:textId="77777777" w:rsidTr="005E3D05">
        <w:trPr>
          <w:trHeight w:val="256"/>
        </w:trPr>
        <w:tc>
          <w:tcPr>
            <w:tcW w:w="3413" w:type="dxa"/>
            <w:hideMark/>
          </w:tcPr>
          <w:p w14:paraId="0512341B" w14:textId="77777777" w:rsidR="002D5D2F" w:rsidRPr="002D03D8" w:rsidRDefault="002D5D2F" w:rsidP="002D5D2F">
            <w:pPr>
              <w:suppressAutoHyphens/>
              <w:spacing w:line="240" w:lineRule="exact"/>
              <w:ind w:left="164" w:right="-90" w:hanging="1"/>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2665A502" w14:textId="798CF704" w:rsidR="002D5D2F" w:rsidRPr="002D03D8" w:rsidRDefault="002D5D2F" w:rsidP="002D5D2F">
            <w:pPr>
              <w:tabs>
                <w:tab w:val="decimal" w:pos="881"/>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bidi="th-TH"/>
              </w:rPr>
              <w:t>7,816</w:t>
            </w:r>
          </w:p>
        </w:tc>
        <w:tc>
          <w:tcPr>
            <w:tcW w:w="270" w:type="dxa"/>
            <w:vAlign w:val="bottom"/>
          </w:tcPr>
          <w:p w14:paraId="24781638" w14:textId="77777777" w:rsidR="002D5D2F" w:rsidRPr="002D03D8" w:rsidRDefault="002D5D2F" w:rsidP="002D5D2F">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DF929AD" w14:textId="2FED5255" w:rsidR="002D5D2F" w:rsidRPr="002D03D8" w:rsidRDefault="002D5D2F" w:rsidP="002D5D2F">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4AC0A8B0" w14:textId="77777777" w:rsidR="002D5D2F" w:rsidRPr="002D03D8" w:rsidRDefault="002D5D2F" w:rsidP="002D5D2F">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5C1455C8" w14:textId="3E7C66B6" w:rsidR="002D5D2F" w:rsidRPr="002D03D8" w:rsidRDefault="002D5D2F" w:rsidP="002D5D2F">
            <w:pPr>
              <w:tabs>
                <w:tab w:val="decimal" w:pos="76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lang w:val="en-US"/>
              </w:rPr>
              <w:t>7,816</w:t>
            </w:r>
          </w:p>
        </w:tc>
        <w:tc>
          <w:tcPr>
            <w:tcW w:w="273" w:type="dxa"/>
            <w:vAlign w:val="bottom"/>
          </w:tcPr>
          <w:p w14:paraId="132BBE70" w14:textId="77777777" w:rsidR="002D5D2F" w:rsidRPr="002D03D8" w:rsidRDefault="002D5D2F" w:rsidP="002D5D2F">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0358DEE" w14:textId="457D3A2B" w:rsidR="002D5D2F" w:rsidRPr="002D03D8" w:rsidRDefault="002D5D2F" w:rsidP="002D5D2F">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rPr>
              <w:t>-</w:t>
            </w:r>
          </w:p>
        </w:tc>
        <w:tc>
          <w:tcPr>
            <w:tcW w:w="271" w:type="dxa"/>
            <w:vAlign w:val="bottom"/>
          </w:tcPr>
          <w:p w14:paraId="7192A29F" w14:textId="77777777" w:rsidR="002D5D2F" w:rsidRPr="002D03D8" w:rsidRDefault="002D5D2F" w:rsidP="002D5D2F">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2175B2B0" w14:textId="702D6C98" w:rsidR="002D5D2F" w:rsidRPr="002D03D8" w:rsidRDefault="002D5D2F" w:rsidP="002D5D2F">
            <w:pPr>
              <w:tabs>
                <w:tab w:val="decimal" w:pos="750"/>
              </w:tabs>
              <w:suppressAutoHyphens/>
              <w:spacing w:line="240" w:lineRule="exact"/>
              <w:ind w:right="-36"/>
              <w:rPr>
                <w:rFonts w:ascii="CordiaUPC" w:hAnsi="CordiaUPC" w:cs="CordiaUPC"/>
                <w:sz w:val="26"/>
                <w:szCs w:val="26"/>
                <w:lang w:val="en-US" w:bidi="th-TH"/>
              </w:rPr>
            </w:pPr>
            <w:r w:rsidRPr="002D03D8">
              <w:rPr>
                <w:rFonts w:ascii="CordiaUPC" w:hAnsi="CordiaUPC" w:cs="CordiaUPC"/>
                <w:sz w:val="26"/>
                <w:szCs w:val="26"/>
                <w:lang w:val="en-US"/>
              </w:rPr>
              <w:t>7,816</w:t>
            </w:r>
          </w:p>
        </w:tc>
      </w:tr>
      <w:tr w:rsidR="002D5D2F" w:rsidRPr="002D03D8" w14:paraId="08828FBF" w14:textId="77777777" w:rsidTr="005E3D05">
        <w:trPr>
          <w:trHeight w:val="256"/>
        </w:trPr>
        <w:tc>
          <w:tcPr>
            <w:tcW w:w="3413" w:type="dxa"/>
            <w:hideMark/>
          </w:tcPr>
          <w:p w14:paraId="3E4C4DA9" w14:textId="77777777" w:rsidR="002D5D2F" w:rsidRPr="002D03D8" w:rsidRDefault="002D5D2F" w:rsidP="002D5D2F">
            <w:pPr>
              <w:suppressAutoHyphens/>
              <w:spacing w:line="240" w:lineRule="exact"/>
              <w:ind w:left="164" w:right="-90" w:hanging="1"/>
              <w:rPr>
                <w:rFonts w:ascii="CordiaUPC" w:eastAsia="Times New Roman" w:hAnsi="CordiaUPC" w:cs="CordiaUPC"/>
                <w:sz w:val="26"/>
                <w:szCs w:val="26"/>
                <w:lang w:val="en-US" w:eastAsia="zh-CN"/>
              </w:rPr>
            </w:pPr>
            <w:r w:rsidRPr="002D03D8">
              <w:rPr>
                <w:rFonts w:ascii="CordiaUPC" w:eastAsia="Times New Roman" w:hAnsi="CordiaUPC" w:cs="CordiaUPC" w:hint="cs"/>
                <w:sz w:val="26"/>
                <w:szCs w:val="26"/>
                <w:lang w:eastAsia="zh-CN"/>
              </w:rPr>
              <w:t>Interest rate</w:t>
            </w:r>
          </w:p>
        </w:tc>
        <w:tc>
          <w:tcPr>
            <w:tcW w:w="1082" w:type="dxa"/>
            <w:shd w:val="clear" w:color="auto" w:fill="auto"/>
            <w:vAlign w:val="bottom"/>
          </w:tcPr>
          <w:p w14:paraId="104C29FC" w14:textId="19ABEF6B"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lang w:val="en-US" w:bidi="th-TH"/>
              </w:rPr>
              <w:t>815</w:t>
            </w:r>
          </w:p>
        </w:tc>
        <w:tc>
          <w:tcPr>
            <w:tcW w:w="270" w:type="dxa"/>
            <w:vAlign w:val="bottom"/>
          </w:tcPr>
          <w:p w14:paraId="54F35700"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65D8C85" w14:textId="740C9A6F" w:rsidR="002D5D2F" w:rsidRPr="002D03D8" w:rsidRDefault="002D5D2F" w:rsidP="002D5D2F">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1DE484EA"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2CBBA21" w14:textId="228D87DE"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lang w:val="en-US"/>
              </w:rPr>
              <w:t>815</w:t>
            </w:r>
          </w:p>
        </w:tc>
        <w:tc>
          <w:tcPr>
            <w:tcW w:w="273" w:type="dxa"/>
            <w:vAlign w:val="bottom"/>
          </w:tcPr>
          <w:p w14:paraId="3CB07BE0"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98D0BD4" w14:textId="2AA206B9" w:rsidR="002D5D2F" w:rsidRPr="002D03D8" w:rsidRDefault="002D5D2F" w:rsidP="002D5D2F">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sz w:val="26"/>
                <w:szCs w:val="26"/>
              </w:rPr>
              <w:t>-</w:t>
            </w:r>
          </w:p>
        </w:tc>
        <w:tc>
          <w:tcPr>
            <w:tcW w:w="271" w:type="dxa"/>
            <w:vAlign w:val="bottom"/>
          </w:tcPr>
          <w:p w14:paraId="130B9A7C"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F32520D" w14:textId="24E8AE17" w:rsidR="002D5D2F" w:rsidRPr="002D03D8" w:rsidRDefault="002D5D2F" w:rsidP="002D5D2F">
            <w:pPr>
              <w:tabs>
                <w:tab w:val="decimal" w:pos="750"/>
              </w:tabs>
              <w:suppressAutoHyphens/>
              <w:spacing w:line="240" w:lineRule="exact"/>
              <w:ind w:right="-36"/>
              <w:rPr>
                <w:rFonts w:ascii="CordiaUPC" w:hAnsi="CordiaUPC" w:cs="CordiaUPC"/>
                <w:sz w:val="26"/>
                <w:szCs w:val="26"/>
              </w:rPr>
            </w:pPr>
            <w:r w:rsidRPr="002D03D8">
              <w:rPr>
                <w:rFonts w:ascii="CordiaUPC" w:hAnsi="CordiaUPC" w:cs="CordiaUPC"/>
                <w:sz w:val="26"/>
                <w:szCs w:val="26"/>
                <w:lang w:val="en-US"/>
              </w:rPr>
              <w:t>815</w:t>
            </w:r>
          </w:p>
        </w:tc>
      </w:tr>
      <w:tr w:rsidR="002D5D2F" w:rsidRPr="002D03D8" w14:paraId="52EE1697" w14:textId="77777777" w:rsidTr="005E3D05">
        <w:trPr>
          <w:trHeight w:val="256"/>
        </w:trPr>
        <w:tc>
          <w:tcPr>
            <w:tcW w:w="3413" w:type="dxa"/>
          </w:tcPr>
          <w:p w14:paraId="13D14FC2" w14:textId="77777777" w:rsidR="002D5D2F" w:rsidRPr="002D03D8" w:rsidRDefault="002D5D2F" w:rsidP="002D5D2F">
            <w:pPr>
              <w:suppressAutoHyphens/>
              <w:spacing w:line="240" w:lineRule="exact"/>
              <w:ind w:left="164" w:right="-90" w:hanging="1"/>
              <w:rPr>
                <w:rFonts w:ascii="CordiaUPC" w:eastAsia="Times New Roman" w:hAnsi="CordiaUPC" w:cs="CordiaUPC"/>
                <w:b/>
                <w:bCs/>
                <w:sz w:val="26"/>
                <w:szCs w:val="26"/>
                <w:lang w:val="en-US" w:eastAsia="zh-CN" w:bidi="th-TH"/>
              </w:rPr>
            </w:pPr>
            <w:r w:rsidRPr="002D03D8">
              <w:rPr>
                <w:rFonts w:ascii="CordiaUPC" w:eastAsia="Times New Roman" w:hAnsi="CordiaUPC" w:cs="CordiaUPC"/>
                <w:sz w:val="26"/>
                <w:szCs w:val="26"/>
                <w:lang w:val="en-US" w:eastAsia="zh-CN"/>
              </w:rPr>
              <w:t>Other</w:t>
            </w:r>
            <w:r w:rsidRPr="002D03D8">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FED6FE2" w14:textId="0D6B7BC1" w:rsidR="002D5D2F" w:rsidRPr="002D03D8" w:rsidRDefault="002D5D2F" w:rsidP="002D5D2F">
            <w:pPr>
              <w:tabs>
                <w:tab w:val="decimal" w:pos="881"/>
              </w:tabs>
              <w:suppressAutoHyphens/>
              <w:spacing w:line="240" w:lineRule="exact"/>
              <w:ind w:left="-14" w:right="-86"/>
              <w:rPr>
                <w:rFonts w:ascii="CordiaUPC" w:hAnsi="CordiaUPC" w:cs="CordiaUPC"/>
                <w:b/>
                <w:bCs/>
                <w:sz w:val="26"/>
                <w:szCs w:val="26"/>
                <w:lang w:val="en-US"/>
              </w:rPr>
            </w:pPr>
            <w:r w:rsidRPr="002D03D8">
              <w:rPr>
                <w:rFonts w:ascii="CordiaUPC" w:hAnsi="CordiaUPC" w:cs="CordiaUPC"/>
                <w:sz w:val="26"/>
                <w:szCs w:val="26"/>
                <w:lang w:val="en-US"/>
              </w:rPr>
              <w:t>32</w:t>
            </w:r>
          </w:p>
        </w:tc>
        <w:tc>
          <w:tcPr>
            <w:tcW w:w="270" w:type="dxa"/>
            <w:vAlign w:val="bottom"/>
          </w:tcPr>
          <w:p w14:paraId="32EA29F6"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bottom w:val="single" w:sz="4" w:space="0" w:color="auto"/>
            </w:tcBorders>
            <w:vAlign w:val="bottom"/>
          </w:tcPr>
          <w:p w14:paraId="5C589BAE" w14:textId="6F7754F5" w:rsidR="002D5D2F" w:rsidRPr="002D03D8" w:rsidRDefault="002D5D2F" w:rsidP="002D5D2F">
            <w:pPr>
              <w:tabs>
                <w:tab w:val="decimal" w:pos="618"/>
              </w:tabs>
              <w:suppressAutoHyphens/>
              <w:spacing w:line="240" w:lineRule="exact"/>
              <w:ind w:left="-14" w:right="-86"/>
              <w:rPr>
                <w:rFonts w:ascii="CordiaUPC" w:hAnsi="CordiaUPC" w:cs="CordiaUPC"/>
                <w:b/>
                <w:bCs/>
                <w:sz w:val="26"/>
                <w:szCs w:val="26"/>
              </w:rPr>
            </w:pPr>
            <w:r w:rsidRPr="002D03D8">
              <w:rPr>
                <w:rFonts w:ascii="CordiaUPC" w:hAnsi="CordiaUPC" w:cs="CordiaUPC"/>
                <w:color w:val="000000"/>
                <w:sz w:val="26"/>
                <w:szCs w:val="26"/>
              </w:rPr>
              <w:t>-</w:t>
            </w:r>
          </w:p>
        </w:tc>
        <w:tc>
          <w:tcPr>
            <w:tcW w:w="270" w:type="dxa"/>
            <w:vAlign w:val="bottom"/>
          </w:tcPr>
          <w:p w14:paraId="4E594FD5"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bottom w:val="single" w:sz="4" w:space="0" w:color="auto"/>
            </w:tcBorders>
            <w:shd w:val="clear" w:color="auto" w:fill="auto"/>
            <w:vAlign w:val="bottom"/>
          </w:tcPr>
          <w:p w14:paraId="53586E40" w14:textId="50031D89" w:rsidR="002D5D2F" w:rsidRPr="002D03D8" w:rsidRDefault="002D5D2F" w:rsidP="002D5D2F">
            <w:pPr>
              <w:tabs>
                <w:tab w:val="decimal" w:pos="769"/>
              </w:tabs>
              <w:suppressAutoHyphens/>
              <w:spacing w:line="240" w:lineRule="exact"/>
              <w:ind w:left="-14" w:right="-86"/>
              <w:rPr>
                <w:rFonts w:ascii="CordiaUPC" w:hAnsi="CordiaUPC" w:cs="CordiaUPC"/>
                <w:b/>
                <w:bCs/>
                <w:sz w:val="26"/>
                <w:szCs w:val="26"/>
                <w:lang w:val="en-US"/>
              </w:rPr>
            </w:pPr>
            <w:r w:rsidRPr="002D03D8">
              <w:rPr>
                <w:rFonts w:ascii="CordiaUPC" w:hAnsi="CordiaUPC" w:cs="CordiaUPC"/>
                <w:sz w:val="26"/>
                <w:szCs w:val="26"/>
                <w:lang w:val="en-US"/>
              </w:rPr>
              <w:t>32</w:t>
            </w:r>
          </w:p>
        </w:tc>
        <w:tc>
          <w:tcPr>
            <w:tcW w:w="273" w:type="dxa"/>
            <w:vAlign w:val="bottom"/>
          </w:tcPr>
          <w:p w14:paraId="028A7F38"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bottom w:val="single" w:sz="4" w:space="0" w:color="auto"/>
            </w:tcBorders>
            <w:vAlign w:val="bottom"/>
          </w:tcPr>
          <w:p w14:paraId="163F4563" w14:textId="2290E537" w:rsidR="002D5D2F" w:rsidRPr="002D03D8" w:rsidRDefault="002D5D2F" w:rsidP="002D5D2F">
            <w:pPr>
              <w:tabs>
                <w:tab w:val="decimal" w:pos="629"/>
              </w:tabs>
              <w:suppressAutoHyphens/>
              <w:spacing w:line="240" w:lineRule="exact"/>
              <w:ind w:left="-14" w:right="-86"/>
              <w:rPr>
                <w:rFonts w:ascii="CordiaUPC" w:hAnsi="CordiaUPC" w:cs="CordiaUPC"/>
                <w:b/>
                <w:bCs/>
                <w:sz w:val="26"/>
                <w:szCs w:val="26"/>
              </w:rPr>
            </w:pPr>
            <w:r w:rsidRPr="002D03D8">
              <w:rPr>
                <w:rFonts w:ascii="CordiaUPC" w:hAnsi="CordiaUPC" w:cs="CordiaUPC"/>
                <w:sz w:val="26"/>
                <w:szCs w:val="26"/>
              </w:rPr>
              <w:t>-</w:t>
            </w:r>
          </w:p>
        </w:tc>
        <w:tc>
          <w:tcPr>
            <w:tcW w:w="271" w:type="dxa"/>
            <w:vAlign w:val="bottom"/>
          </w:tcPr>
          <w:p w14:paraId="1455A9BB"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bottom w:val="single" w:sz="4" w:space="0" w:color="auto"/>
            </w:tcBorders>
            <w:shd w:val="clear" w:color="auto" w:fill="auto"/>
            <w:vAlign w:val="bottom"/>
          </w:tcPr>
          <w:p w14:paraId="355D2F58" w14:textId="2BB63DA8" w:rsidR="002D5D2F" w:rsidRPr="002D03D8" w:rsidRDefault="002D5D2F" w:rsidP="002D5D2F">
            <w:pPr>
              <w:tabs>
                <w:tab w:val="decimal" w:pos="750"/>
              </w:tabs>
              <w:suppressAutoHyphens/>
              <w:spacing w:line="240" w:lineRule="exact"/>
              <w:ind w:right="-36"/>
              <w:rPr>
                <w:rFonts w:ascii="CordiaUPC" w:hAnsi="CordiaUPC" w:cs="CordiaUPC"/>
                <w:b/>
                <w:bCs/>
                <w:sz w:val="26"/>
                <w:szCs w:val="26"/>
                <w:lang w:val="en-US"/>
              </w:rPr>
            </w:pPr>
            <w:r w:rsidRPr="002D03D8">
              <w:rPr>
                <w:rFonts w:ascii="CordiaUPC" w:hAnsi="CordiaUPC" w:cs="CordiaUPC"/>
                <w:sz w:val="26"/>
                <w:szCs w:val="26"/>
                <w:lang w:val="en-US"/>
              </w:rPr>
              <w:t>32</w:t>
            </w:r>
          </w:p>
        </w:tc>
      </w:tr>
      <w:tr w:rsidR="002D5D2F" w:rsidRPr="002D03D8" w14:paraId="2C534CF0" w14:textId="77777777" w:rsidTr="005E3D05">
        <w:trPr>
          <w:trHeight w:val="256"/>
        </w:trPr>
        <w:tc>
          <w:tcPr>
            <w:tcW w:w="3413" w:type="dxa"/>
            <w:hideMark/>
          </w:tcPr>
          <w:p w14:paraId="12E56D9C" w14:textId="77777777" w:rsidR="002D5D2F" w:rsidRPr="002D03D8" w:rsidRDefault="002D5D2F" w:rsidP="002D5D2F">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6AAA97B" w14:textId="0968253C"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lang w:val="en-US"/>
              </w:rPr>
              <w:t>8,663</w:t>
            </w:r>
          </w:p>
        </w:tc>
        <w:tc>
          <w:tcPr>
            <w:tcW w:w="270" w:type="dxa"/>
            <w:vAlign w:val="bottom"/>
          </w:tcPr>
          <w:p w14:paraId="5C3482D0"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58B4911" w14:textId="7B69220B" w:rsidR="002D5D2F" w:rsidRPr="002D03D8" w:rsidRDefault="002D5D2F" w:rsidP="002D5D2F">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0" w:type="dxa"/>
            <w:vAlign w:val="bottom"/>
          </w:tcPr>
          <w:p w14:paraId="2B7EF369"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404CBBA4" w14:textId="0B4C097E"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lang w:val="en-US"/>
              </w:rPr>
              <w:t>8,663</w:t>
            </w:r>
          </w:p>
        </w:tc>
        <w:tc>
          <w:tcPr>
            <w:tcW w:w="273" w:type="dxa"/>
            <w:vAlign w:val="bottom"/>
          </w:tcPr>
          <w:p w14:paraId="5AC75AC4"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2CF20964" w14:textId="7F14E63C" w:rsidR="002D5D2F" w:rsidRPr="002D03D8" w:rsidRDefault="002D5D2F" w:rsidP="002D5D2F">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sz w:val="26"/>
                <w:szCs w:val="26"/>
              </w:rPr>
              <w:t>-</w:t>
            </w:r>
          </w:p>
        </w:tc>
        <w:tc>
          <w:tcPr>
            <w:tcW w:w="271" w:type="dxa"/>
            <w:vAlign w:val="bottom"/>
          </w:tcPr>
          <w:p w14:paraId="5C5F024A"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3E7BD3B" w14:textId="5FD1863A" w:rsidR="002D5D2F" w:rsidRPr="002D03D8" w:rsidRDefault="002D5D2F" w:rsidP="002D5D2F">
            <w:pPr>
              <w:tabs>
                <w:tab w:val="decimal" w:pos="750"/>
              </w:tabs>
              <w:suppressAutoHyphens/>
              <w:spacing w:line="240" w:lineRule="exact"/>
              <w:ind w:right="-36"/>
              <w:rPr>
                <w:rFonts w:ascii="CordiaUPC" w:hAnsi="CordiaUPC" w:cs="CordiaUPC"/>
                <w:b/>
                <w:bCs/>
                <w:sz w:val="26"/>
                <w:szCs w:val="26"/>
              </w:rPr>
            </w:pPr>
            <w:r w:rsidRPr="002D03D8">
              <w:rPr>
                <w:rFonts w:ascii="CordiaUPC" w:hAnsi="CordiaUPC" w:cs="CordiaUPC"/>
                <w:b/>
                <w:bCs/>
                <w:sz w:val="26"/>
                <w:szCs w:val="26"/>
                <w:lang w:val="en-US"/>
              </w:rPr>
              <w:t>8,663</w:t>
            </w:r>
          </w:p>
        </w:tc>
      </w:tr>
      <w:tr w:rsidR="002D5D2F" w:rsidRPr="002D03D8" w14:paraId="7832A6FE" w14:textId="77777777" w:rsidTr="005E3D05">
        <w:trPr>
          <w:trHeight w:val="256"/>
        </w:trPr>
        <w:tc>
          <w:tcPr>
            <w:tcW w:w="3413" w:type="dxa"/>
            <w:hideMark/>
          </w:tcPr>
          <w:p w14:paraId="12BB5820" w14:textId="77777777" w:rsidR="002D5D2F" w:rsidRPr="002D03D8" w:rsidRDefault="002D5D2F" w:rsidP="002D5D2F">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38307B4C"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6F6EAE0"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9D6C2A" w14:textId="77777777" w:rsidR="002D5D2F" w:rsidRPr="002D03D8" w:rsidRDefault="002D5D2F" w:rsidP="002D5D2F">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674B6A76"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3401D96"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5DBBF2D6"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E5FD270" w14:textId="77777777" w:rsidR="002D5D2F" w:rsidRPr="002D03D8" w:rsidRDefault="002D5D2F" w:rsidP="002D5D2F">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0D18CC3C"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B5FE075" w14:textId="77777777" w:rsidR="002D5D2F" w:rsidRPr="002D03D8" w:rsidRDefault="002D5D2F" w:rsidP="002D5D2F">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2D5D2F" w:rsidRPr="002D03D8" w14:paraId="5F504DE5" w14:textId="77777777" w:rsidTr="005E3D05">
        <w:trPr>
          <w:trHeight w:val="269"/>
        </w:trPr>
        <w:tc>
          <w:tcPr>
            <w:tcW w:w="3413" w:type="dxa"/>
            <w:hideMark/>
          </w:tcPr>
          <w:p w14:paraId="4A3D4AD8" w14:textId="77777777" w:rsidR="002D5D2F" w:rsidRPr="002D03D8" w:rsidRDefault="002D5D2F" w:rsidP="002D5D2F">
            <w:pPr>
              <w:suppressAutoHyphens/>
              <w:spacing w:line="240" w:lineRule="exact"/>
              <w:ind w:left="346" w:right="-90" w:hanging="18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 xml:space="preserve">Investments in debt </w:t>
            </w:r>
            <w:r w:rsidRPr="002D03D8">
              <w:rPr>
                <w:rFonts w:ascii="CordiaUPC" w:eastAsia="Times New Roman" w:hAnsi="CordiaUPC" w:cs="CordiaUPC"/>
                <w:sz w:val="26"/>
                <w:szCs w:val="26"/>
                <w:lang w:eastAsia="zh-CN"/>
              </w:rPr>
              <w:t>securities</w:t>
            </w:r>
            <w:r w:rsidRPr="002D03D8">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2C6D21F4" w14:textId="73AFF6B5"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val="en-US" w:eastAsia="zh-CN"/>
              </w:rPr>
            </w:pPr>
            <w:r w:rsidRPr="002D03D8">
              <w:rPr>
                <w:rFonts w:ascii="CordiaUPC" w:hAnsi="CordiaUPC" w:cs="CordiaUPC"/>
                <w:sz w:val="26"/>
                <w:szCs w:val="26"/>
              </w:rPr>
              <w:t>93,349</w:t>
            </w:r>
          </w:p>
        </w:tc>
        <w:tc>
          <w:tcPr>
            <w:tcW w:w="270" w:type="dxa"/>
            <w:vAlign w:val="bottom"/>
          </w:tcPr>
          <w:p w14:paraId="71BC4D2D"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5FE9B8BF" w14:textId="409879FD" w:rsidR="002D5D2F" w:rsidRPr="002D03D8" w:rsidRDefault="002D5D2F" w:rsidP="002D5D2F">
            <w:pPr>
              <w:tabs>
                <w:tab w:val="decimal" w:pos="618"/>
              </w:tabs>
              <w:suppressAutoHyphens/>
              <w:spacing w:line="240" w:lineRule="exact"/>
              <w:ind w:left="-14" w:right="-86"/>
              <w:rPr>
                <w:rFonts w:ascii="CordiaUPC" w:hAnsi="CordiaUPC" w:cs="CordiaUPC"/>
                <w:sz w:val="26"/>
                <w:szCs w:val="26"/>
                <w:cs/>
                <w:lang w:val="en-US" w:bidi="th-TH"/>
              </w:rPr>
            </w:pPr>
            <w:r w:rsidRPr="002D03D8">
              <w:rPr>
                <w:rFonts w:ascii="CordiaUPC" w:hAnsi="CordiaUPC" w:cs="CordiaUPC"/>
                <w:color w:val="000000"/>
                <w:sz w:val="26"/>
                <w:szCs w:val="26"/>
              </w:rPr>
              <w:t>-</w:t>
            </w:r>
          </w:p>
        </w:tc>
        <w:tc>
          <w:tcPr>
            <w:tcW w:w="270" w:type="dxa"/>
            <w:vAlign w:val="bottom"/>
          </w:tcPr>
          <w:p w14:paraId="24616BE7"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487541B4" w14:textId="348CAF9C"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rPr>
              <w:t>92,811</w:t>
            </w:r>
          </w:p>
        </w:tc>
        <w:tc>
          <w:tcPr>
            <w:tcW w:w="273" w:type="dxa"/>
            <w:vAlign w:val="bottom"/>
          </w:tcPr>
          <w:p w14:paraId="5566667D"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476A9EB" w14:textId="1439BF34" w:rsidR="002D5D2F" w:rsidRPr="002D03D8" w:rsidRDefault="002D5D2F" w:rsidP="002D5D2F">
            <w:pPr>
              <w:tabs>
                <w:tab w:val="decimal" w:pos="62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rPr>
              <w:t>538</w:t>
            </w:r>
          </w:p>
        </w:tc>
        <w:tc>
          <w:tcPr>
            <w:tcW w:w="271" w:type="dxa"/>
            <w:vAlign w:val="bottom"/>
          </w:tcPr>
          <w:p w14:paraId="67617469"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0BBCA65" w14:textId="0668E4F7" w:rsidR="002D5D2F" w:rsidRPr="002D03D8" w:rsidRDefault="002D5D2F" w:rsidP="002D5D2F">
            <w:pPr>
              <w:tabs>
                <w:tab w:val="decimal" w:pos="750"/>
              </w:tabs>
              <w:suppressAutoHyphens/>
              <w:spacing w:line="240" w:lineRule="exact"/>
              <w:ind w:right="-36"/>
              <w:rPr>
                <w:rFonts w:ascii="CordiaUPC" w:hAnsi="CordiaUPC" w:cs="CordiaUPC"/>
                <w:sz w:val="26"/>
                <w:szCs w:val="26"/>
              </w:rPr>
            </w:pPr>
            <w:r w:rsidRPr="002D03D8">
              <w:rPr>
                <w:rFonts w:ascii="CordiaUPC" w:hAnsi="CordiaUPC" w:cs="CordiaUPC"/>
                <w:sz w:val="26"/>
                <w:szCs w:val="26"/>
              </w:rPr>
              <w:t>93,349</w:t>
            </w:r>
          </w:p>
        </w:tc>
      </w:tr>
      <w:tr w:rsidR="002D5D2F" w:rsidRPr="002D03D8" w14:paraId="07E67A78" w14:textId="77777777" w:rsidTr="005E3D05">
        <w:trPr>
          <w:trHeight w:val="256"/>
        </w:trPr>
        <w:tc>
          <w:tcPr>
            <w:tcW w:w="3413" w:type="dxa"/>
            <w:hideMark/>
          </w:tcPr>
          <w:p w14:paraId="26C935CA" w14:textId="77777777" w:rsidR="002D5D2F" w:rsidRPr="002D03D8" w:rsidRDefault="002D5D2F" w:rsidP="002D5D2F">
            <w:pPr>
              <w:suppressAutoHyphens/>
              <w:spacing w:line="240" w:lineRule="exact"/>
              <w:ind w:left="346" w:right="-90" w:hanging="18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 xml:space="preserve">Investments in equity </w:t>
            </w:r>
            <w:r w:rsidRPr="002D03D8">
              <w:rPr>
                <w:rFonts w:ascii="CordiaUPC" w:eastAsia="Times New Roman" w:hAnsi="CordiaUPC" w:cs="CordiaUPC"/>
                <w:sz w:val="26"/>
                <w:szCs w:val="26"/>
                <w:lang w:eastAsia="zh-CN"/>
              </w:rPr>
              <w:t>securities</w:t>
            </w:r>
            <w:r w:rsidRPr="002D03D8">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102159EE" w14:textId="01249E9E"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3,170</w:t>
            </w:r>
          </w:p>
        </w:tc>
        <w:tc>
          <w:tcPr>
            <w:tcW w:w="270" w:type="dxa"/>
            <w:vAlign w:val="bottom"/>
          </w:tcPr>
          <w:p w14:paraId="6A83C73D"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C7F6FD0" w14:textId="74E5C06D" w:rsidR="002D5D2F" w:rsidRPr="002D03D8" w:rsidRDefault="002D5D2F" w:rsidP="002D5D2F">
            <w:pPr>
              <w:tabs>
                <w:tab w:val="decimal" w:pos="618"/>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lang w:val="en-US" w:bidi="th-TH"/>
              </w:rPr>
              <w:t>136</w:t>
            </w:r>
          </w:p>
        </w:tc>
        <w:tc>
          <w:tcPr>
            <w:tcW w:w="270" w:type="dxa"/>
            <w:vAlign w:val="bottom"/>
          </w:tcPr>
          <w:p w14:paraId="1FF153AF"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0824213E" w14:textId="2D141C2C" w:rsidR="002D5D2F" w:rsidRPr="002D03D8" w:rsidRDefault="002D5D2F" w:rsidP="002D5D2F">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2D03D8">
              <w:rPr>
                <w:rFonts w:ascii="CordiaUPC" w:hAnsi="CordiaUPC" w:cs="CordiaUPC"/>
                <w:color w:val="000000"/>
                <w:sz w:val="26"/>
                <w:szCs w:val="26"/>
                <w:lang w:val="en-US"/>
              </w:rPr>
              <w:t>-</w:t>
            </w:r>
          </w:p>
        </w:tc>
        <w:tc>
          <w:tcPr>
            <w:tcW w:w="273" w:type="dxa"/>
            <w:vAlign w:val="bottom"/>
          </w:tcPr>
          <w:p w14:paraId="6D1BF1A1"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6411B0D6" w14:textId="77898BB0" w:rsidR="002D5D2F" w:rsidRPr="002D03D8" w:rsidRDefault="002D5D2F" w:rsidP="002D5D2F">
            <w:pPr>
              <w:tabs>
                <w:tab w:val="decimal" w:pos="629"/>
              </w:tabs>
              <w:suppressAutoHyphens/>
              <w:spacing w:line="240" w:lineRule="exact"/>
              <w:ind w:left="-14" w:right="-86"/>
              <w:rPr>
                <w:rFonts w:ascii="CordiaUPC" w:eastAsia="Times New Roman" w:hAnsi="CordiaUPC" w:cs="CordiaUPC"/>
                <w:sz w:val="26"/>
                <w:szCs w:val="26"/>
                <w:lang w:eastAsia="zh-CN" w:bidi="th-TH"/>
              </w:rPr>
            </w:pPr>
            <w:r w:rsidRPr="002D03D8">
              <w:rPr>
                <w:rFonts w:ascii="CordiaUPC" w:hAnsi="CordiaUPC" w:cs="CordiaUPC"/>
                <w:color w:val="000000"/>
                <w:sz w:val="26"/>
                <w:szCs w:val="26"/>
              </w:rPr>
              <w:t>3,034</w:t>
            </w:r>
          </w:p>
        </w:tc>
        <w:tc>
          <w:tcPr>
            <w:tcW w:w="271" w:type="dxa"/>
            <w:vAlign w:val="bottom"/>
          </w:tcPr>
          <w:p w14:paraId="15B9EB9E"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890D921" w14:textId="72C0D89E" w:rsidR="002D5D2F" w:rsidRPr="002D03D8" w:rsidRDefault="002D5D2F" w:rsidP="002D5D2F">
            <w:pPr>
              <w:tabs>
                <w:tab w:val="decimal" w:pos="750"/>
              </w:tabs>
              <w:suppressAutoHyphens/>
              <w:spacing w:line="240" w:lineRule="exact"/>
              <w:ind w:right="-36"/>
              <w:rPr>
                <w:rFonts w:ascii="CordiaUPC" w:hAnsi="CordiaUPC" w:cs="CordiaUPC"/>
                <w:sz w:val="26"/>
                <w:szCs w:val="26"/>
              </w:rPr>
            </w:pPr>
            <w:r w:rsidRPr="002D03D8">
              <w:rPr>
                <w:rFonts w:ascii="CordiaUPC" w:hAnsi="CordiaUPC" w:cs="CordiaUPC"/>
                <w:color w:val="000000"/>
                <w:sz w:val="26"/>
                <w:szCs w:val="26"/>
              </w:rPr>
              <w:t>3,170</w:t>
            </w:r>
          </w:p>
        </w:tc>
      </w:tr>
      <w:tr w:rsidR="002D5D2F" w:rsidRPr="002D03D8" w14:paraId="5E18A301" w14:textId="77777777" w:rsidTr="005E3D05">
        <w:trPr>
          <w:trHeight w:val="145"/>
        </w:trPr>
        <w:tc>
          <w:tcPr>
            <w:tcW w:w="3413" w:type="dxa"/>
            <w:hideMark/>
          </w:tcPr>
          <w:p w14:paraId="2FF4F8E7" w14:textId="77777777" w:rsidR="002D5D2F" w:rsidRPr="002D03D8" w:rsidRDefault="002D5D2F" w:rsidP="002D5D2F">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3FD8F4E" w14:textId="6B432500"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2D03D8">
              <w:rPr>
                <w:rFonts w:ascii="CordiaUPC" w:hAnsi="CordiaUPC" w:cs="CordiaUPC"/>
                <w:b/>
                <w:bCs/>
                <w:color w:val="000000"/>
                <w:sz w:val="26"/>
                <w:szCs w:val="26"/>
                <w:lang w:val="en-US"/>
              </w:rPr>
              <w:t>96,519</w:t>
            </w:r>
          </w:p>
        </w:tc>
        <w:tc>
          <w:tcPr>
            <w:tcW w:w="270" w:type="dxa"/>
            <w:vAlign w:val="bottom"/>
          </w:tcPr>
          <w:p w14:paraId="116F97ED"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01242ADB" w14:textId="09EF57BB" w:rsidR="002D5D2F" w:rsidRPr="002D03D8" w:rsidRDefault="002D5D2F" w:rsidP="002D5D2F">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color w:val="000000"/>
                <w:sz w:val="26"/>
                <w:szCs w:val="26"/>
                <w:lang w:bidi="th-TH"/>
              </w:rPr>
              <w:t>136</w:t>
            </w:r>
          </w:p>
        </w:tc>
        <w:tc>
          <w:tcPr>
            <w:tcW w:w="270" w:type="dxa"/>
            <w:vAlign w:val="bottom"/>
          </w:tcPr>
          <w:p w14:paraId="638CB92C"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28A8ADDF" w14:textId="3E05559C"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92,811</w:t>
            </w:r>
          </w:p>
        </w:tc>
        <w:tc>
          <w:tcPr>
            <w:tcW w:w="273" w:type="dxa"/>
            <w:vAlign w:val="bottom"/>
          </w:tcPr>
          <w:p w14:paraId="6A22FDA1"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5B68FD7A" w14:textId="6DB20FBF" w:rsidR="002D5D2F" w:rsidRPr="002D03D8" w:rsidRDefault="002D5D2F" w:rsidP="002D5D2F">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color w:val="000000"/>
                <w:sz w:val="26"/>
                <w:szCs w:val="26"/>
              </w:rPr>
              <w:t>3,572</w:t>
            </w:r>
          </w:p>
        </w:tc>
        <w:tc>
          <w:tcPr>
            <w:tcW w:w="271" w:type="dxa"/>
            <w:vAlign w:val="bottom"/>
          </w:tcPr>
          <w:p w14:paraId="65D1120D"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20AE69AC" w14:textId="6312F690" w:rsidR="002D5D2F" w:rsidRPr="002D03D8" w:rsidRDefault="002D5D2F" w:rsidP="002D5D2F">
            <w:pPr>
              <w:tabs>
                <w:tab w:val="decimal" w:pos="750"/>
              </w:tabs>
              <w:suppressAutoHyphens/>
              <w:spacing w:line="240" w:lineRule="exact"/>
              <w:ind w:right="-36"/>
              <w:rPr>
                <w:rFonts w:ascii="CordiaUPC" w:hAnsi="CordiaUPC" w:cs="CordiaUPC"/>
                <w:b/>
                <w:bCs/>
                <w:sz w:val="26"/>
                <w:szCs w:val="26"/>
              </w:rPr>
            </w:pPr>
            <w:r w:rsidRPr="002D03D8">
              <w:rPr>
                <w:rFonts w:ascii="CordiaUPC" w:hAnsi="CordiaUPC" w:cs="CordiaUPC"/>
                <w:b/>
                <w:bCs/>
                <w:color w:val="000000"/>
                <w:sz w:val="26"/>
                <w:szCs w:val="26"/>
                <w:lang w:val="en-US"/>
              </w:rPr>
              <w:t>96,519</w:t>
            </w:r>
          </w:p>
        </w:tc>
      </w:tr>
      <w:tr w:rsidR="002D5D2F" w:rsidRPr="002D03D8" w14:paraId="20588C0A" w14:textId="77777777" w:rsidTr="005E3D05">
        <w:trPr>
          <w:trHeight w:val="256"/>
        </w:trPr>
        <w:tc>
          <w:tcPr>
            <w:tcW w:w="3413" w:type="dxa"/>
            <w:hideMark/>
          </w:tcPr>
          <w:p w14:paraId="72324E0D" w14:textId="77777777" w:rsidR="002D5D2F" w:rsidRPr="002D03D8" w:rsidRDefault="002D5D2F" w:rsidP="002D5D2F">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0EE9501F" w14:textId="6989ECF8"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rPr>
              <w:t>115,563</w:t>
            </w:r>
          </w:p>
        </w:tc>
        <w:tc>
          <w:tcPr>
            <w:tcW w:w="270" w:type="dxa"/>
            <w:vAlign w:val="bottom"/>
          </w:tcPr>
          <w:p w14:paraId="27B3716E"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2A135D55" w14:textId="6B54CD31" w:rsidR="002D5D2F" w:rsidRPr="002D03D8" w:rsidRDefault="002D5D2F" w:rsidP="002D5D2F">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sz w:val="26"/>
                <w:szCs w:val="26"/>
                <w:lang w:bidi="th-TH"/>
              </w:rPr>
              <w:t>6,270</w:t>
            </w:r>
          </w:p>
        </w:tc>
        <w:tc>
          <w:tcPr>
            <w:tcW w:w="270" w:type="dxa"/>
            <w:vAlign w:val="bottom"/>
          </w:tcPr>
          <w:p w14:paraId="43F04D96"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74DD46CF" w14:textId="2F50CE9B"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sz w:val="26"/>
                <w:szCs w:val="26"/>
                <w:lang w:bidi="th-TH"/>
              </w:rPr>
              <w:t>105,294</w:t>
            </w:r>
          </w:p>
        </w:tc>
        <w:tc>
          <w:tcPr>
            <w:tcW w:w="273" w:type="dxa"/>
            <w:vAlign w:val="bottom"/>
          </w:tcPr>
          <w:p w14:paraId="67F272CD"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5B2B0933" w14:textId="4A12E940" w:rsidR="002D5D2F" w:rsidRPr="002D03D8" w:rsidRDefault="002D5D2F" w:rsidP="002D5D2F">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2D03D8">
              <w:rPr>
                <w:rFonts w:ascii="CordiaUPC" w:hAnsi="CordiaUPC" w:cs="CordiaUPC"/>
                <w:b/>
                <w:bCs/>
                <w:sz w:val="26"/>
                <w:szCs w:val="26"/>
              </w:rPr>
              <w:t>3,999</w:t>
            </w:r>
          </w:p>
        </w:tc>
        <w:tc>
          <w:tcPr>
            <w:tcW w:w="271" w:type="dxa"/>
            <w:vAlign w:val="bottom"/>
          </w:tcPr>
          <w:p w14:paraId="1D0CC47E"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DDADCE2" w14:textId="528B0707" w:rsidR="002D5D2F" w:rsidRPr="002D03D8" w:rsidRDefault="002D5D2F" w:rsidP="002D5D2F">
            <w:pPr>
              <w:tabs>
                <w:tab w:val="decimal" w:pos="750"/>
              </w:tabs>
              <w:suppressAutoHyphens/>
              <w:spacing w:line="240" w:lineRule="exact"/>
              <w:ind w:right="-36"/>
              <w:rPr>
                <w:rFonts w:ascii="CordiaUPC" w:eastAsia="Times New Roman" w:hAnsi="CordiaUPC" w:cs="CordiaUPC"/>
                <w:b/>
                <w:bCs/>
                <w:sz w:val="26"/>
                <w:szCs w:val="26"/>
                <w:lang w:eastAsia="zh-CN"/>
              </w:rPr>
            </w:pPr>
            <w:r w:rsidRPr="002D03D8">
              <w:rPr>
                <w:rFonts w:ascii="CordiaUPC" w:hAnsi="CordiaUPC" w:cs="CordiaUPC"/>
                <w:b/>
                <w:bCs/>
                <w:sz w:val="26"/>
                <w:szCs w:val="26"/>
              </w:rPr>
              <w:t>115,563</w:t>
            </w:r>
          </w:p>
        </w:tc>
      </w:tr>
      <w:tr w:rsidR="002D5D2F" w:rsidRPr="002D03D8" w14:paraId="40043AC0" w14:textId="77777777" w:rsidTr="005E3D05">
        <w:trPr>
          <w:trHeight w:val="256"/>
        </w:trPr>
        <w:tc>
          <w:tcPr>
            <w:tcW w:w="3413" w:type="dxa"/>
            <w:vAlign w:val="bottom"/>
          </w:tcPr>
          <w:p w14:paraId="00012F7B" w14:textId="77777777" w:rsidR="002D5D2F" w:rsidRPr="002D03D8" w:rsidRDefault="002D5D2F" w:rsidP="002D5D2F">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48873EFA"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787C6A1"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7EDBCC9A" w14:textId="77777777" w:rsidR="002D5D2F" w:rsidRPr="002D03D8" w:rsidRDefault="002D5D2F" w:rsidP="002D5D2F">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145200A"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3EAEF48"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6EA7A38"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C5F80C0" w14:textId="77777777" w:rsidR="002D5D2F" w:rsidRPr="002D03D8" w:rsidRDefault="002D5D2F" w:rsidP="002D5D2F">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6DB0763"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BB73F4C" w14:textId="77777777" w:rsidR="002D5D2F" w:rsidRPr="002D03D8" w:rsidRDefault="002D5D2F" w:rsidP="002D5D2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45E50" w:rsidRPr="002D03D8" w14:paraId="1090183A" w14:textId="77777777" w:rsidTr="005E3D05">
        <w:trPr>
          <w:trHeight w:val="256"/>
        </w:trPr>
        <w:tc>
          <w:tcPr>
            <w:tcW w:w="3413" w:type="dxa"/>
            <w:vAlign w:val="bottom"/>
          </w:tcPr>
          <w:p w14:paraId="34D984EA" w14:textId="77777777" w:rsidR="00A45E50" w:rsidRPr="002D03D8" w:rsidRDefault="00A45E50" w:rsidP="002D5D2F">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17CCD87B" w14:textId="77777777" w:rsidR="00A45E50" w:rsidRPr="002D03D8" w:rsidRDefault="00A45E50"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899A780" w14:textId="77777777" w:rsidR="00A45E50" w:rsidRPr="002D03D8" w:rsidRDefault="00A45E50"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9BB918C" w14:textId="77777777" w:rsidR="00A45E50" w:rsidRPr="002D03D8" w:rsidRDefault="00A45E50" w:rsidP="002D5D2F">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BCB7C9B"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8780A7E"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603768DA"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8BE4E4F" w14:textId="77777777" w:rsidR="00A45E50" w:rsidRPr="002D03D8" w:rsidRDefault="00A45E50" w:rsidP="002D5D2F">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47CF01BE" w14:textId="77777777" w:rsidR="00A45E50" w:rsidRPr="002D03D8" w:rsidRDefault="00A45E50"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B82B614" w14:textId="77777777" w:rsidR="00A45E50" w:rsidRPr="002D03D8" w:rsidRDefault="00A45E50" w:rsidP="002D5D2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45E50" w:rsidRPr="002D03D8" w14:paraId="2FF65B8C" w14:textId="77777777" w:rsidTr="005E3D05">
        <w:trPr>
          <w:trHeight w:val="256"/>
        </w:trPr>
        <w:tc>
          <w:tcPr>
            <w:tcW w:w="3413" w:type="dxa"/>
            <w:vAlign w:val="bottom"/>
          </w:tcPr>
          <w:p w14:paraId="212300BC" w14:textId="77777777" w:rsidR="00A45E50" w:rsidRPr="002D03D8" w:rsidRDefault="00A45E50" w:rsidP="002D5D2F">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56DFEB9C" w14:textId="77777777" w:rsidR="00A45E50" w:rsidRPr="002D03D8" w:rsidRDefault="00A45E50"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75EAC2A" w14:textId="77777777" w:rsidR="00A45E50" w:rsidRPr="002D03D8" w:rsidRDefault="00A45E50"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5FFC80F" w14:textId="77777777" w:rsidR="00A45E50" w:rsidRPr="002D03D8" w:rsidRDefault="00A45E50" w:rsidP="002D5D2F">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0AACA81"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32795A6"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0A4D287"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E2D5AFD" w14:textId="77777777" w:rsidR="00A45E50" w:rsidRPr="002D03D8" w:rsidRDefault="00A45E50" w:rsidP="002D5D2F">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7D085C7F" w14:textId="77777777" w:rsidR="00A45E50" w:rsidRPr="002D03D8" w:rsidRDefault="00A45E50"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4D16401" w14:textId="77777777" w:rsidR="00A45E50" w:rsidRPr="002D03D8" w:rsidRDefault="00A45E50" w:rsidP="002D5D2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45E50" w:rsidRPr="002D03D8" w14:paraId="066692B7" w14:textId="77777777" w:rsidTr="005E3D05">
        <w:trPr>
          <w:trHeight w:val="256"/>
        </w:trPr>
        <w:tc>
          <w:tcPr>
            <w:tcW w:w="3413" w:type="dxa"/>
            <w:vAlign w:val="bottom"/>
          </w:tcPr>
          <w:p w14:paraId="1051A5DA" w14:textId="77777777" w:rsidR="00A45E50" w:rsidRPr="002D03D8" w:rsidRDefault="00A45E50" w:rsidP="002D5D2F">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27545F7C" w14:textId="77777777" w:rsidR="00A45E50" w:rsidRPr="002D03D8" w:rsidRDefault="00A45E50"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ADFCFDE" w14:textId="77777777" w:rsidR="00A45E50" w:rsidRPr="002D03D8" w:rsidRDefault="00A45E50"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7365DDA" w14:textId="77777777" w:rsidR="00A45E50" w:rsidRPr="002D03D8" w:rsidRDefault="00A45E50" w:rsidP="002D5D2F">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BBB44BE"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0A4910FB"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301D2CA6"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6A46B05F" w14:textId="77777777" w:rsidR="00A45E50" w:rsidRPr="002D03D8" w:rsidRDefault="00A45E50" w:rsidP="002D5D2F">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34E92513" w14:textId="77777777" w:rsidR="00A45E50" w:rsidRPr="002D03D8" w:rsidRDefault="00A45E50"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F400757" w14:textId="77777777" w:rsidR="00A45E50" w:rsidRPr="002D03D8" w:rsidRDefault="00A45E50" w:rsidP="002D5D2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A45E50" w:rsidRPr="002D03D8" w14:paraId="337257CA" w14:textId="77777777" w:rsidTr="005E3D05">
        <w:trPr>
          <w:trHeight w:val="256"/>
        </w:trPr>
        <w:tc>
          <w:tcPr>
            <w:tcW w:w="3413" w:type="dxa"/>
            <w:vAlign w:val="bottom"/>
          </w:tcPr>
          <w:p w14:paraId="1E36C501" w14:textId="77777777" w:rsidR="00A45E50" w:rsidRPr="002D03D8" w:rsidRDefault="00A45E50" w:rsidP="002D5D2F">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36306A3E" w14:textId="77777777" w:rsidR="00A45E50" w:rsidRPr="002D03D8" w:rsidRDefault="00A45E50"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A688CCF" w14:textId="77777777" w:rsidR="00A45E50" w:rsidRPr="002D03D8" w:rsidRDefault="00A45E50"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7EEDB8F" w14:textId="77777777" w:rsidR="00A45E50" w:rsidRPr="002D03D8" w:rsidRDefault="00A45E50" w:rsidP="002D5D2F">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4169C841"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2342E26"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6DB14AF" w14:textId="77777777" w:rsidR="00A45E50" w:rsidRPr="002D03D8" w:rsidRDefault="00A45E50"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DB57635" w14:textId="77777777" w:rsidR="00A45E50" w:rsidRPr="002D03D8" w:rsidRDefault="00A45E50" w:rsidP="002D5D2F">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4584BA2D" w14:textId="77777777" w:rsidR="00A45E50" w:rsidRPr="002D03D8" w:rsidRDefault="00A45E50"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FE731E8" w14:textId="77777777" w:rsidR="00A45E50" w:rsidRPr="002D03D8" w:rsidRDefault="00A45E50" w:rsidP="002D5D2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595851" w:rsidRPr="002D03D8" w14:paraId="20285320" w14:textId="77777777" w:rsidTr="005E3D05">
        <w:trPr>
          <w:trHeight w:val="256"/>
        </w:trPr>
        <w:tc>
          <w:tcPr>
            <w:tcW w:w="3413" w:type="dxa"/>
            <w:vAlign w:val="bottom"/>
          </w:tcPr>
          <w:p w14:paraId="019663C8" w14:textId="77777777" w:rsidR="00595851" w:rsidRPr="002D03D8" w:rsidRDefault="00595851" w:rsidP="002D5D2F">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017EA1A3" w14:textId="77777777" w:rsidR="00595851" w:rsidRPr="002D03D8" w:rsidRDefault="00595851"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20BA39C" w14:textId="77777777" w:rsidR="00595851" w:rsidRPr="002D03D8" w:rsidRDefault="00595851"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43908241" w14:textId="77777777" w:rsidR="00595851" w:rsidRPr="002D03D8" w:rsidRDefault="00595851" w:rsidP="002D5D2F">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9E1DC65" w14:textId="77777777" w:rsidR="00595851" w:rsidRPr="002D03D8" w:rsidRDefault="00595851"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08D0CDEF" w14:textId="77777777" w:rsidR="00595851" w:rsidRPr="002D03D8" w:rsidRDefault="00595851"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D7908FD" w14:textId="77777777" w:rsidR="00595851" w:rsidRPr="002D03D8" w:rsidRDefault="00595851"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375AB078" w14:textId="77777777" w:rsidR="00595851" w:rsidRPr="002D03D8" w:rsidRDefault="00595851" w:rsidP="002D5D2F">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2D30CE47" w14:textId="77777777" w:rsidR="00595851" w:rsidRPr="002D03D8" w:rsidRDefault="00595851"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46635BC" w14:textId="77777777" w:rsidR="00595851" w:rsidRPr="002D03D8" w:rsidRDefault="00595851" w:rsidP="002D5D2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D5D2F" w:rsidRPr="002D03D8" w14:paraId="5DE54C97" w14:textId="77777777" w:rsidTr="005E3D05">
        <w:trPr>
          <w:trHeight w:val="256"/>
        </w:trPr>
        <w:tc>
          <w:tcPr>
            <w:tcW w:w="3413" w:type="dxa"/>
            <w:vAlign w:val="bottom"/>
            <w:hideMark/>
          </w:tcPr>
          <w:p w14:paraId="7D4EA034" w14:textId="77777777" w:rsidR="002D5D2F" w:rsidRPr="002D03D8" w:rsidRDefault="002D5D2F" w:rsidP="002D5D2F">
            <w:pPr>
              <w:suppressAutoHyphens/>
              <w:spacing w:line="240" w:lineRule="exact"/>
              <w:ind w:left="164" w:right="-90" w:hanging="164"/>
              <w:rPr>
                <w:rFonts w:ascii="CordiaUPC" w:eastAsia="Times New Roman" w:hAnsi="CordiaUPC" w:cs="CordiaUPC"/>
                <w:b/>
                <w:bCs/>
                <w:i/>
                <w:iCs/>
                <w:sz w:val="26"/>
                <w:szCs w:val="26"/>
                <w:lang w:eastAsia="zh-CN"/>
              </w:rPr>
            </w:pPr>
            <w:r w:rsidRPr="002D03D8">
              <w:rPr>
                <w:rFonts w:ascii="CordiaUPC" w:eastAsia="Times New Roman" w:hAnsi="CordiaUPC" w:cs="CordiaUPC" w:hint="cs"/>
                <w:b/>
                <w:bCs/>
                <w:i/>
                <w:iCs/>
                <w:sz w:val="26"/>
                <w:szCs w:val="26"/>
                <w:lang w:eastAsia="zh-CN"/>
              </w:rPr>
              <w:lastRenderedPageBreak/>
              <w:t>Financial liabilities</w:t>
            </w:r>
          </w:p>
        </w:tc>
        <w:tc>
          <w:tcPr>
            <w:tcW w:w="1082" w:type="dxa"/>
            <w:shd w:val="clear" w:color="auto" w:fill="auto"/>
            <w:vAlign w:val="bottom"/>
          </w:tcPr>
          <w:p w14:paraId="4C64DD88"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49380F3"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C6BC40" w14:textId="77777777" w:rsidR="002D5D2F" w:rsidRPr="002D03D8" w:rsidRDefault="002D5D2F" w:rsidP="002D5D2F">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830B227"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2F3FE9"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2B39AE5"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6F4A2771" w14:textId="77777777" w:rsidR="002D5D2F" w:rsidRPr="002D03D8" w:rsidRDefault="002D5D2F" w:rsidP="002D5D2F">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0AD81BC1"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FAD7EC7" w14:textId="77777777" w:rsidR="002D5D2F" w:rsidRPr="002D03D8" w:rsidRDefault="002D5D2F" w:rsidP="002D5D2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D5D2F" w:rsidRPr="002D03D8" w14:paraId="25576B47" w14:textId="77777777" w:rsidTr="005E3D05">
        <w:trPr>
          <w:trHeight w:val="269"/>
        </w:trPr>
        <w:tc>
          <w:tcPr>
            <w:tcW w:w="3413" w:type="dxa"/>
            <w:vAlign w:val="bottom"/>
            <w:hideMark/>
          </w:tcPr>
          <w:p w14:paraId="40B834D1" w14:textId="77777777" w:rsidR="002D5D2F" w:rsidRPr="002D03D8" w:rsidRDefault="002D5D2F" w:rsidP="002D5D2F">
            <w:pPr>
              <w:suppressAutoHyphens/>
              <w:spacing w:line="240" w:lineRule="exact"/>
              <w:ind w:right="-90"/>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75CF0858" w14:textId="7D547ACF"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7,319</w:t>
            </w:r>
          </w:p>
        </w:tc>
        <w:tc>
          <w:tcPr>
            <w:tcW w:w="270" w:type="dxa"/>
            <w:shd w:val="clear" w:color="auto" w:fill="auto"/>
            <w:vAlign w:val="bottom"/>
          </w:tcPr>
          <w:p w14:paraId="228010AE"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60CAEAA" w14:textId="2CF849C4" w:rsidR="002D5D2F" w:rsidRPr="002D03D8" w:rsidRDefault="002D5D2F" w:rsidP="002D5D2F">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0" w:type="dxa"/>
            <w:shd w:val="clear" w:color="auto" w:fill="auto"/>
            <w:vAlign w:val="bottom"/>
          </w:tcPr>
          <w:p w14:paraId="4F958639"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364B2A13" w14:textId="4C32B3B4"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lang w:val="en-US" w:bidi="th-TH"/>
              </w:rPr>
              <w:t>7,319</w:t>
            </w:r>
          </w:p>
        </w:tc>
        <w:tc>
          <w:tcPr>
            <w:tcW w:w="273" w:type="dxa"/>
            <w:shd w:val="clear" w:color="auto" w:fill="auto"/>
            <w:vAlign w:val="bottom"/>
          </w:tcPr>
          <w:p w14:paraId="7C99EDEB"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38495A77" w14:textId="5024CF84" w:rsidR="002D5D2F" w:rsidRPr="002D03D8" w:rsidRDefault="002D5D2F" w:rsidP="002D5D2F">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1" w:type="dxa"/>
            <w:shd w:val="clear" w:color="auto" w:fill="auto"/>
            <w:vAlign w:val="bottom"/>
          </w:tcPr>
          <w:p w14:paraId="71205813"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0DFD0BC" w14:textId="2F39CD9A" w:rsidR="002D5D2F" w:rsidRPr="002D03D8" w:rsidRDefault="002D5D2F" w:rsidP="002D5D2F">
            <w:pPr>
              <w:tabs>
                <w:tab w:val="decimal" w:pos="750"/>
              </w:tabs>
              <w:suppressAutoHyphens/>
              <w:spacing w:line="240" w:lineRule="exact"/>
              <w:ind w:left="-14" w:right="-36"/>
              <w:rPr>
                <w:rFonts w:ascii="CordiaUPC" w:eastAsia="Times New Roman" w:hAnsi="CordiaUPC" w:cs="CordiaUPC"/>
                <w:b/>
                <w:bCs/>
                <w:sz w:val="26"/>
                <w:szCs w:val="26"/>
                <w:lang w:eastAsia="zh-CN"/>
              </w:rPr>
            </w:pPr>
            <w:r w:rsidRPr="002D03D8">
              <w:rPr>
                <w:rFonts w:ascii="CordiaUPC" w:hAnsi="CordiaUPC" w:cs="CordiaUPC"/>
                <w:b/>
                <w:bCs/>
                <w:color w:val="000000"/>
                <w:sz w:val="26"/>
                <w:szCs w:val="26"/>
                <w:lang w:bidi="th-TH"/>
              </w:rPr>
              <w:t>7,319</w:t>
            </w:r>
          </w:p>
        </w:tc>
      </w:tr>
      <w:tr w:rsidR="002D5D2F" w:rsidRPr="002D03D8" w14:paraId="5F433774" w14:textId="77777777" w:rsidTr="005E3D05">
        <w:trPr>
          <w:trHeight w:val="269"/>
        </w:trPr>
        <w:tc>
          <w:tcPr>
            <w:tcW w:w="3413" w:type="dxa"/>
            <w:vAlign w:val="bottom"/>
            <w:hideMark/>
          </w:tcPr>
          <w:p w14:paraId="25BB585D" w14:textId="77777777" w:rsidR="002D5D2F" w:rsidRPr="002D03D8" w:rsidRDefault="002D5D2F" w:rsidP="002D5D2F">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1F39B766"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43D8A74"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7F53D6C" w14:textId="77777777" w:rsidR="002D5D2F" w:rsidRPr="002D03D8" w:rsidRDefault="002D5D2F" w:rsidP="002D5D2F">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642400D"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69FEC6B"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503D9977"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663546D7" w14:textId="77777777" w:rsidR="002D5D2F" w:rsidRPr="002D03D8" w:rsidRDefault="002D5D2F" w:rsidP="002D5D2F">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4EB936E"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C8396F5" w14:textId="77777777" w:rsidR="002D5D2F" w:rsidRPr="002D03D8" w:rsidRDefault="002D5D2F" w:rsidP="002D5D2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D5D2F" w:rsidRPr="002D03D8" w14:paraId="7C3BC670" w14:textId="77777777" w:rsidTr="005E3D05">
        <w:trPr>
          <w:trHeight w:val="256"/>
        </w:trPr>
        <w:tc>
          <w:tcPr>
            <w:tcW w:w="3413" w:type="dxa"/>
            <w:vAlign w:val="bottom"/>
            <w:hideMark/>
          </w:tcPr>
          <w:p w14:paraId="30B3401F" w14:textId="77777777" w:rsidR="002D5D2F" w:rsidRPr="002D03D8" w:rsidRDefault="002D5D2F" w:rsidP="002D5D2F">
            <w:pPr>
              <w:suppressAutoHyphens/>
              <w:spacing w:line="240" w:lineRule="exact"/>
              <w:ind w:left="164" w:right="-9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67AFBD13" w14:textId="57914DD5"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lang w:val="en-US"/>
              </w:rPr>
              <w:t>6,278</w:t>
            </w:r>
          </w:p>
        </w:tc>
        <w:tc>
          <w:tcPr>
            <w:tcW w:w="270" w:type="dxa"/>
            <w:shd w:val="clear" w:color="auto" w:fill="auto"/>
            <w:vAlign w:val="bottom"/>
          </w:tcPr>
          <w:p w14:paraId="5BF57D9C"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3E09F3D" w14:textId="7C63C9C1" w:rsidR="002D5D2F" w:rsidRPr="002D03D8" w:rsidRDefault="002D5D2F" w:rsidP="002D5D2F">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0B49D1A3"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9FC120A" w14:textId="1B3FE81A"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6,278</w:t>
            </w:r>
          </w:p>
        </w:tc>
        <w:tc>
          <w:tcPr>
            <w:tcW w:w="273" w:type="dxa"/>
            <w:vAlign w:val="bottom"/>
          </w:tcPr>
          <w:p w14:paraId="464CC979"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AD9F782" w14:textId="7DB7F200" w:rsidR="002D5D2F" w:rsidRPr="002D03D8" w:rsidRDefault="002D5D2F" w:rsidP="002D5D2F">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1" w:type="dxa"/>
            <w:vAlign w:val="bottom"/>
          </w:tcPr>
          <w:p w14:paraId="66F8F3D1"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7AE7E9A" w14:textId="14CBF1EC" w:rsidR="002D5D2F" w:rsidRPr="002D03D8" w:rsidRDefault="002D5D2F" w:rsidP="002D5D2F">
            <w:pPr>
              <w:tabs>
                <w:tab w:val="decimal" w:pos="750"/>
              </w:tabs>
              <w:suppressAutoHyphens/>
              <w:spacing w:line="240" w:lineRule="exact"/>
              <w:ind w:left="-14" w:right="-36"/>
              <w:rPr>
                <w:rFonts w:ascii="CordiaUPC" w:eastAsia="Times New Roman" w:hAnsi="CordiaUPC" w:cs="CordiaUPC"/>
                <w:sz w:val="26"/>
                <w:szCs w:val="26"/>
                <w:lang w:eastAsia="zh-CN"/>
              </w:rPr>
            </w:pPr>
            <w:r w:rsidRPr="002D03D8">
              <w:rPr>
                <w:rFonts w:ascii="CordiaUPC" w:hAnsi="CordiaUPC" w:cs="CordiaUPC"/>
                <w:color w:val="000000"/>
                <w:sz w:val="26"/>
                <w:szCs w:val="26"/>
              </w:rPr>
              <w:t>6,278</w:t>
            </w:r>
          </w:p>
        </w:tc>
      </w:tr>
      <w:tr w:rsidR="002D5D2F" w:rsidRPr="002D03D8" w14:paraId="36574EE1" w14:textId="77777777" w:rsidTr="005E3D05">
        <w:trPr>
          <w:trHeight w:val="256"/>
        </w:trPr>
        <w:tc>
          <w:tcPr>
            <w:tcW w:w="3413" w:type="dxa"/>
            <w:vAlign w:val="bottom"/>
            <w:hideMark/>
          </w:tcPr>
          <w:p w14:paraId="1C38B77E" w14:textId="77777777" w:rsidR="002D5D2F" w:rsidRPr="002D03D8" w:rsidRDefault="002D5D2F" w:rsidP="002D5D2F">
            <w:pPr>
              <w:suppressAutoHyphens/>
              <w:spacing w:line="240" w:lineRule="exact"/>
              <w:ind w:left="164" w:right="-9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46E4198A" w14:textId="6F0CB164"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878</w:t>
            </w:r>
          </w:p>
        </w:tc>
        <w:tc>
          <w:tcPr>
            <w:tcW w:w="270" w:type="dxa"/>
            <w:shd w:val="clear" w:color="auto" w:fill="auto"/>
            <w:vAlign w:val="bottom"/>
          </w:tcPr>
          <w:p w14:paraId="37B4A8E3"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28BFD991" w14:textId="54FE2E2E" w:rsidR="002D5D2F" w:rsidRPr="002D03D8" w:rsidRDefault="002D5D2F" w:rsidP="002D5D2F">
            <w:pPr>
              <w:tabs>
                <w:tab w:val="decimal" w:pos="618"/>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0" w:type="dxa"/>
            <w:vAlign w:val="bottom"/>
          </w:tcPr>
          <w:p w14:paraId="630A65FE"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20F7A4B5" w14:textId="363E876F"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color w:val="000000"/>
                <w:sz w:val="26"/>
                <w:szCs w:val="26"/>
              </w:rPr>
              <w:t>878</w:t>
            </w:r>
          </w:p>
        </w:tc>
        <w:tc>
          <w:tcPr>
            <w:tcW w:w="273" w:type="dxa"/>
            <w:vAlign w:val="bottom"/>
          </w:tcPr>
          <w:p w14:paraId="577668A7"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499B1A5" w14:textId="17DE764F" w:rsidR="002D5D2F" w:rsidRPr="002D03D8" w:rsidRDefault="002D5D2F" w:rsidP="002D5D2F">
            <w:pPr>
              <w:tabs>
                <w:tab w:val="decimal" w:pos="629"/>
              </w:tabs>
              <w:suppressAutoHyphens/>
              <w:spacing w:line="240" w:lineRule="exact"/>
              <w:ind w:left="-14" w:right="-86"/>
              <w:rPr>
                <w:rFonts w:ascii="CordiaUPC" w:hAnsi="CordiaUPC" w:cs="CordiaUPC"/>
                <w:sz w:val="26"/>
                <w:szCs w:val="26"/>
                <w:lang w:val="en-US" w:bidi="th-TH"/>
              </w:rPr>
            </w:pPr>
            <w:r w:rsidRPr="002D03D8">
              <w:rPr>
                <w:rFonts w:ascii="CordiaUPC" w:hAnsi="CordiaUPC" w:cs="CordiaUPC"/>
                <w:color w:val="000000"/>
                <w:sz w:val="26"/>
                <w:szCs w:val="26"/>
              </w:rPr>
              <w:t>-</w:t>
            </w:r>
          </w:p>
        </w:tc>
        <w:tc>
          <w:tcPr>
            <w:tcW w:w="271" w:type="dxa"/>
            <w:vAlign w:val="bottom"/>
          </w:tcPr>
          <w:p w14:paraId="4741051F"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246E4B9B" w14:textId="4C6D6507" w:rsidR="002D5D2F" w:rsidRPr="002D03D8" w:rsidRDefault="002D5D2F" w:rsidP="002D5D2F">
            <w:pPr>
              <w:tabs>
                <w:tab w:val="decimal" w:pos="750"/>
              </w:tabs>
              <w:suppressAutoHyphens/>
              <w:spacing w:line="240" w:lineRule="exact"/>
              <w:ind w:left="-14" w:right="-36"/>
              <w:rPr>
                <w:rFonts w:ascii="CordiaUPC" w:eastAsia="Times New Roman" w:hAnsi="CordiaUPC" w:cs="CordiaUPC"/>
                <w:sz w:val="26"/>
                <w:szCs w:val="26"/>
                <w:lang w:eastAsia="zh-CN"/>
              </w:rPr>
            </w:pPr>
            <w:r w:rsidRPr="002D03D8">
              <w:rPr>
                <w:rFonts w:ascii="CordiaUPC" w:hAnsi="CordiaUPC" w:cs="CordiaUPC"/>
                <w:color w:val="000000"/>
                <w:sz w:val="26"/>
                <w:szCs w:val="26"/>
              </w:rPr>
              <w:t>878</w:t>
            </w:r>
          </w:p>
        </w:tc>
      </w:tr>
      <w:tr w:rsidR="002D5D2F" w:rsidRPr="002D03D8" w14:paraId="4663DCE9" w14:textId="77777777" w:rsidTr="005E3D05">
        <w:trPr>
          <w:trHeight w:val="256"/>
        </w:trPr>
        <w:tc>
          <w:tcPr>
            <w:tcW w:w="3413" w:type="dxa"/>
            <w:vAlign w:val="bottom"/>
            <w:hideMark/>
          </w:tcPr>
          <w:p w14:paraId="4E79D1D9" w14:textId="77777777" w:rsidR="002D5D2F" w:rsidRPr="002D03D8" w:rsidRDefault="002D5D2F" w:rsidP="002D5D2F">
            <w:pPr>
              <w:suppressAutoHyphens/>
              <w:spacing w:line="240" w:lineRule="exact"/>
              <w:ind w:right="-90"/>
              <w:rPr>
                <w:rFonts w:ascii="CordiaUPC" w:eastAsia="Times New Roman" w:hAnsi="CordiaUPC" w:cs="CordiaUPC"/>
                <w:sz w:val="26"/>
                <w:szCs w:val="26"/>
                <w:lang w:eastAsia="zh-CN"/>
              </w:rPr>
            </w:pPr>
            <w:r w:rsidRPr="002D03D8">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2744FF1" w14:textId="1BC99D74"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rtl/>
                <w:cs/>
                <w:lang w:eastAsia="zh-CN"/>
              </w:rPr>
            </w:pPr>
            <w:r w:rsidRPr="002D03D8">
              <w:rPr>
                <w:rFonts w:ascii="CordiaUPC" w:hAnsi="CordiaUPC" w:cs="CordiaUPC"/>
                <w:b/>
                <w:bCs/>
                <w:color w:val="000000"/>
                <w:sz w:val="26"/>
                <w:szCs w:val="26"/>
              </w:rPr>
              <w:t>7,156</w:t>
            </w:r>
          </w:p>
        </w:tc>
        <w:tc>
          <w:tcPr>
            <w:tcW w:w="270" w:type="dxa"/>
            <w:shd w:val="clear" w:color="auto" w:fill="auto"/>
            <w:vAlign w:val="bottom"/>
          </w:tcPr>
          <w:p w14:paraId="332BAFC9"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2E0386B1" w14:textId="20AA31CD" w:rsidR="002D5D2F" w:rsidRPr="002D03D8" w:rsidRDefault="002D5D2F" w:rsidP="002D5D2F">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0" w:type="dxa"/>
            <w:shd w:val="clear" w:color="auto" w:fill="auto"/>
            <w:vAlign w:val="bottom"/>
          </w:tcPr>
          <w:p w14:paraId="5852F184"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01083E28" w14:textId="3C4543F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b/>
                <w:bCs/>
                <w:color w:val="000000"/>
                <w:sz w:val="26"/>
                <w:szCs w:val="26"/>
              </w:rPr>
              <w:t>7,156</w:t>
            </w:r>
          </w:p>
        </w:tc>
        <w:tc>
          <w:tcPr>
            <w:tcW w:w="273" w:type="dxa"/>
            <w:shd w:val="clear" w:color="auto" w:fill="auto"/>
            <w:vAlign w:val="bottom"/>
          </w:tcPr>
          <w:p w14:paraId="344538E8"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bottom w:val="single" w:sz="4" w:space="0" w:color="auto"/>
            </w:tcBorders>
            <w:shd w:val="clear" w:color="auto" w:fill="auto"/>
            <w:vAlign w:val="bottom"/>
          </w:tcPr>
          <w:p w14:paraId="5EA4F4D9" w14:textId="484D20F0" w:rsidR="002D5D2F" w:rsidRPr="002D03D8" w:rsidRDefault="002D5D2F" w:rsidP="002D5D2F">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1" w:type="dxa"/>
            <w:shd w:val="clear" w:color="auto" w:fill="auto"/>
            <w:vAlign w:val="bottom"/>
          </w:tcPr>
          <w:p w14:paraId="795202A1"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5A3BE242" w14:textId="51F57898" w:rsidR="002D5D2F" w:rsidRPr="002D03D8" w:rsidRDefault="002D5D2F" w:rsidP="002D5D2F">
            <w:pPr>
              <w:tabs>
                <w:tab w:val="decimal" w:pos="750"/>
              </w:tabs>
              <w:suppressAutoHyphens/>
              <w:spacing w:line="240" w:lineRule="exact"/>
              <w:ind w:left="-14" w:right="-36"/>
              <w:rPr>
                <w:rFonts w:ascii="CordiaUPC" w:eastAsia="Times New Roman" w:hAnsi="CordiaUPC" w:cs="CordiaUPC"/>
                <w:sz w:val="26"/>
                <w:szCs w:val="26"/>
                <w:lang w:eastAsia="zh-CN"/>
              </w:rPr>
            </w:pPr>
            <w:r w:rsidRPr="002D03D8">
              <w:rPr>
                <w:rFonts w:ascii="CordiaUPC" w:hAnsi="CordiaUPC" w:cs="CordiaUPC"/>
                <w:b/>
                <w:bCs/>
                <w:color w:val="000000"/>
                <w:sz w:val="26"/>
                <w:szCs w:val="26"/>
              </w:rPr>
              <w:t>7,156</w:t>
            </w:r>
          </w:p>
        </w:tc>
      </w:tr>
      <w:tr w:rsidR="002D5D2F" w:rsidRPr="002D03D8" w14:paraId="197F79D4" w14:textId="77777777" w:rsidTr="005E3D05">
        <w:trPr>
          <w:trHeight w:val="256"/>
        </w:trPr>
        <w:tc>
          <w:tcPr>
            <w:tcW w:w="3413" w:type="dxa"/>
            <w:vAlign w:val="bottom"/>
            <w:hideMark/>
          </w:tcPr>
          <w:p w14:paraId="001EB5CF" w14:textId="77777777" w:rsidR="002D5D2F" w:rsidRPr="002D03D8" w:rsidRDefault="002D5D2F" w:rsidP="002D5D2F">
            <w:pPr>
              <w:suppressAutoHyphens/>
              <w:spacing w:line="240" w:lineRule="exact"/>
              <w:ind w:left="164" w:right="-90" w:hanging="164"/>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35316D8A" w14:textId="51203E27"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2D03D8">
              <w:rPr>
                <w:rFonts w:ascii="CordiaUPC" w:hAnsi="CordiaUPC" w:cs="CordiaUPC"/>
                <w:b/>
                <w:bCs/>
                <w:color w:val="000000"/>
                <w:sz w:val="26"/>
                <w:szCs w:val="26"/>
              </w:rPr>
              <w:t>14,475</w:t>
            </w:r>
          </w:p>
        </w:tc>
        <w:tc>
          <w:tcPr>
            <w:tcW w:w="270" w:type="dxa"/>
            <w:shd w:val="clear" w:color="auto" w:fill="auto"/>
            <w:vAlign w:val="bottom"/>
          </w:tcPr>
          <w:p w14:paraId="44440879" w14:textId="77777777" w:rsidR="002D5D2F" w:rsidRPr="002D03D8" w:rsidRDefault="002D5D2F" w:rsidP="002D5D2F">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0105DACF" w14:textId="5CFD3D53" w:rsidR="002D5D2F" w:rsidRPr="002D03D8" w:rsidRDefault="002D5D2F" w:rsidP="002D5D2F">
            <w:pPr>
              <w:tabs>
                <w:tab w:val="decimal" w:pos="618"/>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0" w:type="dxa"/>
            <w:shd w:val="clear" w:color="auto" w:fill="auto"/>
            <w:vAlign w:val="bottom"/>
          </w:tcPr>
          <w:p w14:paraId="58A7EA4D"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3CD4612B" w14:textId="7A268D3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14,475</w:t>
            </w:r>
          </w:p>
        </w:tc>
        <w:tc>
          <w:tcPr>
            <w:tcW w:w="273" w:type="dxa"/>
            <w:shd w:val="clear" w:color="auto" w:fill="auto"/>
            <w:vAlign w:val="bottom"/>
          </w:tcPr>
          <w:p w14:paraId="3AA081B8" w14:textId="77777777" w:rsidR="002D5D2F" w:rsidRPr="002D03D8" w:rsidRDefault="002D5D2F" w:rsidP="002D5D2F">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3A9D342E" w14:textId="34045EAF" w:rsidR="002D5D2F" w:rsidRPr="002D03D8" w:rsidRDefault="002D5D2F" w:rsidP="002D5D2F">
            <w:pPr>
              <w:tabs>
                <w:tab w:val="decimal" w:pos="629"/>
              </w:tabs>
              <w:suppressAutoHyphens/>
              <w:spacing w:line="240" w:lineRule="exact"/>
              <w:ind w:left="-14" w:right="-86"/>
              <w:rPr>
                <w:rFonts w:ascii="CordiaUPC" w:hAnsi="CordiaUPC" w:cs="CordiaUPC"/>
                <w:b/>
                <w:bCs/>
                <w:sz w:val="26"/>
                <w:szCs w:val="26"/>
                <w:lang w:val="en-US" w:bidi="th-TH"/>
              </w:rPr>
            </w:pPr>
            <w:r w:rsidRPr="002D03D8">
              <w:rPr>
                <w:rFonts w:ascii="CordiaUPC" w:hAnsi="CordiaUPC" w:cs="CordiaUPC"/>
                <w:b/>
                <w:bCs/>
                <w:color w:val="000000"/>
                <w:sz w:val="26"/>
                <w:szCs w:val="26"/>
              </w:rPr>
              <w:t>-</w:t>
            </w:r>
          </w:p>
        </w:tc>
        <w:tc>
          <w:tcPr>
            <w:tcW w:w="271" w:type="dxa"/>
            <w:shd w:val="clear" w:color="auto" w:fill="auto"/>
            <w:vAlign w:val="bottom"/>
          </w:tcPr>
          <w:p w14:paraId="3BE7955D" w14:textId="77777777" w:rsidR="002D5D2F" w:rsidRPr="002D03D8" w:rsidRDefault="002D5D2F" w:rsidP="002D5D2F">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3E59E3A8" w14:textId="26B1220A" w:rsidR="002D5D2F" w:rsidRPr="002D03D8" w:rsidRDefault="002D5D2F" w:rsidP="002D5D2F">
            <w:pPr>
              <w:tabs>
                <w:tab w:val="decimal" w:pos="750"/>
              </w:tabs>
              <w:suppressAutoHyphens/>
              <w:spacing w:line="240" w:lineRule="exact"/>
              <w:ind w:left="-14" w:right="-36"/>
              <w:rPr>
                <w:rFonts w:ascii="CordiaUPC" w:eastAsia="Times New Roman" w:hAnsi="CordiaUPC" w:cs="CordiaUPC"/>
                <w:b/>
                <w:bCs/>
                <w:sz w:val="26"/>
                <w:szCs w:val="26"/>
                <w:lang w:eastAsia="zh-CN"/>
              </w:rPr>
            </w:pPr>
            <w:r w:rsidRPr="002D03D8">
              <w:rPr>
                <w:rFonts w:ascii="CordiaUPC" w:hAnsi="CordiaUPC" w:cs="CordiaUPC"/>
                <w:b/>
                <w:bCs/>
                <w:color w:val="000000"/>
                <w:sz w:val="26"/>
                <w:szCs w:val="26"/>
              </w:rPr>
              <w:t>14,475</w:t>
            </w:r>
          </w:p>
        </w:tc>
      </w:tr>
    </w:tbl>
    <w:p w14:paraId="7AD4E07A" w14:textId="77777777" w:rsidR="0070356C" w:rsidRPr="002D03D8" w:rsidRDefault="0070356C" w:rsidP="0070356C">
      <w:pPr>
        <w:autoSpaceDE w:val="0"/>
        <w:autoSpaceDN w:val="0"/>
        <w:spacing w:line="240" w:lineRule="exact"/>
        <w:ind w:left="560"/>
        <w:jc w:val="thaiDistribute"/>
        <w:rPr>
          <w:rFonts w:ascii="CordiaUPC" w:hAnsi="CordiaUPC" w:cs="CordiaUPC"/>
          <w:b/>
          <w:bCs/>
          <w:i/>
          <w:iCs/>
          <w:sz w:val="26"/>
          <w:szCs w:val="26"/>
          <w:lang w:val="en-US" w:bidi="th-TH"/>
        </w:rPr>
      </w:pPr>
    </w:p>
    <w:p w14:paraId="0520D75B" w14:textId="77777777" w:rsidR="00960752" w:rsidRPr="002D03D8" w:rsidRDefault="00960752" w:rsidP="00960752">
      <w:pPr>
        <w:autoSpaceDE w:val="0"/>
        <w:autoSpaceDN w:val="0"/>
        <w:spacing w:line="240" w:lineRule="exact"/>
        <w:ind w:left="560"/>
        <w:jc w:val="thaiDistribute"/>
        <w:rPr>
          <w:rFonts w:ascii="CordiaUPC" w:hAnsi="CordiaUPC" w:cs="CordiaUPC"/>
          <w:b/>
          <w:bCs/>
          <w:i/>
          <w:iCs/>
          <w:sz w:val="26"/>
          <w:szCs w:val="26"/>
          <w:lang w:val="en-AU" w:bidi="th-TH"/>
        </w:rPr>
      </w:pPr>
      <w:r w:rsidRPr="002D03D8">
        <w:rPr>
          <w:rFonts w:ascii="CordiaUPC" w:hAnsi="CordiaUPC" w:cs="CordiaUPC"/>
          <w:b/>
          <w:bCs/>
          <w:i/>
          <w:iCs/>
          <w:sz w:val="26"/>
          <w:szCs w:val="26"/>
          <w:lang w:val="en-US" w:bidi="th-TH"/>
        </w:rPr>
        <w:t xml:space="preserve">Reconciliation of </w:t>
      </w:r>
      <w:proofErr w:type="spellStart"/>
      <w:r w:rsidRPr="002D03D8">
        <w:rPr>
          <w:rFonts w:ascii="CordiaUPC" w:hAnsi="CordiaUPC" w:cs="CordiaUPC"/>
          <w:b/>
          <w:bCs/>
          <w:i/>
          <w:iCs/>
          <w:sz w:val="26"/>
          <w:szCs w:val="26"/>
          <w:lang w:val="en-US" w:bidi="th-TH"/>
        </w:rPr>
        <w:t>i</w:t>
      </w:r>
      <w:r w:rsidRPr="002D03D8">
        <w:rPr>
          <w:rFonts w:ascii="CordiaUPC" w:hAnsi="CordiaUPC" w:cs="CordiaUPC"/>
          <w:b/>
          <w:bCs/>
          <w:i/>
          <w:iCs/>
          <w:sz w:val="26"/>
          <w:szCs w:val="26"/>
          <w:lang w:val="en-AU" w:bidi="th-TH"/>
        </w:rPr>
        <w:t>nvestments</w:t>
      </w:r>
      <w:proofErr w:type="spellEnd"/>
      <w:r w:rsidRPr="002D03D8">
        <w:rPr>
          <w:rFonts w:ascii="CordiaUPC" w:hAnsi="CordiaUPC" w:cs="CordiaUPC"/>
          <w:b/>
          <w:bCs/>
          <w:i/>
          <w:iCs/>
          <w:sz w:val="26"/>
          <w:szCs w:val="26"/>
          <w:lang w:val="en-AU" w:bidi="th-TH"/>
        </w:rPr>
        <w:t xml:space="preserve"> in equity securities designated at FVOCI using significant unobservable inputs (level 3) </w:t>
      </w:r>
    </w:p>
    <w:p w14:paraId="40FE1134" w14:textId="77777777" w:rsidR="004F6E8B" w:rsidRPr="002D03D8" w:rsidRDefault="004F6E8B" w:rsidP="00960752">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9365"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1980"/>
        <w:gridCol w:w="270"/>
        <w:gridCol w:w="2073"/>
      </w:tblGrid>
      <w:tr w:rsidR="00DB4B56" w:rsidRPr="002D03D8" w14:paraId="43BDC65E" w14:textId="77777777" w:rsidTr="00C17476">
        <w:trPr>
          <w:trHeight w:val="60"/>
        </w:trPr>
        <w:tc>
          <w:tcPr>
            <w:tcW w:w="5042" w:type="dxa"/>
          </w:tcPr>
          <w:p w14:paraId="1578F19B" w14:textId="77777777" w:rsidR="00DB4B56" w:rsidRPr="002D03D8" w:rsidRDefault="00DB4B56" w:rsidP="00456334">
            <w:pPr>
              <w:spacing w:line="240" w:lineRule="exact"/>
              <w:jc w:val="thaiDistribute"/>
              <w:rPr>
                <w:rFonts w:ascii="CordiaUPC" w:hAnsi="CordiaUPC" w:cs="CordiaUPC"/>
                <w:b/>
                <w:sz w:val="26"/>
                <w:szCs w:val="26"/>
              </w:rPr>
            </w:pPr>
          </w:p>
        </w:tc>
        <w:tc>
          <w:tcPr>
            <w:tcW w:w="1980" w:type="dxa"/>
          </w:tcPr>
          <w:p w14:paraId="175BC1AA" w14:textId="3C672219" w:rsidR="00DB4B56" w:rsidRPr="002D03D8" w:rsidRDefault="00DB4B56" w:rsidP="00456334">
            <w:pPr>
              <w:spacing w:line="240" w:lineRule="exact"/>
              <w:jc w:val="center"/>
              <w:rPr>
                <w:rFonts w:ascii="CordiaUPC" w:hAnsi="CordiaUPC" w:cs="CordiaUPC"/>
                <w:b/>
                <w:sz w:val="26"/>
                <w:szCs w:val="26"/>
              </w:rPr>
            </w:pPr>
            <w:r w:rsidRPr="002D03D8">
              <w:rPr>
                <w:rFonts w:ascii="CordiaUPC" w:hAnsi="CordiaUPC" w:cs="CordiaUPC"/>
                <w:b/>
                <w:sz w:val="26"/>
                <w:szCs w:val="26"/>
              </w:rPr>
              <w:t>Consolidated</w:t>
            </w:r>
          </w:p>
        </w:tc>
        <w:tc>
          <w:tcPr>
            <w:tcW w:w="270" w:type="dxa"/>
          </w:tcPr>
          <w:p w14:paraId="18525BA5" w14:textId="77777777" w:rsidR="00DB4B56" w:rsidRPr="002D03D8" w:rsidRDefault="00DB4B56" w:rsidP="00456334">
            <w:pPr>
              <w:spacing w:line="240" w:lineRule="exact"/>
              <w:jc w:val="center"/>
              <w:rPr>
                <w:rFonts w:ascii="CordiaUPC" w:hAnsi="CordiaUPC" w:cs="CordiaUPC"/>
                <w:b/>
                <w:sz w:val="26"/>
                <w:szCs w:val="26"/>
              </w:rPr>
            </w:pPr>
          </w:p>
        </w:tc>
        <w:tc>
          <w:tcPr>
            <w:tcW w:w="2073" w:type="dxa"/>
          </w:tcPr>
          <w:p w14:paraId="5BD98B31" w14:textId="639BB624" w:rsidR="00DB4B56" w:rsidRPr="002D03D8" w:rsidRDefault="00DB4B56" w:rsidP="00456334">
            <w:pPr>
              <w:spacing w:line="240" w:lineRule="exact"/>
              <w:jc w:val="center"/>
              <w:rPr>
                <w:rFonts w:ascii="CordiaUPC" w:hAnsi="CordiaUPC" w:cs="CordiaUPC"/>
                <w:b/>
                <w:sz w:val="26"/>
                <w:szCs w:val="26"/>
              </w:rPr>
            </w:pPr>
            <w:r w:rsidRPr="002D03D8">
              <w:rPr>
                <w:rFonts w:ascii="CordiaUPC" w:hAnsi="CordiaUPC" w:cs="CordiaUPC"/>
                <w:b/>
                <w:sz w:val="26"/>
                <w:szCs w:val="26"/>
              </w:rPr>
              <w:t>Bank only</w:t>
            </w:r>
          </w:p>
        </w:tc>
      </w:tr>
      <w:tr w:rsidR="00DB4B56" w:rsidRPr="002D03D8" w14:paraId="5E80A99B" w14:textId="77777777" w:rsidTr="00C17476">
        <w:trPr>
          <w:trHeight w:val="155"/>
        </w:trPr>
        <w:tc>
          <w:tcPr>
            <w:tcW w:w="5042" w:type="dxa"/>
          </w:tcPr>
          <w:p w14:paraId="626FEFBE" w14:textId="178380F9" w:rsidR="00DB4B56" w:rsidRPr="002D03D8" w:rsidRDefault="00DB4B56" w:rsidP="00456334">
            <w:pPr>
              <w:spacing w:line="240" w:lineRule="exact"/>
              <w:jc w:val="thaiDistribute"/>
              <w:rPr>
                <w:rFonts w:ascii="CordiaUPC" w:hAnsi="CordiaUPC" w:cs="CordiaUPC"/>
                <w:b/>
                <w:sz w:val="26"/>
                <w:szCs w:val="26"/>
                <w:cs/>
                <w:lang w:bidi="th-TH"/>
              </w:rPr>
            </w:pPr>
            <w:r w:rsidRPr="002D03D8">
              <w:rPr>
                <w:rFonts w:ascii="CordiaUPC" w:hAnsi="CordiaUPC" w:cs="CordiaUPC"/>
                <w:b/>
                <w:bCs/>
                <w:i/>
                <w:iCs/>
                <w:sz w:val="26"/>
                <w:szCs w:val="26"/>
                <w:lang w:val="en-US"/>
              </w:rPr>
              <w:t>For the three-month period ended 30 September 2025</w:t>
            </w:r>
          </w:p>
        </w:tc>
        <w:tc>
          <w:tcPr>
            <w:tcW w:w="4323" w:type="dxa"/>
            <w:gridSpan w:val="3"/>
          </w:tcPr>
          <w:p w14:paraId="7B4D45EE" w14:textId="2A9276B9" w:rsidR="00DB4B56" w:rsidRPr="002D03D8" w:rsidRDefault="00DB4B56" w:rsidP="00456334">
            <w:pPr>
              <w:spacing w:line="240" w:lineRule="exact"/>
              <w:jc w:val="center"/>
              <w:rPr>
                <w:rFonts w:ascii="CordiaUPC" w:hAnsi="CordiaUPC" w:cs="CordiaUPC"/>
                <w:bCs/>
                <w:sz w:val="26"/>
                <w:szCs w:val="26"/>
              </w:rPr>
            </w:pPr>
            <w:r w:rsidRPr="002D03D8">
              <w:rPr>
                <w:rFonts w:ascii="CordiaUPC" w:hAnsi="CordiaUPC" w:cs="CordiaUPC" w:hint="cs"/>
                <w:i/>
                <w:iCs/>
                <w:sz w:val="26"/>
                <w:szCs w:val="26"/>
                <w:lang w:val="en-US"/>
              </w:rPr>
              <w:t>(in million Baht)</w:t>
            </w:r>
          </w:p>
        </w:tc>
      </w:tr>
      <w:tr w:rsidR="000F4893" w:rsidRPr="002D03D8" w14:paraId="282108D6" w14:textId="77777777" w:rsidTr="00C17476">
        <w:trPr>
          <w:trHeight w:val="92"/>
        </w:trPr>
        <w:tc>
          <w:tcPr>
            <w:tcW w:w="5042" w:type="dxa"/>
          </w:tcPr>
          <w:p w14:paraId="08F779C0" w14:textId="77777777" w:rsidR="000F4893" w:rsidRPr="002D03D8" w:rsidRDefault="000F4893" w:rsidP="000F4893">
            <w:pPr>
              <w:spacing w:line="240" w:lineRule="exact"/>
              <w:jc w:val="thaiDistribute"/>
              <w:rPr>
                <w:rFonts w:ascii="CordiaUPC" w:hAnsi="CordiaUPC" w:cs="CordiaUPC"/>
                <w:bCs/>
                <w:sz w:val="26"/>
                <w:szCs w:val="26"/>
                <w:lang w:val="en-US" w:bidi="th-TH"/>
              </w:rPr>
            </w:pPr>
            <w:r w:rsidRPr="002D03D8">
              <w:rPr>
                <w:rFonts w:ascii="CordiaUPC" w:hAnsi="CordiaUPC" w:cs="CordiaUPC"/>
                <w:bCs/>
                <w:sz w:val="26"/>
                <w:szCs w:val="26"/>
                <w:lang w:val="en-US" w:bidi="th-TH"/>
              </w:rPr>
              <w:t>Beginning balance</w:t>
            </w:r>
          </w:p>
        </w:tc>
        <w:tc>
          <w:tcPr>
            <w:tcW w:w="1980" w:type="dxa"/>
            <w:vAlign w:val="bottom"/>
          </w:tcPr>
          <w:p w14:paraId="28B1D213" w14:textId="679AAA49" w:rsidR="000F4893" w:rsidRPr="002D03D8" w:rsidRDefault="000F4893" w:rsidP="000F4893">
            <w:pPr>
              <w:tabs>
                <w:tab w:val="decimal" w:pos="1584"/>
              </w:tabs>
              <w:spacing w:line="240" w:lineRule="exact"/>
              <w:ind w:left="-25" w:right="-106"/>
              <w:rPr>
                <w:rFonts w:ascii="CordiaUPC" w:hAnsi="CordiaUPC" w:cs="CordiaUPC"/>
                <w:sz w:val="26"/>
                <w:szCs w:val="26"/>
                <w:lang w:val="en-US" w:bidi="th-TH"/>
              </w:rPr>
            </w:pPr>
            <w:r w:rsidRPr="002D03D8">
              <w:rPr>
                <w:rFonts w:ascii="CordiaUPC" w:eastAsia="MS Mincho" w:hAnsi="CordiaUPC" w:cs="CordiaUPC"/>
                <w:sz w:val="26"/>
                <w:szCs w:val="26"/>
                <w:lang w:eastAsia="th-TH"/>
              </w:rPr>
              <w:t>3,152</w:t>
            </w:r>
          </w:p>
        </w:tc>
        <w:tc>
          <w:tcPr>
            <w:tcW w:w="270" w:type="dxa"/>
          </w:tcPr>
          <w:p w14:paraId="31C67248" w14:textId="77777777" w:rsidR="000F4893" w:rsidRPr="002D03D8" w:rsidRDefault="000F4893" w:rsidP="000F4893">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19067772" w14:textId="697F05B1" w:rsidR="000F4893" w:rsidRPr="002D03D8" w:rsidRDefault="000F4893" w:rsidP="000F4893">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3,152</w:t>
            </w:r>
          </w:p>
        </w:tc>
      </w:tr>
      <w:tr w:rsidR="000F4893" w:rsidRPr="002D03D8" w14:paraId="3F08C65D" w14:textId="77777777" w:rsidTr="00C17476">
        <w:trPr>
          <w:trHeight w:val="92"/>
        </w:trPr>
        <w:tc>
          <w:tcPr>
            <w:tcW w:w="5042" w:type="dxa"/>
          </w:tcPr>
          <w:p w14:paraId="654F688F" w14:textId="6BB902E0" w:rsidR="000F4893" w:rsidRPr="002D03D8" w:rsidRDefault="000F4893" w:rsidP="000F4893">
            <w:pPr>
              <w:spacing w:line="240" w:lineRule="exact"/>
              <w:jc w:val="thaiDistribute"/>
              <w:rPr>
                <w:rFonts w:ascii="CordiaUPC" w:hAnsi="CordiaUPC" w:cs="CordiaUPC"/>
                <w:bCs/>
                <w:sz w:val="26"/>
                <w:szCs w:val="26"/>
                <w:lang w:val="en-US" w:bidi="th-TH"/>
              </w:rPr>
            </w:pPr>
            <w:r w:rsidRPr="002D03D8">
              <w:rPr>
                <w:rFonts w:ascii="CordiaUPC" w:hAnsi="CordiaUPC" w:cs="CordiaUPC"/>
                <w:bCs/>
                <w:sz w:val="26"/>
                <w:szCs w:val="26"/>
                <w:lang w:val="en-US" w:bidi="th-TH"/>
              </w:rPr>
              <w:t>Disposal during the period</w:t>
            </w:r>
          </w:p>
        </w:tc>
        <w:tc>
          <w:tcPr>
            <w:tcW w:w="1980" w:type="dxa"/>
            <w:vAlign w:val="bottom"/>
          </w:tcPr>
          <w:p w14:paraId="326B25E5" w14:textId="33838FBC" w:rsidR="000F4893" w:rsidRPr="002D03D8" w:rsidRDefault="000F4893" w:rsidP="000F4893">
            <w:pPr>
              <w:tabs>
                <w:tab w:val="decimal" w:pos="1584"/>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w:t>
            </w:r>
            <w:r w:rsidRPr="002D03D8">
              <w:rPr>
                <w:rFonts w:ascii="CordiaUPC" w:eastAsia="MS Mincho" w:hAnsi="CordiaUPC" w:cs="CordiaUPC" w:hint="cs"/>
                <w:sz w:val="26"/>
                <w:szCs w:val="26"/>
                <w:cs/>
                <w:lang w:eastAsia="th-TH"/>
              </w:rPr>
              <w:t>31</w:t>
            </w:r>
            <w:r w:rsidRPr="002D03D8">
              <w:rPr>
                <w:rFonts w:ascii="CordiaUPC" w:eastAsia="MS Mincho" w:hAnsi="CordiaUPC" w:cs="CordiaUPC"/>
                <w:sz w:val="26"/>
                <w:szCs w:val="26"/>
                <w:lang w:eastAsia="th-TH"/>
              </w:rPr>
              <w:t>)</w:t>
            </w:r>
          </w:p>
        </w:tc>
        <w:tc>
          <w:tcPr>
            <w:tcW w:w="270" w:type="dxa"/>
          </w:tcPr>
          <w:p w14:paraId="539983E7" w14:textId="77777777" w:rsidR="000F4893" w:rsidRPr="002D03D8" w:rsidRDefault="000F4893" w:rsidP="000F4893">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43661A39" w14:textId="490A42F9" w:rsidR="000F4893" w:rsidRPr="002D03D8" w:rsidRDefault="000F4893" w:rsidP="000F4893">
            <w:pPr>
              <w:tabs>
                <w:tab w:val="decimal" w:pos="1584"/>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w:t>
            </w:r>
            <w:r w:rsidRPr="002D03D8">
              <w:rPr>
                <w:rFonts w:ascii="CordiaUPC" w:eastAsia="MS Mincho" w:hAnsi="CordiaUPC" w:cs="CordiaUPC" w:hint="cs"/>
                <w:sz w:val="26"/>
                <w:szCs w:val="26"/>
                <w:cs/>
                <w:lang w:eastAsia="th-TH"/>
              </w:rPr>
              <w:t>31</w:t>
            </w:r>
            <w:r w:rsidRPr="002D03D8">
              <w:rPr>
                <w:rFonts w:ascii="CordiaUPC" w:eastAsia="MS Mincho" w:hAnsi="CordiaUPC" w:cs="CordiaUPC"/>
                <w:sz w:val="26"/>
                <w:szCs w:val="26"/>
                <w:lang w:eastAsia="th-TH"/>
              </w:rPr>
              <w:t>)</w:t>
            </w:r>
          </w:p>
        </w:tc>
      </w:tr>
      <w:tr w:rsidR="000F4893" w:rsidRPr="002D03D8" w14:paraId="368EFF04" w14:textId="77777777" w:rsidTr="00C17476">
        <w:trPr>
          <w:trHeight w:val="92"/>
        </w:trPr>
        <w:tc>
          <w:tcPr>
            <w:tcW w:w="5042" w:type="dxa"/>
          </w:tcPr>
          <w:p w14:paraId="2111D70E" w14:textId="418BA785" w:rsidR="000F4893" w:rsidRPr="002D03D8" w:rsidRDefault="00133456" w:rsidP="000F4893">
            <w:pPr>
              <w:spacing w:line="240" w:lineRule="exact"/>
              <w:jc w:val="thaiDistribute"/>
              <w:rPr>
                <w:rFonts w:ascii="CordiaUPC" w:hAnsi="CordiaUPC" w:cs="CordiaUPC"/>
                <w:bCs/>
                <w:sz w:val="26"/>
                <w:szCs w:val="26"/>
                <w:lang w:val="en-US" w:bidi="th-TH"/>
              </w:rPr>
            </w:pPr>
            <w:r w:rsidRPr="002D03D8">
              <w:rPr>
                <w:rFonts w:ascii="CordiaUPC" w:hAnsi="CordiaUPC" w:cs="CordiaUPC"/>
                <w:bCs/>
                <w:sz w:val="26"/>
                <w:szCs w:val="26"/>
                <w:lang w:val="en-US" w:bidi="th-TH"/>
              </w:rPr>
              <w:t>Increase from acquisitions of subsidiar</w:t>
            </w:r>
            <w:r w:rsidR="00453E33">
              <w:rPr>
                <w:rFonts w:ascii="CordiaUPC" w:hAnsi="CordiaUPC" w:cs="CordiaUPC"/>
                <w:bCs/>
                <w:sz w:val="26"/>
                <w:szCs w:val="26"/>
                <w:lang w:val="en-US" w:bidi="th-TH"/>
              </w:rPr>
              <w:t>y</w:t>
            </w:r>
          </w:p>
        </w:tc>
        <w:tc>
          <w:tcPr>
            <w:tcW w:w="1980" w:type="dxa"/>
            <w:vAlign w:val="bottom"/>
          </w:tcPr>
          <w:p w14:paraId="4473F280" w14:textId="5134C27C" w:rsidR="000F4893" w:rsidRPr="002D03D8" w:rsidRDefault="000F4893" w:rsidP="000F4893">
            <w:pPr>
              <w:tabs>
                <w:tab w:val="decimal" w:pos="1584"/>
              </w:tabs>
              <w:spacing w:line="240" w:lineRule="exact"/>
              <w:ind w:left="-25" w:right="-106"/>
              <w:rPr>
                <w:rFonts w:ascii="CordiaUPC" w:hAnsi="CordiaUPC" w:cs="CordiaUPC"/>
                <w:sz w:val="26"/>
                <w:szCs w:val="26"/>
                <w:lang w:val="en-US" w:bidi="th-TH"/>
              </w:rPr>
            </w:pPr>
            <w:r w:rsidRPr="002D03D8">
              <w:rPr>
                <w:rFonts w:ascii="CordiaUPC" w:eastAsia="MS Mincho" w:hAnsi="CordiaUPC" w:cs="CordiaUPC" w:hint="cs"/>
                <w:sz w:val="26"/>
                <w:szCs w:val="26"/>
                <w:cs/>
                <w:lang w:eastAsia="th-TH"/>
              </w:rPr>
              <w:t>17</w:t>
            </w:r>
          </w:p>
        </w:tc>
        <w:tc>
          <w:tcPr>
            <w:tcW w:w="270" w:type="dxa"/>
          </w:tcPr>
          <w:p w14:paraId="2F2AFE1B" w14:textId="77777777" w:rsidR="000F4893" w:rsidRPr="002D03D8" w:rsidRDefault="000F4893" w:rsidP="000F4893">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1F6310FA" w14:textId="186F281F" w:rsidR="000F4893" w:rsidRPr="002D03D8" w:rsidRDefault="000F4893" w:rsidP="000F4893">
            <w:pPr>
              <w:tabs>
                <w:tab w:val="decimal" w:pos="1584"/>
              </w:tabs>
              <w:spacing w:line="240" w:lineRule="exact"/>
              <w:ind w:left="-25" w:right="-106"/>
              <w:rPr>
                <w:rFonts w:ascii="CordiaUPC" w:hAnsi="CordiaUPC" w:cs="CordiaUPC"/>
                <w:sz w:val="26"/>
                <w:szCs w:val="26"/>
                <w:lang w:val="en-US" w:bidi="th-TH"/>
              </w:rPr>
            </w:pPr>
            <w:r w:rsidRPr="002D03D8">
              <w:rPr>
                <w:rFonts w:ascii="CordiaUPC" w:eastAsia="MS Mincho" w:hAnsi="CordiaUPC" w:cs="CordiaUPC" w:hint="cs"/>
                <w:sz w:val="26"/>
                <w:szCs w:val="26"/>
                <w:cs/>
                <w:lang w:eastAsia="th-TH"/>
              </w:rPr>
              <w:t>-</w:t>
            </w:r>
          </w:p>
        </w:tc>
      </w:tr>
      <w:tr w:rsidR="000F4893" w:rsidRPr="002D03D8" w14:paraId="6FE6FDBC" w14:textId="77777777" w:rsidTr="00C17476">
        <w:trPr>
          <w:trHeight w:val="92"/>
        </w:trPr>
        <w:tc>
          <w:tcPr>
            <w:tcW w:w="5042" w:type="dxa"/>
          </w:tcPr>
          <w:p w14:paraId="1C5BF479" w14:textId="528EC8B2" w:rsidR="000F4893" w:rsidRPr="002D03D8" w:rsidRDefault="000F4893" w:rsidP="000F4893">
            <w:pPr>
              <w:suppressAutoHyphens/>
              <w:spacing w:line="240" w:lineRule="exact"/>
              <w:ind w:left="256" w:right="-90" w:hanging="256"/>
              <w:rPr>
                <w:rFonts w:ascii="CordiaUPC" w:hAnsi="CordiaUPC" w:cs="CordiaUPC"/>
                <w:bCs/>
                <w:sz w:val="26"/>
                <w:szCs w:val="26"/>
              </w:rPr>
            </w:pPr>
            <w:bookmarkStart w:id="3" w:name="_Hlk211332985"/>
            <w:r w:rsidRPr="002D03D8">
              <w:rPr>
                <w:rFonts w:ascii="CordiaUPC" w:eastAsia="Times New Roman" w:hAnsi="CordiaUPC" w:cs="CordiaUPC"/>
                <w:sz w:val="26"/>
                <w:szCs w:val="26"/>
                <w:lang w:eastAsia="zh-CN"/>
              </w:rPr>
              <w:t>Decrease from changes in ownership interests from investment measured at FVOCI to investment in subsidiary</w:t>
            </w:r>
          </w:p>
        </w:tc>
        <w:tc>
          <w:tcPr>
            <w:tcW w:w="1980" w:type="dxa"/>
            <w:vAlign w:val="bottom"/>
          </w:tcPr>
          <w:p w14:paraId="0EBE8367" w14:textId="147CF3AA" w:rsidR="000F4893" w:rsidRPr="002D03D8" w:rsidRDefault="000F4893" w:rsidP="000F4893">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(230)</w:t>
            </w:r>
          </w:p>
        </w:tc>
        <w:tc>
          <w:tcPr>
            <w:tcW w:w="270" w:type="dxa"/>
          </w:tcPr>
          <w:p w14:paraId="3DC3B7CC" w14:textId="77777777" w:rsidR="000F4893" w:rsidRPr="002D03D8" w:rsidRDefault="000F4893" w:rsidP="000F4893">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186EDB7D" w14:textId="1B7422E9" w:rsidR="000F4893" w:rsidRPr="002D03D8" w:rsidRDefault="000F4893" w:rsidP="000F4893">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(230)</w:t>
            </w:r>
          </w:p>
        </w:tc>
      </w:tr>
      <w:bookmarkEnd w:id="3"/>
      <w:tr w:rsidR="000F4893" w:rsidRPr="002D03D8" w14:paraId="0EF07B91" w14:textId="77777777" w:rsidTr="00C17476">
        <w:trPr>
          <w:trHeight w:val="92"/>
        </w:trPr>
        <w:tc>
          <w:tcPr>
            <w:tcW w:w="5042" w:type="dxa"/>
          </w:tcPr>
          <w:p w14:paraId="3B252E58" w14:textId="51EAD6B2" w:rsidR="000F4893" w:rsidRPr="002D03D8" w:rsidRDefault="00EF4933" w:rsidP="000F4893">
            <w:pPr>
              <w:spacing w:line="240" w:lineRule="exact"/>
              <w:jc w:val="thaiDistribute"/>
              <w:rPr>
                <w:rFonts w:ascii="CordiaUPC" w:hAnsi="CordiaUPC" w:cs="CordiaUPC"/>
                <w:bCs/>
                <w:sz w:val="26"/>
                <w:szCs w:val="26"/>
              </w:rPr>
            </w:pPr>
            <w:r w:rsidRPr="002D03D8">
              <w:rPr>
                <w:rFonts w:ascii="CordiaUPC" w:hAnsi="CordiaUPC" w:cs="CordiaUPC"/>
                <w:bCs/>
                <w:sz w:val="26"/>
                <w:szCs w:val="26"/>
              </w:rPr>
              <w:t>Decrease from fair value hierarchy level transfer</w:t>
            </w:r>
          </w:p>
        </w:tc>
        <w:tc>
          <w:tcPr>
            <w:tcW w:w="1980" w:type="dxa"/>
            <w:vAlign w:val="bottom"/>
          </w:tcPr>
          <w:p w14:paraId="1C6FC31B" w14:textId="46CD6054" w:rsidR="000F4893" w:rsidRPr="002D03D8" w:rsidRDefault="000F4893" w:rsidP="000F4893">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(1,476)</w:t>
            </w:r>
            <w:r w:rsidRPr="002D03D8">
              <w:rPr>
                <w:rFonts w:ascii="CordiaUPC" w:eastAsia="MS Mincho" w:hAnsi="CordiaUPC" w:cs="CordiaUPC" w:hint="cs"/>
                <w:sz w:val="26"/>
                <w:szCs w:val="26"/>
                <w:cs/>
                <w:lang w:eastAsia="th-TH"/>
              </w:rPr>
              <w:t xml:space="preserve"> </w:t>
            </w:r>
          </w:p>
        </w:tc>
        <w:tc>
          <w:tcPr>
            <w:tcW w:w="270" w:type="dxa"/>
          </w:tcPr>
          <w:p w14:paraId="069CB42F" w14:textId="77777777" w:rsidR="000F4893" w:rsidRPr="002D03D8" w:rsidRDefault="000F4893" w:rsidP="000F4893">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44B92C97" w14:textId="3AC09965" w:rsidR="000F4893" w:rsidRPr="002D03D8" w:rsidRDefault="000F4893" w:rsidP="000F4893">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(1,476)</w:t>
            </w:r>
          </w:p>
        </w:tc>
      </w:tr>
      <w:tr w:rsidR="000F4893" w:rsidRPr="002D03D8" w14:paraId="28751C70" w14:textId="77777777" w:rsidTr="00C17476">
        <w:trPr>
          <w:trHeight w:val="60"/>
        </w:trPr>
        <w:tc>
          <w:tcPr>
            <w:tcW w:w="5042" w:type="dxa"/>
          </w:tcPr>
          <w:p w14:paraId="165CCAF8" w14:textId="7CBDA366" w:rsidR="000F4893" w:rsidRPr="002D03D8" w:rsidRDefault="003F767F" w:rsidP="000F4893">
            <w:pPr>
              <w:spacing w:line="240" w:lineRule="exact"/>
              <w:rPr>
                <w:rFonts w:ascii="CordiaUPC" w:hAnsi="CordiaUPC" w:cs="CordiaUPC"/>
                <w:bCs/>
                <w:sz w:val="26"/>
                <w:szCs w:val="26"/>
              </w:rPr>
            </w:pPr>
            <w:r w:rsidRPr="002D03D8">
              <w:rPr>
                <w:rFonts w:ascii="CordiaUPC" w:hAnsi="CordiaUPC" w:cs="CordiaUPC"/>
                <w:bCs/>
                <w:sz w:val="26"/>
                <w:szCs w:val="26"/>
              </w:rPr>
              <w:t>Loss</w:t>
            </w:r>
            <w:r w:rsidR="000F4893" w:rsidRPr="002D03D8">
              <w:rPr>
                <w:rFonts w:ascii="CordiaUPC" w:hAnsi="CordiaUPC" w:cs="CordiaUPC"/>
                <w:bCs/>
                <w:sz w:val="26"/>
                <w:szCs w:val="26"/>
              </w:rPr>
              <w:t xml:space="preserve"> recognised in other comprehensive income</w:t>
            </w:r>
          </w:p>
        </w:tc>
        <w:tc>
          <w:tcPr>
            <w:tcW w:w="1980" w:type="dxa"/>
            <w:tcBorders>
              <w:bottom w:val="single" w:sz="4" w:space="0" w:color="auto"/>
            </w:tcBorders>
            <w:vAlign w:val="bottom"/>
          </w:tcPr>
          <w:p w14:paraId="7C5DFE13" w14:textId="119CBEC9" w:rsidR="000F4893" w:rsidRPr="002D03D8" w:rsidRDefault="000F4893" w:rsidP="000F4893">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(71)</w:t>
            </w:r>
          </w:p>
        </w:tc>
        <w:tc>
          <w:tcPr>
            <w:tcW w:w="270" w:type="dxa"/>
          </w:tcPr>
          <w:p w14:paraId="1C321108" w14:textId="77777777" w:rsidR="000F4893" w:rsidRPr="002D03D8" w:rsidRDefault="000F4893" w:rsidP="000F4893">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tcBorders>
              <w:bottom w:val="single" w:sz="4" w:space="0" w:color="auto"/>
            </w:tcBorders>
            <w:vAlign w:val="bottom"/>
          </w:tcPr>
          <w:p w14:paraId="00E33BAD" w14:textId="12180027" w:rsidR="000F4893" w:rsidRPr="002D03D8" w:rsidRDefault="000F4893" w:rsidP="000F4893">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(71)</w:t>
            </w:r>
          </w:p>
        </w:tc>
      </w:tr>
      <w:tr w:rsidR="00DB4B56" w:rsidRPr="002D03D8" w14:paraId="5CBC6FDA" w14:textId="77777777" w:rsidTr="00C17476">
        <w:trPr>
          <w:trHeight w:val="173"/>
        </w:trPr>
        <w:tc>
          <w:tcPr>
            <w:tcW w:w="5042" w:type="dxa"/>
          </w:tcPr>
          <w:p w14:paraId="2FD0BE32" w14:textId="77777777" w:rsidR="00DB4B56" w:rsidRPr="002D03D8" w:rsidRDefault="00DB4B56" w:rsidP="00DB4B56">
            <w:pPr>
              <w:spacing w:line="240" w:lineRule="exact"/>
              <w:jc w:val="thaiDistribute"/>
              <w:rPr>
                <w:rFonts w:ascii="CordiaUPC" w:hAnsi="CordiaUPC" w:cs="CordiaUPC"/>
                <w:b/>
                <w:sz w:val="26"/>
                <w:szCs w:val="26"/>
                <w:lang w:val="en-US"/>
              </w:rPr>
            </w:pPr>
            <w:r w:rsidRPr="002D03D8">
              <w:rPr>
                <w:rFonts w:ascii="CordiaUPC" w:hAnsi="CordiaUPC" w:cs="CordiaUPC"/>
                <w:b/>
                <w:sz w:val="26"/>
                <w:szCs w:val="26"/>
              </w:rPr>
              <w:t>Ending balance</w:t>
            </w:r>
          </w:p>
        </w:tc>
        <w:tc>
          <w:tcPr>
            <w:tcW w:w="1980" w:type="dxa"/>
            <w:tcBorders>
              <w:top w:val="single" w:sz="4" w:space="0" w:color="auto"/>
              <w:bottom w:val="double" w:sz="4" w:space="0" w:color="auto"/>
            </w:tcBorders>
            <w:vAlign w:val="bottom"/>
          </w:tcPr>
          <w:p w14:paraId="52AC4AF9" w14:textId="75071C61" w:rsidR="00DB4B56" w:rsidRPr="002D03D8" w:rsidRDefault="00DB4B56" w:rsidP="00DB4B56">
            <w:pPr>
              <w:tabs>
                <w:tab w:val="decimal" w:pos="1584"/>
              </w:tabs>
              <w:spacing w:line="240" w:lineRule="exact"/>
              <w:ind w:left="-25" w:right="-106"/>
              <w:rPr>
                <w:rFonts w:ascii="CordiaUPC" w:hAnsi="CordiaUPC" w:cs="CordiaUPC"/>
                <w:b/>
                <w:bCs/>
                <w:sz w:val="26"/>
                <w:szCs w:val="26"/>
                <w:lang w:val="en-US" w:bidi="th-TH"/>
              </w:rPr>
            </w:pPr>
            <w:r w:rsidRPr="002D03D8">
              <w:rPr>
                <w:rFonts w:ascii="CordiaUPC" w:eastAsia="MS Mincho" w:hAnsi="CordiaUPC" w:cs="CordiaUPC"/>
                <w:b/>
                <w:bCs/>
                <w:sz w:val="26"/>
                <w:szCs w:val="26"/>
                <w:lang w:eastAsia="th-TH"/>
              </w:rPr>
              <w:t>1,361</w:t>
            </w:r>
          </w:p>
        </w:tc>
        <w:tc>
          <w:tcPr>
            <w:tcW w:w="270" w:type="dxa"/>
          </w:tcPr>
          <w:p w14:paraId="481CE8CA" w14:textId="77777777" w:rsidR="00DB4B56" w:rsidRPr="002D03D8" w:rsidRDefault="00DB4B56" w:rsidP="00DB4B56">
            <w:pPr>
              <w:tabs>
                <w:tab w:val="decimal" w:pos="1584"/>
              </w:tabs>
              <w:spacing w:line="240" w:lineRule="exact"/>
              <w:ind w:left="-25" w:right="-106"/>
              <w:rPr>
                <w:rFonts w:ascii="CordiaUPC" w:hAnsi="CordiaUPC" w:cs="CordiaUPC"/>
                <w:b/>
                <w:bCs/>
                <w:sz w:val="26"/>
                <w:szCs w:val="26"/>
                <w:lang w:val="en-US" w:bidi="th-TH"/>
              </w:rPr>
            </w:pPr>
          </w:p>
        </w:tc>
        <w:tc>
          <w:tcPr>
            <w:tcW w:w="2073" w:type="dxa"/>
            <w:tcBorders>
              <w:top w:val="single" w:sz="4" w:space="0" w:color="auto"/>
              <w:bottom w:val="double" w:sz="4" w:space="0" w:color="auto"/>
            </w:tcBorders>
            <w:vAlign w:val="bottom"/>
          </w:tcPr>
          <w:p w14:paraId="761D4A68" w14:textId="2CD8A81B" w:rsidR="00DB4B56" w:rsidRPr="002D03D8" w:rsidRDefault="00DB4B56" w:rsidP="00DB4B56">
            <w:pPr>
              <w:tabs>
                <w:tab w:val="decimal" w:pos="1584"/>
              </w:tabs>
              <w:spacing w:line="240" w:lineRule="exact"/>
              <w:ind w:left="-25" w:right="-106"/>
              <w:rPr>
                <w:rFonts w:ascii="CordiaUPC" w:hAnsi="CordiaUPC" w:cs="CordiaUPC"/>
                <w:b/>
                <w:bCs/>
                <w:sz w:val="26"/>
                <w:szCs w:val="26"/>
                <w:lang w:val="en-US" w:bidi="th-TH"/>
              </w:rPr>
            </w:pPr>
            <w:r w:rsidRPr="002D03D8">
              <w:rPr>
                <w:rFonts w:ascii="CordiaUPC" w:eastAsia="MS Mincho" w:hAnsi="CordiaUPC" w:cs="CordiaUPC"/>
                <w:b/>
                <w:bCs/>
                <w:sz w:val="26"/>
                <w:szCs w:val="26"/>
                <w:lang w:eastAsia="th-TH"/>
              </w:rPr>
              <w:t>1,344</w:t>
            </w:r>
          </w:p>
        </w:tc>
      </w:tr>
    </w:tbl>
    <w:p w14:paraId="57F2823E" w14:textId="77777777" w:rsidR="00960752" w:rsidRPr="002D03D8" w:rsidRDefault="00960752" w:rsidP="00960752">
      <w:pPr>
        <w:rPr>
          <w:lang w:bidi="th-TH"/>
        </w:rPr>
      </w:pPr>
    </w:p>
    <w:tbl>
      <w:tblPr>
        <w:tblStyle w:val="TableGrid"/>
        <w:tblW w:w="9365"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1980"/>
        <w:gridCol w:w="270"/>
        <w:gridCol w:w="2073"/>
      </w:tblGrid>
      <w:tr w:rsidR="00E62B72" w:rsidRPr="002D03D8" w14:paraId="5E873B90" w14:textId="77777777" w:rsidTr="00C17476">
        <w:trPr>
          <w:trHeight w:val="60"/>
        </w:trPr>
        <w:tc>
          <w:tcPr>
            <w:tcW w:w="5042" w:type="dxa"/>
          </w:tcPr>
          <w:p w14:paraId="719D8B65" w14:textId="77777777" w:rsidR="00E62B72" w:rsidRPr="002D03D8" w:rsidRDefault="00E62B72" w:rsidP="002D0EED">
            <w:pPr>
              <w:spacing w:line="240" w:lineRule="exact"/>
              <w:jc w:val="thaiDistribute"/>
              <w:rPr>
                <w:rFonts w:ascii="CordiaUPC" w:hAnsi="CordiaUPC" w:cs="CordiaUPC"/>
                <w:b/>
                <w:sz w:val="26"/>
                <w:szCs w:val="26"/>
              </w:rPr>
            </w:pPr>
          </w:p>
        </w:tc>
        <w:tc>
          <w:tcPr>
            <w:tcW w:w="1980" w:type="dxa"/>
          </w:tcPr>
          <w:p w14:paraId="43F99A07" w14:textId="77777777" w:rsidR="00E62B72" w:rsidRPr="002D03D8" w:rsidRDefault="00E62B72" w:rsidP="002D0EED">
            <w:pPr>
              <w:spacing w:line="240" w:lineRule="exact"/>
              <w:jc w:val="center"/>
              <w:rPr>
                <w:rFonts w:ascii="CordiaUPC" w:hAnsi="CordiaUPC" w:cs="CordiaUPC"/>
                <w:b/>
                <w:sz w:val="26"/>
                <w:szCs w:val="26"/>
              </w:rPr>
            </w:pPr>
            <w:r w:rsidRPr="002D03D8">
              <w:rPr>
                <w:rFonts w:ascii="CordiaUPC" w:hAnsi="CordiaUPC" w:cs="CordiaUPC"/>
                <w:b/>
                <w:sz w:val="26"/>
                <w:szCs w:val="26"/>
              </w:rPr>
              <w:t>Consolidated</w:t>
            </w:r>
          </w:p>
        </w:tc>
        <w:tc>
          <w:tcPr>
            <w:tcW w:w="270" w:type="dxa"/>
          </w:tcPr>
          <w:p w14:paraId="5996CD97" w14:textId="77777777" w:rsidR="00E62B72" w:rsidRPr="002D03D8" w:rsidRDefault="00E62B72" w:rsidP="002D0EED">
            <w:pPr>
              <w:spacing w:line="240" w:lineRule="exact"/>
              <w:jc w:val="center"/>
              <w:rPr>
                <w:rFonts w:ascii="CordiaUPC" w:hAnsi="CordiaUPC" w:cs="CordiaUPC"/>
                <w:b/>
                <w:sz w:val="26"/>
                <w:szCs w:val="26"/>
              </w:rPr>
            </w:pPr>
          </w:p>
        </w:tc>
        <w:tc>
          <w:tcPr>
            <w:tcW w:w="2073" w:type="dxa"/>
          </w:tcPr>
          <w:p w14:paraId="095A0BE6" w14:textId="77777777" w:rsidR="00E62B72" w:rsidRPr="002D03D8" w:rsidRDefault="00E62B72" w:rsidP="002D0EED">
            <w:pPr>
              <w:spacing w:line="240" w:lineRule="exact"/>
              <w:jc w:val="center"/>
              <w:rPr>
                <w:rFonts w:ascii="CordiaUPC" w:hAnsi="CordiaUPC" w:cs="CordiaUPC"/>
                <w:b/>
                <w:sz w:val="26"/>
                <w:szCs w:val="26"/>
              </w:rPr>
            </w:pPr>
            <w:r w:rsidRPr="002D03D8">
              <w:rPr>
                <w:rFonts w:ascii="CordiaUPC" w:hAnsi="CordiaUPC" w:cs="CordiaUPC"/>
                <w:b/>
                <w:sz w:val="26"/>
                <w:szCs w:val="26"/>
              </w:rPr>
              <w:t>Bank only</w:t>
            </w:r>
          </w:p>
        </w:tc>
      </w:tr>
      <w:tr w:rsidR="00E62B72" w:rsidRPr="002D03D8" w14:paraId="50009D34" w14:textId="77777777" w:rsidTr="00C17476">
        <w:trPr>
          <w:trHeight w:val="155"/>
        </w:trPr>
        <w:tc>
          <w:tcPr>
            <w:tcW w:w="5042" w:type="dxa"/>
          </w:tcPr>
          <w:p w14:paraId="0504E852" w14:textId="0BEA0429" w:rsidR="00E62B72" w:rsidRPr="002D03D8" w:rsidRDefault="00E62B72" w:rsidP="002D0EED">
            <w:pPr>
              <w:spacing w:line="240" w:lineRule="exact"/>
              <w:jc w:val="thaiDistribute"/>
              <w:rPr>
                <w:rFonts w:ascii="CordiaUPC" w:hAnsi="CordiaUPC" w:cs="CordiaUPC"/>
                <w:b/>
                <w:sz w:val="26"/>
                <w:szCs w:val="26"/>
                <w:cs/>
                <w:lang w:bidi="th-TH"/>
              </w:rPr>
            </w:pPr>
            <w:r w:rsidRPr="002D03D8">
              <w:rPr>
                <w:rFonts w:ascii="CordiaUPC" w:hAnsi="CordiaUPC" w:cs="CordiaUPC"/>
                <w:b/>
                <w:bCs/>
                <w:i/>
                <w:iCs/>
                <w:sz w:val="26"/>
                <w:szCs w:val="26"/>
                <w:lang w:val="en-US"/>
              </w:rPr>
              <w:t>For the nine-month period ended 30 September 2025</w:t>
            </w:r>
          </w:p>
        </w:tc>
        <w:tc>
          <w:tcPr>
            <w:tcW w:w="4323" w:type="dxa"/>
            <w:gridSpan w:val="3"/>
          </w:tcPr>
          <w:p w14:paraId="28513F92" w14:textId="77777777" w:rsidR="00E62B72" w:rsidRPr="002D03D8" w:rsidRDefault="00E62B72" w:rsidP="002D0EED">
            <w:pPr>
              <w:spacing w:line="240" w:lineRule="exact"/>
              <w:jc w:val="center"/>
              <w:rPr>
                <w:rFonts w:ascii="CordiaUPC" w:hAnsi="CordiaUPC" w:cs="CordiaUPC"/>
                <w:bCs/>
                <w:sz w:val="26"/>
                <w:szCs w:val="26"/>
              </w:rPr>
            </w:pPr>
            <w:r w:rsidRPr="002D03D8">
              <w:rPr>
                <w:rFonts w:ascii="CordiaUPC" w:hAnsi="CordiaUPC" w:cs="CordiaUPC" w:hint="cs"/>
                <w:i/>
                <w:iCs/>
                <w:sz w:val="26"/>
                <w:szCs w:val="26"/>
                <w:lang w:val="en-US"/>
              </w:rPr>
              <w:t>(in million Baht)</w:t>
            </w:r>
          </w:p>
        </w:tc>
      </w:tr>
      <w:tr w:rsidR="0036264E" w:rsidRPr="002D03D8" w14:paraId="4635004C" w14:textId="77777777" w:rsidTr="00C17476">
        <w:trPr>
          <w:trHeight w:val="92"/>
        </w:trPr>
        <w:tc>
          <w:tcPr>
            <w:tcW w:w="5042" w:type="dxa"/>
          </w:tcPr>
          <w:p w14:paraId="429BB393" w14:textId="77777777" w:rsidR="0036264E" w:rsidRPr="002D03D8" w:rsidRDefault="0036264E" w:rsidP="0036264E">
            <w:pPr>
              <w:spacing w:line="240" w:lineRule="exact"/>
              <w:jc w:val="thaiDistribute"/>
              <w:rPr>
                <w:rFonts w:ascii="CordiaUPC" w:hAnsi="CordiaUPC" w:cs="CordiaUPC"/>
                <w:bCs/>
                <w:sz w:val="26"/>
                <w:szCs w:val="26"/>
                <w:lang w:val="en-US" w:bidi="th-TH"/>
              </w:rPr>
            </w:pPr>
            <w:r w:rsidRPr="002D03D8">
              <w:rPr>
                <w:rFonts w:ascii="CordiaUPC" w:hAnsi="CordiaUPC" w:cs="CordiaUPC"/>
                <w:bCs/>
                <w:sz w:val="26"/>
                <w:szCs w:val="26"/>
                <w:lang w:val="en-US" w:bidi="th-TH"/>
              </w:rPr>
              <w:t>Beginning balance</w:t>
            </w:r>
          </w:p>
        </w:tc>
        <w:tc>
          <w:tcPr>
            <w:tcW w:w="1980" w:type="dxa"/>
            <w:vAlign w:val="bottom"/>
          </w:tcPr>
          <w:p w14:paraId="6A44E684" w14:textId="1D82FD09" w:rsidR="0036264E" w:rsidRPr="002D03D8" w:rsidRDefault="0036264E" w:rsidP="0036264E">
            <w:pPr>
              <w:tabs>
                <w:tab w:val="decimal" w:pos="1584"/>
              </w:tabs>
              <w:spacing w:line="240" w:lineRule="exact"/>
              <w:ind w:left="-25" w:right="-106"/>
              <w:rPr>
                <w:rFonts w:ascii="CordiaUPC" w:hAnsi="CordiaUPC" w:cs="CordiaUPC"/>
                <w:sz w:val="26"/>
                <w:szCs w:val="26"/>
                <w:lang w:val="en-US" w:bidi="th-TH"/>
              </w:rPr>
            </w:pPr>
            <w:r w:rsidRPr="002D03D8">
              <w:rPr>
                <w:rFonts w:ascii="CordiaUPC" w:eastAsia="MS Mincho" w:hAnsi="CordiaUPC" w:cs="CordiaUPC"/>
                <w:sz w:val="26"/>
                <w:szCs w:val="26"/>
                <w:lang w:eastAsia="th-TH"/>
              </w:rPr>
              <w:t>3,034</w:t>
            </w:r>
          </w:p>
        </w:tc>
        <w:tc>
          <w:tcPr>
            <w:tcW w:w="270" w:type="dxa"/>
          </w:tcPr>
          <w:p w14:paraId="704C472B" w14:textId="77777777" w:rsidR="0036264E" w:rsidRPr="002D03D8" w:rsidRDefault="0036264E" w:rsidP="0036264E">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39532812" w14:textId="28E40F9A" w:rsidR="0036264E" w:rsidRPr="002D03D8" w:rsidRDefault="0036264E" w:rsidP="0036264E">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3,034</w:t>
            </w:r>
          </w:p>
        </w:tc>
      </w:tr>
      <w:tr w:rsidR="00FA7849" w:rsidRPr="002D03D8" w14:paraId="72010F01" w14:textId="77777777" w:rsidTr="00C17476">
        <w:trPr>
          <w:trHeight w:val="92"/>
        </w:trPr>
        <w:tc>
          <w:tcPr>
            <w:tcW w:w="5042" w:type="dxa"/>
          </w:tcPr>
          <w:p w14:paraId="0CA54F34" w14:textId="244E873E" w:rsidR="00FA7849" w:rsidRPr="002D03D8" w:rsidRDefault="00FA7849" w:rsidP="00FA7849">
            <w:pPr>
              <w:spacing w:line="240" w:lineRule="exact"/>
              <w:jc w:val="thaiDistribute"/>
              <w:rPr>
                <w:rFonts w:ascii="CordiaUPC" w:hAnsi="CordiaUPC" w:cs="CordiaUPC"/>
                <w:bCs/>
                <w:sz w:val="26"/>
                <w:szCs w:val="26"/>
                <w:lang w:val="en-US" w:bidi="th-TH"/>
              </w:rPr>
            </w:pPr>
            <w:r w:rsidRPr="002D03D8">
              <w:rPr>
                <w:rFonts w:ascii="CordiaUPC" w:hAnsi="CordiaUPC" w:cs="CordiaUPC"/>
                <w:bCs/>
                <w:sz w:val="26"/>
                <w:szCs w:val="26"/>
                <w:lang w:val="en-US" w:bidi="th-TH"/>
              </w:rPr>
              <w:t>Disposal during the period</w:t>
            </w:r>
          </w:p>
        </w:tc>
        <w:tc>
          <w:tcPr>
            <w:tcW w:w="1980" w:type="dxa"/>
            <w:vAlign w:val="bottom"/>
          </w:tcPr>
          <w:p w14:paraId="3CDC3603" w14:textId="2F9E34E5" w:rsidR="00FA7849" w:rsidRPr="002D03D8" w:rsidRDefault="00FA7849" w:rsidP="00FA7849">
            <w:pPr>
              <w:tabs>
                <w:tab w:val="decimal" w:pos="1584"/>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w:t>
            </w:r>
            <w:r w:rsidRPr="002D03D8">
              <w:rPr>
                <w:rFonts w:ascii="CordiaUPC" w:eastAsia="MS Mincho" w:hAnsi="CordiaUPC" w:cs="CordiaUPC" w:hint="cs"/>
                <w:sz w:val="26"/>
                <w:szCs w:val="26"/>
                <w:cs/>
                <w:lang w:eastAsia="th-TH"/>
              </w:rPr>
              <w:t>31</w:t>
            </w:r>
            <w:r w:rsidRPr="002D03D8">
              <w:rPr>
                <w:rFonts w:ascii="CordiaUPC" w:eastAsia="MS Mincho" w:hAnsi="CordiaUPC" w:cs="CordiaUPC"/>
                <w:sz w:val="26"/>
                <w:szCs w:val="26"/>
                <w:lang w:eastAsia="th-TH"/>
              </w:rPr>
              <w:t>)</w:t>
            </w:r>
          </w:p>
        </w:tc>
        <w:tc>
          <w:tcPr>
            <w:tcW w:w="270" w:type="dxa"/>
          </w:tcPr>
          <w:p w14:paraId="6710ECCD" w14:textId="77777777" w:rsidR="00FA7849" w:rsidRPr="002D03D8" w:rsidRDefault="00FA7849" w:rsidP="00FA7849">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0F595AE7" w14:textId="635FF554" w:rsidR="00FA7849" w:rsidRPr="002D03D8" w:rsidRDefault="00FA7849" w:rsidP="00FA7849">
            <w:pPr>
              <w:tabs>
                <w:tab w:val="decimal" w:pos="1584"/>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w:t>
            </w:r>
            <w:r w:rsidRPr="002D03D8">
              <w:rPr>
                <w:rFonts w:ascii="CordiaUPC" w:eastAsia="MS Mincho" w:hAnsi="CordiaUPC" w:cs="CordiaUPC" w:hint="cs"/>
                <w:sz w:val="26"/>
                <w:szCs w:val="26"/>
                <w:cs/>
                <w:lang w:eastAsia="th-TH"/>
              </w:rPr>
              <w:t>31</w:t>
            </w:r>
            <w:r w:rsidRPr="002D03D8">
              <w:rPr>
                <w:rFonts w:ascii="CordiaUPC" w:eastAsia="MS Mincho" w:hAnsi="CordiaUPC" w:cs="CordiaUPC"/>
                <w:sz w:val="26"/>
                <w:szCs w:val="26"/>
                <w:lang w:eastAsia="th-TH"/>
              </w:rPr>
              <w:t>)</w:t>
            </w:r>
          </w:p>
        </w:tc>
      </w:tr>
      <w:tr w:rsidR="00FA7849" w:rsidRPr="002D03D8" w14:paraId="759D6DC4" w14:textId="77777777" w:rsidTr="00C17476">
        <w:trPr>
          <w:trHeight w:val="92"/>
        </w:trPr>
        <w:tc>
          <w:tcPr>
            <w:tcW w:w="5042" w:type="dxa"/>
          </w:tcPr>
          <w:p w14:paraId="7A594191" w14:textId="37521DD2" w:rsidR="00FA7849" w:rsidRPr="002D03D8" w:rsidRDefault="00FA7849" w:rsidP="00FA7849">
            <w:pPr>
              <w:spacing w:line="240" w:lineRule="exact"/>
              <w:jc w:val="thaiDistribute"/>
              <w:rPr>
                <w:rFonts w:ascii="CordiaUPC" w:hAnsi="CordiaUPC" w:cs="CordiaUPC"/>
                <w:bCs/>
                <w:sz w:val="26"/>
                <w:szCs w:val="26"/>
                <w:lang w:val="en-US" w:bidi="th-TH"/>
              </w:rPr>
            </w:pPr>
            <w:r w:rsidRPr="002D03D8">
              <w:rPr>
                <w:rFonts w:ascii="CordiaUPC" w:hAnsi="CordiaUPC" w:cs="CordiaUPC"/>
                <w:bCs/>
                <w:sz w:val="26"/>
                <w:szCs w:val="26"/>
                <w:lang w:val="en-US" w:bidi="th-TH"/>
              </w:rPr>
              <w:t>Increase from acquisitions of subsidiar</w:t>
            </w:r>
            <w:r w:rsidR="00453E33">
              <w:rPr>
                <w:rFonts w:ascii="CordiaUPC" w:hAnsi="CordiaUPC" w:cs="CordiaUPC"/>
                <w:bCs/>
                <w:sz w:val="26"/>
                <w:szCs w:val="26"/>
                <w:lang w:val="en-US" w:bidi="th-TH"/>
              </w:rPr>
              <w:t>y</w:t>
            </w:r>
          </w:p>
        </w:tc>
        <w:tc>
          <w:tcPr>
            <w:tcW w:w="1980" w:type="dxa"/>
            <w:vAlign w:val="bottom"/>
          </w:tcPr>
          <w:p w14:paraId="4D354F56" w14:textId="735383EF" w:rsidR="00FA7849" w:rsidRPr="002D03D8" w:rsidRDefault="00FA7849" w:rsidP="00FA7849">
            <w:pPr>
              <w:tabs>
                <w:tab w:val="decimal" w:pos="1584"/>
              </w:tabs>
              <w:spacing w:line="240" w:lineRule="exact"/>
              <w:ind w:left="-25" w:right="-106"/>
              <w:rPr>
                <w:rFonts w:ascii="CordiaUPC" w:hAnsi="CordiaUPC" w:cs="CordiaUPC"/>
                <w:sz w:val="26"/>
                <w:szCs w:val="26"/>
                <w:lang w:val="en-US" w:bidi="th-TH"/>
              </w:rPr>
            </w:pPr>
            <w:r w:rsidRPr="002D03D8">
              <w:rPr>
                <w:rFonts w:ascii="CordiaUPC" w:eastAsia="MS Mincho" w:hAnsi="CordiaUPC" w:cs="CordiaUPC" w:hint="cs"/>
                <w:sz w:val="26"/>
                <w:szCs w:val="26"/>
                <w:cs/>
                <w:lang w:eastAsia="th-TH"/>
              </w:rPr>
              <w:t>17</w:t>
            </w:r>
          </w:p>
        </w:tc>
        <w:tc>
          <w:tcPr>
            <w:tcW w:w="270" w:type="dxa"/>
          </w:tcPr>
          <w:p w14:paraId="1131733B" w14:textId="77777777" w:rsidR="00FA7849" w:rsidRPr="002D03D8" w:rsidRDefault="00FA7849" w:rsidP="00FA7849">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311E61DF" w14:textId="65F961A8" w:rsidR="00FA7849" w:rsidRPr="002D03D8" w:rsidRDefault="00FA7849" w:rsidP="00FA7849">
            <w:pPr>
              <w:tabs>
                <w:tab w:val="decimal" w:pos="1584"/>
              </w:tabs>
              <w:spacing w:line="240" w:lineRule="exact"/>
              <w:ind w:left="-25" w:right="-106"/>
              <w:rPr>
                <w:rFonts w:ascii="CordiaUPC" w:hAnsi="CordiaUPC" w:cs="CordiaUPC"/>
                <w:sz w:val="26"/>
                <w:szCs w:val="26"/>
                <w:lang w:val="en-US" w:bidi="th-TH"/>
              </w:rPr>
            </w:pPr>
            <w:r w:rsidRPr="002D03D8">
              <w:rPr>
                <w:rFonts w:ascii="CordiaUPC" w:eastAsia="MS Mincho" w:hAnsi="CordiaUPC" w:cs="CordiaUPC"/>
                <w:sz w:val="26"/>
                <w:szCs w:val="26"/>
                <w:lang w:eastAsia="th-TH"/>
              </w:rPr>
              <w:t>-</w:t>
            </w:r>
          </w:p>
        </w:tc>
      </w:tr>
      <w:tr w:rsidR="00FA7849" w:rsidRPr="002D03D8" w14:paraId="433FD961" w14:textId="77777777" w:rsidTr="00C17476">
        <w:trPr>
          <w:trHeight w:val="92"/>
        </w:trPr>
        <w:tc>
          <w:tcPr>
            <w:tcW w:w="5042" w:type="dxa"/>
          </w:tcPr>
          <w:p w14:paraId="3388FC87" w14:textId="77777777" w:rsidR="00FA7849" w:rsidRPr="002D03D8" w:rsidRDefault="00FA7849" w:rsidP="00FA7849">
            <w:pPr>
              <w:spacing w:line="240" w:lineRule="exact"/>
              <w:jc w:val="thaiDistribute"/>
              <w:rPr>
                <w:rFonts w:ascii="CordiaUPC" w:hAnsi="CordiaUPC" w:cs="CordiaUPC"/>
                <w:bCs/>
                <w:sz w:val="26"/>
                <w:szCs w:val="26"/>
                <w:lang w:val="en-US" w:bidi="th-TH"/>
              </w:rPr>
            </w:pPr>
            <w:r w:rsidRPr="002D03D8">
              <w:rPr>
                <w:rFonts w:ascii="CordiaUPC" w:hAnsi="CordiaUPC" w:cs="CordiaUPC"/>
                <w:bCs/>
                <w:sz w:val="26"/>
                <w:szCs w:val="26"/>
              </w:rPr>
              <w:t>Decrease from capital reduction</w:t>
            </w:r>
          </w:p>
        </w:tc>
        <w:tc>
          <w:tcPr>
            <w:tcW w:w="1980" w:type="dxa"/>
            <w:vAlign w:val="bottom"/>
          </w:tcPr>
          <w:p w14:paraId="294C987E" w14:textId="2B24515C"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(99)</w:t>
            </w:r>
          </w:p>
        </w:tc>
        <w:tc>
          <w:tcPr>
            <w:tcW w:w="270" w:type="dxa"/>
          </w:tcPr>
          <w:p w14:paraId="7A82DE41" w14:textId="77777777"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09956492" w14:textId="2B51FC68"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(99)</w:t>
            </w:r>
          </w:p>
        </w:tc>
      </w:tr>
      <w:tr w:rsidR="00FA7849" w:rsidRPr="002D03D8" w14:paraId="7B4E5C1A" w14:textId="77777777" w:rsidTr="00C17476">
        <w:trPr>
          <w:trHeight w:val="92"/>
        </w:trPr>
        <w:tc>
          <w:tcPr>
            <w:tcW w:w="5042" w:type="dxa"/>
          </w:tcPr>
          <w:p w14:paraId="03833BC1" w14:textId="363197DC" w:rsidR="00FA7849" w:rsidRPr="002D03D8" w:rsidRDefault="00FA7849" w:rsidP="00FA7849">
            <w:pPr>
              <w:suppressAutoHyphens/>
              <w:spacing w:line="240" w:lineRule="exact"/>
              <w:ind w:left="256" w:right="-90" w:hanging="256"/>
              <w:rPr>
                <w:rFonts w:ascii="CordiaUPC" w:hAnsi="CordiaUPC" w:cs="CordiaUPC"/>
                <w:bCs/>
                <w:sz w:val="26"/>
                <w:szCs w:val="26"/>
              </w:rPr>
            </w:pPr>
            <w:r w:rsidRPr="002D03D8">
              <w:rPr>
                <w:rFonts w:ascii="CordiaUPC" w:eastAsia="Times New Roman" w:hAnsi="CordiaUPC" w:cs="CordiaUPC"/>
                <w:sz w:val="26"/>
                <w:szCs w:val="26"/>
                <w:lang w:eastAsia="zh-CN"/>
              </w:rPr>
              <w:t>Decrease from changes in ownership interests from investment measured at FVOCI to investment in subsidiary</w:t>
            </w:r>
          </w:p>
        </w:tc>
        <w:tc>
          <w:tcPr>
            <w:tcW w:w="1980" w:type="dxa"/>
            <w:vAlign w:val="bottom"/>
          </w:tcPr>
          <w:p w14:paraId="5C980299" w14:textId="034CEE49"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(230)</w:t>
            </w:r>
          </w:p>
        </w:tc>
        <w:tc>
          <w:tcPr>
            <w:tcW w:w="270" w:type="dxa"/>
          </w:tcPr>
          <w:p w14:paraId="4EA89D38" w14:textId="77777777"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35A44DED" w14:textId="395E2B74"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(230)</w:t>
            </w:r>
          </w:p>
        </w:tc>
      </w:tr>
      <w:tr w:rsidR="00FA7849" w:rsidRPr="002D03D8" w14:paraId="1AB709F1" w14:textId="77777777" w:rsidTr="00C17476">
        <w:trPr>
          <w:trHeight w:val="92"/>
        </w:trPr>
        <w:tc>
          <w:tcPr>
            <w:tcW w:w="5042" w:type="dxa"/>
          </w:tcPr>
          <w:p w14:paraId="08305DF1" w14:textId="25476C0B" w:rsidR="00FA7849" w:rsidRPr="002D03D8" w:rsidRDefault="00FA7849" w:rsidP="00FA7849">
            <w:pPr>
              <w:suppressAutoHyphens/>
              <w:spacing w:line="240" w:lineRule="exact"/>
              <w:ind w:left="256" w:right="-90" w:hanging="256"/>
              <w:rPr>
                <w:rFonts w:ascii="CordiaUPC" w:hAnsi="CordiaUPC" w:cs="CordiaUPC"/>
                <w:bCs/>
                <w:sz w:val="26"/>
                <w:szCs w:val="26"/>
              </w:rPr>
            </w:pPr>
            <w:r w:rsidRPr="002D03D8">
              <w:rPr>
                <w:rFonts w:ascii="CordiaUPC" w:eastAsia="Times New Roman" w:hAnsi="CordiaUPC" w:cs="CordiaUPC"/>
                <w:sz w:val="26"/>
                <w:szCs w:val="26"/>
                <w:lang w:eastAsia="zh-CN"/>
              </w:rPr>
              <w:t>Decrease from fair value hierarchy level transfer</w:t>
            </w:r>
          </w:p>
        </w:tc>
        <w:tc>
          <w:tcPr>
            <w:tcW w:w="1980" w:type="dxa"/>
            <w:vAlign w:val="bottom"/>
          </w:tcPr>
          <w:p w14:paraId="429089D8" w14:textId="705975CE"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(1,476)</w:t>
            </w:r>
          </w:p>
        </w:tc>
        <w:tc>
          <w:tcPr>
            <w:tcW w:w="270" w:type="dxa"/>
          </w:tcPr>
          <w:p w14:paraId="3E04EC26" w14:textId="77777777"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5DE44EFC" w14:textId="17334755"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(1,476)</w:t>
            </w:r>
          </w:p>
        </w:tc>
      </w:tr>
      <w:tr w:rsidR="00FA7849" w:rsidRPr="002D03D8" w14:paraId="008B7A48" w14:textId="77777777" w:rsidTr="00C17476">
        <w:trPr>
          <w:trHeight w:val="60"/>
        </w:trPr>
        <w:tc>
          <w:tcPr>
            <w:tcW w:w="5042" w:type="dxa"/>
          </w:tcPr>
          <w:p w14:paraId="7B0527B5" w14:textId="77777777" w:rsidR="00FA7849" w:rsidRPr="002D03D8" w:rsidRDefault="00FA7849" w:rsidP="00FA7849">
            <w:pPr>
              <w:spacing w:line="240" w:lineRule="exact"/>
              <w:rPr>
                <w:rFonts w:ascii="CordiaUPC" w:hAnsi="CordiaUPC" w:cs="CordiaUPC"/>
                <w:bCs/>
                <w:sz w:val="26"/>
                <w:szCs w:val="26"/>
              </w:rPr>
            </w:pPr>
            <w:r w:rsidRPr="002D03D8">
              <w:rPr>
                <w:rFonts w:ascii="CordiaUPC" w:hAnsi="CordiaUPC" w:cs="CordiaUPC"/>
                <w:bCs/>
                <w:sz w:val="26"/>
                <w:szCs w:val="26"/>
                <w:lang w:val="en-US"/>
              </w:rPr>
              <w:t>Gain</w:t>
            </w:r>
            <w:r w:rsidRPr="002D03D8">
              <w:rPr>
                <w:rFonts w:ascii="CordiaUPC" w:hAnsi="CordiaUPC" w:cs="CordiaUPC"/>
                <w:bCs/>
                <w:sz w:val="26"/>
                <w:szCs w:val="26"/>
              </w:rPr>
              <w:t xml:space="preserve"> recognised in other comprehensive income</w:t>
            </w:r>
          </w:p>
        </w:tc>
        <w:tc>
          <w:tcPr>
            <w:tcW w:w="1980" w:type="dxa"/>
            <w:vAlign w:val="bottom"/>
          </w:tcPr>
          <w:p w14:paraId="0FD13DB2" w14:textId="77EE4CF4"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bidi="th-TH"/>
              </w:rPr>
              <w:t>146</w:t>
            </w:r>
          </w:p>
        </w:tc>
        <w:tc>
          <w:tcPr>
            <w:tcW w:w="270" w:type="dxa"/>
          </w:tcPr>
          <w:p w14:paraId="6938A1B7" w14:textId="77777777"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3CA0D155" w14:textId="3B87AD96" w:rsidR="00FA7849" w:rsidRPr="002D03D8" w:rsidRDefault="00FA7849" w:rsidP="00FA7849">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bidi="th-TH"/>
              </w:rPr>
              <w:t>146</w:t>
            </w:r>
          </w:p>
        </w:tc>
      </w:tr>
      <w:tr w:rsidR="00FA7849" w:rsidRPr="002D03D8" w14:paraId="0BC28DFF" w14:textId="77777777" w:rsidTr="00C17476">
        <w:trPr>
          <w:trHeight w:val="173"/>
        </w:trPr>
        <w:tc>
          <w:tcPr>
            <w:tcW w:w="5042" w:type="dxa"/>
          </w:tcPr>
          <w:p w14:paraId="01DECBD1" w14:textId="77777777" w:rsidR="00FA7849" w:rsidRPr="002D03D8" w:rsidRDefault="00FA7849" w:rsidP="00FA7849">
            <w:pPr>
              <w:spacing w:line="240" w:lineRule="exact"/>
              <w:jc w:val="thaiDistribute"/>
              <w:rPr>
                <w:rFonts w:ascii="CordiaUPC" w:hAnsi="CordiaUPC" w:cs="CordiaUPC"/>
                <w:b/>
                <w:sz w:val="26"/>
                <w:szCs w:val="26"/>
                <w:lang w:val="en-US"/>
              </w:rPr>
            </w:pPr>
            <w:r w:rsidRPr="002D03D8">
              <w:rPr>
                <w:rFonts w:ascii="CordiaUPC" w:hAnsi="CordiaUPC" w:cs="CordiaUPC"/>
                <w:b/>
                <w:sz w:val="26"/>
                <w:szCs w:val="26"/>
              </w:rPr>
              <w:t>Ending balance</w:t>
            </w:r>
          </w:p>
        </w:tc>
        <w:tc>
          <w:tcPr>
            <w:tcW w:w="1980" w:type="dxa"/>
            <w:tcBorders>
              <w:top w:val="single" w:sz="4" w:space="0" w:color="auto"/>
              <w:bottom w:val="double" w:sz="4" w:space="0" w:color="auto"/>
            </w:tcBorders>
            <w:vAlign w:val="bottom"/>
          </w:tcPr>
          <w:p w14:paraId="5B3DB21E" w14:textId="31084E8B" w:rsidR="00FA7849" w:rsidRPr="002D03D8" w:rsidRDefault="00FA7849" w:rsidP="00FA7849">
            <w:pPr>
              <w:tabs>
                <w:tab w:val="decimal" w:pos="1584"/>
              </w:tabs>
              <w:spacing w:line="240" w:lineRule="exact"/>
              <w:ind w:left="-25" w:right="-106"/>
              <w:rPr>
                <w:rFonts w:ascii="CordiaUPC" w:hAnsi="CordiaUPC" w:cs="CordiaUPC"/>
                <w:b/>
                <w:bCs/>
                <w:sz w:val="26"/>
                <w:szCs w:val="26"/>
                <w:lang w:val="en-US" w:bidi="th-TH"/>
              </w:rPr>
            </w:pPr>
            <w:r w:rsidRPr="002D03D8">
              <w:rPr>
                <w:rFonts w:ascii="CordiaUPC" w:eastAsia="MS Mincho" w:hAnsi="CordiaUPC" w:cs="CordiaUPC"/>
                <w:b/>
                <w:bCs/>
                <w:sz w:val="26"/>
                <w:szCs w:val="26"/>
                <w:lang w:eastAsia="th-TH"/>
              </w:rPr>
              <w:t>1,361</w:t>
            </w:r>
          </w:p>
        </w:tc>
        <w:tc>
          <w:tcPr>
            <w:tcW w:w="270" w:type="dxa"/>
          </w:tcPr>
          <w:p w14:paraId="68E72024" w14:textId="77777777" w:rsidR="00FA7849" w:rsidRPr="002D03D8" w:rsidRDefault="00FA7849" w:rsidP="00FA7849">
            <w:pPr>
              <w:tabs>
                <w:tab w:val="decimal" w:pos="1584"/>
              </w:tabs>
              <w:spacing w:line="240" w:lineRule="exact"/>
              <w:ind w:left="-25" w:right="-106"/>
              <w:rPr>
                <w:rFonts w:ascii="CordiaUPC" w:hAnsi="CordiaUPC" w:cs="CordiaUPC"/>
                <w:b/>
                <w:bCs/>
                <w:sz w:val="26"/>
                <w:szCs w:val="26"/>
                <w:lang w:val="en-US" w:bidi="th-TH"/>
              </w:rPr>
            </w:pPr>
          </w:p>
        </w:tc>
        <w:tc>
          <w:tcPr>
            <w:tcW w:w="2073" w:type="dxa"/>
            <w:tcBorders>
              <w:top w:val="single" w:sz="4" w:space="0" w:color="auto"/>
              <w:bottom w:val="double" w:sz="4" w:space="0" w:color="auto"/>
            </w:tcBorders>
            <w:vAlign w:val="bottom"/>
          </w:tcPr>
          <w:p w14:paraId="05C9049C" w14:textId="464B6B2F" w:rsidR="00FA7849" w:rsidRPr="002D03D8" w:rsidRDefault="00FA7849" w:rsidP="00FA7849">
            <w:pPr>
              <w:tabs>
                <w:tab w:val="decimal" w:pos="1584"/>
              </w:tabs>
              <w:spacing w:line="240" w:lineRule="exact"/>
              <w:ind w:left="-25" w:right="-106"/>
              <w:rPr>
                <w:rFonts w:ascii="CordiaUPC" w:hAnsi="CordiaUPC" w:cs="CordiaUPC"/>
                <w:b/>
                <w:bCs/>
                <w:sz w:val="26"/>
                <w:szCs w:val="26"/>
                <w:lang w:val="en-US" w:bidi="th-TH"/>
              </w:rPr>
            </w:pPr>
            <w:r w:rsidRPr="002D03D8">
              <w:rPr>
                <w:rFonts w:ascii="CordiaUPC" w:eastAsia="MS Mincho" w:hAnsi="CordiaUPC" w:cs="CordiaUPC"/>
                <w:b/>
                <w:bCs/>
                <w:sz w:val="26"/>
                <w:szCs w:val="26"/>
                <w:lang w:eastAsia="th-TH"/>
              </w:rPr>
              <w:t>1,344</w:t>
            </w:r>
          </w:p>
        </w:tc>
      </w:tr>
    </w:tbl>
    <w:p w14:paraId="13A0D790" w14:textId="77777777" w:rsidR="00E62B72" w:rsidRPr="002D03D8" w:rsidRDefault="00E62B72" w:rsidP="00960752"/>
    <w:tbl>
      <w:tblPr>
        <w:tblStyle w:val="TableGrid"/>
        <w:tblW w:w="9101"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960752" w:rsidRPr="002D03D8" w14:paraId="5E8D15DC" w14:textId="77777777" w:rsidTr="008C2293">
        <w:trPr>
          <w:trHeight w:val="60"/>
        </w:trPr>
        <w:tc>
          <w:tcPr>
            <w:tcW w:w="6671" w:type="dxa"/>
          </w:tcPr>
          <w:p w14:paraId="1C090EC4" w14:textId="77777777" w:rsidR="00960752" w:rsidRPr="002D03D8" w:rsidRDefault="00960752" w:rsidP="00960752">
            <w:pPr>
              <w:spacing w:line="240" w:lineRule="exact"/>
              <w:jc w:val="thaiDistribute"/>
              <w:rPr>
                <w:rFonts w:ascii="CordiaUPC" w:hAnsi="CordiaUPC" w:cs="CordiaUPC"/>
                <w:b/>
                <w:sz w:val="26"/>
                <w:szCs w:val="26"/>
              </w:rPr>
            </w:pPr>
          </w:p>
        </w:tc>
        <w:tc>
          <w:tcPr>
            <w:tcW w:w="2430" w:type="dxa"/>
          </w:tcPr>
          <w:p w14:paraId="22883605" w14:textId="77777777" w:rsidR="00960752" w:rsidRPr="002D03D8" w:rsidRDefault="00960752" w:rsidP="00960752">
            <w:pPr>
              <w:spacing w:line="240" w:lineRule="exact"/>
              <w:jc w:val="center"/>
              <w:rPr>
                <w:rFonts w:ascii="CordiaUPC" w:hAnsi="CordiaUPC" w:cs="CordiaUPC"/>
                <w:b/>
                <w:sz w:val="26"/>
                <w:szCs w:val="26"/>
              </w:rPr>
            </w:pPr>
            <w:r w:rsidRPr="002D03D8">
              <w:rPr>
                <w:rFonts w:ascii="CordiaUPC" w:hAnsi="CordiaUPC" w:cs="CordiaUPC"/>
                <w:b/>
                <w:sz w:val="26"/>
                <w:szCs w:val="26"/>
              </w:rPr>
              <w:t>Consolidated and Bank only</w:t>
            </w:r>
          </w:p>
        </w:tc>
      </w:tr>
      <w:tr w:rsidR="00960752" w:rsidRPr="002D03D8" w14:paraId="7271466E" w14:textId="77777777" w:rsidTr="008C2293">
        <w:trPr>
          <w:trHeight w:val="155"/>
        </w:trPr>
        <w:tc>
          <w:tcPr>
            <w:tcW w:w="6671" w:type="dxa"/>
          </w:tcPr>
          <w:p w14:paraId="658C9407" w14:textId="77777777" w:rsidR="00960752" w:rsidRPr="002D03D8" w:rsidRDefault="00960752" w:rsidP="00960752">
            <w:pPr>
              <w:spacing w:line="240" w:lineRule="exact"/>
              <w:jc w:val="thaiDistribute"/>
              <w:rPr>
                <w:rFonts w:ascii="CordiaUPC" w:hAnsi="CordiaUPC" w:cs="CordiaUPC"/>
                <w:b/>
                <w:sz w:val="26"/>
                <w:szCs w:val="26"/>
                <w:cs/>
                <w:lang w:bidi="th-TH"/>
              </w:rPr>
            </w:pPr>
            <w:r w:rsidRPr="002D03D8">
              <w:rPr>
                <w:rFonts w:ascii="CordiaUPC" w:hAnsi="CordiaUPC" w:cs="CordiaUPC" w:hint="cs"/>
                <w:b/>
                <w:bCs/>
                <w:i/>
                <w:iCs/>
                <w:sz w:val="26"/>
                <w:szCs w:val="26"/>
                <w:lang w:val="en-US"/>
              </w:rPr>
              <w:t>For the year ended 31 December</w:t>
            </w:r>
            <w:r w:rsidRPr="002D03D8">
              <w:rPr>
                <w:rFonts w:ascii="CordiaUPC" w:hAnsi="CordiaUPC" w:cs="CordiaUPC"/>
                <w:b/>
                <w:bCs/>
                <w:i/>
                <w:iCs/>
                <w:sz w:val="26"/>
                <w:szCs w:val="26"/>
                <w:lang w:val="en-US"/>
              </w:rPr>
              <w:t xml:space="preserve"> </w:t>
            </w:r>
            <w:r w:rsidRPr="002D03D8">
              <w:rPr>
                <w:rFonts w:ascii="CordiaUPC" w:eastAsia="Times New Roman" w:hAnsi="CordiaUPC" w:cs="CordiaUPC"/>
                <w:b/>
                <w:bCs/>
                <w:i/>
                <w:iCs/>
                <w:sz w:val="26"/>
                <w:szCs w:val="26"/>
                <w:lang w:bidi="th-TH"/>
              </w:rPr>
              <w:t>2024</w:t>
            </w:r>
          </w:p>
        </w:tc>
        <w:tc>
          <w:tcPr>
            <w:tcW w:w="2430" w:type="dxa"/>
          </w:tcPr>
          <w:p w14:paraId="5D17BB17" w14:textId="77777777" w:rsidR="00960752" w:rsidRPr="002D03D8" w:rsidRDefault="00960752" w:rsidP="00960752">
            <w:pPr>
              <w:spacing w:line="240" w:lineRule="exact"/>
              <w:jc w:val="center"/>
              <w:rPr>
                <w:rFonts w:ascii="CordiaUPC" w:hAnsi="CordiaUPC" w:cs="CordiaUPC"/>
                <w:bCs/>
                <w:sz w:val="26"/>
                <w:szCs w:val="26"/>
              </w:rPr>
            </w:pPr>
            <w:r w:rsidRPr="002D03D8">
              <w:rPr>
                <w:rFonts w:ascii="CordiaUPC" w:hAnsi="CordiaUPC" w:cs="CordiaUPC" w:hint="cs"/>
                <w:i/>
                <w:iCs/>
                <w:sz w:val="26"/>
                <w:szCs w:val="26"/>
                <w:lang w:val="en-US"/>
              </w:rPr>
              <w:t>(in million Baht)</w:t>
            </w:r>
          </w:p>
        </w:tc>
      </w:tr>
      <w:tr w:rsidR="00960752" w:rsidRPr="002D03D8" w14:paraId="198F7212" w14:textId="77777777" w:rsidTr="008C2293">
        <w:trPr>
          <w:trHeight w:val="92"/>
        </w:trPr>
        <w:tc>
          <w:tcPr>
            <w:tcW w:w="6671" w:type="dxa"/>
          </w:tcPr>
          <w:p w14:paraId="7EA7EB6F" w14:textId="77777777" w:rsidR="00960752" w:rsidRPr="002D03D8" w:rsidRDefault="00960752" w:rsidP="00960752">
            <w:pPr>
              <w:spacing w:line="240" w:lineRule="exact"/>
              <w:jc w:val="thaiDistribute"/>
              <w:rPr>
                <w:rFonts w:ascii="CordiaUPC" w:hAnsi="CordiaUPC" w:cs="CordiaUPC"/>
                <w:bCs/>
                <w:sz w:val="26"/>
                <w:szCs w:val="26"/>
                <w:lang w:val="en-US" w:bidi="th-TH"/>
              </w:rPr>
            </w:pPr>
            <w:r w:rsidRPr="002D03D8">
              <w:rPr>
                <w:rFonts w:ascii="CordiaUPC" w:hAnsi="CordiaUPC" w:cs="CordiaUPC"/>
                <w:bCs/>
                <w:sz w:val="26"/>
                <w:szCs w:val="26"/>
                <w:lang w:val="en-US" w:bidi="th-TH"/>
              </w:rPr>
              <w:t>Beginning balance</w:t>
            </w:r>
          </w:p>
        </w:tc>
        <w:tc>
          <w:tcPr>
            <w:tcW w:w="2430" w:type="dxa"/>
            <w:vAlign w:val="bottom"/>
          </w:tcPr>
          <w:p w14:paraId="0AFFFCBC" w14:textId="77777777" w:rsidR="00960752" w:rsidRPr="002D03D8" w:rsidRDefault="00960752" w:rsidP="00E86F0B">
            <w:pPr>
              <w:tabs>
                <w:tab w:val="decimal" w:pos="1584"/>
              </w:tabs>
              <w:spacing w:line="240" w:lineRule="exact"/>
              <w:ind w:left="-25" w:right="-106"/>
              <w:rPr>
                <w:rFonts w:ascii="CordiaUPC" w:eastAsia="MS Mincho" w:hAnsi="CordiaUPC" w:cs="CordiaUPC"/>
                <w:sz w:val="26"/>
                <w:szCs w:val="26"/>
                <w:lang w:eastAsia="th-TH" w:bidi="th-TH"/>
              </w:rPr>
            </w:pPr>
            <w:r w:rsidRPr="002D03D8">
              <w:rPr>
                <w:rFonts w:ascii="CordiaUPC" w:eastAsia="MS Mincho" w:hAnsi="CordiaUPC" w:cs="CordiaUPC"/>
                <w:sz w:val="26"/>
                <w:szCs w:val="26"/>
                <w:lang w:eastAsia="th-TH" w:bidi="th-TH"/>
              </w:rPr>
              <w:t>2,072</w:t>
            </w:r>
          </w:p>
        </w:tc>
      </w:tr>
      <w:tr w:rsidR="00960752" w:rsidRPr="002D03D8" w14:paraId="13695781" w14:textId="77777777" w:rsidTr="008C2293">
        <w:trPr>
          <w:trHeight w:val="60"/>
        </w:trPr>
        <w:tc>
          <w:tcPr>
            <w:tcW w:w="6671" w:type="dxa"/>
          </w:tcPr>
          <w:p w14:paraId="2F17D1BD" w14:textId="77777777" w:rsidR="00960752" w:rsidRPr="002D03D8" w:rsidRDefault="00960752" w:rsidP="00960752">
            <w:pPr>
              <w:spacing w:line="240" w:lineRule="exact"/>
              <w:rPr>
                <w:rFonts w:ascii="CordiaUPC" w:hAnsi="CordiaUPC" w:cs="CordiaUPC"/>
                <w:bCs/>
                <w:sz w:val="26"/>
                <w:szCs w:val="26"/>
              </w:rPr>
            </w:pPr>
            <w:r w:rsidRPr="002D03D8">
              <w:rPr>
                <w:rFonts w:ascii="CordiaUPC" w:hAnsi="CordiaUPC" w:cs="CordiaUPC"/>
                <w:bCs/>
                <w:sz w:val="26"/>
                <w:szCs w:val="26"/>
              </w:rPr>
              <w:t xml:space="preserve">Disposal during the </w:t>
            </w:r>
            <w:r w:rsidRPr="002D03D8">
              <w:rPr>
                <w:rFonts w:ascii="CordiaUPC" w:hAnsi="CordiaUPC" w:cs="CordiaUPC"/>
                <w:bCs/>
                <w:sz w:val="26"/>
                <w:szCs w:val="26"/>
                <w:lang w:val="en-US"/>
              </w:rPr>
              <w:t>year</w:t>
            </w:r>
          </w:p>
        </w:tc>
        <w:tc>
          <w:tcPr>
            <w:tcW w:w="2430" w:type="dxa"/>
            <w:vAlign w:val="bottom"/>
          </w:tcPr>
          <w:p w14:paraId="3FD61827" w14:textId="77777777" w:rsidR="00960752" w:rsidRPr="002D03D8" w:rsidRDefault="00960752" w:rsidP="00960752">
            <w:pPr>
              <w:tabs>
                <w:tab w:val="decimal" w:pos="1584"/>
              </w:tabs>
              <w:spacing w:line="240" w:lineRule="exact"/>
              <w:ind w:left="-25" w:right="-106"/>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bidi="th-TH"/>
              </w:rPr>
              <w:t>(2)</w:t>
            </w:r>
          </w:p>
        </w:tc>
      </w:tr>
      <w:tr w:rsidR="00960752" w:rsidRPr="002D03D8" w14:paraId="5B127B8E" w14:textId="77777777" w:rsidTr="008C2293">
        <w:trPr>
          <w:trHeight w:val="60"/>
        </w:trPr>
        <w:tc>
          <w:tcPr>
            <w:tcW w:w="6671" w:type="dxa"/>
          </w:tcPr>
          <w:p w14:paraId="4B4EA057" w14:textId="77777777" w:rsidR="00960752" w:rsidRPr="002D03D8" w:rsidRDefault="00960752" w:rsidP="00960752">
            <w:pPr>
              <w:spacing w:line="240" w:lineRule="exact"/>
              <w:rPr>
                <w:rFonts w:ascii="CordiaUPC" w:hAnsi="CordiaUPC" w:cs="CordiaUPC"/>
                <w:bCs/>
                <w:sz w:val="26"/>
                <w:szCs w:val="26"/>
              </w:rPr>
            </w:pPr>
            <w:r w:rsidRPr="002D03D8">
              <w:rPr>
                <w:rFonts w:ascii="CordiaUPC" w:hAnsi="CordiaUPC" w:cs="CordiaUPC"/>
                <w:bCs/>
                <w:sz w:val="26"/>
                <w:szCs w:val="26"/>
              </w:rPr>
              <w:t>Increase from debt-to-equity conversion</w:t>
            </w:r>
          </w:p>
        </w:tc>
        <w:tc>
          <w:tcPr>
            <w:tcW w:w="2430" w:type="dxa"/>
            <w:vAlign w:val="bottom"/>
          </w:tcPr>
          <w:p w14:paraId="226A1774" w14:textId="77777777" w:rsidR="00960752" w:rsidRPr="002D03D8" w:rsidRDefault="00960752" w:rsidP="00960752">
            <w:pPr>
              <w:tabs>
                <w:tab w:val="decimal" w:pos="1584"/>
              </w:tabs>
              <w:spacing w:line="240" w:lineRule="exact"/>
              <w:ind w:left="-25" w:right="-106"/>
              <w:rPr>
                <w:rFonts w:ascii="CordiaUPC" w:eastAsia="MS Mincho" w:hAnsi="CordiaUPC" w:cs="CordiaUPC"/>
                <w:sz w:val="26"/>
                <w:szCs w:val="26"/>
                <w:lang w:eastAsia="th-TH" w:bidi="th-TH"/>
              </w:rPr>
            </w:pPr>
            <w:r w:rsidRPr="002D03D8">
              <w:rPr>
                <w:rFonts w:ascii="CordiaUPC" w:eastAsia="MS Mincho" w:hAnsi="CordiaUPC" w:cs="CordiaUPC" w:hint="cs"/>
                <w:sz w:val="26"/>
                <w:szCs w:val="26"/>
                <w:cs/>
                <w:lang w:eastAsia="th-TH" w:bidi="th-TH"/>
              </w:rPr>
              <w:t>1</w:t>
            </w:r>
            <w:r w:rsidRPr="002D03D8">
              <w:rPr>
                <w:rFonts w:ascii="CordiaUPC" w:eastAsia="MS Mincho" w:hAnsi="CordiaUPC" w:cs="CordiaUPC"/>
                <w:sz w:val="26"/>
                <w:szCs w:val="26"/>
                <w:lang w:eastAsia="th-TH" w:bidi="th-TH"/>
              </w:rPr>
              <w:t>,</w:t>
            </w:r>
            <w:r w:rsidRPr="002D03D8">
              <w:rPr>
                <w:rFonts w:ascii="CordiaUPC" w:eastAsia="MS Mincho" w:hAnsi="CordiaUPC" w:cs="CordiaUPC" w:hint="cs"/>
                <w:sz w:val="26"/>
                <w:szCs w:val="26"/>
                <w:cs/>
                <w:lang w:eastAsia="th-TH" w:bidi="th-TH"/>
              </w:rPr>
              <w:t>476</w:t>
            </w:r>
          </w:p>
        </w:tc>
      </w:tr>
      <w:tr w:rsidR="00960752" w:rsidRPr="002D03D8" w14:paraId="21449C5E" w14:textId="77777777" w:rsidTr="008C2293">
        <w:trPr>
          <w:trHeight w:val="60"/>
        </w:trPr>
        <w:tc>
          <w:tcPr>
            <w:tcW w:w="6671" w:type="dxa"/>
          </w:tcPr>
          <w:p w14:paraId="6F1ADC30" w14:textId="77777777" w:rsidR="00960752" w:rsidRPr="002D03D8" w:rsidRDefault="00960752" w:rsidP="00960752">
            <w:pPr>
              <w:spacing w:line="240" w:lineRule="exact"/>
              <w:rPr>
                <w:rFonts w:ascii="CordiaUPC" w:hAnsi="CordiaUPC" w:cs="CordiaUPC"/>
                <w:bCs/>
                <w:sz w:val="26"/>
                <w:szCs w:val="26"/>
              </w:rPr>
            </w:pPr>
            <w:r w:rsidRPr="002D03D8">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747E02F6" w14:textId="77777777" w:rsidR="00960752" w:rsidRPr="002D03D8" w:rsidRDefault="00960752" w:rsidP="00960752">
            <w:pPr>
              <w:tabs>
                <w:tab w:val="decimal" w:pos="1584"/>
              </w:tabs>
              <w:spacing w:line="240" w:lineRule="exact"/>
              <w:ind w:left="-25" w:right="-106"/>
              <w:rPr>
                <w:rFonts w:ascii="CordiaUPC" w:eastAsia="MS Mincho" w:hAnsi="CordiaUPC" w:cs="CordiaUPC"/>
                <w:sz w:val="26"/>
                <w:szCs w:val="26"/>
                <w:lang w:eastAsia="th-TH" w:bidi="th-TH"/>
              </w:rPr>
            </w:pPr>
            <w:r w:rsidRPr="002D03D8">
              <w:rPr>
                <w:rFonts w:ascii="CordiaUPC" w:eastAsia="MS Mincho" w:hAnsi="CordiaUPC" w:cs="CordiaUPC"/>
                <w:sz w:val="26"/>
                <w:szCs w:val="26"/>
                <w:lang w:eastAsia="th-TH" w:bidi="th-TH"/>
              </w:rPr>
              <w:t>(512)</w:t>
            </w:r>
          </w:p>
        </w:tc>
      </w:tr>
      <w:tr w:rsidR="00960752" w:rsidRPr="002D03D8" w14:paraId="199EB852" w14:textId="77777777" w:rsidTr="008C2293">
        <w:trPr>
          <w:trHeight w:val="173"/>
        </w:trPr>
        <w:tc>
          <w:tcPr>
            <w:tcW w:w="6671" w:type="dxa"/>
          </w:tcPr>
          <w:p w14:paraId="602F8582" w14:textId="77777777" w:rsidR="00960752" w:rsidRPr="002D03D8" w:rsidRDefault="00960752" w:rsidP="00960752">
            <w:pPr>
              <w:spacing w:line="240" w:lineRule="exact"/>
              <w:jc w:val="thaiDistribute"/>
              <w:rPr>
                <w:rFonts w:ascii="CordiaUPC" w:hAnsi="CordiaUPC" w:cs="CordiaUPC"/>
                <w:b/>
                <w:sz w:val="26"/>
                <w:szCs w:val="26"/>
                <w:lang w:val="en-US"/>
              </w:rPr>
            </w:pPr>
            <w:r w:rsidRPr="002D03D8">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1A21B162" w14:textId="77777777" w:rsidR="00960752" w:rsidRPr="002D03D8" w:rsidRDefault="00960752" w:rsidP="006712EC">
            <w:pPr>
              <w:tabs>
                <w:tab w:val="decimal" w:pos="1584"/>
              </w:tabs>
              <w:spacing w:line="240" w:lineRule="exact"/>
              <w:ind w:left="-25" w:right="-106"/>
              <w:rPr>
                <w:rFonts w:ascii="CordiaUPC" w:eastAsia="MS Mincho" w:hAnsi="CordiaUPC" w:cs="CordiaUPC"/>
                <w:b/>
                <w:bCs/>
                <w:sz w:val="26"/>
                <w:szCs w:val="26"/>
                <w:lang w:eastAsia="th-TH" w:bidi="th-TH"/>
              </w:rPr>
            </w:pPr>
            <w:r w:rsidRPr="002D03D8">
              <w:rPr>
                <w:rFonts w:ascii="CordiaUPC" w:eastAsia="MS Mincho" w:hAnsi="CordiaUPC" w:cs="CordiaUPC"/>
                <w:b/>
                <w:bCs/>
                <w:sz w:val="26"/>
                <w:szCs w:val="26"/>
                <w:lang w:eastAsia="th-TH" w:bidi="th-TH"/>
              </w:rPr>
              <w:t>3,034</w:t>
            </w:r>
          </w:p>
        </w:tc>
      </w:tr>
    </w:tbl>
    <w:p w14:paraId="6129FD48" w14:textId="77777777" w:rsidR="00814B02" w:rsidRPr="002D03D8" w:rsidRDefault="00814B02" w:rsidP="00EF4933">
      <w:pPr>
        <w:suppressAutoHyphens/>
        <w:spacing w:line="240" w:lineRule="exact"/>
        <w:ind w:left="540"/>
        <w:jc w:val="thaiDistribute"/>
        <w:rPr>
          <w:rFonts w:ascii="CordiaUPC" w:eastAsia="Times New Roman" w:hAnsi="CordiaUPC" w:cs="CordiaUPC"/>
          <w:sz w:val="26"/>
          <w:szCs w:val="26"/>
          <w:lang w:eastAsia="zh-CN"/>
        </w:rPr>
      </w:pPr>
    </w:p>
    <w:p w14:paraId="184FB2BA" w14:textId="2B6C9B52" w:rsidR="00EF4933" w:rsidRPr="002D03D8" w:rsidRDefault="00A11101" w:rsidP="00EF4933">
      <w:pPr>
        <w:suppressAutoHyphens/>
        <w:spacing w:line="240" w:lineRule="exact"/>
        <w:ind w:left="540"/>
        <w:jc w:val="thaiDistribute"/>
        <w:rPr>
          <w:rFonts w:ascii="CordiaUPC" w:eastAsia="Times New Roman" w:hAnsi="CordiaUPC" w:cs="CordiaUPC"/>
          <w:sz w:val="26"/>
          <w:szCs w:val="26"/>
          <w:lang w:eastAsia="zh-CN" w:bidi="th-TH"/>
        </w:rPr>
      </w:pPr>
      <w:proofErr w:type="gramStart"/>
      <w:r w:rsidRPr="002D03D8">
        <w:rPr>
          <w:rFonts w:ascii="CordiaUPC" w:eastAsia="Times New Roman" w:hAnsi="CordiaUPC" w:cs="CordiaUPC"/>
          <w:sz w:val="26"/>
          <w:szCs w:val="26"/>
          <w:lang w:val="en-US" w:bidi="th-TH"/>
        </w:rPr>
        <w:t>At</w:t>
      </w:r>
      <w:proofErr w:type="gramEnd"/>
      <w:r w:rsidR="00EF4933" w:rsidRPr="002D03D8">
        <w:rPr>
          <w:rFonts w:ascii="CordiaUPC" w:eastAsia="Times New Roman" w:hAnsi="CordiaUPC" w:cs="CordiaUPC"/>
          <w:sz w:val="26"/>
          <w:szCs w:val="26"/>
          <w:lang w:eastAsia="zh-CN"/>
        </w:rPr>
        <w:t xml:space="preserve"> 30 September 2025, the Bank holds an investment in equity shares of a</w:t>
      </w:r>
      <w:r w:rsidR="000629D8" w:rsidRPr="002D03D8">
        <w:rPr>
          <w:rFonts w:ascii="CordiaUPC" w:eastAsia="Times New Roman" w:hAnsi="CordiaUPC" w:cs="CordiaUPC"/>
          <w:sz w:val="26"/>
          <w:szCs w:val="26"/>
          <w:lang w:val="en-US" w:eastAsia="zh-CN" w:bidi="th-TH"/>
        </w:rPr>
        <w:t>n</w:t>
      </w:r>
      <w:r w:rsidR="00EF4933" w:rsidRPr="002D03D8">
        <w:rPr>
          <w:rFonts w:ascii="CordiaUPC" w:eastAsia="Times New Roman" w:hAnsi="CordiaUPC" w:cs="CordiaUPC"/>
          <w:sz w:val="26"/>
          <w:szCs w:val="26"/>
          <w:lang w:eastAsia="zh-CN"/>
        </w:rPr>
        <w:t xml:space="preserve"> entity with a fair value of Baht 7,539 million. The fair value of the investment was previously determined using unobservable inputs and classified at Level 3 under fair value hierarchy </w:t>
      </w:r>
      <w:proofErr w:type="gramStart"/>
      <w:r w:rsidR="00EF4933" w:rsidRPr="002D03D8">
        <w:rPr>
          <w:rFonts w:ascii="CordiaUPC" w:eastAsia="Times New Roman" w:hAnsi="CordiaUPC" w:cs="CordiaUPC"/>
          <w:sz w:val="26"/>
          <w:szCs w:val="26"/>
          <w:lang w:eastAsia="zh-CN"/>
        </w:rPr>
        <w:t>at</w:t>
      </w:r>
      <w:proofErr w:type="gramEnd"/>
      <w:r w:rsidR="00EF4933" w:rsidRPr="002D03D8">
        <w:rPr>
          <w:rFonts w:ascii="CordiaUPC" w:eastAsia="Times New Roman" w:hAnsi="CordiaUPC" w:cs="CordiaUPC"/>
          <w:sz w:val="26"/>
          <w:szCs w:val="26"/>
          <w:lang w:eastAsia="zh-CN"/>
        </w:rPr>
        <w:t xml:space="preserve"> 31 December 2024.</w:t>
      </w:r>
    </w:p>
    <w:p w14:paraId="5B580CC5" w14:textId="77777777" w:rsidR="00EF4933" w:rsidRPr="002D03D8" w:rsidRDefault="00EF4933" w:rsidP="00EF4933">
      <w:pPr>
        <w:suppressAutoHyphens/>
        <w:spacing w:line="240" w:lineRule="exact"/>
        <w:ind w:left="540"/>
        <w:jc w:val="thaiDistribute"/>
        <w:rPr>
          <w:rFonts w:ascii="CordiaUPC" w:eastAsia="Times New Roman" w:hAnsi="CordiaUPC" w:cs="CordiaUPC"/>
          <w:sz w:val="26"/>
          <w:szCs w:val="26"/>
          <w:lang w:eastAsia="zh-CN" w:bidi="th-TH"/>
        </w:rPr>
      </w:pPr>
    </w:p>
    <w:p w14:paraId="676B2FF8" w14:textId="6D7FBD1C" w:rsidR="009D5175" w:rsidRPr="002D03D8" w:rsidRDefault="00133456" w:rsidP="009D5175">
      <w:pPr>
        <w:suppressAutoHyphens/>
        <w:spacing w:line="240" w:lineRule="exact"/>
        <w:ind w:left="540"/>
        <w:jc w:val="thaiDistribute"/>
        <w:rPr>
          <w:rFonts w:ascii="CordiaUPC" w:eastAsia="Times New Roman" w:hAnsi="CordiaUPC" w:cs="CordiaUPC"/>
          <w:sz w:val="26"/>
          <w:szCs w:val="26"/>
          <w:lang w:eastAsia="zh-CN" w:bidi="th-TH"/>
        </w:rPr>
      </w:pPr>
      <w:r w:rsidRPr="002D03D8">
        <w:rPr>
          <w:rFonts w:ascii="CordiaUPC" w:eastAsia="Times New Roman" w:hAnsi="CordiaUPC" w:cs="CordiaUPC"/>
          <w:sz w:val="26"/>
          <w:szCs w:val="26"/>
          <w:lang w:val="en-AU"/>
        </w:rPr>
        <w:t xml:space="preserve">During the nine-month </w:t>
      </w:r>
      <w:r w:rsidRPr="002D03D8">
        <w:rPr>
          <w:rFonts w:ascii="CordiaUPC" w:eastAsia="Times New Roman" w:hAnsi="CordiaUPC" w:cs="CordiaUPC"/>
          <w:sz w:val="26"/>
          <w:szCs w:val="26"/>
          <w:lang w:eastAsia="zh-CN"/>
        </w:rPr>
        <w:t>period ended</w:t>
      </w:r>
      <w:r w:rsidR="00EF4933" w:rsidRPr="002D03D8">
        <w:rPr>
          <w:rFonts w:ascii="CordiaUPC" w:eastAsia="Times New Roman" w:hAnsi="CordiaUPC" w:cs="CordiaUPC"/>
          <w:sz w:val="26"/>
          <w:szCs w:val="26"/>
          <w:lang w:eastAsia="zh-CN"/>
        </w:rPr>
        <w:t xml:space="preserve"> 30 September 2025, </w:t>
      </w:r>
      <w:r w:rsidR="004D466D" w:rsidRPr="002D03D8">
        <w:rPr>
          <w:rFonts w:ascii="CordiaUPC" w:eastAsia="Times New Roman" w:hAnsi="CordiaUPC" w:cs="CordiaUPC"/>
          <w:sz w:val="26"/>
          <w:szCs w:val="26"/>
          <w:lang w:eastAsia="zh-CN"/>
        </w:rPr>
        <w:t>trading resumed in the equity shares of the entity on a public exchange</w:t>
      </w:r>
      <w:r w:rsidR="004D466D" w:rsidRPr="002D03D8">
        <w:rPr>
          <w:rFonts w:ascii="CordiaUPC" w:eastAsia="Times New Roman" w:hAnsi="CordiaUPC" w:cs="CordiaUPC" w:hint="cs"/>
          <w:sz w:val="26"/>
          <w:szCs w:val="26"/>
          <w:cs/>
          <w:lang w:eastAsia="zh-CN" w:bidi="th-TH"/>
        </w:rPr>
        <w:t xml:space="preserve"> </w:t>
      </w:r>
      <w:r w:rsidR="00EF4933" w:rsidRPr="002D03D8">
        <w:rPr>
          <w:rFonts w:ascii="CordiaUPC" w:eastAsia="Times New Roman" w:hAnsi="CordiaUPC" w:cs="CordiaUPC"/>
          <w:sz w:val="26"/>
          <w:szCs w:val="26"/>
          <w:lang w:eastAsia="zh-CN"/>
        </w:rPr>
        <w:t xml:space="preserve">and the shares are currently actively traded. As a result, the fair value measurement is determined using the published price quotation in that active market </w:t>
      </w:r>
      <w:r w:rsidR="00EB75E5" w:rsidRPr="002D03D8">
        <w:rPr>
          <w:rFonts w:ascii="CordiaUPC" w:eastAsia="Times New Roman" w:hAnsi="CordiaUPC" w:cs="CordiaUPC"/>
          <w:sz w:val="26"/>
          <w:szCs w:val="26"/>
          <w:lang w:eastAsia="zh-CN"/>
        </w:rPr>
        <w:t>and has been</w:t>
      </w:r>
      <w:r w:rsidR="00EB75E5" w:rsidRPr="002D03D8">
        <w:rPr>
          <w:rFonts w:ascii="CordiaUPC" w:eastAsia="Times New Roman" w:hAnsi="CordiaUPC" w:cs="CordiaUPC" w:hint="cs"/>
          <w:sz w:val="26"/>
          <w:szCs w:val="26"/>
          <w:cs/>
          <w:lang w:eastAsia="zh-CN" w:bidi="th-TH"/>
        </w:rPr>
        <w:t xml:space="preserve"> </w:t>
      </w:r>
      <w:r w:rsidR="00B13626" w:rsidRPr="002D03D8">
        <w:rPr>
          <w:rFonts w:ascii="CordiaUPC" w:eastAsia="Times New Roman" w:hAnsi="CordiaUPC" w:cs="CordiaUPC"/>
          <w:sz w:val="26"/>
          <w:szCs w:val="26"/>
          <w:lang w:eastAsia="zh-CN"/>
        </w:rPr>
        <w:t>transferred from Level 3 to Level 1</w:t>
      </w:r>
      <w:r w:rsidR="0094774C" w:rsidRPr="002D03D8">
        <w:rPr>
          <w:rFonts w:ascii="CordiaUPC" w:eastAsia="Times New Roman" w:hAnsi="CordiaUPC" w:cs="CordiaUPC" w:hint="cs"/>
          <w:sz w:val="26"/>
          <w:szCs w:val="26"/>
          <w:cs/>
          <w:lang w:eastAsia="zh-CN" w:bidi="th-TH"/>
        </w:rPr>
        <w:t xml:space="preserve"> </w:t>
      </w:r>
      <w:r w:rsidR="00EF4933" w:rsidRPr="002D03D8">
        <w:rPr>
          <w:rFonts w:ascii="CordiaUPC" w:eastAsia="Times New Roman" w:hAnsi="CordiaUPC" w:cs="CordiaUPC"/>
          <w:sz w:val="26"/>
          <w:szCs w:val="26"/>
          <w:lang w:eastAsia="zh-CN"/>
        </w:rPr>
        <w:t>of the fair value hierarchy.</w:t>
      </w:r>
    </w:p>
    <w:p w14:paraId="16411890" w14:textId="77777777" w:rsidR="0094774C" w:rsidRPr="002D03D8" w:rsidRDefault="0094774C" w:rsidP="009D5175">
      <w:pPr>
        <w:suppressAutoHyphens/>
        <w:spacing w:line="240" w:lineRule="exact"/>
        <w:ind w:left="540"/>
        <w:jc w:val="thaiDistribute"/>
        <w:rPr>
          <w:rFonts w:ascii="CordiaUPC" w:eastAsia="Times New Roman" w:hAnsi="CordiaUPC" w:cs="CordiaUPC"/>
          <w:sz w:val="26"/>
          <w:szCs w:val="26"/>
          <w:lang w:eastAsia="zh-CN" w:bidi="th-TH"/>
        </w:rPr>
      </w:pPr>
    </w:p>
    <w:p w14:paraId="341DEE74" w14:textId="5B6DB9F6" w:rsidR="0070356C" w:rsidRPr="002D03D8" w:rsidRDefault="00804E90" w:rsidP="0070356C">
      <w:pPr>
        <w:pStyle w:val="Heading1"/>
        <w:spacing w:before="0" w:after="0" w:line="240" w:lineRule="exact"/>
        <w:ind w:left="540" w:hanging="540"/>
        <w:rPr>
          <w:rFonts w:ascii="CordiaUPC" w:eastAsia="Times New Roman" w:hAnsi="CordiaUPC" w:cs="CordiaUPC"/>
          <w:bCs/>
          <w:i w:val="0"/>
          <w:sz w:val="26"/>
          <w:szCs w:val="26"/>
          <w:lang w:eastAsia="zh-CN"/>
        </w:rPr>
      </w:pPr>
      <w:r w:rsidRPr="002D03D8">
        <w:rPr>
          <w:rFonts w:ascii="CordiaUPC" w:eastAsia="Times New Roman" w:hAnsi="CordiaUPC" w:cs="CordiaUPC"/>
          <w:bCs/>
          <w:i w:val="0"/>
          <w:sz w:val="26"/>
          <w:szCs w:val="26"/>
          <w:lang w:eastAsia="zh-CN"/>
        </w:rPr>
        <w:lastRenderedPageBreak/>
        <w:t>5</w:t>
      </w:r>
      <w:r w:rsidR="0070356C" w:rsidRPr="002D03D8">
        <w:rPr>
          <w:rFonts w:ascii="CordiaUPC" w:eastAsia="Times New Roman" w:hAnsi="CordiaUPC" w:cs="CordiaUPC"/>
          <w:bCs/>
          <w:i w:val="0"/>
          <w:sz w:val="26"/>
          <w:szCs w:val="26"/>
          <w:lang w:eastAsia="zh-CN"/>
        </w:rPr>
        <w:t>.2</w:t>
      </w:r>
      <w:r w:rsidR="0070356C" w:rsidRPr="002D03D8">
        <w:rPr>
          <w:rFonts w:ascii="CordiaUPC" w:eastAsia="Times New Roman" w:hAnsi="CordiaUPC" w:cs="CordiaUPC" w:hint="cs"/>
          <w:bCs/>
          <w:i w:val="0"/>
          <w:sz w:val="26"/>
          <w:szCs w:val="26"/>
          <w:lang w:eastAsia="zh-CN"/>
        </w:rPr>
        <w:tab/>
        <w:t>Financial assets and financial liabilities</w:t>
      </w:r>
      <w:r w:rsidR="0070356C" w:rsidRPr="002D03D8">
        <w:rPr>
          <w:rFonts w:ascii="CordiaUPC" w:eastAsia="Times New Roman" w:hAnsi="CordiaUPC" w:cs="CordiaUPC"/>
          <w:bCs/>
          <w:i w:val="0"/>
          <w:sz w:val="26"/>
          <w:szCs w:val="26"/>
          <w:lang w:eastAsia="zh-CN"/>
        </w:rPr>
        <w:t xml:space="preserve"> not </w:t>
      </w:r>
      <w:r w:rsidR="0070356C" w:rsidRPr="002D03D8">
        <w:rPr>
          <w:rFonts w:ascii="CordiaUPC" w:eastAsia="Times New Roman" w:hAnsi="CordiaUPC" w:cs="CordiaUPC" w:hint="cs"/>
          <w:bCs/>
          <w:i w:val="0"/>
          <w:sz w:val="26"/>
          <w:szCs w:val="26"/>
          <w:lang w:eastAsia="zh-CN"/>
        </w:rPr>
        <w:t>measured at fair value</w:t>
      </w:r>
      <w:r w:rsidR="0070356C" w:rsidRPr="002D03D8">
        <w:rPr>
          <w:rFonts w:ascii="CordiaUPC" w:eastAsia="Times New Roman" w:hAnsi="CordiaUPC" w:cs="CordiaUPC"/>
          <w:bCs/>
          <w:i w:val="0"/>
          <w:sz w:val="26"/>
          <w:szCs w:val="26"/>
          <w:lang w:eastAsia="zh-CN"/>
        </w:rPr>
        <w:t xml:space="preserve"> </w:t>
      </w:r>
    </w:p>
    <w:p w14:paraId="25E0995E" w14:textId="77777777" w:rsidR="00960752" w:rsidRPr="002D03D8" w:rsidRDefault="00960752" w:rsidP="00960752">
      <w:pPr>
        <w:suppressAutoHyphens/>
        <w:spacing w:line="240" w:lineRule="exact"/>
        <w:ind w:left="540"/>
        <w:jc w:val="thaiDistribute"/>
        <w:rPr>
          <w:rFonts w:ascii="CordiaUPC" w:eastAsia="Times New Roman" w:hAnsi="CordiaUPC" w:cs="CordiaUPC"/>
          <w:sz w:val="26"/>
          <w:szCs w:val="26"/>
          <w:lang w:eastAsia="zh-CN"/>
        </w:rPr>
      </w:pPr>
    </w:p>
    <w:p w14:paraId="0FF21B1B" w14:textId="78A671F1" w:rsidR="00960752" w:rsidRPr="002D03D8" w:rsidRDefault="00960752" w:rsidP="00960752">
      <w:pPr>
        <w:suppressAutoHyphens/>
        <w:spacing w:line="240" w:lineRule="exact"/>
        <w:ind w:left="540"/>
        <w:jc w:val="thaiDistribute"/>
        <w:rPr>
          <w:rFonts w:ascii="CordiaUPC" w:eastAsia="Times New Roman" w:hAnsi="CordiaUPC" w:cs="CordiaUPC"/>
          <w:sz w:val="26"/>
          <w:szCs w:val="26"/>
          <w:lang w:val="en-US" w:eastAsia="zh-CN"/>
        </w:rPr>
      </w:pPr>
      <w:r w:rsidRPr="002D03D8">
        <w:rPr>
          <w:rFonts w:ascii="CordiaUPC" w:eastAsia="Times New Roman" w:hAnsi="CordiaUPC" w:cs="CordiaUPC" w:hint="cs"/>
          <w:sz w:val="26"/>
          <w:szCs w:val="26"/>
          <w:lang w:eastAsia="zh-CN"/>
        </w:rPr>
        <w:t>The following table shows the carrying amounts and fair values of financial assets and financial</w:t>
      </w:r>
      <w:r w:rsidRPr="002D03D8">
        <w:rPr>
          <w:rFonts w:ascii="CordiaUPC" w:eastAsia="Times New Roman" w:hAnsi="CordiaUPC" w:cs="CordiaUPC" w:hint="cs"/>
          <w:sz w:val="26"/>
          <w:szCs w:val="26"/>
          <w:cs/>
          <w:lang w:eastAsia="zh-CN"/>
        </w:rPr>
        <w:t xml:space="preserve"> </w:t>
      </w:r>
      <w:r w:rsidRPr="002D03D8">
        <w:rPr>
          <w:rFonts w:ascii="CordiaUPC" w:eastAsia="Times New Roman" w:hAnsi="CordiaUPC" w:cs="CordiaUPC" w:hint="cs"/>
          <w:sz w:val="26"/>
          <w:szCs w:val="26"/>
          <w:lang w:eastAsia="zh-CN"/>
        </w:rPr>
        <w:t xml:space="preserve">liabilities, including their levels in the fair value hierarchy for the financial instruments </w:t>
      </w:r>
      <w:r w:rsidRPr="002D03D8">
        <w:rPr>
          <w:rFonts w:ascii="CordiaUPC" w:eastAsia="Times New Roman" w:hAnsi="CordiaUPC" w:cs="CordiaUPC"/>
          <w:sz w:val="26"/>
          <w:szCs w:val="26"/>
          <w:lang w:eastAsia="zh-CN"/>
        </w:rPr>
        <w:t xml:space="preserve">not </w:t>
      </w:r>
      <w:r w:rsidRPr="002D03D8">
        <w:rPr>
          <w:rFonts w:ascii="CordiaUPC" w:eastAsia="Times New Roman" w:hAnsi="CordiaUPC" w:cs="CordiaUPC" w:hint="cs"/>
          <w:sz w:val="26"/>
          <w:szCs w:val="26"/>
          <w:lang w:eastAsia="zh-CN"/>
        </w:rPr>
        <w:t>measured at fair value</w:t>
      </w:r>
      <w:r w:rsidRPr="002D03D8">
        <w:rPr>
          <w:rFonts w:ascii="CordiaUPC" w:eastAsia="Times New Roman" w:hAnsi="CordiaUPC" w:cs="CordiaUPC" w:hint="cs"/>
          <w:sz w:val="26"/>
          <w:szCs w:val="26"/>
          <w:cs/>
          <w:lang w:eastAsia="zh-CN" w:bidi="th-TH"/>
        </w:rPr>
        <w:t xml:space="preserve"> </w:t>
      </w:r>
      <w:r w:rsidRPr="002D03D8">
        <w:rPr>
          <w:rFonts w:ascii="CordiaUPC" w:eastAsia="Times New Roman" w:hAnsi="CordiaUPC" w:cs="CordiaUPC"/>
          <w:sz w:val="26"/>
          <w:szCs w:val="26"/>
          <w:lang w:val="en-US" w:eastAsia="zh-CN" w:bidi="th-TH"/>
        </w:rPr>
        <w:t>which have significant difference between carrying amounts and fair value</w:t>
      </w:r>
      <w:r w:rsidRPr="002D03D8">
        <w:rPr>
          <w:rFonts w:ascii="CordiaUPC" w:eastAsia="Times New Roman" w:hAnsi="CordiaUPC" w:cs="CordiaUPC" w:hint="cs"/>
          <w:sz w:val="26"/>
          <w:szCs w:val="26"/>
          <w:lang w:eastAsia="zh-CN"/>
        </w:rPr>
        <w:t xml:space="preserve"> as </w:t>
      </w:r>
      <w:proofErr w:type="gramStart"/>
      <w:r w:rsidRPr="002D03D8">
        <w:rPr>
          <w:rFonts w:ascii="CordiaUPC" w:eastAsia="Times New Roman" w:hAnsi="CordiaUPC" w:cs="CordiaUPC" w:hint="cs"/>
          <w:sz w:val="26"/>
          <w:szCs w:val="26"/>
          <w:lang w:eastAsia="zh-CN"/>
        </w:rPr>
        <w:t>at</w:t>
      </w:r>
      <w:proofErr w:type="gramEnd"/>
      <w:r w:rsidRPr="002D03D8">
        <w:rPr>
          <w:rFonts w:ascii="CordiaUPC" w:eastAsia="Times New Roman" w:hAnsi="CordiaUPC" w:cs="CordiaUPC" w:hint="cs"/>
          <w:sz w:val="26"/>
          <w:szCs w:val="26"/>
          <w:lang w:eastAsia="zh-CN"/>
        </w:rPr>
        <w:t xml:space="preserve"> </w:t>
      </w:r>
      <w:r w:rsidRPr="002D03D8">
        <w:rPr>
          <w:rFonts w:ascii="CordiaUPC" w:hAnsi="CordiaUPC" w:cs="CordiaUPC"/>
          <w:sz w:val="26"/>
          <w:szCs w:val="26"/>
          <w:lang w:val="en-US" w:bidi="th-TH"/>
        </w:rPr>
        <w:t xml:space="preserve">30 </w:t>
      </w:r>
      <w:r w:rsidR="0083006A" w:rsidRPr="002D03D8">
        <w:rPr>
          <w:rFonts w:ascii="CordiaUPC" w:hAnsi="CordiaUPC" w:cs="CordiaUPC"/>
          <w:sz w:val="26"/>
          <w:szCs w:val="26"/>
          <w:lang w:val="en-US" w:bidi="th-TH"/>
        </w:rPr>
        <w:t>September</w:t>
      </w:r>
      <w:r w:rsidRPr="002D03D8">
        <w:rPr>
          <w:rFonts w:ascii="CordiaUPC" w:hAnsi="CordiaUPC" w:cs="CordiaUPC"/>
          <w:sz w:val="26"/>
          <w:szCs w:val="26"/>
          <w:lang w:val="en-US" w:bidi="th-TH"/>
        </w:rPr>
        <w:t xml:space="preserve"> 2025 and 31 December 2024.</w:t>
      </w:r>
    </w:p>
    <w:p w14:paraId="5606940E" w14:textId="77777777" w:rsidR="00960752" w:rsidRPr="002D03D8" w:rsidRDefault="00960752" w:rsidP="00960752">
      <w:pPr>
        <w:suppressAutoHyphens/>
        <w:spacing w:line="240" w:lineRule="exac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960752" w:rsidRPr="002D03D8" w14:paraId="53962AA3" w14:textId="77777777" w:rsidTr="008C2293">
        <w:trPr>
          <w:trHeight w:val="256"/>
          <w:tblHeader/>
        </w:trPr>
        <w:tc>
          <w:tcPr>
            <w:tcW w:w="3420" w:type="dxa"/>
          </w:tcPr>
          <w:p w14:paraId="556AAE3B"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78AB02C5" w14:textId="77777777" w:rsidR="00960752" w:rsidRPr="002D03D8"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D03D8">
              <w:rPr>
                <w:rFonts w:ascii="CordiaUPC" w:eastAsia="Times New Roman" w:hAnsi="CordiaUPC" w:cs="CordiaUPC" w:hint="cs"/>
                <w:b/>
                <w:bCs/>
                <w:sz w:val="26"/>
                <w:szCs w:val="26"/>
                <w:lang w:eastAsia="zh-CN"/>
              </w:rPr>
              <w:t>Consolidated</w:t>
            </w:r>
          </w:p>
        </w:tc>
      </w:tr>
      <w:tr w:rsidR="00960752" w:rsidRPr="002D03D8" w14:paraId="71837328" w14:textId="77777777" w:rsidTr="008C2293">
        <w:trPr>
          <w:trHeight w:val="256"/>
          <w:tblHeader/>
        </w:trPr>
        <w:tc>
          <w:tcPr>
            <w:tcW w:w="3420" w:type="dxa"/>
          </w:tcPr>
          <w:p w14:paraId="42EE9EC9"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574E4A41" w14:textId="21C354D7" w:rsidR="00960752" w:rsidRPr="002D03D8" w:rsidRDefault="00960752" w:rsidP="008C2293">
            <w:pPr>
              <w:suppressAutoHyphens/>
              <w:spacing w:line="240" w:lineRule="exact"/>
              <w:ind w:left="-14" w:right="-86"/>
              <w:jc w:val="center"/>
              <w:rPr>
                <w:rFonts w:ascii="CordiaUPC" w:eastAsia="Times New Roman" w:hAnsi="CordiaUPC" w:cs="CordiaUPC"/>
                <w:sz w:val="26"/>
                <w:szCs w:val="26"/>
                <w:lang w:eastAsia="zh-CN" w:bidi="th-TH"/>
              </w:rPr>
            </w:pPr>
            <w:r w:rsidRPr="002D03D8">
              <w:rPr>
                <w:rFonts w:ascii="CordiaUPC" w:hAnsi="CordiaUPC" w:cs="CordiaUPC"/>
                <w:sz w:val="26"/>
                <w:szCs w:val="26"/>
                <w:lang w:val="en-US" w:bidi="th-TH"/>
              </w:rPr>
              <w:t xml:space="preserve">30 </w:t>
            </w:r>
            <w:r w:rsidR="0083006A" w:rsidRPr="002D03D8">
              <w:rPr>
                <w:rFonts w:ascii="CordiaUPC" w:hAnsi="CordiaUPC" w:cs="CordiaUPC"/>
                <w:sz w:val="26"/>
                <w:szCs w:val="26"/>
                <w:lang w:val="en-US" w:bidi="th-TH"/>
              </w:rPr>
              <w:t>September</w:t>
            </w:r>
            <w:r w:rsidRPr="002D03D8">
              <w:rPr>
                <w:rFonts w:ascii="CordiaUPC" w:hAnsi="CordiaUPC" w:cs="CordiaUPC"/>
                <w:sz w:val="26"/>
                <w:szCs w:val="26"/>
                <w:lang w:val="en-US" w:bidi="th-TH"/>
              </w:rPr>
              <w:t xml:space="preserve"> 2025</w:t>
            </w:r>
          </w:p>
        </w:tc>
      </w:tr>
      <w:tr w:rsidR="00960752" w:rsidRPr="002D03D8" w14:paraId="472741A9" w14:textId="77777777" w:rsidTr="008C2293">
        <w:trPr>
          <w:trHeight w:val="256"/>
          <w:tblHeader/>
        </w:trPr>
        <w:tc>
          <w:tcPr>
            <w:tcW w:w="3420" w:type="dxa"/>
          </w:tcPr>
          <w:p w14:paraId="5AE5B3AD"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392ACE49" w14:textId="77777777" w:rsidR="00960752" w:rsidRPr="002D03D8"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Carrying</w:t>
            </w:r>
          </w:p>
        </w:tc>
        <w:tc>
          <w:tcPr>
            <w:tcW w:w="270" w:type="dxa"/>
          </w:tcPr>
          <w:p w14:paraId="3A38A993" w14:textId="77777777" w:rsidR="00960752" w:rsidRPr="002D03D8"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2ACE4B30" w14:textId="77777777" w:rsidR="00960752" w:rsidRPr="002D03D8"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Fair value</w:t>
            </w:r>
          </w:p>
        </w:tc>
      </w:tr>
      <w:tr w:rsidR="00960752" w:rsidRPr="002D03D8" w14:paraId="3C018A34" w14:textId="77777777" w:rsidTr="008C2293">
        <w:trPr>
          <w:trHeight w:val="200"/>
          <w:tblHeader/>
        </w:trPr>
        <w:tc>
          <w:tcPr>
            <w:tcW w:w="3420" w:type="dxa"/>
          </w:tcPr>
          <w:p w14:paraId="480EC656"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9DBB831" w14:textId="77777777" w:rsidR="00960752" w:rsidRPr="002D03D8"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amount</w:t>
            </w:r>
          </w:p>
        </w:tc>
        <w:tc>
          <w:tcPr>
            <w:tcW w:w="270" w:type="dxa"/>
          </w:tcPr>
          <w:p w14:paraId="7D361FAA" w14:textId="77777777" w:rsidR="00960752" w:rsidRPr="002D03D8"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069C44E" w14:textId="77777777" w:rsidR="00960752" w:rsidRPr="002D03D8" w:rsidRDefault="00960752" w:rsidP="008C2293">
            <w:pPr>
              <w:tabs>
                <w:tab w:val="decimal" w:pos="615"/>
              </w:tabs>
              <w:suppressAutoHyphens/>
              <w:spacing w:line="240" w:lineRule="exact"/>
              <w:ind w:left="-14" w:right="-86"/>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Level 1</w:t>
            </w:r>
          </w:p>
        </w:tc>
        <w:tc>
          <w:tcPr>
            <w:tcW w:w="270" w:type="dxa"/>
          </w:tcPr>
          <w:p w14:paraId="149CAE71"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59DCF12D"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2</w:t>
            </w:r>
          </w:p>
        </w:tc>
        <w:tc>
          <w:tcPr>
            <w:tcW w:w="270" w:type="dxa"/>
          </w:tcPr>
          <w:p w14:paraId="0C1D3A2C"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84D4FE6"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3</w:t>
            </w:r>
          </w:p>
        </w:tc>
        <w:tc>
          <w:tcPr>
            <w:tcW w:w="270" w:type="dxa"/>
          </w:tcPr>
          <w:p w14:paraId="28FF00F3"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59D42E50" w14:textId="77777777" w:rsidR="00960752" w:rsidRPr="002D03D8" w:rsidRDefault="00960752" w:rsidP="008C2293">
            <w:pPr>
              <w:tabs>
                <w:tab w:val="decimal" w:pos="525"/>
              </w:tabs>
              <w:suppressAutoHyphens/>
              <w:spacing w:line="240" w:lineRule="exact"/>
              <w:ind w:left="-105"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Total</w:t>
            </w:r>
          </w:p>
        </w:tc>
      </w:tr>
      <w:tr w:rsidR="00960752" w:rsidRPr="002D03D8" w14:paraId="37F32CD0" w14:textId="77777777" w:rsidTr="008C2293">
        <w:trPr>
          <w:trHeight w:val="256"/>
          <w:tblHeader/>
        </w:trPr>
        <w:tc>
          <w:tcPr>
            <w:tcW w:w="3420" w:type="dxa"/>
          </w:tcPr>
          <w:p w14:paraId="221FD03F" w14:textId="77777777" w:rsidR="00960752" w:rsidRPr="002D03D8" w:rsidRDefault="00960752" w:rsidP="008C2293">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3984D52F" w14:textId="77777777" w:rsidR="00960752" w:rsidRPr="002D03D8"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i/>
                <w:iCs/>
                <w:sz w:val="26"/>
                <w:szCs w:val="26"/>
                <w:cs/>
                <w:lang w:eastAsia="zh-CN"/>
              </w:rPr>
              <w:t>(</w:t>
            </w:r>
            <w:r w:rsidRPr="002D03D8">
              <w:rPr>
                <w:rFonts w:ascii="CordiaUPC" w:eastAsia="Times New Roman" w:hAnsi="CordiaUPC" w:cs="CordiaUPC" w:hint="cs"/>
                <w:i/>
                <w:iCs/>
                <w:sz w:val="26"/>
                <w:szCs w:val="26"/>
                <w:lang w:eastAsia="zh-CN"/>
              </w:rPr>
              <w:t>in million Baht</w:t>
            </w:r>
            <w:r w:rsidRPr="002D03D8">
              <w:rPr>
                <w:rFonts w:ascii="CordiaUPC" w:eastAsia="Times New Roman" w:hAnsi="CordiaUPC" w:cs="CordiaUPC" w:hint="cs"/>
                <w:i/>
                <w:iCs/>
                <w:sz w:val="26"/>
                <w:szCs w:val="26"/>
                <w:cs/>
                <w:lang w:eastAsia="zh-CN"/>
              </w:rPr>
              <w:t>)</w:t>
            </w:r>
          </w:p>
        </w:tc>
      </w:tr>
      <w:tr w:rsidR="00960752" w:rsidRPr="002D03D8" w14:paraId="3CF8BF67" w14:textId="77777777" w:rsidTr="008C2293">
        <w:trPr>
          <w:trHeight w:val="256"/>
        </w:trPr>
        <w:tc>
          <w:tcPr>
            <w:tcW w:w="3420" w:type="dxa"/>
            <w:hideMark/>
          </w:tcPr>
          <w:p w14:paraId="070AFF02" w14:textId="77777777" w:rsidR="00960752" w:rsidRPr="002D03D8" w:rsidRDefault="00960752" w:rsidP="008C2293">
            <w:pPr>
              <w:suppressAutoHyphens/>
              <w:spacing w:line="240" w:lineRule="exact"/>
              <w:ind w:left="164" w:right="-90" w:hanging="164"/>
              <w:rPr>
                <w:rFonts w:ascii="CordiaUPC" w:eastAsia="Times New Roman" w:hAnsi="CordiaUPC" w:cs="CordiaUPC"/>
                <w:b/>
                <w:bCs/>
                <w:i/>
                <w:iCs/>
                <w:sz w:val="26"/>
                <w:szCs w:val="26"/>
                <w:lang w:eastAsia="zh-CN"/>
              </w:rPr>
            </w:pPr>
            <w:r w:rsidRPr="002D03D8">
              <w:rPr>
                <w:rFonts w:ascii="CordiaUPC" w:eastAsia="Times New Roman" w:hAnsi="CordiaUPC" w:cs="CordiaUPC" w:hint="cs"/>
                <w:b/>
                <w:bCs/>
                <w:i/>
                <w:iCs/>
                <w:sz w:val="26"/>
                <w:szCs w:val="26"/>
                <w:lang w:eastAsia="zh-CN"/>
              </w:rPr>
              <w:t>Financial assets</w:t>
            </w:r>
          </w:p>
        </w:tc>
        <w:tc>
          <w:tcPr>
            <w:tcW w:w="1080" w:type="dxa"/>
          </w:tcPr>
          <w:p w14:paraId="4BE5A23A" w14:textId="77777777" w:rsidR="00960752" w:rsidRPr="002D03D8"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38D753E"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4D7B420" w14:textId="77777777" w:rsidR="00960752" w:rsidRPr="002D03D8"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225F8FC"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05CD885C" w14:textId="77777777" w:rsidR="00960752" w:rsidRPr="002D03D8"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8F4D65D"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3D08D50"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2C9F0F6"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82DB800"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5977B5" w:rsidRPr="002D03D8" w14:paraId="02A6AE2B" w14:textId="77777777" w:rsidTr="008C2293">
        <w:trPr>
          <w:trHeight w:val="256"/>
        </w:trPr>
        <w:tc>
          <w:tcPr>
            <w:tcW w:w="3420" w:type="dxa"/>
            <w:hideMark/>
          </w:tcPr>
          <w:p w14:paraId="2DD39F5F" w14:textId="77777777" w:rsidR="005977B5" w:rsidRPr="002D03D8" w:rsidRDefault="005977B5" w:rsidP="005977B5">
            <w:pPr>
              <w:suppressAutoHyphens/>
              <w:spacing w:line="240" w:lineRule="exact"/>
              <w:ind w:left="256" w:right="-90" w:hanging="256"/>
              <w:rPr>
                <w:rFonts w:ascii="CordiaUPC" w:eastAsia="Times New Roman" w:hAnsi="CordiaUPC" w:cs="CordiaUPC"/>
                <w:b/>
                <w:bCs/>
                <w:sz w:val="26"/>
                <w:szCs w:val="26"/>
                <w:lang w:eastAsia="zh-CN"/>
              </w:rPr>
            </w:pPr>
            <w:r w:rsidRPr="002D03D8">
              <w:rPr>
                <w:rFonts w:ascii="CordiaUPC" w:eastAsia="Times New Roman" w:hAnsi="CordiaUPC" w:cs="CordiaUPC" w:hint="cs"/>
                <w:sz w:val="26"/>
                <w:szCs w:val="26"/>
                <w:lang w:eastAsia="zh-CN"/>
              </w:rPr>
              <w:t xml:space="preserve">Investments in debt </w:t>
            </w:r>
            <w:r w:rsidRPr="002D03D8">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2A95C7E5" w14:textId="09EE537C"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rtl/>
                <w:lang w:val="en-US" w:eastAsia="zh-CN" w:bidi="th-TH"/>
              </w:rPr>
            </w:pPr>
            <w:r w:rsidRPr="002D03D8">
              <w:rPr>
                <w:rFonts w:ascii="CordiaUPC" w:hAnsi="CordiaUPC" w:cs="CordiaUPC"/>
                <w:sz w:val="26"/>
                <w:szCs w:val="26"/>
                <w:lang w:val="en-US" w:bidi="th-TH"/>
              </w:rPr>
              <w:t>59,805</w:t>
            </w:r>
          </w:p>
        </w:tc>
        <w:tc>
          <w:tcPr>
            <w:tcW w:w="270" w:type="dxa"/>
            <w:vAlign w:val="bottom"/>
          </w:tcPr>
          <w:p w14:paraId="4F226180" w14:textId="77777777" w:rsidR="005977B5" w:rsidRPr="002D03D8" w:rsidRDefault="005977B5" w:rsidP="005977B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75034603" w14:textId="1705676F"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bidi="th-TH"/>
              </w:rPr>
            </w:pPr>
            <w:r w:rsidRPr="002D03D8">
              <w:rPr>
                <w:rFonts w:ascii="CordiaUPC" w:hAnsi="CordiaUPC" w:cs="CordiaUPC"/>
                <w:sz w:val="26"/>
                <w:szCs w:val="26"/>
                <w:lang w:bidi="th-TH"/>
              </w:rPr>
              <w:t>-</w:t>
            </w:r>
          </w:p>
        </w:tc>
        <w:tc>
          <w:tcPr>
            <w:tcW w:w="270" w:type="dxa"/>
            <w:vAlign w:val="bottom"/>
          </w:tcPr>
          <w:p w14:paraId="19A1CB1E"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6EF9F245" w14:textId="455DC752"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lang w:val="en-US"/>
              </w:rPr>
              <w:t>62,758</w:t>
            </w:r>
          </w:p>
        </w:tc>
        <w:tc>
          <w:tcPr>
            <w:tcW w:w="270" w:type="dxa"/>
            <w:vAlign w:val="bottom"/>
          </w:tcPr>
          <w:p w14:paraId="05D04000"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133E817" w14:textId="39B45EE5"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bidi="th-TH"/>
              </w:rPr>
            </w:pPr>
            <w:r w:rsidRPr="002D03D8">
              <w:rPr>
                <w:rFonts w:ascii="CordiaUPC" w:hAnsi="CordiaUPC" w:cs="CordiaUPC"/>
                <w:sz w:val="26"/>
                <w:szCs w:val="26"/>
              </w:rPr>
              <w:t>-</w:t>
            </w:r>
          </w:p>
        </w:tc>
        <w:tc>
          <w:tcPr>
            <w:tcW w:w="270" w:type="dxa"/>
            <w:vAlign w:val="bottom"/>
          </w:tcPr>
          <w:p w14:paraId="5F5B74A6" w14:textId="77777777" w:rsidR="005977B5" w:rsidRPr="002D03D8" w:rsidRDefault="005977B5" w:rsidP="005977B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5296EA48" w14:textId="57A94351" w:rsidR="005977B5" w:rsidRPr="002D03D8" w:rsidRDefault="005977B5" w:rsidP="005977B5">
            <w:pPr>
              <w:tabs>
                <w:tab w:val="decimal" w:pos="75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lang w:val="en-US"/>
              </w:rPr>
              <w:t>62,758</w:t>
            </w:r>
          </w:p>
        </w:tc>
      </w:tr>
      <w:tr w:rsidR="005977B5" w:rsidRPr="002D03D8" w14:paraId="1C950177" w14:textId="77777777" w:rsidTr="008C2293">
        <w:trPr>
          <w:trHeight w:val="269"/>
        </w:trPr>
        <w:tc>
          <w:tcPr>
            <w:tcW w:w="3420" w:type="dxa"/>
            <w:vAlign w:val="bottom"/>
            <w:hideMark/>
          </w:tcPr>
          <w:p w14:paraId="4F744B36" w14:textId="77777777" w:rsidR="005977B5" w:rsidRPr="002D03D8" w:rsidRDefault="005977B5" w:rsidP="005977B5">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3B763B2D" w14:textId="77777777"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1C8EEAF" w14:textId="77777777"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4799866" w14:textId="77777777"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7D85F50"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2CD6D3C"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DE46339"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DBF6608" w14:textId="77777777"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2BA496D" w14:textId="77777777" w:rsidR="005977B5" w:rsidRPr="002D03D8" w:rsidRDefault="005977B5" w:rsidP="005977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F9FB2A4" w14:textId="77777777" w:rsidR="005977B5" w:rsidRPr="002D03D8" w:rsidRDefault="005977B5" w:rsidP="005977B5">
            <w:pPr>
              <w:tabs>
                <w:tab w:val="decimal" w:pos="750"/>
              </w:tabs>
              <w:suppressAutoHyphens/>
              <w:spacing w:line="240" w:lineRule="exact"/>
              <w:ind w:right="-36"/>
              <w:rPr>
                <w:rFonts w:ascii="CordiaUPC" w:hAnsi="CordiaUPC" w:cs="CordiaUPC"/>
                <w:sz w:val="26"/>
                <w:szCs w:val="26"/>
              </w:rPr>
            </w:pPr>
          </w:p>
        </w:tc>
      </w:tr>
      <w:tr w:rsidR="005977B5" w:rsidRPr="002D03D8" w14:paraId="011C24DD" w14:textId="77777777" w:rsidTr="008C2293">
        <w:trPr>
          <w:trHeight w:val="256"/>
        </w:trPr>
        <w:tc>
          <w:tcPr>
            <w:tcW w:w="3420" w:type="dxa"/>
            <w:vAlign w:val="bottom"/>
            <w:hideMark/>
          </w:tcPr>
          <w:p w14:paraId="1B65FB70" w14:textId="77777777" w:rsidR="005977B5" w:rsidRPr="002D03D8" w:rsidRDefault="005977B5" w:rsidP="005977B5">
            <w:pPr>
              <w:suppressAutoHyphens/>
              <w:spacing w:line="240" w:lineRule="exact"/>
              <w:ind w:left="164" w:right="-90" w:hanging="164"/>
              <w:rPr>
                <w:rFonts w:ascii="CordiaUPC" w:eastAsia="Times New Roman" w:hAnsi="CordiaUPC" w:cs="CordiaUPC"/>
                <w:sz w:val="26"/>
                <w:szCs w:val="26"/>
                <w:lang w:eastAsia="zh-CN"/>
              </w:rPr>
            </w:pPr>
            <w:r w:rsidRPr="002D03D8">
              <w:rPr>
                <w:rFonts w:ascii="CordiaUPC" w:eastAsia="Times New Roman" w:hAnsi="CordiaUPC" w:cs="CordiaUPC" w:hint="cs"/>
                <w:b/>
                <w:bCs/>
                <w:i/>
                <w:iCs/>
                <w:sz w:val="26"/>
                <w:szCs w:val="26"/>
                <w:lang w:eastAsia="zh-CN"/>
              </w:rPr>
              <w:t>Financial liabilities</w:t>
            </w:r>
          </w:p>
        </w:tc>
        <w:tc>
          <w:tcPr>
            <w:tcW w:w="1080" w:type="dxa"/>
            <w:vAlign w:val="bottom"/>
          </w:tcPr>
          <w:p w14:paraId="326BBCEC" w14:textId="77777777"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A3B7D47" w14:textId="77777777"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741FAF1" w14:textId="77777777"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944A37B"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9405471"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3F433B7"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A70C3F4" w14:textId="77777777"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31A44A1" w14:textId="77777777" w:rsidR="005977B5" w:rsidRPr="002D03D8" w:rsidRDefault="005977B5" w:rsidP="005977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1C797ED" w14:textId="77777777" w:rsidR="005977B5" w:rsidRPr="002D03D8" w:rsidRDefault="005977B5" w:rsidP="005977B5">
            <w:pPr>
              <w:tabs>
                <w:tab w:val="decimal" w:pos="750"/>
              </w:tabs>
              <w:suppressAutoHyphens/>
              <w:spacing w:line="240" w:lineRule="exact"/>
              <w:ind w:right="-36"/>
              <w:rPr>
                <w:rFonts w:ascii="CordiaUPC" w:hAnsi="CordiaUPC" w:cs="CordiaUPC"/>
                <w:sz w:val="26"/>
                <w:szCs w:val="26"/>
              </w:rPr>
            </w:pPr>
          </w:p>
        </w:tc>
      </w:tr>
      <w:tr w:rsidR="0099190A" w:rsidRPr="002D03D8" w14:paraId="485B5D3B" w14:textId="77777777" w:rsidTr="008C2293">
        <w:trPr>
          <w:trHeight w:val="269"/>
        </w:trPr>
        <w:tc>
          <w:tcPr>
            <w:tcW w:w="3420" w:type="dxa"/>
            <w:vAlign w:val="bottom"/>
            <w:hideMark/>
          </w:tcPr>
          <w:p w14:paraId="2FBEDA86" w14:textId="77777777" w:rsidR="0099190A" w:rsidRPr="002D03D8" w:rsidRDefault="0099190A" w:rsidP="0099190A">
            <w:pPr>
              <w:suppressAutoHyphens/>
              <w:spacing w:line="240" w:lineRule="exact"/>
              <w:ind w:right="-9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Debts issued and borrowings</w:t>
            </w:r>
          </w:p>
        </w:tc>
        <w:tc>
          <w:tcPr>
            <w:tcW w:w="1080" w:type="dxa"/>
            <w:vAlign w:val="bottom"/>
          </w:tcPr>
          <w:p w14:paraId="47D20EE9" w14:textId="1388693F" w:rsidR="0099190A" w:rsidRPr="002D03D8" w:rsidRDefault="0099190A" w:rsidP="0099190A">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lang w:bidi="th-TH"/>
              </w:rPr>
              <w:t>17,100</w:t>
            </w:r>
          </w:p>
        </w:tc>
        <w:tc>
          <w:tcPr>
            <w:tcW w:w="270" w:type="dxa"/>
            <w:vAlign w:val="bottom"/>
          </w:tcPr>
          <w:p w14:paraId="6092E9E1" w14:textId="77777777" w:rsidR="0099190A" w:rsidRPr="002D03D8" w:rsidRDefault="0099190A" w:rsidP="0099190A">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F234E2D" w14:textId="733A6229" w:rsidR="0099190A" w:rsidRPr="002D03D8" w:rsidRDefault="0099190A" w:rsidP="0099190A">
            <w:pPr>
              <w:tabs>
                <w:tab w:val="decimal" w:pos="703"/>
              </w:tabs>
              <w:suppressAutoHyphens/>
              <w:spacing w:line="240" w:lineRule="exact"/>
              <w:ind w:left="-25" w:right="-86"/>
              <w:rPr>
                <w:rFonts w:ascii="CordiaUPC" w:eastAsia="Times New Roman" w:hAnsi="CordiaUPC" w:cs="CordiaUPC"/>
                <w:sz w:val="26"/>
                <w:szCs w:val="26"/>
                <w:lang w:eastAsia="zh-CN" w:bidi="th-TH"/>
              </w:rPr>
            </w:pPr>
            <w:r w:rsidRPr="002D03D8">
              <w:rPr>
                <w:rFonts w:ascii="CordiaUPC" w:hAnsi="CordiaUPC" w:cs="CordiaUPC"/>
                <w:sz w:val="26"/>
                <w:szCs w:val="26"/>
                <w:lang w:bidi="th-TH"/>
              </w:rPr>
              <w:t>-</w:t>
            </w:r>
          </w:p>
        </w:tc>
        <w:tc>
          <w:tcPr>
            <w:tcW w:w="270" w:type="dxa"/>
            <w:vAlign w:val="bottom"/>
          </w:tcPr>
          <w:p w14:paraId="087B14B4" w14:textId="77777777" w:rsidR="0099190A" w:rsidRPr="002D03D8" w:rsidRDefault="0099190A" w:rsidP="0099190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74D5F6B5" w14:textId="12A4077A" w:rsidR="0099190A" w:rsidRPr="002D03D8" w:rsidRDefault="0099190A" w:rsidP="0099190A">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lang w:val="en-US" w:bidi="th-TH"/>
              </w:rPr>
              <w:t>17,965</w:t>
            </w:r>
          </w:p>
        </w:tc>
        <w:tc>
          <w:tcPr>
            <w:tcW w:w="270" w:type="dxa"/>
            <w:vAlign w:val="bottom"/>
          </w:tcPr>
          <w:p w14:paraId="4F667C3B" w14:textId="77777777" w:rsidR="0099190A" w:rsidRPr="002D03D8" w:rsidRDefault="0099190A" w:rsidP="0099190A">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9B8D4A7" w14:textId="792FB9C6" w:rsidR="0099190A" w:rsidRPr="002D03D8" w:rsidRDefault="0099190A" w:rsidP="0099190A">
            <w:pPr>
              <w:tabs>
                <w:tab w:val="decimal" w:pos="703"/>
              </w:tabs>
              <w:suppressAutoHyphens/>
              <w:spacing w:line="240" w:lineRule="exact"/>
              <w:ind w:left="-14" w:right="-86"/>
              <w:rPr>
                <w:rFonts w:ascii="CordiaUPC" w:eastAsia="Times New Roman" w:hAnsi="CordiaUPC" w:cs="CordiaUPC"/>
                <w:sz w:val="26"/>
                <w:szCs w:val="26"/>
                <w:lang w:eastAsia="zh-CN" w:bidi="th-TH"/>
              </w:rPr>
            </w:pPr>
            <w:r w:rsidRPr="002D03D8">
              <w:rPr>
                <w:rFonts w:ascii="CordiaUPC" w:hAnsi="CordiaUPC" w:cs="CordiaUPC"/>
                <w:sz w:val="26"/>
                <w:szCs w:val="26"/>
              </w:rPr>
              <w:t>-</w:t>
            </w:r>
          </w:p>
        </w:tc>
        <w:tc>
          <w:tcPr>
            <w:tcW w:w="270" w:type="dxa"/>
            <w:vAlign w:val="bottom"/>
          </w:tcPr>
          <w:p w14:paraId="32C2CFC1" w14:textId="77777777" w:rsidR="0099190A" w:rsidRPr="002D03D8" w:rsidRDefault="0099190A" w:rsidP="0099190A">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76A8E4B8" w14:textId="2217459F" w:rsidR="0099190A" w:rsidRPr="002D03D8" w:rsidRDefault="0099190A" w:rsidP="0099190A">
            <w:pPr>
              <w:tabs>
                <w:tab w:val="decimal" w:pos="750"/>
              </w:tabs>
              <w:suppressAutoHyphens/>
              <w:spacing w:line="240" w:lineRule="exact"/>
              <w:ind w:left="-14" w:right="-36"/>
              <w:rPr>
                <w:rFonts w:ascii="CordiaUPC" w:eastAsia="Times New Roman" w:hAnsi="CordiaUPC" w:cs="CordiaUPC"/>
                <w:sz w:val="26"/>
                <w:szCs w:val="26"/>
                <w:lang w:eastAsia="zh-CN"/>
              </w:rPr>
            </w:pPr>
            <w:r w:rsidRPr="002D03D8">
              <w:rPr>
                <w:rFonts w:ascii="CordiaUPC" w:hAnsi="CordiaUPC" w:cs="CordiaUPC"/>
                <w:sz w:val="26"/>
                <w:szCs w:val="26"/>
              </w:rPr>
              <w:t>17,</w:t>
            </w:r>
            <w:r w:rsidRPr="002D03D8">
              <w:rPr>
                <w:rFonts w:ascii="CordiaUPC" w:hAnsi="CordiaUPC" w:cs="CordiaUPC" w:hint="cs"/>
                <w:sz w:val="26"/>
                <w:szCs w:val="26"/>
                <w:cs/>
                <w:lang w:bidi="th-TH"/>
              </w:rPr>
              <w:t>965</w:t>
            </w:r>
          </w:p>
        </w:tc>
      </w:tr>
    </w:tbl>
    <w:p w14:paraId="741479F8" w14:textId="77777777" w:rsidR="00960752" w:rsidRPr="002D03D8" w:rsidRDefault="00960752" w:rsidP="00960752">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960752" w:rsidRPr="002D03D8" w14:paraId="1CA0CDE6" w14:textId="77777777" w:rsidTr="008C2293">
        <w:trPr>
          <w:trHeight w:val="256"/>
          <w:tblHeader/>
        </w:trPr>
        <w:tc>
          <w:tcPr>
            <w:tcW w:w="3420" w:type="dxa"/>
          </w:tcPr>
          <w:p w14:paraId="5098219E"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774E946B" w14:textId="77777777" w:rsidR="00960752" w:rsidRPr="002D03D8"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D03D8">
              <w:rPr>
                <w:rFonts w:ascii="CordiaUPC" w:eastAsia="Times New Roman" w:hAnsi="CordiaUPC" w:cs="CordiaUPC" w:hint="cs"/>
                <w:b/>
                <w:bCs/>
                <w:sz w:val="26"/>
                <w:szCs w:val="26"/>
                <w:lang w:eastAsia="zh-CN"/>
              </w:rPr>
              <w:t>Consolidated</w:t>
            </w:r>
          </w:p>
        </w:tc>
      </w:tr>
      <w:tr w:rsidR="00960752" w:rsidRPr="002D03D8" w14:paraId="71055AFB" w14:textId="77777777" w:rsidTr="008C2293">
        <w:trPr>
          <w:trHeight w:val="256"/>
          <w:tblHeader/>
        </w:trPr>
        <w:tc>
          <w:tcPr>
            <w:tcW w:w="3420" w:type="dxa"/>
          </w:tcPr>
          <w:p w14:paraId="6007C24D"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24B5E455" w14:textId="77777777" w:rsidR="00960752" w:rsidRPr="002D03D8" w:rsidRDefault="00960752" w:rsidP="008C2293">
            <w:pPr>
              <w:suppressAutoHyphens/>
              <w:spacing w:line="240" w:lineRule="exact"/>
              <w:ind w:left="-14" w:right="-86"/>
              <w:jc w:val="center"/>
              <w:rPr>
                <w:rFonts w:ascii="CordiaUPC" w:eastAsia="Times New Roman" w:hAnsi="CordiaUPC" w:cs="CordiaUPC"/>
                <w:sz w:val="26"/>
                <w:szCs w:val="26"/>
                <w:lang w:eastAsia="zh-CN" w:bidi="th-TH"/>
              </w:rPr>
            </w:pPr>
            <w:r w:rsidRPr="002D03D8">
              <w:rPr>
                <w:rFonts w:ascii="CordiaUPC" w:eastAsia="Times New Roman" w:hAnsi="CordiaUPC" w:cs="CordiaUPC"/>
                <w:sz w:val="26"/>
                <w:szCs w:val="26"/>
                <w:cs/>
                <w:lang w:eastAsia="zh-CN" w:bidi="th-TH"/>
              </w:rPr>
              <w:t xml:space="preserve">31 </w:t>
            </w:r>
            <w:r w:rsidRPr="002D03D8">
              <w:rPr>
                <w:rFonts w:ascii="CordiaUPC" w:eastAsia="Times New Roman" w:hAnsi="CordiaUPC" w:cs="CordiaUPC"/>
                <w:sz w:val="26"/>
                <w:szCs w:val="26"/>
                <w:lang w:eastAsia="zh-CN" w:bidi="th-TH"/>
              </w:rPr>
              <w:t xml:space="preserve">December </w:t>
            </w:r>
            <w:r w:rsidRPr="002D03D8">
              <w:rPr>
                <w:rFonts w:ascii="CordiaUPC" w:eastAsia="Times New Roman" w:hAnsi="CordiaUPC" w:cs="CordiaUPC"/>
                <w:sz w:val="26"/>
                <w:szCs w:val="26"/>
                <w:cs/>
                <w:lang w:eastAsia="zh-CN" w:bidi="th-TH"/>
              </w:rPr>
              <w:t>202</w:t>
            </w:r>
            <w:r w:rsidRPr="002D03D8">
              <w:rPr>
                <w:rFonts w:ascii="CordiaUPC" w:eastAsia="Times New Roman" w:hAnsi="CordiaUPC" w:cs="CordiaUPC"/>
                <w:sz w:val="26"/>
                <w:szCs w:val="26"/>
                <w:lang w:eastAsia="zh-CN" w:bidi="th-TH"/>
              </w:rPr>
              <w:t>4</w:t>
            </w:r>
          </w:p>
        </w:tc>
      </w:tr>
      <w:tr w:rsidR="00960752" w:rsidRPr="002D03D8" w14:paraId="453268E3" w14:textId="77777777" w:rsidTr="008C2293">
        <w:trPr>
          <w:trHeight w:val="256"/>
          <w:tblHeader/>
        </w:trPr>
        <w:tc>
          <w:tcPr>
            <w:tcW w:w="3420" w:type="dxa"/>
          </w:tcPr>
          <w:p w14:paraId="758041AC"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5464524D" w14:textId="77777777" w:rsidR="00960752" w:rsidRPr="002D03D8"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Carrying</w:t>
            </w:r>
          </w:p>
        </w:tc>
        <w:tc>
          <w:tcPr>
            <w:tcW w:w="270" w:type="dxa"/>
          </w:tcPr>
          <w:p w14:paraId="27B646B1" w14:textId="77777777" w:rsidR="00960752" w:rsidRPr="002D03D8"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16C2AB4D" w14:textId="77777777" w:rsidR="00960752" w:rsidRPr="002D03D8"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Fair value</w:t>
            </w:r>
          </w:p>
        </w:tc>
      </w:tr>
      <w:tr w:rsidR="00960752" w:rsidRPr="002D03D8" w14:paraId="6879C3A3" w14:textId="77777777" w:rsidTr="008C2293">
        <w:trPr>
          <w:trHeight w:val="200"/>
          <w:tblHeader/>
        </w:trPr>
        <w:tc>
          <w:tcPr>
            <w:tcW w:w="3420" w:type="dxa"/>
          </w:tcPr>
          <w:p w14:paraId="39EEA3FB"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1315B405" w14:textId="77777777" w:rsidR="00960752" w:rsidRPr="002D03D8"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amount</w:t>
            </w:r>
          </w:p>
        </w:tc>
        <w:tc>
          <w:tcPr>
            <w:tcW w:w="270" w:type="dxa"/>
          </w:tcPr>
          <w:p w14:paraId="42A7E381" w14:textId="77777777" w:rsidR="00960752" w:rsidRPr="002D03D8"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DCFB4D7" w14:textId="77777777" w:rsidR="00960752" w:rsidRPr="002D03D8" w:rsidRDefault="00960752" w:rsidP="008C2293">
            <w:pPr>
              <w:tabs>
                <w:tab w:val="decimal" w:pos="615"/>
              </w:tabs>
              <w:suppressAutoHyphens/>
              <w:spacing w:line="240" w:lineRule="exact"/>
              <w:ind w:left="-14" w:right="-86"/>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Level 1</w:t>
            </w:r>
          </w:p>
        </w:tc>
        <w:tc>
          <w:tcPr>
            <w:tcW w:w="270" w:type="dxa"/>
          </w:tcPr>
          <w:p w14:paraId="645961F0"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540F191D"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2</w:t>
            </w:r>
          </w:p>
        </w:tc>
        <w:tc>
          <w:tcPr>
            <w:tcW w:w="270" w:type="dxa"/>
          </w:tcPr>
          <w:p w14:paraId="62436113"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DEFF330"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3</w:t>
            </w:r>
          </w:p>
        </w:tc>
        <w:tc>
          <w:tcPr>
            <w:tcW w:w="270" w:type="dxa"/>
          </w:tcPr>
          <w:p w14:paraId="095157C0"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10A01607" w14:textId="77777777" w:rsidR="00960752" w:rsidRPr="002D03D8" w:rsidRDefault="00960752" w:rsidP="008C2293">
            <w:pPr>
              <w:tabs>
                <w:tab w:val="decimal" w:pos="525"/>
              </w:tabs>
              <w:suppressAutoHyphens/>
              <w:spacing w:line="240" w:lineRule="exact"/>
              <w:ind w:left="-105"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Total</w:t>
            </w:r>
          </w:p>
        </w:tc>
      </w:tr>
      <w:tr w:rsidR="00960752" w:rsidRPr="002D03D8" w14:paraId="4E7C58E8" w14:textId="77777777" w:rsidTr="008C2293">
        <w:trPr>
          <w:trHeight w:val="256"/>
          <w:tblHeader/>
        </w:trPr>
        <w:tc>
          <w:tcPr>
            <w:tcW w:w="3420" w:type="dxa"/>
          </w:tcPr>
          <w:p w14:paraId="22532DCA" w14:textId="77777777" w:rsidR="00960752" w:rsidRPr="002D03D8" w:rsidRDefault="00960752" w:rsidP="008C2293">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6C107599" w14:textId="77777777" w:rsidR="00960752" w:rsidRPr="002D03D8"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i/>
                <w:iCs/>
                <w:sz w:val="26"/>
                <w:szCs w:val="26"/>
                <w:cs/>
                <w:lang w:eastAsia="zh-CN"/>
              </w:rPr>
              <w:t>(</w:t>
            </w:r>
            <w:r w:rsidRPr="002D03D8">
              <w:rPr>
                <w:rFonts w:ascii="CordiaUPC" w:eastAsia="Times New Roman" w:hAnsi="CordiaUPC" w:cs="CordiaUPC" w:hint="cs"/>
                <w:i/>
                <w:iCs/>
                <w:sz w:val="26"/>
                <w:szCs w:val="26"/>
                <w:lang w:eastAsia="zh-CN"/>
              </w:rPr>
              <w:t>in million Baht</w:t>
            </w:r>
            <w:r w:rsidRPr="002D03D8">
              <w:rPr>
                <w:rFonts w:ascii="CordiaUPC" w:eastAsia="Times New Roman" w:hAnsi="CordiaUPC" w:cs="CordiaUPC" w:hint="cs"/>
                <w:i/>
                <w:iCs/>
                <w:sz w:val="26"/>
                <w:szCs w:val="26"/>
                <w:cs/>
                <w:lang w:eastAsia="zh-CN"/>
              </w:rPr>
              <w:t>)</w:t>
            </w:r>
          </w:p>
        </w:tc>
      </w:tr>
      <w:tr w:rsidR="00960752" w:rsidRPr="002D03D8" w14:paraId="24FEC9C4" w14:textId="77777777" w:rsidTr="008C2293">
        <w:trPr>
          <w:trHeight w:val="256"/>
        </w:trPr>
        <w:tc>
          <w:tcPr>
            <w:tcW w:w="3420" w:type="dxa"/>
            <w:hideMark/>
          </w:tcPr>
          <w:p w14:paraId="136B8C88" w14:textId="77777777" w:rsidR="00960752" w:rsidRPr="002D03D8" w:rsidRDefault="00960752" w:rsidP="008C2293">
            <w:pPr>
              <w:suppressAutoHyphens/>
              <w:spacing w:line="240" w:lineRule="exact"/>
              <w:ind w:left="164" w:right="-90" w:hanging="164"/>
              <w:rPr>
                <w:rFonts w:ascii="CordiaUPC" w:eastAsia="Times New Roman" w:hAnsi="CordiaUPC" w:cs="CordiaUPC"/>
                <w:b/>
                <w:bCs/>
                <w:i/>
                <w:iCs/>
                <w:sz w:val="26"/>
                <w:szCs w:val="26"/>
                <w:lang w:eastAsia="zh-CN"/>
              </w:rPr>
            </w:pPr>
            <w:r w:rsidRPr="002D03D8">
              <w:rPr>
                <w:rFonts w:ascii="CordiaUPC" w:eastAsia="Times New Roman" w:hAnsi="CordiaUPC" w:cs="CordiaUPC" w:hint="cs"/>
                <w:b/>
                <w:bCs/>
                <w:i/>
                <w:iCs/>
                <w:sz w:val="26"/>
                <w:szCs w:val="26"/>
                <w:lang w:eastAsia="zh-CN"/>
              </w:rPr>
              <w:t>Financial assets</w:t>
            </w:r>
          </w:p>
        </w:tc>
        <w:tc>
          <w:tcPr>
            <w:tcW w:w="1080" w:type="dxa"/>
          </w:tcPr>
          <w:p w14:paraId="1FFB057D" w14:textId="77777777" w:rsidR="00960752" w:rsidRPr="002D03D8"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C0E5C35"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DF44840" w14:textId="77777777" w:rsidR="00960752" w:rsidRPr="002D03D8"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F84A7C7"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0F253FAF" w14:textId="77777777" w:rsidR="00960752" w:rsidRPr="002D03D8"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308CD81"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3C098CB"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EB26FCD"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E77CCF7"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960752" w:rsidRPr="002D03D8" w14:paraId="1895730A" w14:textId="77777777" w:rsidTr="008C2293">
        <w:trPr>
          <w:trHeight w:val="256"/>
        </w:trPr>
        <w:tc>
          <w:tcPr>
            <w:tcW w:w="3420" w:type="dxa"/>
            <w:hideMark/>
          </w:tcPr>
          <w:p w14:paraId="5D8F3A38" w14:textId="77777777" w:rsidR="00960752" w:rsidRPr="002D03D8" w:rsidRDefault="00960752" w:rsidP="008C2293">
            <w:pPr>
              <w:suppressAutoHyphens/>
              <w:spacing w:line="240" w:lineRule="exact"/>
              <w:ind w:left="256" w:right="-90" w:hanging="256"/>
              <w:rPr>
                <w:rFonts w:ascii="CordiaUPC" w:eastAsia="Times New Roman" w:hAnsi="CordiaUPC" w:cs="CordiaUPC"/>
                <w:b/>
                <w:bCs/>
                <w:sz w:val="26"/>
                <w:szCs w:val="26"/>
                <w:lang w:eastAsia="zh-CN"/>
              </w:rPr>
            </w:pPr>
            <w:r w:rsidRPr="002D03D8">
              <w:rPr>
                <w:rFonts w:ascii="CordiaUPC" w:eastAsia="Times New Roman" w:hAnsi="CordiaUPC" w:cs="CordiaUPC" w:hint="cs"/>
                <w:sz w:val="26"/>
                <w:szCs w:val="26"/>
                <w:lang w:eastAsia="zh-CN"/>
              </w:rPr>
              <w:t xml:space="preserve">Investments in debt </w:t>
            </w:r>
            <w:r w:rsidRPr="002D03D8">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5AB96443"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2D03D8">
              <w:rPr>
                <w:rFonts w:ascii="CordiaUPC" w:hAnsi="CordiaUPC" w:cs="CordiaUPC"/>
                <w:sz w:val="26"/>
                <w:szCs w:val="26"/>
                <w:lang w:val="en-US"/>
              </w:rPr>
              <w:t>59,831</w:t>
            </w:r>
          </w:p>
        </w:tc>
        <w:tc>
          <w:tcPr>
            <w:tcW w:w="270" w:type="dxa"/>
            <w:vAlign w:val="bottom"/>
          </w:tcPr>
          <w:p w14:paraId="15484A17"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14F0F7A"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bidi="th-TH"/>
              </w:rPr>
            </w:pPr>
            <w:r w:rsidRPr="002D03D8">
              <w:rPr>
                <w:rFonts w:ascii="CordiaUPC" w:hAnsi="CordiaUPC" w:cs="CordiaUPC"/>
                <w:sz w:val="26"/>
                <w:szCs w:val="26"/>
                <w:lang w:bidi="th-TH"/>
              </w:rPr>
              <w:t>-</w:t>
            </w:r>
          </w:p>
        </w:tc>
        <w:tc>
          <w:tcPr>
            <w:tcW w:w="270" w:type="dxa"/>
            <w:vAlign w:val="bottom"/>
          </w:tcPr>
          <w:p w14:paraId="21117ADD"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6A324F6"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sz w:val="26"/>
                <w:szCs w:val="26"/>
                <w:lang w:val="en-US"/>
              </w:rPr>
              <w:t>60,152</w:t>
            </w:r>
          </w:p>
        </w:tc>
        <w:tc>
          <w:tcPr>
            <w:tcW w:w="270" w:type="dxa"/>
            <w:vAlign w:val="bottom"/>
          </w:tcPr>
          <w:p w14:paraId="2BCDBF72"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F36363C"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bidi="th-TH"/>
              </w:rPr>
            </w:pPr>
            <w:r w:rsidRPr="002D03D8">
              <w:rPr>
                <w:rFonts w:ascii="CordiaUPC" w:hAnsi="CordiaUPC" w:cs="CordiaUPC"/>
                <w:sz w:val="26"/>
                <w:szCs w:val="26"/>
                <w:lang w:bidi="th-TH"/>
              </w:rPr>
              <w:t>-</w:t>
            </w:r>
          </w:p>
        </w:tc>
        <w:tc>
          <w:tcPr>
            <w:tcW w:w="270" w:type="dxa"/>
            <w:vAlign w:val="bottom"/>
          </w:tcPr>
          <w:p w14:paraId="2DCB49A8" w14:textId="77777777" w:rsidR="00960752" w:rsidRPr="002D03D8" w:rsidRDefault="00960752" w:rsidP="008C229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6AD56BCC" w14:textId="77777777" w:rsidR="00960752" w:rsidRPr="002D03D8" w:rsidRDefault="00960752" w:rsidP="008C2293">
            <w:pPr>
              <w:tabs>
                <w:tab w:val="decimal" w:pos="75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sz w:val="26"/>
                <w:szCs w:val="26"/>
                <w:lang w:val="en-US"/>
              </w:rPr>
              <w:t>60,152</w:t>
            </w:r>
          </w:p>
        </w:tc>
      </w:tr>
      <w:tr w:rsidR="00960752" w:rsidRPr="002D03D8" w14:paraId="68669125" w14:textId="77777777" w:rsidTr="008C2293">
        <w:trPr>
          <w:trHeight w:val="269"/>
        </w:trPr>
        <w:tc>
          <w:tcPr>
            <w:tcW w:w="3420" w:type="dxa"/>
            <w:vAlign w:val="bottom"/>
            <w:hideMark/>
          </w:tcPr>
          <w:p w14:paraId="386AF8E9" w14:textId="77777777" w:rsidR="00960752" w:rsidRPr="002D03D8" w:rsidRDefault="00960752" w:rsidP="008C2293">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7ADBD7E9"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EF6FA9B"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3F8FAFA"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1C12D86"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AFC4C51"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C0882B7"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D8B5E4D"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6AD962D" w14:textId="77777777" w:rsidR="00960752" w:rsidRPr="002D03D8"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C670CE6" w14:textId="77777777" w:rsidR="00960752" w:rsidRPr="002D03D8" w:rsidRDefault="00960752" w:rsidP="008C2293">
            <w:pPr>
              <w:tabs>
                <w:tab w:val="decimal" w:pos="750"/>
              </w:tabs>
              <w:suppressAutoHyphens/>
              <w:spacing w:line="240" w:lineRule="exact"/>
              <w:ind w:right="-36"/>
              <w:rPr>
                <w:rFonts w:ascii="CordiaUPC" w:hAnsi="CordiaUPC" w:cs="CordiaUPC"/>
                <w:sz w:val="26"/>
                <w:szCs w:val="26"/>
              </w:rPr>
            </w:pPr>
          </w:p>
        </w:tc>
      </w:tr>
      <w:tr w:rsidR="00960752" w:rsidRPr="002D03D8" w14:paraId="32D5E51F" w14:textId="77777777" w:rsidTr="008C2293">
        <w:trPr>
          <w:trHeight w:val="256"/>
        </w:trPr>
        <w:tc>
          <w:tcPr>
            <w:tcW w:w="3420" w:type="dxa"/>
            <w:vAlign w:val="bottom"/>
            <w:hideMark/>
          </w:tcPr>
          <w:p w14:paraId="41DB1E1F" w14:textId="77777777" w:rsidR="00960752" w:rsidRPr="002D03D8" w:rsidRDefault="00960752" w:rsidP="008C2293">
            <w:pPr>
              <w:suppressAutoHyphens/>
              <w:spacing w:line="240" w:lineRule="exact"/>
              <w:ind w:left="164" w:right="-90" w:hanging="164"/>
              <w:rPr>
                <w:rFonts w:ascii="CordiaUPC" w:eastAsia="Times New Roman" w:hAnsi="CordiaUPC" w:cs="CordiaUPC"/>
                <w:sz w:val="26"/>
                <w:szCs w:val="26"/>
                <w:lang w:eastAsia="zh-CN"/>
              </w:rPr>
            </w:pPr>
            <w:r w:rsidRPr="002D03D8">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0E1F5166"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2826A21"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02E570B"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CCE1FC8"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AA60CE2"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F48E9AE"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B399F29"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C9BD7E9" w14:textId="77777777" w:rsidR="00960752" w:rsidRPr="002D03D8"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11B6F4B1" w14:textId="77777777" w:rsidR="00960752" w:rsidRPr="002D03D8" w:rsidRDefault="00960752" w:rsidP="008C2293">
            <w:pPr>
              <w:tabs>
                <w:tab w:val="decimal" w:pos="750"/>
              </w:tabs>
              <w:suppressAutoHyphens/>
              <w:spacing w:line="240" w:lineRule="exact"/>
              <w:ind w:right="-36"/>
              <w:rPr>
                <w:rFonts w:ascii="CordiaUPC" w:hAnsi="CordiaUPC" w:cs="CordiaUPC"/>
                <w:sz w:val="26"/>
                <w:szCs w:val="26"/>
              </w:rPr>
            </w:pPr>
          </w:p>
        </w:tc>
      </w:tr>
      <w:tr w:rsidR="00960752" w:rsidRPr="002D03D8" w14:paraId="6BCDAE92" w14:textId="77777777" w:rsidTr="008C2293">
        <w:trPr>
          <w:trHeight w:val="269"/>
        </w:trPr>
        <w:tc>
          <w:tcPr>
            <w:tcW w:w="3420" w:type="dxa"/>
            <w:vAlign w:val="bottom"/>
            <w:hideMark/>
          </w:tcPr>
          <w:p w14:paraId="52C3A04A" w14:textId="77777777" w:rsidR="00960752" w:rsidRPr="002D03D8" w:rsidRDefault="00960752" w:rsidP="008C2293">
            <w:pPr>
              <w:suppressAutoHyphens/>
              <w:spacing w:line="240" w:lineRule="exact"/>
              <w:ind w:right="-9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Debts issued and borrowings</w:t>
            </w:r>
          </w:p>
        </w:tc>
        <w:tc>
          <w:tcPr>
            <w:tcW w:w="1080" w:type="dxa"/>
            <w:vAlign w:val="bottom"/>
          </w:tcPr>
          <w:p w14:paraId="35E92268"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sz w:val="26"/>
                <w:szCs w:val="26"/>
                <w:lang w:bidi="th-TH"/>
              </w:rPr>
              <w:t>29,247</w:t>
            </w:r>
          </w:p>
        </w:tc>
        <w:tc>
          <w:tcPr>
            <w:tcW w:w="270" w:type="dxa"/>
            <w:vAlign w:val="bottom"/>
          </w:tcPr>
          <w:p w14:paraId="4BD9BC5C"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B1BE152" w14:textId="77777777" w:rsidR="00960752" w:rsidRPr="002D03D8" w:rsidRDefault="00960752" w:rsidP="008C2293">
            <w:pPr>
              <w:tabs>
                <w:tab w:val="decimal" w:pos="703"/>
              </w:tabs>
              <w:suppressAutoHyphens/>
              <w:spacing w:line="240" w:lineRule="exact"/>
              <w:ind w:left="-25" w:right="-86"/>
              <w:rPr>
                <w:rFonts w:ascii="CordiaUPC" w:eastAsia="Times New Roman" w:hAnsi="CordiaUPC" w:cs="CordiaUPC"/>
                <w:sz w:val="26"/>
                <w:szCs w:val="26"/>
                <w:lang w:eastAsia="zh-CN" w:bidi="th-TH"/>
              </w:rPr>
            </w:pPr>
            <w:r w:rsidRPr="002D03D8">
              <w:rPr>
                <w:rFonts w:ascii="CordiaUPC" w:hAnsi="CordiaUPC" w:cs="CordiaUPC"/>
                <w:sz w:val="26"/>
                <w:szCs w:val="26"/>
                <w:lang w:bidi="th-TH"/>
              </w:rPr>
              <w:t>-</w:t>
            </w:r>
          </w:p>
        </w:tc>
        <w:tc>
          <w:tcPr>
            <w:tcW w:w="270" w:type="dxa"/>
            <w:vAlign w:val="bottom"/>
          </w:tcPr>
          <w:p w14:paraId="77A00710"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13BEFD1"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sz w:val="26"/>
                <w:szCs w:val="26"/>
                <w:lang w:val="en-US" w:bidi="th-TH"/>
              </w:rPr>
              <w:t>29,748</w:t>
            </w:r>
          </w:p>
        </w:tc>
        <w:tc>
          <w:tcPr>
            <w:tcW w:w="270" w:type="dxa"/>
            <w:vAlign w:val="bottom"/>
          </w:tcPr>
          <w:p w14:paraId="036BFA46"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06CFEA2"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bidi="th-TH"/>
              </w:rPr>
            </w:pPr>
            <w:r w:rsidRPr="002D03D8">
              <w:rPr>
                <w:rFonts w:ascii="CordiaUPC" w:hAnsi="CordiaUPC" w:cs="CordiaUPC"/>
                <w:sz w:val="26"/>
                <w:szCs w:val="26"/>
              </w:rPr>
              <w:t>-</w:t>
            </w:r>
          </w:p>
        </w:tc>
        <w:tc>
          <w:tcPr>
            <w:tcW w:w="270" w:type="dxa"/>
            <w:vAlign w:val="bottom"/>
          </w:tcPr>
          <w:p w14:paraId="50717753" w14:textId="77777777" w:rsidR="00960752" w:rsidRPr="002D03D8" w:rsidRDefault="00960752" w:rsidP="008C229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2BFB8944" w14:textId="77777777" w:rsidR="00960752" w:rsidRPr="002D03D8" w:rsidRDefault="00960752" w:rsidP="008C2293">
            <w:pPr>
              <w:tabs>
                <w:tab w:val="decimal" w:pos="750"/>
              </w:tabs>
              <w:suppressAutoHyphens/>
              <w:spacing w:line="240" w:lineRule="exact"/>
              <w:ind w:left="-14" w:right="-36"/>
              <w:rPr>
                <w:rFonts w:ascii="CordiaUPC" w:eastAsia="Times New Roman" w:hAnsi="CordiaUPC" w:cs="CordiaUPC"/>
                <w:b/>
                <w:bCs/>
                <w:sz w:val="26"/>
                <w:szCs w:val="26"/>
                <w:lang w:eastAsia="zh-CN"/>
              </w:rPr>
            </w:pPr>
            <w:r w:rsidRPr="002D03D8">
              <w:rPr>
                <w:rFonts w:ascii="CordiaUPC" w:hAnsi="CordiaUPC" w:cs="CordiaUPC"/>
                <w:sz w:val="26"/>
                <w:szCs w:val="26"/>
              </w:rPr>
              <w:t>29,748</w:t>
            </w:r>
          </w:p>
        </w:tc>
      </w:tr>
    </w:tbl>
    <w:p w14:paraId="4CAF1212" w14:textId="77777777" w:rsidR="00960752" w:rsidRPr="002D03D8" w:rsidRDefault="00960752" w:rsidP="00960752">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960752" w:rsidRPr="002D03D8" w14:paraId="28D655C1" w14:textId="77777777" w:rsidTr="008C2293">
        <w:trPr>
          <w:trHeight w:val="256"/>
          <w:tblHeader/>
        </w:trPr>
        <w:tc>
          <w:tcPr>
            <w:tcW w:w="3420" w:type="dxa"/>
          </w:tcPr>
          <w:p w14:paraId="73552044"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23C3C7D7" w14:textId="77777777" w:rsidR="00960752" w:rsidRPr="002D03D8"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D03D8">
              <w:rPr>
                <w:rFonts w:ascii="CordiaUPC" w:hAnsi="CordiaUPC" w:cs="CordiaUPC" w:hint="cs"/>
                <w:b/>
                <w:bCs/>
                <w:sz w:val="26"/>
                <w:szCs w:val="26"/>
              </w:rPr>
              <w:t>Bank only</w:t>
            </w:r>
          </w:p>
        </w:tc>
      </w:tr>
      <w:tr w:rsidR="00960752" w:rsidRPr="002D03D8" w14:paraId="51D208DC" w14:textId="77777777" w:rsidTr="008C2293">
        <w:trPr>
          <w:trHeight w:val="256"/>
          <w:tblHeader/>
        </w:trPr>
        <w:tc>
          <w:tcPr>
            <w:tcW w:w="3420" w:type="dxa"/>
          </w:tcPr>
          <w:p w14:paraId="41A48E00" w14:textId="77777777" w:rsidR="00960752" w:rsidRPr="002D03D8" w:rsidRDefault="00960752" w:rsidP="00960752">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60E87B60" w14:textId="7DF175A4" w:rsidR="00960752" w:rsidRPr="002D03D8" w:rsidRDefault="00960752" w:rsidP="00960752">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sidRPr="002D03D8">
              <w:rPr>
                <w:rFonts w:ascii="CordiaUPC" w:hAnsi="CordiaUPC" w:cs="CordiaUPC"/>
                <w:sz w:val="26"/>
                <w:szCs w:val="26"/>
                <w:lang w:val="en-US" w:bidi="th-TH"/>
              </w:rPr>
              <w:t xml:space="preserve">30 </w:t>
            </w:r>
            <w:r w:rsidR="0083006A" w:rsidRPr="002D03D8">
              <w:rPr>
                <w:rFonts w:ascii="CordiaUPC" w:hAnsi="CordiaUPC" w:cs="CordiaUPC"/>
                <w:sz w:val="26"/>
                <w:szCs w:val="26"/>
                <w:lang w:val="en-US" w:bidi="th-TH"/>
              </w:rPr>
              <w:t>September</w:t>
            </w:r>
            <w:r w:rsidRPr="002D03D8">
              <w:rPr>
                <w:rFonts w:ascii="CordiaUPC" w:hAnsi="CordiaUPC" w:cs="CordiaUPC"/>
                <w:sz w:val="26"/>
                <w:szCs w:val="26"/>
                <w:lang w:val="en-US" w:bidi="th-TH"/>
              </w:rPr>
              <w:t xml:space="preserve"> 2025</w:t>
            </w:r>
          </w:p>
        </w:tc>
      </w:tr>
      <w:tr w:rsidR="00960752" w:rsidRPr="002D03D8" w14:paraId="7A05B452" w14:textId="77777777" w:rsidTr="008C2293">
        <w:trPr>
          <w:trHeight w:val="256"/>
          <w:tblHeader/>
        </w:trPr>
        <w:tc>
          <w:tcPr>
            <w:tcW w:w="3420" w:type="dxa"/>
          </w:tcPr>
          <w:p w14:paraId="01AACAD9" w14:textId="77777777" w:rsidR="00960752" w:rsidRPr="002D03D8" w:rsidRDefault="00960752" w:rsidP="00960752">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034A207" w14:textId="77777777" w:rsidR="00960752" w:rsidRPr="002D03D8" w:rsidRDefault="00960752" w:rsidP="00960752">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Carrying</w:t>
            </w:r>
          </w:p>
        </w:tc>
        <w:tc>
          <w:tcPr>
            <w:tcW w:w="270" w:type="dxa"/>
          </w:tcPr>
          <w:p w14:paraId="4E38AD0D" w14:textId="77777777" w:rsidR="00960752" w:rsidRPr="002D03D8" w:rsidRDefault="00960752" w:rsidP="00960752">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6F53B9A4" w14:textId="77777777" w:rsidR="00960752" w:rsidRPr="002D03D8" w:rsidRDefault="00960752" w:rsidP="00960752">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Fair value</w:t>
            </w:r>
          </w:p>
        </w:tc>
      </w:tr>
      <w:tr w:rsidR="00960752" w:rsidRPr="002D03D8" w14:paraId="63CA7748" w14:textId="77777777" w:rsidTr="008C2293">
        <w:trPr>
          <w:trHeight w:val="200"/>
          <w:tblHeader/>
        </w:trPr>
        <w:tc>
          <w:tcPr>
            <w:tcW w:w="3420" w:type="dxa"/>
          </w:tcPr>
          <w:p w14:paraId="47E3B5C9" w14:textId="77777777" w:rsidR="00960752" w:rsidRPr="002D03D8" w:rsidRDefault="00960752" w:rsidP="00960752">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05C1AD93" w14:textId="77777777" w:rsidR="00960752" w:rsidRPr="002D03D8" w:rsidRDefault="00960752" w:rsidP="00960752">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amount</w:t>
            </w:r>
          </w:p>
        </w:tc>
        <w:tc>
          <w:tcPr>
            <w:tcW w:w="270" w:type="dxa"/>
          </w:tcPr>
          <w:p w14:paraId="722C93CD" w14:textId="77777777" w:rsidR="00960752" w:rsidRPr="002D03D8" w:rsidRDefault="00960752" w:rsidP="00960752">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32F108A" w14:textId="77777777" w:rsidR="00960752" w:rsidRPr="002D03D8" w:rsidRDefault="00960752" w:rsidP="00960752">
            <w:pPr>
              <w:tabs>
                <w:tab w:val="decimal" w:pos="615"/>
              </w:tabs>
              <w:suppressAutoHyphens/>
              <w:spacing w:line="240" w:lineRule="exact"/>
              <w:ind w:left="-14" w:right="-86"/>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Level 1</w:t>
            </w:r>
          </w:p>
        </w:tc>
        <w:tc>
          <w:tcPr>
            <w:tcW w:w="270" w:type="dxa"/>
          </w:tcPr>
          <w:p w14:paraId="2F9A5BB8" w14:textId="77777777" w:rsidR="00960752" w:rsidRPr="002D03D8" w:rsidRDefault="00960752" w:rsidP="00960752">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FBD76A9" w14:textId="77777777" w:rsidR="00960752" w:rsidRPr="002D03D8" w:rsidRDefault="00960752" w:rsidP="00960752">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2</w:t>
            </w:r>
          </w:p>
        </w:tc>
        <w:tc>
          <w:tcPr>
            <w:tcW w:w="270" w:type="dxa"/>
          </w:tcPr>
          <w:p w14:paraId="327E22E9" w14:textId="77777777" w:rsidR="00960752" w:rsidRPr="002D03D8" w:rsidRDefault="00960752" w:rsidP="00960752">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C0E259A" w14:textId="77777777" w:rsidR="00960752" w:rsidRPr="002D03D8" w:rsidRDefault="00960752" w:rsidP="00960752">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3</w:t>
            </w:r>
          </w:p>
        </w:tc>
        <w:tc>
          <w:tcPr>
            <w:tcW w:w="270" w:type="dxa"/>
          </w:tcPr>
          <w:p w14:paraId="35C5606F" w14:textId="77777777" w:rsidR="00960752" w:rsidRPr="002D03D8" w:rsidRDefault="00960752" w:rsidP="00960752">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701153D8" w14:textId="77777777" w:rsidR="00960752" w:rsidRPr="002D03D8" w:rsidRDefault="00960752" w:rsidP="00960752">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Total</w:t>
            </w:r>
          </w:p>
        </w:tc>
      </w:tr>
      <w:tr w:rsidR="00960752" w:rsidRPr="002D03D8" w14:paraId="335E7AEC" w14:textId="77777777" w:rsidTr="008C2293">
        <w:trPr>
          <w:trHeight w:val="256"/>
          <w:tblHeader/>
        </w:trPr>
        <w:tc>
          <w:tcPr>
            <w:tcW w:w="3420" w:type="dxa"/>
          </w:tcPr>
          <w:p w14:paraId="694F020F" w14:textId="77777777" w:rsidR="00960752" w:rsidRPr="002D03D8" w:rsidRDefault="00960752" w:rsidP="00960752">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170EF1C9" w14:textId="77777777" w:rsidR="00960752" w:rsidRPr="002D03D8" w:rsidRDefault="00960752" w:rsidP="00960752">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i/>
                <w:iCs/>
                <w:sz w:val="26"/>
                <w:szCs w:val="26"/>
                <w:cs/>
                <w:lang w:eastAsia="zh-CN"/>
              </w:rPr>
              <w:t>(</w:t>
            </w:r>
            <w:r w:rsidRPr="002D03D8">
              <w:rPr>
                <w:rFonts w:ascii="CordiaUPC" w:eastAsia="Times New Roman" w:hAnsi="CordiaUPC" w:cs="CordiaUPC" w:hint="cs"/>
                <w:i/>
                <w:iCs/>
                <w:sz w:val="26"/>
                <w:szCs w:val="26"/>
                <w:lang w:eastAsia="zh-CN"/>
              </w:rPr>
              <w:t>in million Baht</w:t>
            </w:r>
            <w:r w:rsidRPr="002D03D8">
              <w:rPr>
                <w:rFonts w:ascii="CordiaUPC" w:eastAsia="Times New Roman" w:hAnsi="CordiaUPC" w:cs="CordiaUPC" w:hint="cs"/>
                <w:i/>
                <w:iCs/>
                <w:sz w:val="26"/>
                <w:szCs w:val="26"/>
                <w:cs/>
                <w:lang w:eastAsia="zh-CN"/>
              </w:rPr>
              <w:t>)</w:t>
            </w:r>
          </w:p>
        </w:tc>
      </w:tr>
      <w:tr w:rsidR="00960752" w:rsidRPr="002D03D8" w14:paraId="47659FFB" w14:textId="77777777" w:rsidTr="008C2293">
        <w:trPr>
          <w:trHeight w:val="256"/>
        </w:trPr>
        <w:tc>
          <w:tcPr>
            <w:tcW w:w="3420" w:type="dxa"/>
            <w:hideMark/>
          </w:tcPr>
          <w:p w14:paraId="4A9E6D7A" w14:textId="77777777" w:rsidR="00960752" w:rsidRPr="002D03D8" w:rsidRDefault="00960752" w:rsidP="00960752">
            <w:pPr>
              <w:suppressAutoHyphens/>
              <w:spacing w:line="240" w:lineRule="exact"/>
              <w:ind w:left="164" w:right="-90" w:hanging="164"/>
              <w:rPr>
                <w:rFonts w:ascii="CordiaUPC" w:eastAsia="Times New Roman" w:hAnsi="CordiaUPC" w:cs="CordiaUPC"/>
                <w:b/>
                <w:bCs/>
                <w:i/>
                <w:iCs/>
                <w:sz w:val="26"/>
                <w:szCs w:val="26"/>
                <w:lang w:eastAsia="zh-CN"/>
              </w:rPr>
            </w:pPr>
            <w:r w:rsidRPr="002D03D8">
              <w:rPr>
                <w:rFonts w:ascii="CordiaUPC" w:eastAsia="Times New Roman" w:hAnsi="CordiaUPC" w:cs="CordiaUPC" w:hint="cs"/>
                <w:b/>
                <w:bCs/>
                <w:i/>
                <w:iCs/>
                <w:sz w:val="26"/>
                <w:szCs w:val="26"/>
                <w:lang w:eastAsia="zh-CN"/>
              </w:rPr>
              <w:t>Financial assets</w:t>
            </w:r>
          </w:p>
        </w:tc>
        <w:tc>
          <w:tcPr>
            <w:tcW w:w="1080" w:type="dxa"/>
          </w:tcPr>
          <w:p w14:paraId="3ADAAE92" w14:textId="77777777" w:rsidR="00960752" w:rsidRPr="002D03D8" w:rsidRDefault="00960752" w:rsidP="00960752">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267FB4A" w14:textId="77777777" w:rsidR="00960752" w:rsidRPr="002D03D8"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A204770" w14:textId="77777777" w:rsidR="00960752" w:rsidRPr="002D03D8" w:rsidRDefault="00960752" w:rsidP="00960752">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3614969" w14:textId="77777777" w:rsidR="00960752" w:rsidRPr="002D03D8"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64A240D" w14:textId="77777777" w:rsidR="00960752" w:rsidRPr="002D03D8" w:rsidRDefault="00960752" w:rsidP="00960752">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555D793" w14:textId="77777777" w:rsidR="00960752" w:rsidRPr="002D03D8"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93BD581" w14:textId="77777777" w:rsidR="00960752" w:rsidRPr="002D03D8"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77A8B0F" w14:textId="77777777" w:rsidR="00960752" w:rsidRPr="002D03D8"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3358614" w14:textId="77777777" w:rsidR="00960752" w:rsidRPr="002D03D8"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5977B5" w:rsidRPr="002D03D8" w14:paraId="223C30F2" w14:textId="77777777" w:rsidTr="008C2293">
        <w:trPr>
          <w:trHeight w:val="256"/>
        </w:trPr>
        <w:tc>
          <w:tcPr>
            <w:tcW w:w="3420" w:type="dxa"/>
            <w:hideMark/>
          </w:tcPr>
          <w:p w14:paraId="20B73D8C" w14:textId="77777777" w:rsidR="005977B5" w:rsidRPr="002D03D8" w:rsidRDefault="005977B5" w:rsidP="005977B5">
            <w:pPr>
              <w:suppressAutoHyphens/>
              <w:spacing w:line="240" w:lineRule="exact"/>
              <w:ind w:left="256" w:right="-90" w:hanging="256"/>
              <w:rPr>
                <w:rFonts w:ascii="CordiaUPC" w:eastAsia="Times New Roman" w:hAnsi="CordiaUPC" w:cs="CordiaUPC"/>
                <w:b/>
                <w:bCs/>
                <w:sz w:val="26"/>
                <w:szCs w:val="26"/>
                <w:lang w:eastAsia="zh-CN"/>
              </w:rPr>
            </w:pPr>
            <w:r w:rsidRPr="002D03D8">
              <w:rPr>
                <w:rFonts w:ascii="CordiaUPC" w:eastAsia="Times New Roman" w:hAnsi="CordiaUPC" w:cs="CordiaUPC" w:hint="cs"/>
                <w:sz w:val="26"/>
                <w:szCs w:val="26"/>
                <w:lang w:eastAsia="zh-CN"/>
              </w:rPr>
              <w:t xml:space="preserve">Investments in debt </w:t>
            </w:r>
            <w:r w:rsidRPr="002D03D8">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30C0E3C6" w14:textId="7C040BEB"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rtl/>
                <w:cs/>
                <w:lang w:eastAsia="zh-CN"/>
              </w:rPr>
            </w:pPr>
            <w:r w:rsidRPr="002D03D8">
              <w:rPr>
                <w:rFonts w:ascii="CordiaUPC" w:hAnsi="CordiaUPC" w:cs="CordiaUPC"/>
                <w:sz w:val="26"/>
                <w:szCs w:val="26"/>
                <w:lang w:val="en-US" w:bidi="th-TH"/>
              </w:rPr>
              <w:t>59,805</w:t>
            </w:r>
          </w:p>
        </w:tc>
        <w:tc>
          <w:tcPr>
            <w:tcW w:w="270" w:type="dxa"/>
            <w:vAlign w:val="bottom"/>
          </w:tcPr>
          <w:p w14:paraId="72EEFA71" w14:textId="77777777"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50AC73F" w14:textId="424A39A5"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lang w:bidi="th-TH"/>
              </w:rPr>
              <w:t>-</w:t>
            </w:r>
          </w:p>
        </w:tc>
        <w:tc>
          <w:tcPr>
            <w:tcW w:w="270" w:type="dxa"/>
            <w:vAlign w:val="bottom"/>
          </w:tcPr>
          <w:p w14:paraId="198AA204"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6763D08" w14:textId="349251C6"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rPr>
              <w:t>62,758</w:t>
            </w:r>
          </w:p>
        </w:tc>
        <w:tc>
          <w:tcPr>
            <w:tcW w:w="270" w:type="dxa"/>
            <w:vAlign w:val="bottom"/>
          </w:tcPr>
          <w:p w14:paraId="311043FC"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80CD98F" w14:textId="6C57E2CE"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rPr>
              <w:t>-</w:t>
            </w:r>
          </w:p>
        </w:tc>
        <w:tc>
          <w:tcPr>
            <w:tcW w:w="270" w:type="dxa"/>
            <w:vAlign w:val="bottom"/>
          </w:tcPr>
          <w:p w14:paraId="000339F1" w14:textId="77777777" w:rsidR="005977B5" w:rsidRPr="002D03D8" w:rsidRDefault="005977B5" w:rsidP="005977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16D270C0" w14:textId="02A4FCCA"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rPr>
              <w:t>62,758</w:t>
            </w:r>
          </w:p>
        </w:tc>
      </w:tr>
      <w:tr w:rsidR="005977B5" w:rsidRPr="002D03D8" w14:paraId="1B0FB186" w14:textId="77777777" w:rsidTr="008C2293">
        <w:trPr>
          <w:trHeight w:val="269"/>
        </w:trPr>
        <w:tc>
          <w:tcPr>
            <w:tcW w:w="3420" w:type="dxa"/>
            <w:vAlign w:val="bottom"/>
            <w:hideMark/>
          </w:tcPr>
          <w:p w14:paraId="7A2E883E" w14:textId="77777777" w:rsidR="005977B5" w:rsidRPr="002D03D8" w:rsidRDefault="005977B5" w:rsidP="005977B5">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662DB04A" w14:textId="77777777"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1D0EF90" w14:textId="77777777"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7831146" w14:textId="77777777"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A3A797C"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053465E"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5BF4018"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50A982F" w14:textId="77777777"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27D2582" w14:textId="77777777" w:rsidR="005977B5" w:rsidRPr="002D03D8" w:rsidRDefault="005977B5" w:rsidP="005977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614E7DB" w14:textId="77777777" w:rsidR="005977B5" w:rsidRPr="002D03D8" w:rsidRDefault="005977B5" w:rsidP="005977B5">
            <w:pPr>
              <w:tabs>
                <w:tab w:val="decimal" w:pos="750"/>
              </w:tabs>
              <w:suppressAutoHyphens/>
              <w:spacing w:line="240" w:lineRule="exact"/>
              <w:ind w:right="-36"/>
              <w:rPr>
                <w:rFonts w:ascii="CordiaUPC" w:hAnsi="CordiaUPC" w:cs="CordiaUPC"/>
                <w:sz w:val="26"/>
                <w:szCs w:val="26"/>
              </w:rPr>
            </w:pPr>
          </w:p>
        </w:tc>
      </w:tr>
      <w:tr w:rsidR="005977B5" w:rsidRPr="002D03D8" w14:paraId="0F53DAEF" w14:textId="77777777" w:rsidTr="008C2293">
        <w:trPr>
          <w:trHeight w:val="256"/>
        </w:trPr>
        <w:tc>
          <w:tcPr>
            <w:tcW w:w="3420" w:type="dxa"/>
            <w:vAlign w:val="bottom"/>
            <w:hideMark/>
          </w:tcPr>
          <w:p w14:paraId="441A29FC" w14:textId="77777777" w:rsidR="005977B5" w:rsidRPr="002D03D8" w:rsidRDefault="005977B5" w:rsidP="005977B5">
            <w:pPr>
              <w:suppressAutoHyphens/>
              <w:spacing w:line="240" w:lineRule="exact"/>
              <w:ind w:left="164" w:right="-90" w:hanging="164"/>
              <w:rPr>
                <w:rFonts w:ascii="CordiaUPC" w:eastAsia="Times New Roman" w:hAnsi="CordiaUPC" w:cs="CordiaUPC"/>
                <w:sz w:val="26"/>
                <w:szCs w:val="26"/>
                <w:lang w:eastAsia="zh-CN"/>
              </w:rPr>
            </w:pPr>
            <w:r w:rsidRPr="002D03D8">
              <w:rPr>
                <w:rFonts w:ascii="CordiaUPC" w:eastAsia="Times New Roman" w:hAnsi="CordiaUPC" w:cs="CordiaUPC" w:hint="cs"/>
                <w:b/>
                <w:bCs/>
                <w:i/>
                <w:iCs/>
                <w:sz w:val="26"/>
                <w:szCs w:val="26"/>
                <w:lang w:eastAsia="zh-CN"/>
              </w:rPr>
              <w:t>Financial liabilities</w:t>
            </w:r>
          </w:p>
        </w:tc>
        <w:tc>
          <w:tcPr>
            <w:tcW w:w="1080" w:type="dxa"/>
            <w:vAlign w:val="bottom"/>
          </w:tcPr>
          <w:p w14:paraId="3AC98D40" w14:textId="77777777"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13CAEE2" w14:textId="77777777"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00DFDBF" w14:textId="77777777"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3CC8CEF"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947931A"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9E323F7"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9E77433" w14:textId="77777777"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F61AE94" w14:textId="77777777" w:rsidR="005977B5" w:rsidRPr="002D03D8" w:rsidRDefault="005977B5" w:rsidP="005977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11734CBE" w14:textId="77777777" w:rsidR="005977B5" w:rsidRPr="002D03D8" w:rsidRDefault="005977B5" w:rsidP="005977B5">
            <w:pPr>
              <w:tabs>
                <w:tab w:val="decimal" w:pos="750"/>
              </w:tabs>
              <w:suppressAutoHyphens/>
              <w:spacing w:line="240" w:lineRule="exact"/>
              <w:ind w:right="-36"/>
              <w:rPr>
                <w:rFonts w:ascii="CordiaUPC" w:hAnsi="CordiaUPC" w:cs="CordiaUPC"/>
                <w:sz w:val="26"/>
                <w:szCs w:val="26"/>
              </w:rPr>
            </w:pPr>
          </w:p>
        </w:tc>
      </w:tr>
      <w:tr w:rsidR="005977B5" w:rsidRPr="002D03D8" w14:paraId="5E7AC944" w14:textId="77777777" w:rsidTr="008C2293">
        <w:trPr>
          <w:trHeight w:val="269"/>
        </w:trPr>
        <w:tc>
          <w:tcPr>
            <w:tcW w:w="3420" w:type="dxa"/>
            <w:vAlign w:val="bottom"/>
            <w:hideMark/>
          </w:tcPr>
          <w:p w14:paraId="1F02C85C" w14:textId="77777777" w:rsidR="005977B5" w:rsidRPr="002D03D8" w:rsidRDefault="005977B5" w:rsidP="005977B5">
            <w:pPr>
              <w:suppressAutoHyphens/>
              <w:spacing w:line="240" w:lineRule="exact"/>
              <w:ind w:right="-9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Debts issued and borrowings</w:t>
            </w:r>
          </w:p>
        </w:tc>
        <w:tc>
          <w:tcPr>
            <w:tcW w:w="1080" w:type="dxa"/>
            <w:vAlign w:val="bottom"/>
          </w:tcPr>
          <w:p w14:paraId="48CD3A7A" w14:textId="0E827FEB"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lang w:bidi="th-TH"/>
              </w:rPr>
              <w:t>15,050</w:t>
            </w:r>
          </w:p>
        </w:tc>
        <w:tc>
          <w:tcPr>
            <w:tcW w:w="270" w:type="dxa"/>
            <w:vAlign w:val="bottom"/>
          </w:tcPr>
          <w:p w14:paraId="044937FC" w14:textId="77777777" w:rsidR="005977B5" w:rsidRPr="002D03D8" w:rsidRDefault="005977B5" w:rsidP="005977B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7F573F9" w14:textId="3F720622" w:rsidR="005977B5" w:rsidRPr="002D03D8" w:rsidRDefault="005977B5" w:rsidP="005977B5">
            <w:pPr>
              <w:tabs>
                <w:tab w:val="decimal" w:pos="703"/>
              </w:tabs>
              <w:suppressAutoHyphens/>
              <w:spacing w:line="240" w:lineRule="exact"/>
              <w:ind w:left="-25" w:right="-86"/>
              <w:rPr>
                <w:rFonts w:ascii="CordiaUPC" w:eastAsia="Times New Roman" w:hAnsi="CordiaUPC" w:cs="CordiaUPC"/>
                <w:sz w:val="26"/>
                <w:szCs w:val="26"/>
                <w:lang w:eastAsia="zh-CN"/>
              </w:rPr>
            </w:pPr>
            <w:r w:rsidRPr="002D03D8">
              <w:rPr>
                <w:rFonts w:ascii="CordiaUPC" w:hAnsi="CordiaUPC" w:cs="CordiaUPC"/>
                <w:sz w:val="26"/>
                <w:szCs w:val="26"/>
                <w:lang w:bidi="th-TH"/>
              </w:rPr>
              <w:t>-</w:t>
            </w:r>
          </w:p>
        </w:tc>
        <w:tc>
          <w:tcPr>
            <w:tcW w:w="270" w:type="dxa"/>
            <w:vAlign w:val="bottom"/>
          </w:tcPr>
          <w:p w14:paraId="6E6EDE7D"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E5A42BE" w14:textId="14E581C1" w:rsidR="005977B5" w:rsidRPr="002D03D8" w:rsidRDefault="0099190A" w:rsidP="005977B5">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lang w:val="en-US" w:bidi="th-TH"/>
              </w:rPr>
              <w:t>15,</w:t>
            </w:r>
            <w:r w:rsidRPr="002D03D8">
              <w:rPr>
                <w:rFonts w:ascii="CordiaUPC" w:hAnsi="CordiaUPC" w:cs="CordiaUPC" w:hint="cs"/>
                <w:sz w:val="26"/>
                <w:szCs w:val="26"/>
                <w:cs/>
                <w:lang w:val="en-US" w:bidi="th-TH"/>
              </w:rPr>
              <w:t>915</w:t>
            </w:r>
          </w:p>
        </w:tc>
        <w:tc>
          <w:tcPr>
            <w:tcW w:w="270" w:type="dxa"/>
            <w:vAlign w:val="bottom"/>
          </w:tcPr>
          <w:p w14:paraId="57BF4B10" w14:textId="77777777" w:rsidR="005977B5" w:rsidRPr="002D03D8" w:rsidRDefault="005977B5" w:rsidP="005977B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0AF8F0F" w14:textId="119F7ED1" w:rsidR="005977B5" w:rsidRPr="002D03D8" w:rsidRDefault="005977B5" w:rsidP="005977B5">
            <w:pPr>
              <w:tabs>
                <w:tab w:val="decimal" w:pos="703"/>
              </w:tabs>
              <w:suppressAutoHyphens/>
              <w:spacing w:line="240" w:lineRule="exact"/>
              <w:ind w:left="-14" w:right="-86"/>
              <w:rPr>
                <w:rFonts w:ascii="CordiaUPC" w:eastAsia="Times New Roman" w:hAnsi="CordiaUPC" w:cs="CordiaUPC"/>
                <w:sz w:val="26"/>
                <w:szCs w:val="26"/>
                <w:lang w:eastAsia="zh-CN" w:bidi="th-TH"/>
              </w:rPr>
            </w:pPr>
            <w:r w:rsidRPr="002D03D8">
              <w:rPr>
                <w:rFonts w:ascii="CordiaUPC" w:hAnsi="CordiaUPC" w:cs="CordiaUPC"/>
                <w:sz w:val="26"/>
                <w:szCs w:val="26"/>
              </w:rPr>
              <w:t>-</w:t>
            </w:r>
          </w:p>
        </w:tc>
        <w:tc>
          <w:tcPr>
            <w:tcW w:w="270" w:type="dxa"/>
            <w:vAlign w:val="bottom"/>
          </w:tcPr>
          <w:p w14:paraId="4A102204" w14:textId="77777777" w:rsidR="005977B5" w:rsidRPr="002D03D8" w:rsidRDefault="005977B5" w:rsidP="005977B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67F5DF0C" w14:textId="237C68EE" w:rsidR="005977B5" w:rsidRPr="002D03D8" w:rsidRDefault="0099190A" w:rsidP="005977B5">
            <w:pPr>
              <w:tabs>
                <w:tab w:val="decimal" w:pos="750"/>
              </w:tabs>
              <w:suppressAutoHyphens/>
              <w:spacing w:line="240" w:lineRule="exact"/>
              <w:ind w:left="-14" w:right="-36"/>
              <w:rPr>
                <w:rFonts w:ascii="CordiaUPC" w:eastAsia="Times New Roman" w:hAnsi="CordiaUPC" w:cs="CordiaUPC"/>
                <w:sz w:val="26"/>
                <w:szCs w:val="26"/>
                <w:lang w:eastAsia="zh-CN"/>
              </w:rPr>
            </w:pPr>
            <w:r w:rsidRPr="002D03D8">
              <w:rPr>
                <w:rFonts w:ascii="CordiaUPC" w:hAnsi="CordiaUPC" w:cs="CordiaUPC"/>
                <w:sz w:val="26"/>
                <w:szCs w:val="26"/>
                <w:lang w:val="en-US" w:bidi="th-TH"/>
              </w:rPr>
              <w:t>15,</w:t>
            </w:r>
            <w:r w:rsidRPr="002D03D8">
              <w:rPr>
                <w:rFonts w:ascii="CordiaUPC" w:hAnsi="CordiaUPC" w:cs="CordiaUPC" w:hint="cs"/>
                <w:sz w:val="26"/>
                <w:szCs w:val="26"/>
                <w:cs/>
                <w:lang w:val="en-US" w:bidi="th-TH"/>
              </w:rPr>
              <w:t>915</w:t>
            </w:r>
          </w:p>
        </w:tc>
      </w:tr>
    </w:tbl>
    <w:p w14:paraId="278823D9" w14:textId="77777777" w:rsidR="00960752" w:rsidRPr="002D03D8" w:rsidRDefault="00960752" w:rsidP="00960752">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960752" w:rsidRPr="002D03D8" w14:paraId="39540844" w14:textId="77777777" w:rsidTr="008C2293">
        <w:trPr>
          <w:trHeight w:val="256"/>
          <w:tblHeader/>
        </w:trPr>
        <w:tc>
          <w:tcPr>
            <w:tcW w:w="3420" w:type="dxa"/>
          </w:tcPr>
          <w:p w14:paraId="2CD4161F"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5F617861" w14:textId="77777777" w:rsidR="00960752" w:rsidRPr="002D03D8"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D03D8">
              <w:rPr>
                <w:rFonts w:ascii="CordiaUPC" w:hAnsi="CordiaUPC" w:cs="CordiaUPC" w:hint="cs"/>
                <w:b/>
                <w:bCs/>
                <w:sz w:val="26"/>
                <w:szCs w:val="26"/>
              </w:rPr>
              <w:t>Bank only</w:t>
            </w:r>
          </w:p>
        </w:tc>
      </w:tr>
      <w:tr w:rsidR="00960752" w:rsidRPr="002D03D8" w14:paraId="36EBE6AE" w14:textId="77777777" w:rsidTr="008C2293">
        <w:trPr>
          <w:trHeight w:val="256"/>
          <w:tblHeader/>
        </w:trPr>
        <w:tc>
          <w:tcPr>
            <w:tcW w:w="3420" w:type="dxa"/>
          </w:tcPr>
          <w:p w14:paraId="67CDE92D"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61774055" w14:textId="77777777" w:rsidR="00960752" w:rsidRPr="002D03D8" w:rsidRDefault="00960752" w:rsidP="008C2293">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sidRPr="002D03D8">
              <w:rPr>
                <w:rFonts w:ascii="CordiaUPC" w:eastAsia="Times New Roman" w:hAnsi="CordiaUPC" w:cs="CordiaUPC"/>
                <w:sz w:val="26"/>
                <w:szCs w:val="26"/>
                <w:cs/>
                <w:lang w:eastAsia="zh-CN" w:bidi="th-TH"/>
              </w:rPr>
              <w:t xml:space="preserve">31 </w:t>
            </w:r>
            <w:r w:rsidRPr="002D03D8">
              <w:rPr>
                <w:rFonts w:ascii="CordiaUPC" w:eastAsia="Times New Roman" w:hAnsi="CordiaUPC" w:cs="CordiaUPC"/>
                <w:sz w:val="26"/>
                <w:szCs w:val="26"/>
                <w:lang w:eastAsia="zh-CN" w:bidi="th-TH"/>
              </w:rPr>
              <w:t xml:space="preserve">December </w:t>
            </w:r>
            <w:r w:rsidRPr="002D03D8">
              <w:rPr>
                <w:rFonts w:ascii="CordiaUPC" w:eastAsia="Times New Roman" w:hAnsi="CordiaUPC" w:cs="CordiaUPC"/>
                <w:sz w:val="26"/>
                <w:szCs w:val="26"/>
                <w:cs/>
                <w:lang w:eastAsia="zh-CN" w:bidi="th-TH"/>
              </w:rPr>
              <w:t>2024</w:t>
            </w:r>
          </w:p>
        </w:tc>
      </w:tr>
      <w:tr w:rsidR="00960752" w:rsidRPr="002D03D8" w14:paraId="4D86886C" w14:textId="77777777" w:rsidTr="008C2293">
        <w:trPr>
          <w:trHeight w:val="256"/>
          <w:tblHeader/>
        </w:trPr>
        <w:tc>
          <w:tcPr>
            <w:tcW w:w="3420" w:type="dxa"/>
          </w:tcPr>
          <w:p w14:paraId="12FD66F9"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E64160E" w14:textId="77777777" w:rsidR="00960752" w:rsidRPr="002D03D8"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Carrying</w:t>
            </w:r>
          </w:p>
        </w:tc>
        <w:tc>
          <w:tcPr>
            <w:tcW w:w="270" w:type="dxa"/>
          </w:tcPr>
          <w:p w14:paraId="00AEE863" w14:textId="77777777" w:rsidR="00960752" w:rsidRPr="002D03D8"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5115D483" w14:textId="77777777" w:rsidR="00960752" w:rsidRPr="002D03D8"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Fair value</w:t>
            </w:r>
          </w:p>
        </w:tc>
      </w:tr>
      <w:tr w:rsidR="00960752" w:rsidRPr="002D03D8" w14:paraId="7681852E" w14:textId="77777777" w:rsidTr="008C2293">
        <w:trPr>
          <w:trHeight w:val="200"/>
          <w:tblHeader/>
        </w:trPr>
        <w:tc>
          <w:tcPr>
            <w:tcW w:w="3420" w:type="dxa"/>
          </w:tcPr>
          <w:p w14:paraId="3D2C6C94" w14:textId="77777777" w:rsidR="00960752" w:rsidRPr="002D03D8" w:rsidRDefault="00960752" w:rsidP="008C2293">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6C4E3F55" w14:textId="77777777" w:rsidR="00960752" w:rsidRPr="002D03D8"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amount</w:t>
            </w:r>
          </w:p>
        </w:tc>
        <w:tc>
          <w:tcPr>
            <w:tcW w:w="270" w:type="dxa"/>
          </w:tcPr>
          <w:p w14:paraId="10E08A5B" w14:textId="77777777" w:rsidR="00960752" w:rsidRPr="002D03D8"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1287CE2" w14:textId="77777777" w:rsidR="00960752" w:rsidRPr="002D03D8" w:rsidRDefault="00960752" w:rsidP="008C2293">
            <w:pPr>
              <w:tabs>
                <w:tab w:val="decimal" w:pos="615"/>
              </w:tabs>
              <w:suppressAutoHyphens/>
              <w:spacing w:line="240" w:lineRule="exact"/>
              <w:ind w:left="-14" w:right="-86"/>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Level 1</w:t>
            </w:r>
          </w:p>
        </w:tc>
        <w:tc>
          <w:tcPr>
            <w:tcW w:w="270" w:type="dxa"/>
          </w:tcPr>
          <w:p w14:paraId="594BA9F0"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6C35319"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2</w:t>
            </w:r>
          </w:p>
        </w:tc>
        <w:tc>
          <w:tcPr>
            <w:tcW w:w="270" w:type="dxa"/>
          </w:tcPr>
          <w:p w14:paraId="4E57CA09"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8EEA0F3"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Level 3</w:t>
            </w:r>
          </w:p>
        </w:tc>
        <w:tc>
          <w:tcPr>
            <w:tcW w:w="270" w:type="dxa"/>
          </w:tcPr>
          <w:p w14:paraId="15A1506A" w14:textId="77777777" w:rsidR="00960752" w:rsidRPr="002D03D8"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6896A695" w14:textId="77777777" w:rsidR="00960752" w:rsidRPr="002D03D8" w:rsidRDefault="00960752" w:rsidP="008C2293">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2D03D8">
              <w:rPr>
                <w:rFonts w:ascii="CordiaUPC" w:eastAsia="Times New Roman" w:hAnsi="CordiaUPC" w:cs="CordiaUPC" w:hint="cs"/>
                <w:sz w:val="26"/>
                <w:szCs w:val="26"/>
                <w:lang w:eastAsia="zh-CN"/>
              </w:rPr>
              <w:t>Total</w:t>
            </w:r>
          </w:p>
        </w:tc>
      </w:tr>
      <w:tr w:rsidR="00960752" w:rsidRPr="002D03D8" w14:paraId="32A3D042" w14:textId="77777777" w:rsidTr="008C2293">
        <w:trPr>
          <w:trHeight w:val="256"/>
          <w:tblHeader/>
        </w:trPr>
        <w:tc>
          <w:tcPr>
            <w:tcW w:w="3420" w:type="dxa"/>
          </w:tcPr>
          <w:p w14:paraId="61DF3ADB" w14:textId="77777777" w:rsidR="00960752" w:rsidRPr="002D03D8" w:rsidRDefault="00960752" w:rsidP="008C2293">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4BE1DB38" w14:textId="77777777" w:rsidR="00960752" w:rsidRPr="002D03D8"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D03D8">
              <w:rPr>
                <w:rFonts w:ascii="CordiaUPC" w:eastAsia="Times New Roman" w:hAnsi="CordiaUPC" w:cs="CordiaUPC" w:hint="cs"/>
                <w:i/>
                <w:iCs/>
                <w:sz w:val="26"/>
                <w:szCs w:val="26"/>
                <w:cs/>
                <w:lang w:eastAsia="zh-CN"/>
              </w:rPr>
              <w:t>(</w:t>
            </w:r>
            <w:r w:rsidRPr="002D03D8">
              <w:rPr>
                <w:rFonts w:ascii="CordiaUPC" w:eastAsia="Times New Roman" w:hAnsi="CordiaUPC" w:cs="CordiaUPC" w:hint="cs"/>
                <w:i/>
                <w:iCs/>
                <w:sz w:val="26"/>
                <w:szCs w:val="26"/>
                <w:lang w:eastAsia="zh-CN"/>
              </w:rPr>
              <w:t>in million Baht</w:t>
            </w:r>
            <w:r w:rsidRPr="002D03D8">
              <w:rPr>
                <w:rFonts w:ascii="CordiaUPC" w:eastAsia="Times New Roman" w:hAnsi="CordiaUPC" w:cs="CordiaUPC" w:hint="cs"/>
                <w:i/>
                <w:iCs/>
                <w:sz w:val="26"/>
                <w:szCs w:val="26"/>
                <w:cs/>
                <w:lang w:eastAsia="zh-CN"/>
              </w:rPr>
              <w:t>)</w:t>
            </w:r>
          </w:p>
        </w:tc>
      </w:tr>
      <w:tr w:rsidR="00960752" w:rsidRPr="002D03D8" w14:paraId="04059E5C" w14:textId="77777777" w:rsidTr="008C2293">
        <w:trPr>
          <w:trHeight w:val="256"/>
        </w:trPr>
        <w:tc>
          <w:tcPr>
            <w:tcW w:w="3420" w:type="dxa"/>
            <w:hideMark/>
          </w:tcPr>
          <w:p w14:paraId="51793071" w14:textId="77777777" w:rsidR="00960752" w:rsidRPr="002D03D8" w:rsidRDefault="00960752" w:rsidP="008C2293">
            <w:pPr>
              <w:suppressAutoHyphens/>
              <w:spacing w:line="240" w:lineRule="exact"/>
              <w:ind w:left="164" w:right="-90" w:hanging="164"/>
              <w:rPr>
                <w:rFonts w:ascii="CordiaUPC" w:eastAsia="Times New Roman" w:hAnsi="CordiaUPC" w:cs="CordiaUPC"/>
                <w:b/>
                <w:bCs/>
                <w:i/>
                <w:iCs/>
                <w:sz w:val="26"/>
                <w:szCs w:val="26"/>
                <w:lang w:eastAsia="zh-CN"/>
              </w:rPr>
            </w:pPr>
            <w:r w:rsidRPr="002D03D8">
              <w:rPr>
                <w:rFonts w:ascii="CordiaUPC" w:eastAsia="Times New Roman" w:hAnsi="CordiaUPC" w:cs="CordiaUPC" w:hint="cs"/>
                <w:b/>
                <w:bCs/>
                <w:i/>
                <w:iCs/>
                <w:sz w:val="26"/>
                <w:szCs w:val="26"/>
                <w:lang w:eastAsia="zh-CN"/>
              </w:rPr>
              <w:t>Financial assets</w:t>
            </w:r>
          </w:p>
        </w:tc>
        <w:tc>
          <w:tcPr>
            <w:tcW w:w="1080" w:type="dxa"/>
          </w:tcPr>
          <w:p w14:paraId="31444F4B" w14:textId="77777777" w:rsidR="00960752" w:rsidRPr="002D03D8"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4A2CDD5"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4BF3933" w14:textId="77777777" w:rsidR="00960752" w:rsidRPr="002D03D8"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70224AF"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846082A" w14:textId="77777777" w:rsidR="00960752" w:rsidRPr="002D03D8"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1B4351C"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96644C4"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3690BFE"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FFDBB42" w14:textId="77777777" w:rsidR="00960752" w:rsidRPr="002D03D8"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960752" w:rsidRPr="002D03D8" w14:paraId="119AB254" w14:textId="77777777" w:rsidTr="008C2293">
        <w:trPr>
          <w:trHeight w:val="256"/>
        </w:trPr>
        <w:tc>
          <w:tcPr>
            <w:tcW w:w="3420" w:type="dxa"/>
            <w:hideMark/>
          </w:tcPr>
          <w:p w14:paraId="6698D88E" w14:textId="77777777" w:rsidR="00960752" w:rsidRPr="002D03D8" w:rsidRDefault="00960752" w:rsidP="008C2293">
            <w:pPr>
              <w:suppressAutoHyphens/>
              <w:spacing w:line="240" w:lineRule="exact"/>
              <w:ind w:left="256" w:right="-90" w:hanging="256"/>
              <w:rPr>
                <w:rFonts w:ascii="CordiaUPC" w:eastAsia="Times New Roman" w:hAnsi="CordiaUPC" w:cs="CordiaUPC"/>
                <w:b/>
                <w:bCs/>
                <w:sz w:val="26"/>
                <w:szCs w:val="26"/>
                <w:lang w:eastAsia="zh-CN"/>
              </w:rPr>
            </w:pPr>
            <w:r w:rsidRPr="002D03D8">
              <w:rPr>
                <w:rFonts w:ascii="CordiaUPC" w:eastAsia="Times New Roman" w:hAnsi="CordiaUPC" w:cs="CordiaUPC" w:hint="cs"/>
                <w:sz w:val="26"/>
                <w:szCs w:val="26"/>
                <w:lang w:eastAsia="zh-CN"/>
              </w:rPr>
              <w:t xml:space="preserve">Investments in debt </w:t>
            </w:r>
            <w:r w:rsidRPr="002D03D8">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10B8B514"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D03D8">
              <w:rPr>
                <w:rFonts w:ascii="CordiaUPC" w:hAnsi="CordiaUPC" w:cs="CordiaUPC"/>
                <w:sz w:val="26"/>
                <w:szCs w:val="26"/>
                <w:lang w:val="en-US"/>
              </w:rPr>
              <w:t>59,831</w:t>
            </w:r>
          </w:p>
        </w:tc>
        <w:tc>
          <w:tcPr>
            <w:tcW w:w="270" w:type="dxa"/>
            <w:vAlign w:val="bottom"/>
          </w:tcPr>
          <w:p w14:paraId="19076C8D"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CDC1E1C"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sz w:val="26"/>
                <w:szCs w:val="26"/>
                <w:lang w:bidi="th-TH"/>
              </w:rPr>
              <w:t>-</w:t>
            </w:r>
          </w:p>
        </w:tc>
        <w:tc>
          <w:tcPr>
            <w:tcW w:w="270" w:type="dxa"/>
            <w:vAlign w:val="bottom"/>
          </w:tcPr>
          <w:p w14:paraId="337BFD8D"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6BADAD9"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sz w:val="26"/>
                <w:szCs w:val="26"/>
                <w:lang w:val="en-US"/>
              </w:rPr>
              <w:t>60,152</w:t>
            </w:r>
          </w:p>
        </w:tc>
        <w:tc>
          <w:tcPr>
            <w:tcW w:w="270" w:type="dxa"/>
            <w:vAlign w:val="bottom"/>
          </w:tcPr>
          <w:p w14:paraId="396A7B64"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50C8CE3"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sz w:val="26"/>
                <w:szCs w:val="26"/>
                <w:lang w:bidi="th-TH"/>
              </w:rPr>
              <w:t>-</w:t>
            </w:r>
          </w:p>
        </w:tc>
        <w:tc>
          <w:tcPr>
            <w:tcW w:w="270" w:type="dxa"/>
            <w:vAlign w:val="bottom"/>
          </w:tcPr>
          <w:p w14:paraId="0D85A6FA" w14:textId="77777777" w:rsidR="00960752" w:rsidRPr="002D03D8" w:rsidRDefault="00960752" w:rsidP="008C229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5B63755F"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r w:rsidRPr="002D03D8">
              <w:rPr>
                <w:rFonts w:ascii="CordiaUPC" w:hAnsi="CordiaUPC" w:cs="CordiaUPC"/>
                <w:sz w:val="26"/>
                <w:szCs w:val="26"/>
                <w:lang w:val="en-US"/>
              </w:rPr>
              <w:t>60,152</w:t>
            </w:r>
          </w:p>
        </w:tc>
      </w:tr>
      <w:tr w:rsidR="00960752" w:rsidRPr="002D03D8" w14:paraId="266A5194" w14:textId="77777777" w:rsidTr="008C2293">
        <w:trPr>
          <w:trHeight w:val="269"/>
        </w:trPr>
        <w:tc>
          <w:tcPr>
            <w:tcW w:w="3420" w:type="dxa"/>
            <w:vAlign w:val="bottom"/>
            <w:hideMark/>
          </w:tcPr>
          <w:p w14:paraId="76B7FACF" w14:textId="77777777" w:rsidR="00960752" w:rsidRPr="002D03D8" w:rsidRDefault="00960752" w:rsidP="008C2293">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0B1DBD2E"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EEF496F"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CE0D1E3"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7E0AB89"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12177D7"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BFF617A"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F4B4E39"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704D6CC" w14:textId="77777777" w:rsidR="00960752" w:rsidRPr="002D03D8"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5FB10DC6" w14:textId="77777777" w:rsidR="00960752" w:rsidRPr="002D03D8" w:rsidRDefault="00960752" w:rsidP="008C2293">
            <w:pPr>
              <w:tabs>
                <w:tab w:val="decimal" w:pos="750"/>
              </w:tabs>
              <w:suppressAutoHyphens/>
              <w:spacing w:line="240" w:lineRule="exact"/>
              <w:ind w:right="-36"/>
              <w:rPr>
                <w:rFonts w:ascii="CordiaUPC" w:hAnsi="CordiaUPC" w:cs="CordiaUPC"/>
                <w:sz w:val="26"/>
                <w:szCs w:val="26"/>
              </w:rPr>
            </w:pPr>
          </w:p>
        </w:tc>
      </w:tr>
      <w:tr w:rsidR="00960752" w:rsidRPr="002D03D8" w14:paraId="442FF25D" w14:textId="77777777" w:rsidTr="008C2293">
        <w:trPr>
          <w:trHeight w:val="256"/>
        </w:trPr>
        <w:tc>
          <w:tcPr>
            <w:tcW w:w="3420" w:type="dxa"/>
            <w:vAlign w:val="bottom"/>
            <w:hideMark/>
          </w:tcPr>
          <w:p w14:paraId="57C85CC7" w14:textId="77777777" w:rsidR="00960752" w:rsidRPr="002D03D8" w:rsidRDefault="00960752" w:rsidP="008C2293">
            <w:pPr>
              <w:suppressAutoHyphens/>
              <w:spacing w:line="240" w:lineRule="exact"/>
              <w:ind w:left="164" w:right="-90" w:hanging="164"/>
              <w:rPr>
                <w:rFonts w:ascii="CordiaUPC" w:eastAsia="Times New Roman" w:hAnsi="CordiaUPC" w:cs="CordiaUPC"/>
                <w:sz w:val="26"/>
                <w:szCs w:val="26"/>
                <w:lang w:eastAsia="zh-CN"/>
              </w:rPr>
            </w:pPr>
            <w:r w:rsidRPr="002D03D8">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3C9C191B"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B7C0057"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F25FA25"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EFA56E7"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4E4A055"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1E78A23"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AAB2F77"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448BE66" w14:textId="77777777" w:rsidR="00960752" w:rsidRPr="002D03D8"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5BD248D" w14:textId="77777777" w:rsidR="00960752" w:rsidRPr="002D03D8" w:rsidRDefault="00960752" w:rsidP="008C2293">
            <w:pPr>
              <w:tabs>
                <w:tab w:val="decimal" w:pos="750"/>
              </w:tabs>
              <w:suppressAutoHyphens/>
              <w:spacing w:line="240" w:lineRule="exact"/>
              <w:ind w:right="-36"/>
              <w:rPr>
                <w:rFonts w:ascii="CordiaUPC" w:hAnsi="CordiaUPC" w:cs="CordiaUPC"/>
                <w:sz w:val="26"/>
                <w:szCs w:val="26"/>
              </w:rPr>
            </w:pPr>
          </w:p>
        </w:tc>
      </w:tr>
      <w:tr w:rsidR="00960752" w:rsidRPr="002D03D8" w14:paraId="4B1C00D3" w14:textId="77777777" w:rsidTr="008C2293">
        <w:trPr>
          <w:trHeight w:val="269"/>
        </w:trPr>
        <w:tc>
          <w:tcPr>
            <w:tcW w:w="3420" w:type="dxa"/>
            <w:vAlign w:val="bottom"/>
            <w:hideMark/>
          </w:tcPr>
          <w:p w14:paraId="7E71BC03" w14:textId="77777777" w:rsidR="00960752" w:rsidRPr="002D03D8" w:rsidRDefault="00960752" w:rsidP="008C2293">
            <w:pPr>
              <w:suppressAutoHyphens/>
              <w:spacing w:line="240" w:lineRule="exact"/>
              <w:ind w:right="-90"/>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Debts issued and borrowings</w:t>
            </w:r>
          </w:p>
        </w:tc>
        <w:tc>
          <w:tcPr>
            <w:tcW w:w="1080" w:type="dxa"/>
            <w:vAlign w:val="bottom"/>
          </w:tcPr>
          <w:p w14:paraId="6C46C44F"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lang w:bidi="th-TH"/>
              </w:rPr>
              <w:t>25,247</w:t>
            </w:r>
          </w:p>
        </w:tc>
        <w:tc>
          <w:tcPr>
            <w:tcW w:w="270" w:type="dxa"/>
            <w:vAlign w:val="bottom"/>
          </w:tcPr>
          <w:p w14:paraId="71E60966" w14:textId="77777777" w:rsidR="00960752" w:rsidRPr="002D03D8"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1039441" w14:textId="77777777" w:rsidR="00960752" w:rsidRPr="002D03D8" w:rsidRDefault="00960752" w:rsidP="008C2293">
            <w:pPr>
              <w:tabs>
                <w:tab w:val="decimal" w:pos="703"/>
              </w:tabs>
              <w:suppressAutoHyphens/>
              <w:spacing w:line="240" w:lineRule="exact"/>
              <w:ind w:left="-25" w:right="-86"/>
              <w:rPr>
                <w:rFonts w:ascii="CordiaUPC" w:eastAsia="Times New Roman" w:hAnsi="CordiaUPC" w:cs="CordiaUPC"/>
                <w:sz w:val="26"/>
                <w:szCs w:val="26"/>
                <w:lang w:eastAsia="zh-CN"/>
              </w:rPr>
            </w:pPr>
            <w:r w:rsidRPr="002D03D8">
              <w:rPr>
                <w:rFonts w:ascii="CordiaUPC" w:hAnsi="CordiaUPC" w:cs="CordiaUPC"/>
                <w:sz w:val="26"/>
                <w:szCs w:val="26"/>
                <w:lang w:bidi="th-TH"/>
              </w:rPr>
              <w:t>-</w:t>
            </w:r>
          </w:p>
        </w:tc>
        <w:tc>
          <w:tcPr>
            <w:tcW w:w="270" w:type="dxa"/>
            <w:vAlign w:val="bottom"/>
          </w:tcPr>
          <w:p w14:paraId="215B4161"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4E7EFD1"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r w:rsidRPr="002D03D8">
              <w:rPr>
                <w:rFonts w:ascii="CordiaUPC" w:hAnsi="CordiaUPC" w:cs="CordiaUPC"/>
                <w:sz w:val="26"/>
                <w:szCs w:val="26"/>
                <w:lang w:val="en-US" w:bidi="th-TH"/>
              </w:rPr>
              <w:t>25,748</w:t>
            </w:r>
          </w:p>
        </w:tc>
        <w:tc>
          <w:tcPr>
            <w:tcW w:w="270" w:type="dxa"/>
            <w:vAlign w:val="bottom"/>
          </w:tcPr>
          <w:p w14:paraId="10E80D01" w14:textId="77777777" w:rsidR="00960752" w:rsidRPr="002D03D8"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1479E4E" w14:textId="77777777" w:rsidR="00960752" w:rsidRPr="002D03D8"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bidi="th-TH"/>
              </w:rPr>
            </w:pPr>
            <w:r w:rsidRPr="002D03D8">
              <w:rPr>
                <w:rFonts w:ascii="CordiaUPC" w:hAnsi="CordiaUPC" w:cs="CordiaUPC"/>
                <w:sz w:val="26"/>
                <w:szCs w:val="26"/>
              </w:rPr>
              <w:t>-</w:t>
            </w:r>
          </w:p>
        </w:tc>
        <w:tc>
          <w:tcPr>
            <w:tcW w:w="270" w:type="dxa"/>
            <w:vAlign w:val="bottom"/>
          </w:tcPr>
          <w:p w14:paraId="2390DFFE" w14:textId="77777777" w:rsidR="00960752" w:rsidRPr="002D03D8"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7EDDBF5" w14:textId="77777777" w:rsidR="00960752" w:rsidRPr="002D03D8" w:rsidRDefault="00960752" w:rsidP="008C2293">
            <w:pPr>
              <w:tabs>
                <w:tab w:val="decimal" w:pos="750"/>
              </w:tabs>
              <w:suppressAutoHyphens/>
              <w:spacing w:line="240" w:lineRule="exact"/>
              <w:ind w:left="-14" w:right="-36"/>
              <w:rPr>
                <w:rFonts w:ascii="CordiaUPC" w:eastAsia="Times New Roman" w:hAnsi="CordiaUPC" w:cs="CordiaUPC"/>
                <w:sz w:val="26"/>
                <w:szCs w:val="26"/>
                <w:lang w:eastAsia="zh-CN"/>
              </w:rPr>
            </w:pPr>
            <w:r w:rsidRPr="002D03D8">
              <w:rPr>
                <w:rFonts w:ascii="CordiaUPC" w:hAnsi="CordiaUPC" w:cs="CordiaUPC"/>
                <w:sz w:val="26"/>
                <w:szCs w:val="26"/>
              </w:rPr>
              <w:t>25,748</w:t>
            </w:r>
          </w:p>
        </w:tc>
      </w:tr>
    </w:tbl>
    <w:p w14:paraId="501729C9" w14:textId="77777777" w:rsidR="00B70A6D" w:rsidRPr="002D03D8" w:rsidRDefault="00B70A6D" w:rsidP="00960752">
      <w:pPr>
        <w:tabs>
          <w:tab w:val="left" w:pos="540"/>
          <w:tab w:val="left" w:pos="1170"/>
        </w:tabs>
        <w:spacing w:line="240" w:lineRule="exact"/>
        <w:ind w:left="540" w:right="9"/>
        <w:jc w:val="thaiDistribute"/>
        <w:rPr>
          <w:rFonts w:ascii="CordiaUPC" w:hAnsi="CordiaUPC" w:cs="CordiaUPC"/>
          <w:sz w:val="26"/>
          <w:szCs w:val="26"/>
        </w:rPr>
      </w:pPr>
    </w:p>
    <w:p w14:paraId="36B4C6BC" w14:textId="321E5106" w:rsidR="00960752" w:rsidRPr="002D03D8" w:rsidRDefault="00960752" w:rsidP="00960752">
      <w:pPr>
        <w:tabs>
          <w:tab w:val="left" w:pos="540"/>
          <w:tab w:val="left" w:pos="1170"/>
        </w:tabs>
        <w:spacing w:line="240" w:lineRule="exact"/>
        <w:ind w:left="540" w:right="9"/>
        <w:jc w:val="thaiDistribute"/>
        <w:rPr>
          <w:rFonts w:ascii="CordiaUPC" w:hAnsi="CordiaUPC" w:cs="CordiaUPC"/>
          <w:sz w:val="26"/>
          <w:szCs w:val="26"/>
        </w:rPr>
      </w:pPr>
      <w:r w:rsidRPr="002D03D8">
        <w:rPr>
          <w:rFonts w:ascii="CordiaUPC" w:hAnsi="CordiaUPC" w:cs="CordiaUPC" w:hint="cs"/>
          <w:sz w:val="26"/>
          <w:szCs w:val="26"/>
        </w:rPr>
        <w:lastRenderedPageBreak/>
        <w:t>The following methods and assumptions were used by the Bank and its subsidiaries in estimating fair value of financial instruments as disclosed herein.</w:t>
      </w:r>
    </w:p>
    <w:p w14:paraId="5038E6DF" w14:textId="77777777" w:rsidR="00960752" w:rsidRPr="002D03D8" w:rsidRDefault="00960752" w:rsidP="00960752">
      <w:pPr>
        <w:spacing w:line="240" w:lineRule="exact"/>
        <w:ind w:right="14"/>
        <w:jc w:val="thaiDistribute"/>
        <w:rPr>
          <w:rFonts w:ascii="CordiaUPC" w:hAnsi="CordiaUPC" w:cs="CordiaUPC"/>
          <w:sz w:val="26"/>
          <w:szCs w:val="26"/>
        </w:rPr>
      </w:pPr>
    </w:p>
    <w:p w14:paraId="31FDEB47" w14:textId="77777777" w:rsidR="00960752" w:rsidRPr="002D03D8" w:rsidRDefault="00960752" w:rsidP="00960752">
      <w:pPr>
        <w:spacing w:line="240" w:lineRule="exact"/>
        <w:ind w:left="851" w:right="29" w:hanging="284"/>
        <w:jc w:val="thaiDistribute"/>
        <w:rPr>
          <w:rFonts w:ascii="CordiaUPC" w:hAnsi="CordiaUPC" w:cs="CordiaUPC"/>
          <w:sz w:val="26"/>
          <w:szCs w:val="26"/>
        </w:rPr>
      </w:pPr>
      <w:r w:rsidRPr="002D03D8">
        <w:rPr>
          <w:rFonts w:ascii="CordiaUPC" w:hAnsi="CordiaUPC" w:cs="CordiaUPC" w:hint="cs"/>
          <w:sz w:val="26"/>
          <w:szCs w:val="26"/>
        </w:rPr>
        <w:t xml:space="preserve">-  </w:t>
      </w:r>
      <w:r w:rsidRPr="002D03D8">
        <w:rPr>
          <w:rFonts w:ascii="CordiaUPC" w:hAnsi="CordiaUPC" w:cs="CordiaUPC" w:hint="cs"/>
          <w:sz w:val="26"/>
          <w:szCs w:val="26"/>
        </w:rPr>
        <w:tab/>
        <w:t>Cash:</w:t>
      </w:r>
    </w:p>
    <w:p w14:paraId="7537DCB4" w14:textId="77777777" w:rsidR="00960752" w:rsidRPr="002D03D8" w:rsidRDefault="00960752" w:rsidP="00960752">
      <w:pPr>
        <w:tabs>
          <w:tab w:val="left" w:pos="993"/>
        </w:tabs>
        <w:spacing w:line="240" w:lineRule="exact"/>
        <w:ind w:left="851" w:right="29"/>
        <w:jc w:val="thaiDistribute"/>
        <w:rPr>
          <w:rFonts w:ascii="CordiaUPC" w:hAnsi="CordiaUPC" w:cs="CordiaUPC"/>
          <w:sz w:val="26"/>
          <w:szCs w:val="26"/>
        </w:rPr>
      </w:pPr>
    </w:p>
    <w:p w14:paraId="7B1AE464" w14:textId="77777777" w:rsidR="00960752" w:rsidRPr="002D03D8" w:rsidRDefault="00960752" w:rsidP="00960752">
      <w:pPr>
        <w:tabs>
          <w:tab w:val="left" w:pos="993"/>
        </w:tabs>
        <w:spacing w:line="240" w:lineRule="exact"/>
        <w:ind w:left="851" w:right="29"/>
        <w:jc w:val="thaiDistribute"/>
        <w:rPr>
          <w:rFonts w:ascii="CordiaUPC" w:hAnsi="CordiaUPC" w:cs="CordiaUPC"/>
          <w:sz w:val="26"/>
          <w:szCs w:val="26"/>
        </w:rPr>
      </w:pPr>
      <w:r w:rsidRPr="002D03D8">
        <w:rPr>
          <w:rFonts w:ascii="CordiaUPC" w:hAnsi="CordiaUPC" w:cs="CordiaUPC" w:hint="cs"/>
          <w:sz w:val="26"/>
          <w:szCs w:val="26"/>
        </w:rPr>
        <w:t xml:space="preserve">The fair value is approximated based on </w:t>
      </w:r>
      <w:proofErr w:type="gramStart"/>
      <w:r w:rsidRPr="002D03D8">
        <w:rPr>
          <w:rFonts w:ascii="CordiaUPC" w:hAnsi="CordiaUPC" w:cs="CordiaUPC" w:hint="cs"/>
          <w:sz w:val="26"/>
          <w:szCs w:val="26"/>
        </w:rPr>
        <w:t>its</w:t>
      </w:r>
      <w:proofErr w:type="gramEnd"/>
      <w:r w:rsidRPr="002D03D8">
        <w:rPr>
          <w:rFonts w:ascii="CordiaUPC" w:hAnsi="CordiaUPC" w:cs="CordiaUPC" w:hint="cs"/>
          <w:sz w:val="26"/>
          <w:szCs w:val="26"/>
        </w:rPr>
        <w:t xml:space="preserve"> carrying value.</w:t>
      </w:r>
    </w:p>
    <w:p w14:paraId="51B8CC09" w14:textId="77777777" w:rsidR="00960752" w:rsidRPr="002D03D8" w:rsidRDefault="00960752" w:rsidP="00960752">
      <w:pPr>
        <w:tabs>
          <w:tab w:val="left" w:pos="993"/>
        </w:tabs>
        <w:spacing w:line="240" w:lineRule="exact"/>
        <w:ind w:left="851" w:right="29"/>
        <w:jc w:val="thaiDistribute"/>
        <w:rPr>
          <w:rFonts w:ascii="CordiaUPC" w:hAnsi="CordiaUPC" w:cs="CordiaUPC"/>
          <w:sz w:val="26"/>
          <w:szCs w:val="26"/>
        </w:rPr>
      </w:pPr>
    </w:p>
    <w:p w14:paraId="39784AEA" w14:textId="77777777" w:rsidR="00960752" w:rsidRPr="002D03D8" w:rsidRDefault="00960752" w:rsidP="00960752">
      <w:pPr>
        <w:spacing w:line="240" w:lineRule="exact"/>
        <w:ind w:left="851" w:right="29" w:hanging="284"/>
        <w:jc w:val="thaiDistribute"/>
        <w:rPr>
          <w:rFonts w:ascii="CordiaUPC" w:hAnsi="CordiaUPC" w:cs="CordiaUPC"/>
          <w:sz w:val="26"/>
          <w:szCs w:val="26"/>
        </w:rPr>
      </w:pPr>
      <w:r w:rsidRPr="002D03D8">
        <w:rPr>
          <w:rFonts w:ascii="CordiaUPC" w:hAnsi="CordiaUPC" w:cs="CordiaUPC" w:hint="cs"/>
          <w:sz w:val="26"/>
          <w:szCs w:val="26"/>
        </w:rPr>
        <w:t xml:space="preserve">-  </w:t>
      </w:r>
      <w:r w:rsidRPr="002D03D8">
        <w:rPr>
          <w:rFonts w:ascii="CordiaUPC" w:hAnsi="CordiaUPC" w:cs="CordiaUPC" w:hint="cs"/>
          <w:sz w:val="26"/>
          <w:szCs w:val="26"/>
        </w:rPr>
        <w:tab/>
        <w:t>Interbank and money market items (assets):</w:t>
      </w:r>
    </w:p>
    <w:p w14:paraId="56DEBE16" w14:textId="77777777" w:rsidR="00960752" w:rsidRPr="002D03D8" w:rsidRDefault="00960752" w:rsidP="00960752">
      <w:pPr>
        <w:pStyle w:val="BodyTextIndent"/>
        <w:spacing w:after="0" w:line="240" w:lineRule="exact"/>
        <w:ind w:left="850" w:right="29"/>
        <w:jc w:val="thaiDistribute"/>
        <w:rPr>
          <w:rFonts w:ascii="CordiaUPC" w:hAnsi="CordiaUPC" w:cs="CordiaUPC"/>
          <w:sz w:val="26"/>
          <w:szCs w:val="26"/>
        </w:rPr>
      </w:pPr>
    </w:p>
    <w:p w14:paraId="3A2F2BFB" w14:textId="77777777" w:rsidR="00960752" w:rsidRPr="002D03D8" w:rsidRDefault="00960752" w:rsidP="00960752">
      <w:pPr>
        <w:pStyle w:val="BodyTextIndent"/>
        <w:spacing w:after="0" w:line="240" w:lineRule="exact"/>
        <w:ind w:left="850" w:right="29"/>
        <w:jc w:val="thaiDistribute"/>
        <w:rPr>
          <w:rFonts w:ascii="CordiaUPC" w:hAnsi="CordiaUPC" w:cs="CordiaUPC"/>
          <w:sz w:val="26"/>
          <w:szCs w:val="26"/>
        </w:rPr>
      </w:pPr>
      <w:r w:rsidRPr="002D03D8">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3EB71BCB" w14:textId="77777777" w:rsidR="00960752" w:rsidRPr="002D03D8" w:rsidRDefault="00960752" w:rsidP="00960752">
      <w:pPr>
        <w:spacing w:line="240" w:lineRule="exact"/>
        <w:ind w:right="29"/>
        <w:jc w:val="thaiDistribute"/>
        <w:rPr>
          <w:rFonts w:ascii="CordiaUPC" w:hAnsi="CordiaUPC" w:cs="CordiaUPC"/>
          <w:sz w:val="26"/>
          <w:szCs w:val="26"/>
        </w:rPr>
      </w:pPr>
    </w:p>
    <w:p w14:paraId="11B20BE6" w14:textId="77777777" w:rsidR="00960752" w:rsidRPr="002D03D8" w:rsidRDefault="00960752" w:rsidP="00960752">
      <w:pPr>
        <w:spacing w:line="240" w:lineRule="exact"/>
        <w:ind w:left="850" w:right="29" w:hanging="284"/>
        <w:jc w:val="thaiDistribute"/>
        <w:rPr>
          <w:rFonts w:ascii="CordiaUPC" w:hAnsi="CordiaUPC" w:cs="CordiaUPC"/>
          <w:sz w:val="26"/>
          <w:szCs w:val="26"/>
        </w:rPr>
      </w:pPr>
      <w:r w:rsidRPr="002D03D8">
        <w:rPr>
          <w:rFonts w:ascii="CordiaUPC" w:hAnsi="CordiaUPC" w:cs="CordiaUPC" w:hint="cs"/>
          <w:sz w:val="26"/>
          <w:szCs w:val="26"/>
        </w:rPr>
        <w:t>-</w:t>
      </w:r>
      <w:r w:rsidRPr="002D03D8">
        <w:rPr>
          <w:rFonts w:ascii="CordiaUPC" w:hAnsi="CordiaUPC" w:cs="CordiaUPC" w:hint="cs"/>
          <w:sz w:val="26"/>
          <w:szCs w:val="26"/>
        </w:rPr>
        <w:tab/>
        <w:t>Financial assets measured at FVTPL and investments:</w:t>
      </w:r>
    </w:p>
    <w:p w14:paraId="767F1F2A" w14:textId="77777777" w:rsidR="00960752" w:rsidRPr="002D03D8" w:rsidRDefault="00960752" w:rsidP="00960752">
      <w:pPr>
        <w:spacing w:line="240" w:lineRule="exact"/>
        <w:ind w:left="850" w:right="29" w:hanging="284"/>
        <w:jc w:val="thaiDistribute"/>
        <w:rPr>
          <w:rFonts w:ascii="CordiaUPC" w:hAnsi="CordiaUPC" w:cs="CordiaUPC"/>
          <w:sz w:val="26"/>
          <w:szCs w:val="26"/>
        </w:rPr>
      </w:pPr>
    </w:p>
    <w:p w14:paraId="05DB7956" w14:textId="77777777" w:rsidR="00960752" w:rsidRPr="002D03D8" w:rsidRDefault="00960752" w:rsidP="00960752">
      <w:pPr>
        <w:pStyle w:val="BodyText"/>
        <w:spacing w:after="0" w:line="240" w:lineRule="exact"/>
        <w:ind w:left="851"/>
        <w:jc w:val="both"/>
        <w:rPr>
          <w:rFonts w:ascii="CordiaUPC" w:hAnsi="CordiaUPC" w:cs="CordiaUPC"/>
          <w:sz w:val="26"/>
          <w:szCs w:val="26"/>
        </w:rPr>
      </w:pPr>
      <w:r w:rsidRPr="002D03D8">
        <w:rPr>
          <w:rFonts w:ascii="CordiaUPC" w:hAnsi="CordiaUPC" w:cs="CordiaUPC" w:hint="cs"/>
          <w:sz w:val="26"/>
          <w:szCs w:val="26"/>
        </w:rPr>
        <w:t>The fair value of investments in government-sector debt securities is determined, using yield rates or prices quoted on the Thai Bond Market Association (“</w:t>
      </w:r>
      <w:proofErr w:type="spellStart"/>
      <w:r w:rsidRPr="002D03D8">
        <w:rPr>
          <w:rFonts w:ascii="CordiaUPC" w:hAnsi="CordiaUPC" w:cs="CordiaUPC" w:hint="cs"/>
          <w:sz w:val="26"/>
          <w:szCs w:val="26"/>
        </w:rPr>
        <w:t>ThaiBMA</w:t>
      </w:r>
      <w:proofErr w:type="spellEnd"/>
      <w:r w:rsidRPr="002D03D8">
        <w:rPr>
          <w:rFonts w:ascii="CordiaUPC" w:hAnsi="CordiaUPC" w:cs="CordiaUPC" w:hint="cs"/>
          <w:sz w:val="26"/>
          <w:szCs w:val="26"/>
        </w:rPr>
        <w:t xml:space="preserve">”). The fair value of investments in other debt securities issued locally is determined based on market value appraised by the reliable institutions, their respective yields, or the </w:t>
      </w:r>
      <w:proofErr w:type="spellStart"/>
      <w:r w:rsidRPr="002D03D8">
        <w:rPr>
          <w:rFonts w:ascii="CordiaUPC" w:hAnsi="CordiaUPC" w:cs="CordiaUPC" w:hint="cs"/>
          <w:sz w:val="26"/>
          <w:szCs w:val="26"/>
        </w:rPr>
        <w:t>ThaiBMA’s</w:t>
      </w:r>
      <w:proofErr w:type="spellEnd"/>
      <w:r w:rsidRPr="002D03D8">
        <w:rPr>
          <w:rFonts w:ascii="CordiaUPC" w:hAnsi="CordiaUPC" w:cs="CordiaUPC" w:hint="cs"/>
          <w:sz w:val="26"/>
          <w:szCs w:val="26"/>
        </w:rPr>
        <w:t xml:space="preserve"> yield rates adjusted by appropriate risk factors.</w:t>
      </w:r>
      <w:r w:rsidRPr="002D03D8">
        <w:rPr>
          <w:rFonts w:ascii="CordiaUPC" w:hAnsi="CordiaUPC" w:cs="CordiaUPC"/>
          <w:sz w:val="26"/>
          <w:szCs w:val="26"/>
        </w:rPr>
        <w:t xml:space="preserve"> For defaulted debt securities, the fair value is determined based on estimated recovery by considering the credit risk. </w:t>
      </w:r>
    </w:p>
    <w:p w14:paraId="4FCA7B15" w14:textId="77777777" w:rsidR="00960752" w:rsidRPr="002D03D8" w:rsidRDefault="00960752" w:rsidP="00960752">
      <w:pPr>
        <w:spacing w:line="240" w:lineRule="exact"/>
        <w:ind w:left="850" w:right="29" w:hanging="284"/>
        <w:jc w:val="thaiDistribute"/>
        <w:rPr>
          <w:rFonts w:ascii="CordiaUPC" w:hAnsi="CordiaUPC" w:cs="CordiaUPC"/>
          <w:sz w:val="26"/>
          <w:szCs w:val="26"/>
          <w:lang w:val="en-AU"/>
        </w:rPr>
      </w:pPr>
    </w:p>
    <w:p w14:paraId="25E0C03A" w14:textId="77777777" w:rsidR="00960752" w:rsidRPr="002D03D8" w:rsidRDefault="00960752" w:rsidP="00960752">
      <w:pPr>
        <w:pStyle w:val="BodyText"/>
        <w:spacing w:after="0" w:line="240" w:lineRule="exact"/>
        <w:ind w:left="850"/>
        <w:jc w:val="both"/>
        <w:rPr>
          <w:rFonts w:ascii="CordiaUPC" w:hAnsi="CordiaUPC" w:cs="CordiaUPC"/>
          <w:sz w:val="26"/>
          <w:szCs w:val="26"/>
          <w:lang w:val="en-US"/>
        </w:rPr>
      </w:pPr>
      <w:r w:rsidRPr="002D03D8">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3A3B449E" w14:textId="77777777" w:rsidR="00960752" w:rsidRPr="002D03D8" w:rsidRDefault="00960752" w:rsidP="00960752">
      <w:pPr>
        <w:spacing w:line="240" w:lineRule="exact"/>
        <w:ind w:left="850" w:right="29"/>
        <w:jc w:val="thaiDistribute"/>
        <w:rPr>
          <w:rFonts w:ascii="CordiaUPC" w:hAnsi="CordiaUPC" w:cs="CordiaUPC"/>
          <w:sz w:val="26"/>
          <w:szCs w:val="26"/>
          <w:lang w:val="en-AU"/>
        </w:rPr>
      </w:pPr>
    </w:p>
    <w:p w14:paraId="0EC4292F" w14:textId="77777777" w:rsidR="00960752" w:rsidRPr="002D03D8" w:rsidRDefault="00960752" w:rsidP="00960752">
      <w:pPr>
        <w:spacing w:line="240" w:lineRule="exact"/>
        <w:ind w:left="850" w:right="29"/>
        <w:jc w:val="thaiDistribute"/>
        <w:rPr>
          <w:rFonts w:ascii="CordiaUPC" w:hAnsi="CordiaUPC" w:cs="CordiaUPC"/>
          <w:sz w:val="26"/>
          <w:szCs w:val="26"/>
          <w:lang w:val="en-AU"/>
        </w:rPr>
      </w:pPr>
      <w:r w:rsidRPr="002D03D8">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2D03D8">
        <w:rPr>
          <w:rFonts w:ascii="CordiaUPC" w:hAnsi="CordiaUPC" w:cs="CordiaUPC" w:hint="cs"/>
          <w:sz w:val="26"/>
          <w:szCs w:val="26"/>
          <w:cs/>
          <w:lang w:val="en-AU" w:bidi="th-TH"/>
        </w:rPr>
        <w:t xml:space="preserve"> </w:t>
      </w:r>
      <w:r w:rsidRPr="002D03D8">
        <w:rPr>
          <w:rFonts w:ascii="CordiaUPC" w:hAnsi="CordiaUPC" w:cs="CordiaUPC"/>
          <w:sz w:val="26"/>
          <w:szCs w:val="26"/>
          <w:lang w:val="en-US" w:bidi="th-TH"/>
        </w:rPr>
        <w:t>dividend discounted model, book</w:t>
      </w:r>
      <w:r w:rsidRPr="002D03D8">
        <w:rPr>
          <w:rFonts w:ascii="CordiaUPC" w:hAnsi="CordiaUPC" w:cs="CordiaUPC"/>
          <w:sz w:val="26"/>
          <w:szCs w:val="26"/>
          <w:lang w:val="en-AU"/>
        </w:rPr>
        <w:t xml:space="preserve"> value or adjusted book value.</w:t>
      </w:r>
    </w:p>
    <w:p w14:paraId="166CA401" w14:textId="77777777" w:rsidR="00960752" w:rsidRPr="002D03D8" w:rsidRDefault="00960752" w:rsidP="00960752">
      <w:pPr>
        <w:spacing w:line="240" w:lineRule="exact"/>
        <w:ind w:left="850" w:right="29"/>
        <w:jc w:val="thaiDistribute"/>
        <w:rPr>
          <w:rFonts w:ascii="CordiaUPC" w:hAnsi="CordiaUPC" w:cs="CordiaUPC"/>
          <w:sz w:val="26"/>
          <w:szCs w:val="26"/>
          <w:lang w:val="en-AU"/>
        </w:rPr>
      </w:pPr>
    </w:p>
    <w:p w14:paraId="60DC691E" w14:textId="77777777" w:rsidR="00960752" w:rsidRPr="002D03D8" w:rsidRDefault="00960752" w:rsidP="00960752">
      <w:pPr>
        <w:spacing w:line="240" w:lineRule="exact"/>
        <w:ind w:left="850" w:right="29"/>
        <w:jc w:val="thaiDistribute"/>
        <w:rPr>
          <w:rFonts w:ascii="CordiaUPC" w:hAnsi="CordiaUPC" w:cs="CordiaUPC"/>
          <w:sz w:val="26"/>
          <w:szCs w:val="26"/>
          <w:lang w:val="en-US" w:bidi="th-TH"/>
        </w:rPr>
      </w:pPr>
      <w:r w:rsidRPr="002D03D8">
        <w:rPr>
          <w:rFonts w:ascii="CordiaUPC" w:hAnsi="CordiaUPC" w:cs="CordiaUPC"/>
          <w:sz w:val="26"/>
          <w:szCs w:val="26"/>
          <w:lang w:val="en-AU"/>
        </w:rPr>
        <w:t>Dividend discounted is calculated from profit under business plan covering 5 years period together with the estimated growth rates of market. Dividend payout ratio is based on entities’ policies. The discount rate used is reference to industry cost of capital (</w:t>
      </w:r>
      <w:proofErr w:type="spellStart"/>
      <w:r w:rsidRPr="002D03D8">
        <w:rPr>
          <w:rFonts w:ascii="CordiaUPC" w:hAnsi="CordiaUPC" w:cs="CordiaUPC"/>
          <w:sz w:val="26"/>
          <w:szCs w:val="26"/>
          <w:lang w:val="en-AU"/>
        </w:rPr>
        <w:t>ke</w:t>
      </w:r>
      <w:proofErr w:type="spellEnd"/>
      <w:r w:rsidRPr="002D03D8">
        <w:rPr>
          <w:rFonts w:ascii="CordiaUPC" w:hAnsi="CordiaUPC" w:cs="CordiaUPC"/>
          <w:sz w:val="26"/>
          <w:szCs w:val="26"/>
          <w:lang w:val="en-AU"/>
        </w:rPr>
        <w:t xml:space="preserve">). The terminal growth rate derived from long-term GDP adjusted with the expectation of the business growth. </w:t>
      </w:r>
    </w:p>
    <w:p w14:paraId="02B98AEE" w14:textId="77777777" w:rsidR="00960752" w:rsidRPr="002D03D8" w:rsidRDefault="00960752" w:rsidP="00960752">
      <w:pPr>
        <w:spacing w:line="240" w:lineRule="exact"/>
        <w:ind w:right="29"/>
        <w:jc w:val="thaiDistribute"/>
        <w:rPr>
          <w:rFonts w:ascii="CordiaUPC" w:hAnsi="CordiaUPC" w:cs="CordiaUPC"/>
          <w:sz w:val="26"/>
          <w:szCs w:val="26"/>
          <w:lang w:val="en-US"/>
        </w:rPr>
      </w:pPr>
    </w:p>
    <w:p w14:paraId="23137693" w14:textId="77777777" w:rsidR="00960752" w:rsidRPr="002D03D8" w:rsidRDefault="00960752" w:rsidP="00960752">
      <w:pPr>
        <w:spacing w:line="240" w:lineRule="exact"/>
        <w:ind w:left="850" w:right="29" w:hanging="284"/>
        <w:jc w:val="thaiDistribute"/>
        <w:rPr>
          <w:rFonts w:ascii="CordiaUPC" w:hAnsi="CordiaUPC" w:cs="CordiaUPC"/>
          <w:sz w:val="26"/>
          <w:szCs w:val="26"/>
        </w:rPr>
      </w:pPr>
      <w:r w:rsidRPr="002D03D8">
        <w:rPr>
          <w:rFonts w:ascii="CordiaUPC" w:hAnsi="CordiaUPC" w:cs="CordiaUPC" w:hint="cs"/>
          <w:sz w:val="26"/>
          <w:szCs w:val="26"/>
        </w:rPr>
        <w:t xml:space="preserve">-  </w:t>
      </w:r>
      <w:r w:rsidRPr="002D03D8">
        <w:rPr>
          <w:rFonts w:ascii="CordiaUPC" w:hAnsi="CordiaUPC" w:cs="CordiaUPC" w:hint="cs"/>
          <w:sz w:val="26"/>
          <w:szCs w:val="26"/>
        </w:rPr>
        <w:tab/>
        <w:t>Loans to customers and accrued interest receivable, net:</w:t>
      </w:r>
    </w:p>
    <w:p w14:paraId="3CB89C07" w14:textId="77777777" w:rsidR="00960752" w:rsidRPr="002D03D8" w:rsidRDefault="00960752" w:rsidP="00960752">
      <w:pPr>
        <w:tabs>
          <w:tab w:val="num" w:pos="284"/>
        </w:tabs>
        <w:spacing w:line="240" w:lineRule="exact"/>
        <w:ind w:left="850" w:right="29"/>
        <w:jc w:val="thaiDistribute"/>
        <w:rPr>
          <w:rFonts w:ascii="CordiaUPC" w:hAnsi="CordiaUPC" w:cs="CordiaUPC"/>
          <w:sz w:val="26"/>
          <w:szCs w:val="26"/>
        </w:rPr>
      </w:pPr>
    </w:p>
    <w:p w14:paraId="114692FC" w14:textId="77777777" w:rsidR="00960752" w:rsidRPr="002D03D8" w:rsidRDefault="00960752" w:rsidP="00960752">
      <w:pPr>
        <w:tabs>
          <w:tab w:val="num" w:pos="284"/>
        </w:tabs>
        <w:spacing w:line="240" w:lineRule="exact"/>
        <w:ind w:left="850" w:right="29"/>
        <w:jc w:val="thaiDistribute"/>
        <w:rPr>
          <w:rFonts w:ascii="CordiaUPC" w:hAnsi="CordiaUPC" w:cs="CordiaUPC"/>
          <w:sz w:val="26"/>
          <w:szCs w:val="26"/>
          <w:lang w:val="en-US"/>
        </w:rPr>
      </w:pPr>
      <w:r w:rsidRPr="002D03D8">
        <w:rPr>
          <w:rFonts w:ascii="CordiaUPC" w:hAnsi="CordiaUPC" w:cs="CordiaUPC" w:hint="cs"/>
          <w:sz w:val="26"/>
          <w:szCs w:val="26"/>
        </w:rPr>
        <w:t xml:space="preserve">The fair value is based on the carrying amount </w:t>
      </w:r>
      <w:r w:rsidRPr="002D03D8">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2D03D8">
        <w:rPr>
          <w:rFonts w:ascii="CordiaUPC" w:hAnsi="CordiaUPC" w:cs="CordiaUPC"/>
          <w:sz w:val="26"/>
          <w:szCs w:val="26"/>
          <w:lang w:val="en-US"/>
        </w:rPr>
        <w:t xml:space="preserve"> allowance for</w:t>
      </w:r>
      <w:r w:rsidRPr="002D03D8">
        <w:rPr>
          <w:rFonts w:ascii="CordiaUPC" w:hAnsi="CordiaUPC" w:cs="CordiaUPC" w:hint="cs"/>
          <w:sz w:val="26"/>
          <w:szCs w:val="26"/>
          <w:lang w:val="en-US"/>
        </w:rPr>
        <w:t xml:space="preserve"> expected credit loss</w:t>
      </w:r>
      <w:r w:rsidRPr="002D03D8">
        <w:rPr>
          <w:rFonts w:ascii="CordiaUPC" w:hAnsi="CordiaUPC" w:cs="CordiaUPC"/>
          <w:sz w:val="26"/>
          <w:szCs w:val="26"/>
          <w:lang w:val="en-US"/>
        </w:rPr>
        <w:t>.</w:t>
      </w:r>
    </w:p>
    <w:p w14:paraId="5B818A3D" w14:textId="77777777" w:rsidR="00960752" w:rsidRPr="002D03D8" w:rsidRDefault="00960752" w:rsidP="00960752">
      <w:pPr>
        <w:spacing w:line="240" w:lineRule="exact"/>
        <w:rPr>
          <w:rFonts w:ascii="CordiaUPC" w:hAnsi="CordiaUPC" w:cs="CordiaUPC"/>
          <w:sz w:val="26"/>
          <w:szCs w:val="26"/>
          <w:cs/>
          <w:lang w:bidi="th-TH"/>
        </w:rPr>
      </w:pPr>
    </w:p>
    <w:p w14:paraId="13A124F3" w14:textId="77777777" w:rsidR="00960752" w:rsidRPr="002D03D8" w:rsidRDefault="00960752" w:rsidP="00960752">
      <w:pPr>
        <w:spacing w:line="240" w:lineRule="exact"/>
        <w:ind w:left="850" w:right="29" w:hanging="284"/>
        <w:jc w:val="thaiDistribute"/>
        <w:rPr>
          <w:rFonts w:ascii="CordiaUPC" w:hAnsi="CordiaUPC" w:cs="CordiaUPC"/>
          <w:sz w:val="26"/>
          <w:szCs w:val="26"/>
        </w:rPr>
      </w:pPr>
      <w:r w:rsidRPr="002D03D8">
        <w:rPr>
          <w:rFonts w:ascii="CordiaUPC" w:hAnsi="CordiaUPC" w:cs="CordiaUPC" w:hint="cs"/>
          <w:sz w:val="26"/>
          <w:szCs w:val="26"/>
        </w:rPr>
        <w:t xml:space="preserve">-  </w:t>
      </w:r>
      <w:r w:rsidRPr="002D03D8">
        <w:rPr>
          <w:rFonts w:ascii="CordiaUPC" w:hAnsi="CordiaUPC" w:cs="CordiaUPC" w:hint="cs"/>
          <w:sz w:val="26"/>
          <w:szCs w:val="26"/>
        </w:rPr>
        <w:tab/>
        <w:t>Other financial assets:</w:t>
      </w:r>
    </w:p>
    <w:p w14:paraId="28132923" w14:textId="77777777" w:rsidR="00960752" w:rsidRPr="002D03D8" w:rsidRDefault="00960752" w:rsidP="00960752">
      <w:pPr>
        <w:tabs>
          <w:tab w:val="left" w:pos="993"/>
        </w:tabs>
        <w:spacing w:line="240" w:lineRule="exact"/>
        <w:ind w:left="851" w:right="29"/>
        <w:jc w:val="thaiDistribute"/>
        <w:rPr>
          <w:rFonts w:ascii="CordiaUPC" w:hAnsi="CordiaUPC" w:cs="CordiaUPC"/>
          <w:sz w:val="26"/>
          <w:szCs w:val="26"/>
        </w:rPr>
      </w:pPr>
    </w:p>
    <w:p w14:paraId="021DF9A9" w14:textId="77777777" w:rsidR="00960752" w:rsidRPr="002D03D8" w:rsidRDefault="00960752" w:rsidP="00960752">
      <w:pPr>
        <w:tabs>
          <w:tab w:val="left" w:pos="993"/>
        </w:tabs>
        <w:spacing w:line="240" w:lineRule="exact"/>
        <w:ind w:left="851" w:right="29"/>
        <w:jc w:val="thaiDistribute"/>
        <w:rPr>
          <w:rFonts w:ascii="CordiaUPC" w:hAnsi="CordiaUPC" w:cs="CordiaUPC"/>
          <w:sz w:val="26"/>
          <w:szCs w:val="26"/>
        </w:rPr>
      </w:pPr>
      <w:r w:rsidRPr="002D03D8">
        <w:rPr>
          <w:rFonts w:ascii="CordiaUPC" w:hAnsi="CordiaUPC" w:cs="CordiaUPC" w:hint="cs"/>
          <w:sz w:val="26"/>
          <w:szCs w:val="26"/>
        </w:rPr>
        <w:t xml:space="preserve">The fair value is approximated based on </w:t>
      </w:r>
      <w:proofErr w:type="gramStart"/>
      <w:r w:rsidRPr="002D03D8">
        <w:rPr>
          <w:rFonts w:ascii="CordiaUPC" w:hAnsi="CordiaUPC" w:cs="CordiaUPC" w:hint="cs"/>
          <w:sz w:val="26"/>
          <w:szCs w:val="26"/>
        </w:rPr>
        <w:t>its</w:t>
      </w:r>
      <w:proofErr w:type="gramEnd"/>
      <w:r w:rsidRPr="002D03D8">
        <w:rPr>
          <w:rFonts w:ascii="CordiaUPC" w:hAnsi="CordiaUPC" w:cs="CordiaUPC" w:hint="cs"/>
          <w:sz w:val="26"/>
          <w:szCs w:val="26"/>
        </w:rPr>
        <w:t xml:space="preserve"> carrying value.</w:t>
      </w:r>
    </w:p>
    <w:p w14:paraId="52FF88FB" w14:textId="77777777" w:rsidR="00960752" w:rsidRPr="002D03D8" w:rsidRDefault="00960752" w:rsidP="00960752">
      <w:pPr>
        <w:tabs>
          <w:tab w:val="left" w:pos="993"/>
        </w:tabs>
        <w:spacing w:line="240" w:lineRule="exact"/>
        <w:ind w:left="851" w:right="29"/>
        <w:jc w:val="thaiDistribute"/>
        <w:rPr>
          <w:rFonts w:ascii="CordiaUPC" w:hAnsi="CordiaUPC" w:cs="CordiaUPC"/>
          <w:sz w:val="26"/>
          <w:szCs w:val="26"/>
        </w:rPr>
      </w:pPr>
    </w:p>
    <w:p w14:paraId="3036F50E" w14:textId="77777777" w:rsidR="00960752" w:rsidRPr="002D03D8" w:rsidRDefault="00960752" w:rsidP="00960752">
      <w:pPr>
        <w:tabs>
          <w:tab w:val="left" w:pos="993"/>
        </w:tabs>
        <w:spacing w:line="240" w:lineRule="exact"/>
        <w:ind w:left="850" w:right="29" w:hanging="284"/>
        <w:jc w:val="thaiDistribute"/>
        <w:rPr>
          <w:rFonts w:ascii="CordiaUPC" w:hAnsi="CordiaUPC" w:cs="CordiaUPC"/>
          <w:sz w:val="26"/>
          <w:szCs w:val="26"/>
        </w:rPr>
      </w:pPr>
      <w:r w:rsidRPr="002D03D8">
        <w:rPr>
          <w:rFonts w:ascii="CordiaUPC" w:hAnsi="CordiaUPC" w:cs="CordiaUPC" w:hint="cs"/>
          <w:sz w:val="26"/>
          <w:szCs w:val="26"/>
        </w:rPr>
        <w:t xml:space="preserve">-  </w:t>
      </w:r>
      <w:r w:rsidRPr="002D03D8">
        <w:rPr>
          <w:rFonts w:ascii="CordiaUPC" w:hAnsi="CordiaUPC" w:cs="CordiaUPC" w:hint="cs"/>
          <w:sz w:val="26"/>
          <w:szCs w:val="26"/>
        </w:rPr>
        <w:tab/>
        <w:t>Deposits and interbank and money market items (liabilities):</w:t>
      </w:r>
    </w:p>
    <w:p w14:paraId="4763EBD5" w14:textId="77777777" w:rsidR="00960752" w:rsidRPr="002D03D8" w:rsidRDefault="00960752" w:rsidP="00960752">
      <w:pPr>
        <w:pStyle w:val="BodyTextIndent"/>
        <w:spacing w:after="0" w:line="240" w:lineRule="exact"/>
        <w:ind w:left="850" w:right="29"/>
        <w:jc w:val="thaiDistribute"/>
        <w:rPr>
          <w:rFonts w:ascii="CordiaUPC" w:hAnsi="CordiaUPC" w:cs="CordiaUPC"/>
          <w:sz w:val="26"/>
          <w:szCs w:val="26"/>
        </w:rPr>
      </w:pPr>
    </w:p>
    <w:p w14:paraId="5F5B2ABC" w14:textId="77777777" w:rsidR="00960752" w:rsidRPr="002D03D8" w:rsidRDefault="00960752" w:rsidP="00960752">
      <w:pPr>
        <w:pStyle w:val="BodyTextIndent"/>
        <w:spacing w:after="0" w:line="240" w:lineRule="exact"/>
        <w:ind w:left="850" w:right="29"/>
        <w:jc w:val="thaiDistribute"/>
        <w:rPr>
          <w:rFonts w:ascii="CordiaUPC" w:hAnsi="CordiaUPC" w:cs="CordiaUPC"/>
          <w:sz w:val="26"/>
          <w:szCs w:val="26"/>
        </w:rPr>
      </w:pPr>
      <w:r w:rsidRPr="002D03D8">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47835EC4" w14:textId="77777777" w:rsidR="00960752" w:rsidRPr="002D03D8" w:rsidRDefault="00960752" w:rsidP="00960752">
      <w:pPr>
        <w:spacing w:line="240" w:lineRule="exact"/>
        <w:ind w:left="850" w:right="29" w:hanging="284"/>
        <w:jc w:val="thaiDistribute"/>
        <w:rPr>
          <w:rFonts w:ascii="CordiaUPC" w:hAnsi="CordiaUPC" w:cs="CordiaUPC"/>
          <w:sz w:val="26"/>
          <w:szCs w:val="26"/>
        </w:rPr>
      </w:pPr>
    </w:p>
    <w:p w14:paraId="15D75155" w14:textId="77777777" w:rsidR="00960752" w:rsidRPr="002D03D8" w:rsidRDefault="00960752" w:rsidP="00960752">
      <w:pPr>
        <w:tabs>
          <w:tab w:val="left" w:pos="993"/>
        </w:tabs>
        <w:spacing w:line="240" w:lineRule="exact"/>
        <w:ind w:left="850" w:right="29" w:hanging="284"/>
        <w:jc w:val="thaiDistribute"/>
        <w:rPr>
          <w:rFonts w:ascii="CordiaUPC" w:hAnsi="CordiaUPC" w:cs="CordiaUPC"/>
          <w:sz w:val="26"/>
          <w:szCs w:val="26"/>
        </w:rPr>
      </w:pPr>
      <w:r w:rsidRPr="002D03D8">
        <w:rPr>
          <w:rFonts w:ascii="CordiaUPC" w:hAnsi="CordiaUPC" w:cs="CordiaUPC" w:hint="cs"/>
          <w:sz w:val="26"/>
          <w:szCs w:val="26"/>
        </w:rPr>
        <w:t xml:space="preserve">- </w:t>
      </w:r>
      <w:r w:rsidRPr="002D03D8">
        <w:rPr>
          <w:rFonts w:ascii="CordiaUPC" w:hAnsi="CordiaUPC" w:cs="CordiaUPC" w:hint="cs"/>
          <w:sz w:val="26"/>
          <w:szCs w:val="26"/>
        </w:rPr>
        <w:tab/>
        <w:t>Financial liabilities measured</w:t>
      </w:r>
      <w:r w:rsidRPr="002D03D8">
        <w:rPr>
          <w:rFonts w:ascii="CordiaUPC" w:hAnsi="CordiaUPC" w:cs="CordiaUPC"/>
          <w:sz w:val="26"/>
          <w:szCs w:val="26"/>
        </w:rPr>
        <w:t xml:space="preserve"> </w:t>
      </w:r>
      <w:r w:rsidRPr="002D03D8">
        <w:rPr>
          <w:rFonts w:ascii="CordiaUPC" w:hAnsi="CordiaUPC" w:cs="CordiaUPC" w:hint="cs"/>
          <w:sz w:val="26"/>
          <w:szCs w:val="26"/>
        </w:rPr>
        <w:t>at fair value through profit or loss:</w:t>
      </w:r>
    </w:p>
    <w:p w14:paraId="0057F257" w14:textId="77777777" w:rsidR="00960752" w:rsidRPr="002D03D8" w:rsidRDefault="00960752" w:rsidP="00960752">
      <w:pPr>
        <w:tabs>
          <w:tab w:val="left" w:pos="993"/>
        </w:tabs>
        <w:spacing w:line="240" w:lineRule="exact"/>
        <w:ind w:left="850" w:right="29" w:hanging="284"/>
        <w:jc w:val="thaiDistribute"/>
        <w:rPr>
          <w:rFonts w:ascii="CordiaUPC" w:hAnsi="CordiaUPC" w:cs="CordiaUPC"/>
          <w:sz w:val="26"/>
          <w:szCs w:val="26"/>
        </w:rPr>
      </w:pPr>
    </w:p>
    <w:p w14:paraId="48F89985" w14:textId="77777777" w:rsidR="00960752" w:rsidRPr="002D03D8" w:rsidRDefault="00960752" w:rsidP="00960752">
      <w:pPr>
        <w:tabs>
          <w:tab w:val="left" w:pos="993"/>
        </w:tabs>
        <w:spacing w:line="240" w:lineRule="exact"/>
        <w:ind w:left="850" w:right="29" w:hanging="284"/>
        <w:jc w:val="thaiDistribute"/>
        <w:rPr>
          <w:rFonts w:ascii="CordiaUPC" w:hAnsi="CordiaUPC" w:cs="CordiaUPC"/>
          <w:sz w:val="26"/>
          <w:szCs w:val="26"/>
        </w:rPr>
      </w:pPr>
      <w:r w:rsidRPr="002D03D8">
        <w:rPr>
          <w:rFonts w:ascii="CordiaUPC" w:hAnsi="CordiaUPC" w:cs="CordiaUPC" w:hint="cs"/>
          <w:sz w:val="26"/>
          <w:szCs w:val="26"/>
        </w:rPr>
        <w:tab/>
        <w:t>Fair value is calculated based on a valuation model, using market data obtained from reliable sources.</w:t>
      </w:r>
    </w:p>
    <w:p w14:paraId="45F5CBBF" w14:textId="77777777" w:rsidR="009D5175" w:rsidRPr="002D03D8" w:rsidRDefault="009D5175" w:rsidP="00960752">
      <w:pPr>
        <w:tabs>
          <w:tab w:val="left" w:pos="993"/>
        </w:tabs>
        <w:spacing w:line="240" w:lineRule="exact"/>
        <w:ind w:left="850" w:right="29" w:hanging="284"/>
        <w:jc w:val="thaiDistribute"/>
        <w:rPr>
          <w:rFonts w:ascii="CordiaUPC" w:hAnsi="CordiaUPC" w:cs="CordiaUPC"/>
          <w:sz w:val="26"/>
          <w:szCs w:val="26"/>
        </w:rPr>
      </w:pPr>
    </w:p>
    <w:p w14:paraId="042659B7" w14:textId="29423344" w:rsidR="009D5175" w:rsidRPr="002D03D8" w:rsidRDefault="009D5175">
      <w:pPr>
        <w:spacing w:line="240" w:lineRule="auto"/>
        <w:rPr>
          <w:rFonts w:ascii="CordiaUPC" w:hAnsi="CordiaUPC" w:cs="CordiaUPC"/>
          <w:sz w:val="26"/>
          <w:szCs w:val="26"/>
          <w:lang w:bidi="th-TH"/>
        </w:rPr>
      </w:pPr>
      <w:r w:rsidRPr="002D03D8">
        <w:rPr>
          <w:rFonts w:ascii="CordiaUPC" w:hAnsi="CordiaUPC" w:cs="CordiaUPC"/>
          <w:sz w:val="26"/>
          <w:szCs w:val="26"/>
          <w:lang w:bidi="th-TH"/>
        </w:rPr>
        <w:br w:type="page"/>
      </w:r>
    </w:p>
    <w:p w14:paraId="4E4C6D8A" w14:textId="77777777" w:rsidR="00960752" w:rsidRPr="002D03D8" w:rsidRDefault="00960752" w:rsidP="00960752">
      <w:pPr>
        <w:tabs>
          <w:tab w:val="left" w:pos="993"/>
        </w:tabs>
        <w:spacing w:line="240" w:lineRule="exact"/>
        <w:ind w:left="850" w:right="29" w:hanging="284"/>
        <w:jc w:val="thaiDistribute"/>
        <w:rPr>
          <w:rFonts w:ascii="CordiaUPC" w:hAnsi="CordiaUPC" w:cs="CordiaUPC"/>
          <w:sz w:val="26"/>
          <w:szCs w:val="26"/>
          <w:lang w:val="en-US"/>
        </w:rPr>
      </w:pPr>
      <w:r w:rsidRPr="002D03D8">
        <w:rPr>
          <w:rFonts w:ascii="CordiaUPC" w:hAnsi="CordiaUPC" w:cs="CordiaUPC" w:hint="cs"/>
          <w:sz w:val="26"/>
          <w:szCs w:val="26"/>
        </w:rPr>
        <w:lastRenderedPageBreak/>
        <w:t xml:space="preserve">-  </w:t>
      </w:r>
      <w:r w:rsidRPr="002D03D8">
        <w:rPr>
          <w:rFonts w:ascii="CordiaUPC" w:hAnsi="CordiaUPC" w:cs="CordiaUPC" w:hint="cs"/>
          <w:sz w:val="26"/>
          <w:szCs w:val="26"/>
        </w:rPr>
        <w:tab/>
        <w:t>Debts issued and borrowings</w:t>
      </w:r>
      <w:r w:rsidRPr="002D03D8">
        <w:rPr>
          <w:rFonts w:ascii="CordiaUPC" w:hAnsi="CordiaUPC" w:cs="CordiaUPC" w:hint="cs"/>
          <w:sz w:val="26"/>
          <w:szCs w:val="26"/>
          <w:lang w:val="en-US"/>
        </w:rPr>
        <w:t>:</w:t>
      </w:r>
    </w:p>
    <w:p w14:paraId="6513197A" w14:textId="77777777" w:rsidR="00960752" w:rsidRPr="002D03D8" w:rsidRDefault="00960752" w:rsidP="00960752">
      <w:pPr>
        <w:tabs>
          <w:tab w:val="left" w:pos="993"/>
        </w:tabs>
        <w:spacing w:line="240" w:lineRule="exact"/>
        <w:ind w:left="850" w:right="29" w:hanging="284"/>
        <w:jc w:val="thaiDistribute"/>
        <w:rPr>
          <w:rFonts w:ascii="CordiaUPC" w:hAnsi="CordiaUPC" w:cs="CordiaUPC"/>
          <w:sz w:val="26"/>
          <w:szCs w:val="26"/>
          <w:lang w:val="en-US"/>
        </w:rPr>
      </w:pPr>
    </w:p>
    <w:p w14:paraId="28C54F10" w14:textId="77777777" w:rsidR="00960752" w:rsidRPr="002D03D8" w:rsidRDefault="00960752" w:rsidP="00960752">
      <w:pPr>
        <w:tabs>
          <w:tab w:val="left" w:pos="993"/>
        </w:tabs>
        <w:spacing w:line="240" w:lineRule="exact"/>
        <w:ind w:left="850" w:right="29" w:hanging="284"/>
        <w:jc w:val="thaiDistribute"/>
        <w:rPr>
          <w:rFonts w:ascii="CordiaUPC" w:hAnsi="CordiaUPC" w:cs="CordiaUPC"/>
          <w:sz w:val="26"/>
          <w:szCs w:val="26"/>
        </w:rPr>
      </w:pPr>
      <w:r w:rsidRPr="002D03D8">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3476E850" w14:textId="77777777" w:rsidR="00960752" w:rsidRPr="002D03D8" w:rsidRDefault="00960752" w:rsidP="00960752">
      <w:pPr>
        <w:tabs>
          <w:tab w:val="left" w:pos="993"/>
        </w:tabs>
        <w:spacing w:line="240" w:lineRule="exact"/>
        <w:ind w:left="850" w:right="29" w:hanging="284"/>
        <w:jc w:val="thaiDistribute"/>
        <w:rPr>
          <w:rFonts w:ascii="CordiaUPC" w:hAnsi="CordiaUPC" w:cs="CordiaUPC"/>
          <w:sz w:val="26"/>
          <w:szCs w:val="26"/>
        </w:rPr>
      </w:pPr>
    </w:p>
    <w:p w14:paraId="50BB1430" w14:textId="77777777" w:rsidR="00960752" w:rsidRPr="002D03D8" w:rsidRDefault="00960752" w:rsidP="00960752">
      <w:pPr>
        <w:spacing w:line="240" w:lineRule="exact"/>
        <w:ind w:left="850" w:right="29" w:hanging="284"/>
        <w:jc w:val="thaiDistribute"/>
        <w:rPr>
          <w:rFonts w:ascii="CordiaUPC" w:hAnsi="CordiaUPC" w:cs="CordiaUPC"/>
          <w:sz w:val="26"/>
          <w:szCs w:val="26"/>
          <w:cs/>
          <w:lang w:bidi="th-TH"/>
        </w:rPr>
      </w:pPr>
      <w:r w:rsidRPr="002D03D8">
        <w:rPr>
          <w:rFonts w:ascii="CordiaUPC" w:hAnsi="CordiaUPC" w:cs="CordiaUPC" w:hint="cs"/>
          <w:sz w:val="26"/>
          <w:szCs w:val="26"/>
        </w:rPr>
        <w:t>-</w:t>
      </w:r>
      <w:r w:rsidRPr="002D03D8">
        <w:rPr>
          <w:rFonts w:ascii="CordiaUPC" w:hAnsi="CordiaUPC" w:cs="CordiaUPC" w:hint="cs"/>
          <w:sz w:val="26"/>
          <w:szCs w:val="26"/>
        </w:rPr>
        <w:tab/>
        <w:t>Other financial liabilities:</w:t>
      </w:r>
    </w:p>
    <w:p w14:paraId="34024816" w14:textId="77777777" w:rsidR="00960752" w:rsidRPr="002D03D8" w:rsidRDefault="00960752" w:rsidP="00960752">
      <w:pPr>
        <w:spacing w:line="240" w:lineRule="exact"/>
        <w:ind w:left="850" w:right="29" w:hanging="284"/>
        <w:jc w:val="thaiDistribute"/>
        <w:rPr>
          <w:rFonts w:ascii="CordiaUPC" w:hAnsi="CordiaUPC" w:cs="CordiaUPC"/>
          <w:sz w:val="26"/>
          <w:szCs w:val="26"/>
          <w:lang w:val="en-US"/>
        </w:rPr>
      </w:pPr>
    </w:p>
    <w:p w14:paraId="569434E1" w14:textId="77777777" w:rsidR="00960752" w:rsidRPr="002D03D8" w:rsidRDefault="00960752" w:rsidP="00960752">
      <w:pPr>
        <w:tabs>
          <w:tab w:val="num" w:pos="284"/>
        </w:tabs>
        <w:spacing w:line="240" w:lineRule="exact"/>
        <w:ind w:left="850" w:right="29"/>
        <w:jc w:val="thaiDistribute"/>
        <w:rPr>
          <w:rFonts w:ascii="CordiaUPC" w:hAnsi="CordiaUPC" w:cs="CordiaUPC"/>
          <w:sz w:val="26"/>
          <w:szCs w:val="26"/>
          <w:lang w:val="en-US"/>
        </w:rPr>
      </w:pPr>
      <w:r w:rsidRPr="002D03D8">
        <w:rPr>
          <w:rFonts w:ascii="CordiaUPC" w:hAnsi="CordiaUPC" w:cs="CordiaUPC" w:hint="cs"/>
          <w:sz w:val="26"/>
          <w:szCs w:val="26"/>
        </w:rPr>
        <w:t xml:space="preserve">The fair value is approximated based on </w:t>
      </w:r>
      <w:proofErr w:type="gramStart"/>
      <w:r w:rsidRPr="002D03D8">
        <w:rPr>
          <w:rFonts w:ascii="CordiaUPC" w:hAnsi="CordiaUPC" w:cs="CordiaUPC" w:hint="cs"/>
          <w:sz w:val="26"/>
          <w:szCs w:val="26"/>
        </w:rPr>
        <w:t>its</w:t>
      </w:r>
      <w:proofErr w:type="gramEnd"/>
      <w:r w:rsidRPr="002D03D8">
        <w:rPr>
          <w:rFonts w:ascii="CordiaUPC" w:hAnsi="CordiaUPC" w:cs="CordiaUPC" w:hint="cs"/>
          <w:sz w:val="26"/>
          <w:szCs w:val="26"/>
        </w:rPr>
        <w:t xml:space="preserve"> carrying value.</w:t>
      </w:r>
    </w:p>
    <w:p w14:paraId="0EBD811F" w14:textId="77777777" w:rsidR="00960752" w:rsidRPr="002D03D8" w:rsidRDefault="00960752" w:rsidP="00960752">
      <w:pPr>
        <w:tabs>
          <w:tab w:val="left" w:pos="993"/>
        </w:tabs>
        <w:spacing w:line="240" w:lineRule="exact"/>
        <w:ind w:left="850" w:right="29" w:hanging="288"/>
        <w:jc w:val="thaiDistribute"/>
        <w:rPr>
          <w:rFonts w:ascii="CordiaUPC" w:hAnsi="CordiaUPC" w:cs="CordiaUPC"/>
          <w:sz w:val="26"/>
          <w:szCs w:val="26"/>
        </w:rPr>
      </w:pPr>
    </w:p>
    <w:p w14:paraId="170F2C86" w14:textId="77777777" w:rsidR="00960752" w:rsidRPr="002D03D8" w:rsidRDefault="00960752" w:rsidP="00960752">
      <w:pPr>
        <w:tabs>
          <w:tab w:val="left" w:pos="993"/>
        </w:tabs>
        <w:spacing w:line="240" w:lineRule="exact"/>
        <w:ind w:left="850" w:right="29" w:hanging="288"/>
        <w:jc w:val="thaiDistribute"/>
        <w:rPr>
          <w:rFonts w:ascii="CordiaUPC" w:hAnsi="CordiaUPC" w:cs="CordiaUPC"/>
          <w:sz w:val="26"/>
          <w:szCs w:val="26"/>
          <w:lang w:val="en-US"/>
        </w:rPr>
      </w:pPr>
      <w:r w:rsidRPr="002D03D8">
        <w:rPr>
          <w:rFonts w:ascii="CordiaUPC" w:hAnsi="CordiaUPC" w:cs="CordiaUPC" w:hint="cs"/>
          <w:sz w:val="26"/>
          <w:szCs w:val="26"/>
        </w:rPr>
        <w:t xml:space="preserve">-  </w:t>
      </w:r>
      <w:r w:rsidRPr="002D03D8">
        <w:rPr>
          <w:rFonts w:ascii="CordiaUPC" w:hAnsi="CordiaUPC" w:cs="CordiaUPC" w:hint="cs"/>
          <w:sz w:val="26"/>
          <w:szCs w:val="26"/>
        </w:rPr>
        <w:tab/>
        <w:t>Derivatives</w:t>
      </w:r>
      <w:r w:rsidRPr="002D03D8">
        <w:rPr>
          <w:rFonts w:ascii="CordiaUPC" w:hAnsi="CordiaUPC" w:cs="CordiaUPC" w:hint="cs"/>
          <w:sz w:val="26"/>
          <w:szCs w:val="26"/>
          <w:lang w:val="en-US"/>
        </w:rPr>
        <w:t>:</w:t>
      </w:r>
    </w:p>
    <w:p w14:paraId="3C2BD53D" w14:textId="77777777" w:rsidR="00960752" w:rsidRPr="002D03D8" w:rsidRDefault="00960752" w:rsidP="00960752">
      <w:pPr>
        <w:tabs>
          <w:tab w:val="left" w:pos="993"/>
        </w:tabs>
        <w:spacing w:line="240" w:lineRule="exact"/>
        <w:ind w:left="850" w:right="29" w:hanging="284"/>
        <w:jc w:val="thaiDistribute"/>
        <w:rPr>
          <w:rFonts w:ascii="CordiaUPC" w:eastAsia="Arial Unicode MS" w:hAnsi="CordiaUPC" w:cs="CordiaUPC"/>
          <w:sz w:val="26"/>
          <w:szCs w:val="26"/>
        </w:rPr>
      </w:pPr>
    </w:p>
    <w:p w14:paraId="78A066B7" w14:textId="61A5C10A" w:rsidR="009D5175" w:rsidRPr="002D03D8" w:rsidRDefault="00960752" w:rsidP="00960752">
      <w:pPr>
        <w:tabs>
          <w:tab w:val="left" w:pos="993"/>
        </w:tabs>
        <w:spacing w:line="240" w:lineRule="exact"/>
        <w:ind w:left="850" w:right="29" w:hanging="284"/>
        <w:jc w:val="thaiDistribute"/>
        <w:rPr>
          <w:rFonts w:ascii="CordiaUPC" w:hAnsi="CordiaUPC" w:cs="CordiaUPC"/>
          <w:sz w:val="26"/>
          <w:szCs w:val="26"/>
          <w:lang w:bidi="th-TH"/>
        </w:rPr>
      </w:pPr>
      <w:r w:rsidRPr="002D03D8">
        <w:rPr>
          <w:rFonts w:ascii="CordiaUPC" w:eastAsia="Arial Unicode MS" w:hAnsi="CordiaUPC" w:cs="CordiaUPC" w:hint="cs"/>
          <w:sz w:val="26"/>
          <w:szCs w:val="26"/>
        </w:rPr>
        <w:tab/>
        <w:t>In cases where there is an active market, the Bank and its subsidiaries use the market value as the fair value of derivatives. F</w:t>
      </w:r>
      <w:r w:rsidRPr="002D03D8">
        <w:rPr>
          <w:rFonts w:ascii="CordiaUPC" w:hAnsi="CordiaUPC" w:cs="CordiaUPC" w:hint="cs"/>
          <w:sz w:val="26"/>
          <w:szCs w:val="26"/>
          <w:lang w:bidi="th-TH"/>
        </w:rPr>
        <w:t>or simple over-the-counter derivative</w:t>
      </w:r>
      <w:r w:rsidRPr="002D03D8">
        <w:rPr>
          <w:rFonts w:ascii="CordiaUPC" w:hAnsi="CordiaUPC" w:cs="CordiaUPC"/>
          <w:sz w:val="26"/>
          <w:szCs w:val="26"/>
          <w:lang w:bidi="th-TH"/>
        </w:rPr>
        <w:t>s</w:t>
      </w:r>
      <w:r w:rsidRPr="002D03D8">
        <w:rPr>
          <w:rFonts w:ascii="CordiaUPC" w:hAnsi="CordiaUPC" w:cs="CordiaUPC" w:hint="cs"/>
          <w:sz w:val="26"/>
          <w:szCs w:val="26"/>
          <w:lang w:bidi="th-TH"/>
        </w:rPr>
        <w:t xml:space="preserve">, fair values are based on inputs which are observable from independent and reliable market data sources, mainly </w:t>
      </w:r>
      <w:r w:rsidRPr="002D03D8">
        <w:rPr>
          <w:rFonts w:ascii="CordiaUPC" w:hAnsi="CordiaUPC" w:cs="CordiaUPC" w:hint="cs"/>
          <w:sz w:val="26"/>
          <w:szCs w:val="26"/>
        </w:rPr>
        <w:t>based on exchange-traded prices, broker/dealer quotations, or counterparties’ quotations</w:t>
      </w:r>
      <w:r w:rsidRPr="002D03D8">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79616EFD" w14:textId="77777777" w:rsidR="009D5175" w:rsidRPr="002D03D8" w:rsidRDefault="009D5175" w:rsidP="00960752">
      <w:pPr>
        <w:tabs>
          <w:tab w:val="left" w:pos="993"/>
        </w:tabs>
        <w:spacing w:line="240" w:lineRule="exact"/>
        <w:ind w:left="850" w:right="29" w:hanging="284"/>
        <w:jc w:val="thaiDistribute"/>
        <w:rPr>
          <w:rFonts w:ascii="CordiaUPC" w:hAnsi="CordiaUPC" w:cs="CordiaUPC"/>
          <w:sz w:val="26"/>
          <w:szCs w:val="26"/>
          <w:lang w:bidi="th-TH"/>
        </w:rPr>
      </w:pPr>
    </w:p>
    <w:p w14:paraId="381CCDFE" w14:textId="31CC9F1D" w:rsidR="0070356C" w:rsidRPr="002D03D8" w:rsidRDefault="00804E90" w:rsidP="0070356C">
      <w:pPr>
        <w:pStyle w:val="Heading1"/>
        <w:spacing w:before="0" w:after="0" w:line="240" w:lineRule="exact"/>
        <w:ind w:left="540" w:hanging="540"/>
        <w:rPr>
          <w:rFonts w:ascii="CordiaUPC" w:hAnsi="CordiaUPC" w:cs="CordiaUPC"/>
          <w:i w:val="0"/>
          <w:iCs/>
          <w:sz w:val="28"/>
          <w:szCs w:val="28"/>
          <w:cs/>
          <w:lang w:bidi="th-TH"/>
        </w:rPr>
      </w:pPr>
      <w:r w:rsidRPr="002D03D8">
        <w:rPr>
          <w:rFonts w:ascii="CordiaUPC" w:hAnsi="CordiaUPC" w:cs="CordiaUPC"/>
          <w:i w:val="0"/>
          <w:iCs/>
          <w:sz w:val="28"/>
          <w:szCs w:val="28"/>
          <w:lang w:bidi="th-TH"/>
        </w:rPr>
        <w:t>6</w:t>
      </w:r>
      <w:r w:rsidR="0070356C" w:rsidRPr="002D03D8">
        <w:rPr>
          <w:rFonts w:ascii="CordiaUPC" w:hAnsi="CordiaUPC" w:cs="CordiaUPC" w:hint="cs"/>
          <w:i w:val="0"/>
          <w:iCs/>
          <w:sz w:val="28"/>
          <w:szCs w:val="28"/>
          <w:lang w:bidi="th-TH"/>
        </w:rPr>
        <w:tab/>
        <w:t>Maintenance of capital fund</w:t>
      </w:r>
    </w:p>
    <w:p w14:paraId="44175E9E" w14:textId="77777777" w:rsidR="0070356C" w:rsidRPr="002D03D8" w:rsidRDefault="0070356C" w:rsidP="0070356C">
      <w:pPr>
        <w:pStyle w:val="Heading1"/>
        <w:spacing w:before="0" w:after="0" w:line="240" w:lineRule="exact"/>
        <w:rPr>
          <w:rFonts w:ascii="CordiaUPC" w:hAnsi="CordiaUPC" w:cs="CordiaUPC"/>
          <w:b w:val="0"/>
          <w:bCs/>
          <w:i w:val="0"/>
          <w:iCs/>
          <w:sz w:val="26"/>
          <w:szCs w:val="26"/>
        </w:rPr>
      </w:pPr>
    </w:p>
    <w:p w14:paraId="4F95A8F7" w14:textId="28782AC5" w:rsidR="0070356C" w:rsidRPr="002D03D8" w:rsidRDefault="0070356C" w:rsidP="00B47631">
      <w:pPr>
        <w:spacing w:line="240" w:lineRule="exact"/>
        <w:ind w:left="560"/>
        <w:jc w:val="thaiDistribute"/>
        <w:rPr>
          <w:rFonts w:ascii="CordiaUPC" w:hAnsi="CordiaUPC" w:cs="CordiaUPC"/>
          <w:sz w:val="26"/>
          <w:szCs w:val="26"/>
          <w:lang w:val="en-US" w:eastAsia="en-GB" w:bidi="th-TH"/>
        </w:rPr>
      </w:pPr>
      <w:r w:rsidRPr="002D03D8">
        <w:rPr>
          <w:rFonts w:ascii="CordiaUPC" w:hAnsi="CordiaUPC" w:cs="CordiaUPC" w:hint="cs"/>
          <w:sz w:val="26"/>
          <w:szCs w:val="26"/>
          <w:lang w:val="en-US" w:eastAsia="en-GB" w:bidi="th-TH"/>
        </w:rPr>
        <w:t xml:space="preserve">The Bank and its subsidiaries maintain </w:t>
      </w:r>
      <w:r w:rsidR="00C624C9" w:rsidRPr="002D03D8">
        <w:rPr>
          <w:rFonts w:ascii="CordiaUPC" w:hAnsi="CordiaUPC" w:cs="CordiaUPC"/>
          <w:sz w:val="26"/>
          <w:szCs w:val="26"/>
          <w:lang w:val="en-US" w:eastAsia="en-GB" w:bidi="th-TH"/>
        </w:rPr>
        <w:t>the</w:t>
      </w:r>
      <w:r w:rsidRPr="002D03D8">
        <w:rPr>
          <w:rFonts w:ascii="CordiaUPC" w:hAnsi="CordiaUPC" w:cs="CordiaUPC" w:hint="cs"/>
          <w:sz w:val="26"/>
          <w:szCs w:val="26"/>
          <w:lang w:val="en-US" w:eastAsia="en-GB" w:bidi="th-TH"/>
        </w:rPr>
        <w:t xml:space="preserve"> capital fund in accordance with the Financial Institution Business Act B.E. 2551</w:t>
      </w:r>
      <w:r w:rsidRPr="002D03D8">
        <w:rPr>
          <w:rFonts w:ascii="CordiaUPC" w:hAnsi="CordiaUPC" w:cs="CordiaUPC"/>
          <w:sz w:val="26"/>
          <w:szCs w:val="26"/>
          <w:lang w:val="en-US" w:eastAsia="en-GB" w:bidi="th-TH"/>
        </w:rPr>
        <w:t xml:space="preserve"> </w:t>
      </w:r>
      <w:r w:rsidRPr="002D03D8">
        <w:rPr>
          <w:rFonts w:ascii="CordiaUPC" w:hAnsi="CordiaUPC" w:cs="CordiaUPC" w:hint="cs"/>
          <w:sz w:val="26"/>
          <w:szCs w:val="26"/>
          <w:lang w:val="en-US" w:eastAsia="en-GB" w:bidi="th-TH"/>
        </w:rPr>
        <w:t>by maintaining its capital fund as a proportion of risk weighted assets in accordance with the criteria, methodologies, and conditions prescribed by the Bank of Thailand. The Bank and its subsidiaries are required to calculate its Capital Fund in accordance with Basel III.</w:t>
      </w:r>
      <w:r w:rsidRPr="002D03D8">
        <w:rPr>
          <w:rFonts w:ascii="CordiaUPC" w:hAnsi="CordiaUPC" w:cs="CordiaUPC"/>
          <w:sz w:val="26"/>
          <w:szCs w:val="26"/>
          <w:lang w:val="en-US" w:eastAsia="en-GB" w:bidi="th-TH"/>
        </w:rPr>
        <w:t xml:space="preserve"> </w:t>
      </w:r>
      <w:r w:rsidRPr="002D03D8">
        <w:rPr>
          <w:rFonts w:ascii="CordiaUPC" w:hAnsi="CordiaUPC" w:cs="CordiaUPC" w:hint="cs"/>
          <w:sz w:val="26"/>
          <w:szCs w:val="26"/>
          <w:lang w:val="en-US" w:eastAsia="en-GB" w:bidi="th-TH"/>
        </w:rPr>
        <w:t xml:space="preserve">As </w:t>
      </w:r>
      <w:proofErr w:type="gramStart"/>
      <w:r w:rsidRPr="002D03D8">
        <w:rPr>
          <w:rFonts w:ascii="CordiaUPC" w:hAnsi="CordiaUPC" w:cs="CordiaUPC" w:hint="cs"/>
          <w:sz w:val="26"/>
          <w:szCs w:val="26"/>
          <w:lang w:val="en-US" w:eastAsia="en-GB" w:bidi="th-TH"/>
        </w:rPr>
        <w:t>at</w:t>
      </w:r>
      <w:proofErr w:type="gramEnd"/>
      <w:r w:rsidRPr="002D03D8">
        <w:rPr>
          <w:rFonts w:ascii="CordiaUPC" w:hAnsi="CordiaUPC" w:cs="CordiaUPC" w:hint="cs"/>
          <w:sz w:val="26"/>
          <w:szCs w:val="26"/>
          <w:lang w:val="en-US" w:eastAsia="en-GB" w:bidi="th-TH"/>
        </w:rPr>
        <w:t xml:space="preserve"> </w:t>
      </w:r>
      <w:r w:rsidR="00D4059C" w:rsidRPr="002D03D8">
        <w:rPr>
          <w:rFonts w:ascii="CordiaUPC" w:hAnsi="CordiaUPC" w:cs="CordiaUPC"/>
          <w:sz w:val="26"/>
          <w:szCs w:val="26"/>
        </w:rPr>
        <w:t xml:space="preserve">30 </w:t>
      </w:r>
      <w:r w:rsidR="00BA6D61" w:rsidRPr="002D03D8">
        <w:rPr>
          <w:rFonts w:ascii="CordiaUPC" w:hAnsi="CordiaUPC" w:cs="CordiaUPC"/>
          <w:sz w:val="26"/>
          <w:szCs w:val="26"/>
        </w:rPr>
        <w:t>September</w:t>
      </w:r>
      <w:r w:rsidR="00D4059C" w:rsidRPr="002D03D8">
        <w:rPr>
          <w:rFonts w:ascii="CordiaUPC" w:hAnsi="CordiaUPC" w:cs="CordiaUPC"/>
          <w:sz w:val="26"/>
          <w:szCs w:val="26"/>
        </w:rPr>
        <w:t xml:space="preserve"> 2025 and </w:t>
      </w:r>
      <w:r w:rsidR="00D4059C" w:rsidRPr="002D03D8">
        <w:rPr>
          <w:rFonts w:ascii="CordiaUPC" w:hAnsi="CordiaUPC" w:cs="CordiaUPC"/>
          <w:sz w:val="26"/>
          <w:szCs w:val="26"/>
          <w:lang w:val="en-US" w:bidi="th-TH"/>
        </w:rPr>
        <w:t>3</w:t>
      </w:r>
      <w:r w:rsidR="00D4059C" w:rsidRPr="002D03D8">
        <w:rPr>
          <w:rFonts w:ascii="CordiaUPC" w:hAnsi="CordiaUPC" w:cs="CordiaUPC" w:hint="cs"/>
          <w:sz w:val="26"/>
          <w:szCs w:val="26"/>
          <w:cs/>
          <w:lang w:bidi="th-TH"/>
        </w:rPr>
        <w:t>1</w:t>
      </w:r>
      <w:r w:rsidR="00D4059C" w:rsidRPr="002D03D8">
        <w:rPr>
          <w:rFonts w:ascii="CordiaUPC" w:hAnsi="CordiaUPC" w:cs="CordiaUPC"/>
          <w:sz w:val="26"/>
          <w:szCs w:val="26"/>
        </w:rPr>
        <w:t>December 2024</w:t>
      </w:r>
      <w:r w:rsidRPr="002D03D8">
        <w:rPr>
          <w:rFonts w:ascii="CordiaUPC" w:hAnsi="CordiaUPC" w:cs="CordiaUPC" w:hint="cs"/>
          <w:sz w:val="26"/>
          <w:szCs w:val="26"/>
          <w:lang w:val="en-US" w:eastAsia="en-GB" w:bidi="th-TH"/>
        </w:rPr>
        <w:t xml:space="preserve">, the consolidated supervision and the Bank’s total capital funds could be </w:t>
      </w:r>
      <w:proofErr w:type="spellStart"/>
      <w:r w:rsidRPr="002D03D8">
        <w:rPr>
          <w:rFonts w:ascii="CordiaUPC" w:hAnsi="CordiaUPC" w:cs="CordiaUPC" w:hint="cs"/>
          <w:sz w:val="26"/>
          <w:szCs w:val="26"/>
          <w:lang w:val="en-US" w:eastAsia="en-GB" w:bidi="th-TH"/>
        </w:rPr>
        <w:t>catagorised</w:t>
      </w:r>
      <w:proofErr w:type="spellEnd"/>
      <w:r w:rsidRPr="002D03D8">
        <w:rPr>
          <w:rFonts w:ascii="CordiaUPC" w:hAnsi="CordiaUPC" w:cs="CordiaUPC" w:hint="cs"/>
          <w:sz w:val="26"/>
          <w:szCs w:val="26"/>
          <w:lang w:val="en-US" w:eastAsia="en-GB" w:bidi="th-TH"/>
        </w:rPr>
        <w:t xml:space="preserve"> as follows:</w:t>
      </w:r>
    </w:p>
    <w:p w14:paraId="3B7FF634" w14:textId="77777777" w:rsidR="0070356C" w:rsidRPr="002D03D8" w:rsidRDefault="0070356C" w:rsidP="0070356C">
      <w:pPr>
        <w:spacing w:line="240" w:lineRule="exact"/>
        <w:rPr>
          <w:rFonts w:ascii="CordiaUPC" w:hAnsi="CordiaUPC" w:cs="CordiaUPC"/>
          <w:sz w:val="26"/>
          <w:szCs w:val="26"/>
          <w:lang w:val="en-US"/>
        </w:rPr>
      </w:pPr>
    </w:p>
    <w:tbl>
      <w:tblPr>
        <w:tblW w:w="9258" w:type="dxa"/>
        <w:tblInd w:w="426" w:type="dxa"/>
        <w:tblLayout w:type="fixed"/>
        <w:tblCellMar>
          <w:left w:w="115" w:type="dxa"/>
          <w:right w:w="115" w:type="dxa"/>
        </w:tblCellMar>
        <w:tblLook w:val="0000" w:firstRow="0" w:lastRow="0" w:firstColumn="0" w:lastColumn="0" w:noHBand="0" w:noVBand="0"/>
      </w:tblPr>
      <w:tblGrid>
        <w:gridCol w:w="4948"/>
        <w:gridCol w:w="722"/>
        <w:gridCol w:w="469"/>
        <w:gridCol w:w="1141"/>
        <w:gridCol w:w="275"/>
        <w:gridCol w:w="9"/>
        <w:gridCol w:w="103"/>
        <w:gridCol w:w="1556"/>
        <w:gridCol w:w="13"/>
        <w:gridCol w:w="22"/>
      </w:tblGrid>
      <w:tr w:rsidR="0070356C" w:rsidRPr="002D03D8" w14:paraId="568A5477" w14:textId="77777777" w:rsidTr="007D4956">
        <w:trPr>
          <w:gridAfter w:val="2"/>
          <w:wAfter w:w="35" w:type="dxa"/>
          <w:trHeight w:val="20"/>
        </w:trPr>
        <w:tc>
          <w:tcPr>
            <w:tcW w:w="5670" w:type="dxa"/>
            <w:gridSpan w:val="2"/>
          </w:tcPr>
          <w:p w14:paraId="37150700" w14:textId="77777777" w:rsidR="0070356C" w:rsidRPr="002D03D8"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6"/>
            <w:vAlign w:val="bottom"/>
          </w:tcPr>
          <w:p w14:paraId="3CBA6A3C" w14:textId="77777777" w:rsidR="0070356C" w:rsidRPr="002D03D8" w:rsidRDefault="0070356C" w:rsidP="005E3D05">
            <w:pPr>
              <w:spacing w:line="240" w:lineRule="exact"/>
              <w:ind w:left="-108" w:right="-108"/>
              <w:jc w:val="center"/>
              <w:rPr>
                <w:rFonts w:ascii="CordiaUPC" w:hAnsi="CordiaUPC" w:cs="CordiaUPC"/>
                <w:snapToGrid w:val="0"/>
                <w:sz w:val="26"/>
                <w:szCs w:val="26"/>
                <w:lang w:val="en-US"/>
              </w:rPr>
            </w:pPr>
            <w:r w:rsidRPr="002D03D8">
              <w:rPr>
                <w:rFonts w:ascii="CordiaUPC" w:hAnsi="CordiaUPC" w:cs="CordiaUPC" w:hint="cs"/>
                <w:b/>
                <w:bCs/>
                <w:sz w:val="26"/>
                <w:szCs w:val="26"/>
              </w:rPr>
              <w:t>Consolidated supervision</w:t>
            </w:r>
          </w:p>
        </w:tc>
      </w:tr>
      <w:tr w:rsidR="0070356C" w:rsidRPr="002D03D8" w14:paraId="617E9C5C" w14:textId="77777777" w:rsidTr="007D4956">
        <w:trPr>
          <w:gridAfter w:val="2"/>
          <w:wAfter w:w="35" w:type="dxa"/>
          <w:trHeight w:val="20"/>
        </w:trPr>
        <w:tc>
          <w:tcPr>
            <w:tcW w:w="5670" w:type="dxa"/>
            <w:gridSpan w:val="2"/>
          </w:tcPr>
          <w:p w14:paraId="13D73CD0" w14:textId="77777777" w:rsidR="0070356C" w:rsidRPr="002D03D8"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gridSpan w:val="2"/>
          </w:tcPr>
          <w:p w14:paraId="4344BA66" w14:textId="5FF0F469" w:rsidR="0070356C" w:rsidRPr="002D03D8" w:rsidRDefault="00D4059C" w:rsidP="005E3D05">
            <w:pPr>
              <w:pStyle w:val="acctfourfigures"/>
              <w:tabs>
                <w:tab w:val="clear" w:pos="765"/>
              </w:tabs>
              <w:spacing w:line="240" w:lineRule="exact"/>
              <w:ind w:left="-169" w:right="-169"/>
              <w:jc w:val="center"/>
              <w:rPr>
                <w:rFonts w:ascii="CordiaUPC" w:hAnsi="CordiaUPC" w:cs="CordiaUPC"/>
                <w:sz w:val="26"/>
                <w:szCs w:val="26"/>
              </w:rPr>
            </w:pPr>
            <w:r w:rsidRPr="002D03D8">
              <w:rPr>
                <w:rFonts w:ascii="CordiaUPC" w:hAnsi="CordiaUPC" w:cs="CordiaUPC"/>
                <w:sz w:val="26"/>
                <w:szCs w:val="26"/>
              </w:rPr>
              <w:t xml:space="preserve">30 </w:t>
            </w:r>
            <w:r w:rsidR="00BA6D61" w:rsidRPr="002D03D8">
              <w:rPr>
                <w:rFonts w:ascii="CordiaUPC" w:hAnsi="CordiaUPC" w:cs="CordiaUPC"/>
                <w:sz w:val="26"/>
                <w:szCs w:val="26"/>
              </w:rPr>
              <w:t>September</w:t>
            </w:r>
            <w:r w:rsidRPr="002D03D8">
              <w:rPr>
                <w:rFonts w:ascii="CordiaUPC" w:hAnsi="CordiaUPC" w:cs="CordiaUPC"/>
                <w:sz w:val="26"/>
                <w:szCs w:val="26"/>
              </w:rPr>
              <w:t xml:space="preserve"> 2025</w:t>
            </w:r>
          </w:p>
        </w:tc>
        <w:tc>
          <w:tcPr>
            <w:tcW w:w="275" w:type="dxa"/>
          </w:tcPr>
          <w:p w14:paraId="3EAFB5CB" w14:textId="77777777" w:rsidR="0070356C" w:rsidRPr="002D03D8" w:rsidRDefault="0070356C" w:rsidP="005E3D05">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3"/>
          </w:tcPr>
          <w:p w14:paraId="75DE054F" w14:textId="1076A04E" w:rsidR="0070356C" w:rsidRPr="002D03D8" w:rsidRDefault="00D4059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2D03D8">
              <w:rPr>
                <w:rFonts w:ascii="CordiaUPC" w:hAnsi="CordiaUPC" w:cs="CordiaUPC"/>
                <w:sz w:val="26"/>
                <w:szCs w:val="26"/>
                <w:lang w:val="en-US" w:bidi="th-TH"/>
              </w:rPr>
              <w:t>3</w:t>
            </w:r>
            <w:r w:rsidRPr="002D03D8">
              <w:rPr>
                <w:rFonts w:ascii="CordiaUPC" w:hAnsi="CordiaUPC" w:cs="CordiaUPC" w:hint="cs"/>
                <w:sz w:val="26"/>
                <w:szCs w:val="26"/>
                <w:cs/>
                <w:lang w:bidi="th-TH"/>
              </w:rPr>
              <w:t>1</w:t>
            </w:r>
            <w:r w:rsidR="00CD5B50" w:rsidRPr="002D03D8">
              <w:rPr>
                <w:rFonts w:ascii="CordiaUPC" w:hAnsi="CordiaUPC" w:cs="CordiaUPC" w:hint="cs"/>
                <w:sz w:val="26"/>
                <w:szCs w:val="26"/>
                <w:cs/>
                <w:lang w:bidi="th-TH"/>
              </w:rPr>
              <w:t xml:space="preserve"> </w:t>
            </w:r>
            <w:r w:rsidRPr="002D03D8">
              <w:rPr>
                <w:rFonts w:ascii="CordiaUPC" w:hAnsi="CordiaUPC" w:cs="CordiaUPC"/>
                <w:sz w:val="26"/>
                <w:szCs w:val="26"/>
              </w:rPr>
              <w:t>December 2024</w:t>
            </w:r>
          </w:p>
        </w:tc>
      </w:tr>
      <w:tr w:rsidR="0070356C" w:rsidRPr="002D03D8" w14:paraId="5A9625C6" w14:textId="77777777" w:rsidTr="007D4956">
        <w:trPr>
          <w:gridAfter w:val="2"/>
          <w:wAfter w:w="35" w:type="dxa"/>
          <w:trHeight w:val="20"/>
        </w:trPr>
        <w:tc>
          <w:tcPr>
            <w:tcW w:w="5670" w:type="dxa"/>
            <w:gridSpan w:val="2"/>
          </w:tcPr>
          <w:p w14:paraId="51416E95" w14:textId="77777777" w:rsidR="0070356C" w:rsidRPr="002D03D8"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6"/>
            <w:vAlign w:val="bottom"/>
          </w:tcPr>
          <w:p w14:paraId="563C18F4" w14:textId="77777777" w:rsidR="0070356C" w:rsidRPr="002D03D8" w:rsidRDefault="0070356C" w:rsidP="005E3D05">
            <w:pPr>
              <w:spacing w:line="240" w:lineRule="exact"/>
              <w:ind w:left="184" w:right="54"/>
              <w:jc w:val="center"/>
              <w:rPr>
                <w:rFonts w:ascii="CordiaUPC" w:hAnsi="CordiaUPC" w:cs="CordiaUPC"/>
                <w:sz w:val="26"/>
                <w:szCs w:val="26"/>
              </w:rPr>
            </w:pPr>
            <w:r w:rsidRPr="002D03D8">
              <w:rPr>
                <w:rFonts w:ascii="CordiaUPC" w:hAnsi="CordiaUPC" w:cs="CordiaUPC" w:hint="cs"/>
                <w:i/>
                <w:iCs/>
                <w:sz w:val="26"/>
                <w:szCs w:val="26"/>
                <w:lang w:val="en-US"/>
              </w:rPr>
              <w:t>(in million Baht)</w:t>
            </w:r>
          </w:p>
        </w:tc>
      </w:tr>
      <w:tr w:rsidR="0070356C" w:rsidRPr="002D03D8" w14:paraId="17D9B4C3" w14:textId="77777777" w:rsidTr="007D4956">
        <w:trPr>
          <w:gridAfter w:val="2"/>
          <w:wAfter w:w="35" w:type="dxa"/>
          <w:trHeight w:val="20"/>
        </w:trPr>
        <w:tc>
          <w:tcPr>
            <w:tcW w:w="5670" w:type="dxa"/>
            <w:gridSpan w:val="2"/>
          </w:tcPr>
          <w:p w14:paraId="4D3414AA" w14:textId="77777777" w:rsidR="0070356C" w:rsidRPr="002D03D8"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2D03D8">
              <w:rPr>
                <w:rFonts w:ascii="CordiaUPC" w:hAnsi="CordiaUPC" w:cs="CordiaUPC" w:hint="cs"/>
                <w:b/>
                <w:bCs/>
                <w:i/>
                <w:iCs/>
                <w:sz w:val="26"/>
                <w:szCs w:val="26"/>
                <w:lang w:val="en-US" w:eastAsia="en-US"/>
              </w:rPr>
              <w:t>Tier 1 Capital</w:t>
            </w:r>
          </w:p>
        </w:tc>
        <w:tc>
          <w:tcPr>
            <w:tcW w:w="1610" w:type="dxa"/>
            <w:gridSpan w:val="2"/>
          </w:tcPr>
          <w:p w14:paraId="6209A1A3"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tcPr>
          <w:p w14:paraId="268AC8ED"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c>
          <w:tcPr>
            <w:tcW w:w="1659" w:type="dxa"/>
            <w:gridSpan w:val="2"/>
          </w:tcPr>
          <w:p w14:paraId="354AF65A"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r>
      <w:tr w:rsidR="0070356C" w:rsidRPr="002D03D8" w14:paraId="29D05C6E" w14:textId="77777777" w:rsidTr="007D4956">
        <w:trPr>
          <w:gridAfter w:val="2"/>
          <w:wAfter w:w="35" w:type="dxa"/>
          <w:trHeight w:val="20"/>
        </w:trPr>
        <w:tc>
          <w:tcPr>
            <w:tcW w:w="5670" w:type="dxa"/>
            <w:gridSpan w:val="2"/>
          </w:tcPr>
          <w:p w14:paraId="15F85D0E" w14:textId="77777777" w:rsidR="0070356C" w:rsidRPr="002D03D8" w:rsidRDefault="0070356C" w:rsidP="005E3D05">
            <w:pPr>
              <w:pStyle w:val="Heading8"/>
              <w:tabs>
                <w:tab w:val="left" w:pos="212"/>
                <w:tab w:val="left" w:pos="474"/>
              </w:tabs>
              <w:spacing w:line="240" w:lineRule="exact"/>
              <w:ind w:right="-25"/>
              <w:rPr>
                <w:rFonts w:ascii="CordiaUPC" w:hAnsi="CordiaUPC" w:cs="CordiaUPC"/>
                <w:b/>
                <w:bCs/>
                <w:sz w:val="26"/>
                <w:szCs w:val="26"/>
                <w:lang w:val="en-US" w:eastAsia="en-US"/>
              </w:rPr>
            </w:pPr>
            <w:r w:rsidRPr="002D03D8">
              <w:rPr>
                <w:rFonts w:ascii="CordiaUPC" w:hAnsi="CordiaUPC" w:cs="CordiaUPC" w:hint="cs"/>
                <w:b/>
                <w:bCs/>
                <w:sz w:val="26"/>
                <w:szCs w:val="26"/>
                <w:lang w:val="en-US" w:eastAsia="en-US"/>
              </w:rPr>
              <w:t>Common Equity Tier 1 Capital (CET1)</w:t>
            </w:r>
          </w:p>
        </w:tc>
        <w:tc>
          <w:tcPr>
            <w:tcW w:w="1610" w:type="dxa"/>
            <w:gridSpan w:val="2"/>
          </w:tcPr>
          <w:p w14:paraId="7416AF1C"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tcPr>
          <w:p w14:paraId="2548BAE3"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c>
          <w:tcPr>
            <w:tcW w:w="1659" w:type="dxa"/>
            <w:gridSpan w:val="2"/>
          </w:tcPr>
          <w:p w14:paraId="723657BA"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r>
      <w:tr w:rsidR="008108DD" w:rsidRPr="002D03D8" w14:paraId="6994DBF0" w14:textId="77777777" w:rsidTr="007D4956">
        <w:trPr>
          <w:gridAfter w:val="2"/>
          <w:wAfter w:w="35" w:type="dxa"/>
          <w:trHeight w:val="20"/>
        </w:trPr>
        <w:tc>
          <w:tcPr>
            <w:tcW w:w="5670" w:type="dxa"/>
            <w:gridSpan w:val="2"/>
          </w:tcPr>
          <w:p w14:paraId="3976A421" w14:textId="77777777" w:rsidR="008108DD" w:rsidRPr="002D03D8" w:rsidRDefault="008108DD" w:rsidP="008108DD">
            <w:pPr>
              <w:pStyle w:val="Heading8"/>
              <w:tabs>
                <w:tab w:val="left" w:pos="212"/>
                <w:tab w:val="left" w:pos="474"/>
              </w:tabs>
              <w:spacing w:line="240" w:lineRule="exact"/>
              <w:ind w:right="-25"/>
              <w:rPr>
                <w:rFonts w:ascii="CordiaUPC" w:hAnsi="CordiaUPC" w:cs="CordiaUPC"/>
                <w:sz w:val="26"/>
                <w:szCs w:val="26"/>
                <w:lang w:val="en-US" w:eastAsia="en-US"/>
              </w:rPr>
            </w:pPr>
            <w:r w:rsidRPr="002D03D8">
              <w:rPr>
                <w:rFonts w:ascii="CordiaUPC" w:hAnsi="CordiaUPC" w:cs="CordiaUPC" w:hint="cs"/>
                <w:sz w:val="26"/>
                <w:szCs w:val="26"/>
                <w:lang w:val="en-US" w:eastAsia="en-US"/>
              </w:rPr>
              <w:t>Paid-up share capital</w:t>
            </w:r>
          </w:p>
        </w:tc>
        <w:tc>
          <w:tcPr>
            <w:tcW w:w="1610" w:type="dxa"/>
            <w:gridSpan w:val="2"/>
            <w:tcBorders>
              <w:top w:val="nil"/>
              <w:left w:val="nil"/>
              <w:bottom w:val="nil"/>
              <w:right w:val="nil"/>
            </w:tcBorders>
            <w:shd w:val="clear" w:color="auto" w:fill="auto"/>
            <w:vAlign w:val="bottom"/>
          </w:tcPr>
          <w:p w14:paraId="17835A5C" w14:textId="7ED7A73F" w:rsidR="008108DD" w:rsidRPr="002D03D8" w:rsidRDefault="008108DD" w:rsidP="008108DD">
            <w:pPr>
              <w:tabs>
                <w:tab w:val="decimal" w:pos="1325"/>
              </w:tabs>
              <w:spacing w:line="240" w:lineRule="exact"/>
              <w:ind w:left="-25" w:right="-106"/>
              <w:rPr>
                <w:rFonts w:ascii="CordiaUPC" w:hAnsi="CordiaUPC" w:cs="CordiaUPC"/>
                <w:sz w:val="26"/>
                <w:szCs w:val="26"/>
                <w:lang w:val="en-US" w:bidi="th-TH"/>
              </w:rPr>
            </w:pPr>
            <w:r w:rsidRPr="002D03D8">
              <w:rPr>
                <w:rFonts w:ascii="CordiaUPC" w:eastAsia="MS Mincho" w:hAnsi="CordiaUPC" w:cs="CordiaUPC"/>
                <w:sz w:val="26"/>
                <w:szCs w:val="26"/>
                <w:lang w:eastAsia="th-TH"/>
              </w:rPr>
              <w:t>92,693</w:t>
            </w:r>
          </w:p>
        </w:tc>
        <w:tc>
          <w:tcPr>
            <w:tcW w:w="284" w:type="dxa"/>
            <w:gridSpan w:val="2"/>
          </w:tcPr>
          <w:p w14:paraId="252E4321" w14:textId="77777777" w:rsidR="008108DD" w:rsidRPr="002D03D8" w:rsidRDefault="008108DD" w:rsidP="008108DD">
            <w:pPr>
              <w:tabs>
                <w:tab w:val="decimal" w:pos="882"/>
              </w:tabs>
              <w:spacing w:line="240" w:lineRule="exact"/>
              <w:ind w:left="184" w:right="54"/>
              <w:jc w:val="both"/>
              <w:rPr>
                <w:rFonts w:ascii="CordiaUPC" w:hAnsi="CordiaUPC" w:cs="CordiaUPC"/>
                <w:sz w:val="26"/>
                <w:szCs w:val="26"/>
              </w:rPr>
            </w:pPr>
          </w:p>
        </w:tc>
        <w:tc>
          <w:tcPr>
            <w:tcW w:w="1659" w:type="dxa"/>
            <w:gridSpan w:val="2"/>
            <w:vAlign w:val="bottom"/>
          </w:tcPr>
          <w:p w14:paraId="7AD21C4E" w14:textId="152CC564" w:rsidR="008108DD" w:rsidRPr="002D03D8" w:rsidRDefault="008108DD" w:rsidP="008108DD">
            <w:pPr>
              <w:tabs>
                <w:tab w:val="decimal" w:pos="1325"/>
              </w:tabs>
              <w:spacing w:line="240" w:lineRule="exact"/>
              <w:ind w:left="-25" w:right="-106"/>
              <w:rPr>
                <w:rFonts w:ascii="CordiaUPC" w:hAnsi="CordiaUPC" w:cs="CordiaUPC"/>
                <w:sz w:val="26"/>
                <w:szCs w:val="26"/>
                <w:lang w:val="en-US" w:bidi="th-TH"/>
              </w:rPr>
            </w:pPr>
            <w:r w:rsidRPr="002D03D8">
              <w:rPr>
                <w:rFonts w:ascii="CordiaUPC" w:eastAsia="MS Mincho" w:hAnsi="CordiaUPC" w:cs="CordiaUPC"/>
                <w:sz w:val="26"/>
                <w:szCs w:val="26"/>
                <w:cs/>
                <w:lang w:eastAsia="th-TH" w:bidi="th-TH"/>
              </w:rPr>
              <w:t>92</w:t>
            </w:r>
            <w:r w:rsidRPr="002D03D8">
              <w:rPr>
                <w:rFonts w:ascii="CordiaUPC" w:eastAsia="MS Mincho" w:hAnsi="CordiaUPC" w:cs="CordiaUPC"/>
                <w:sz w:val="26"/>
                <w:szCs w:val="26"/>
                <w:lang w:eastAsia="th-TH"/>
              </w:rPr>
              <w:t>,</w:t>
            </w:r>
            <w:r w:rsidRPr="002D03D8">
              <w:rPr>
                <w:rFonts w:ascii="CordiaUPC" w:eastAsia="MS Mincho" w:hAnsi="CordiaUPC" w:cs="CordiaUPC"/>
                <w:sz w:val="26"/>
                <w:szCs w:val="26"/>
                <w:cs/>
                <w:lang w:eastAsia="th-TH" w:bidi="th-TH"/>
              </w:rPr>
              <w:t>531</w:t>
            </w:r>
          </w:p>
        </w:tc>
      </w:tr>
      <w:tr w:rsidR="008108DD" w:rsidRPr="002D03D8" w14:paraId="215F18C1" w14:textId="77777777" w:rsidTr="007D4956">
        <w:trPr>
          <w:gridAfter w:val="2"/>
          <w:wAfter w:w="35" w:type="dxa"/>
          <w:trHeight w:val="66"/>
        </w:trPr>
        <w:tc>
          <w:tcPr>
            <w:tcW w:w="5670" w:type="dxa"/>
            <w:gridSpan w:val="2"/>
          </w:tcPr>
          <w:p w14:paraId="0EC66CEB"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2D03D8">
              <w:rPr>
                <w:rFonts w:ascii="CordiaUPC" w:eastAsia="Angsana New" w:hAnsi="CordiaUPC" w:cs="CordiaUPC" w:hint="cs"/>
                <w:sz w:val="26"/>
                <w:szCs w:val="26"/>
                <w:lang w:val="en-US" w:eastAsia="en-US"/>
              </w:rPr>
              <w:t>Share premium</w:t>
            </w:r>
          </w:p>
        </w:tc>
        <w:tc>
          <w:tcPr>
            <w:tcW w:w="1610" w:type="dxa"/>
            <w:gridSpan w:val="2"/>
            <w:tcBorders>
              <w:top w:val="nil"/>
              <w:left w:val="nil"/>
              <w:bottom w:val="nil"/>
              <w:right w:val="nil"/>
            </w:tcBorders>
            <w:shd w:val="clear" w:color="auto" w:fill="auto"/>
            <w:vAlign w:val="bottom"/>
          </w:tcPr>
          <w:p w14:paraId="6D4D27F8" w14:textId="323827C7" w:rsidR="008108DD" w:rsidRPr="002D03D8" w:rsidRDefault="008108DD" w:rsidP="008108DD">
            <w:pPr>
              <w:tabs>
                <w:tab w:val="decimal" w:pos="1325"/>
              </w:tabs>
              <w:spacing w:line="240" w:lineRule="exact"/>
              <w:ind w:left="-25" w:right="-106"/>
              <w:rPr>
                <w:rFonts w:ascii="CordiaUPC" w:hAnsi="CordiaUPC" w:cs="CordiaUPC"/>
                <w:sz w:val="26"/>
                <w:szCs w:val="26"/>
                <w:cs/>
                <w:lang w:bidi="th-TH"/>
              </w:rPr>
            </w:pPr>
            <w:r w:rsidRPr="002D03D8">
              <w:rPr>
                <w:rFonts w:ascii="CordiaUPC" w:eastAsia="MS Mincho" w:hAnsi="CordiaUPC" w:cs="CordiaUPC"/>
                <w:sz w:val="26"/>
                <w:szCs w:val="26"/>
                <w:lang w:eastAsia="th-TH"/>
              </w:rPr>
              <w:t>43,363</w:t>
            </w:r>
          </w:p>
        </w:tc>
        <w:tc>
          <w:tcPr>
            <w:tcW w:w="284" w:type="dxa"/>
            <w:gridSpan w:val="2"/>
          </w:tcPr>
          <w:p w14:paraId="44034290" w14:textId="77777777" w:rsidR="008108DD" w:rsidRPr="002D03D8" w:rsidRDefault="008108DD" w:rsidP="008108DD">
            <w:pPr>
              <w:tabs>
                <w:tab w:val="decimal" w:pos="882"/>
              </w:tabs>
              <w:spacing w:line="240" w:lineRule="exact"/>
              <w:ind w:left="184" w:right="54"/>
              <w:jc w:val="both"/>
              <w:rPr>
                <w:rFonts w:ascii="CordiaUPC" w:hAnsi="CordiaUPC" w:cs="CordiaUPC"/>
                <w:sz w:val="26"/>
                <w:szCs w:val="26"/>
              </w:rPr>
            </w:pPr>
          </w:p>
        </w:tc>
        <w:tc>
          <w:tcPr>
            <w:tcW w:w="1659" w:type="dxa"/>
            <w:gridSpan w:val="2"/>
            <w:vAlign w:val="bottom"/>
          </w:tcPr>
          <w:p w14:paraId="4C1D76B0" w14:textId="39C32563" w:rsidR="008108DD" w:rsidRPr="002D03D8" w:rsidRDefault="008108DD" w:rsidP="008108DD">
            <w:pPr>
              <w:tabs>
                <w:tab w:val="decimal" w:pos="1325"/>
              </w:tabs>
              <w:spacing w:line="240" w:lineRule="exact"/>
              <w:ind w:left="-25" w:right="-106"/>
              <w:rPr>
                <w:rFonts w:ascii="CordiaUPC" w:hAnsi="CordiaUPC" w:cs="CordiaUPC"/>
                <w:sz w:val="26"/>
                <w:szCs w:val="26"/>
              </w:rPr>
            </w:pPr>
            <w:r w:rsidRPr="002D03D8">
              <w:rPr>
                <w:rFonts w:ascii="CordiaUPC" w:eastAsia="MS Mincho" w:hAnsi="CordiaUPC" w:cs="CordiaUPC"/>
                <w:sz w:val="26"/>
                <w:szCs w:val="26"/>
                <w:cs/>
                <w:lang w:eastAsia="th-TH" w:bidi="th-TH"/>
              </w:rPr>
              <w:t>43</w:t>
            </w:r>
            <w:r w:rsidRPr="002D03D8">
              <w:rPr>
                <w:rFonts w:ascii="CordiaUPC" w:eastAsia="MS Mincho" w:hAnsi="CordiaUPC" w:cs="CordiaUPC"/>
                <w:sz w:val="26"/>
                <w:szCs w:val="26"/>
                <w:lang w:eastAsia="th-TH"/>
              </w:rPr>
              <w:t>,</w:t>
            </w:r>
            <w:r w:rsidRPr="002D03D8">
              <w:rPr>
                <w:rFonts w:ascii="CordiaUPC" w:eastAsia="MS Mincho" w:hAnsi="CordiaUPC" w:cs="CordiaUPC"/>
                <w:sz w:val="26"/>
                <w:szCs w:val="26"/>
                <w:cs/>
                <w:lang w:eastAsia="th-TH" w:bidi="th-TH"/>
              </w:rPr>
              <w:t>371</w:t>
            </w:r>
          </w:p>
        </w:tc>
      </w:tr>
      <w:tr w:rsidR="008108DD" w:rsidRPr="002D03D8" w14:paraId="755161E3" w14:textId="77777777" w:rsidTr="007D4956">
        <w:trPr>
          <w:gridAfter w:val="2"/>
          <w:wAfter w:w="35" w:type="dxa"/>
          <w:trHeight w:val="20"/>
        </w:trPr>
        <w:tc>
          <w:tcPr>
            <w:tcW w:w="5670" w:type="dxa"/>
            <w:gridSpan w:val="2"/>
          </w:tcPr>
          <w:p w14:paraId="58455D48" w14:textId="77777777" w:rsidR="008108DD" w:rsidRPr="002D03D8" w:rsidRDefault="008108DD" w:rsidP="008108DD">
            <w:pPr>
              <w:tabs>
                <w:tab w:val="left" w:pos="212"/>
                <w:tab w:val="left" w:pos="474"/>
              </w:tabs>
              <w:spacing w:line="240" w:lineRule="exact"/>
              <w:ind w:right="-25"/>
              <w:rPr>
                <w:rFonts w:ascii="CordiaUPC" w:eastAsia="Angsana New" w:hAnsi="CordiaUPC" w:cs="CordiaUPC"/>
                <w:sz w:val="26"/>
                <w:szCs w:val="26"/>
                <w:lang w:val="en-US"/>
              </w:rPr>
            </w:pPr>
            <w:r w:rsidRPr="002D03D8">
              <w:rPr>
                <w:rFonts w:ascii="CordiaUPC" w:eastAsia="Angsana New" w:hAnsi="CordiaUPC" w:cs="CordiaUPC" w:hint="cs"/>
                <w:sz w:val="26"/>
                <w:szCs w:val="26"/>
                <w:lang w:val="en-US"/>
              </w:rPr>
              <w:t>Legal reserve</w:t>
            </w:r>
          </w:p>
        </w:tc>
        <w:tc>
          <w:tcPr>
            <w:tcW w:w="1610" w:type="dxa"/>
            <w:gridSpan w:val="2"/>
            <w:tcBorders>
              <w:top w:val="nil"/>
              <w:left w:val="nil"/>
              <w:bottom w:val="nil"/>
              <w:right w:val="nil"/>
            </w:tcBorders>
            <w:shd w:val="clear" w:color="auto" w:fill="auto"/>
            <w:vAlign w:val="bottom"/>
          </w:tcPr>
          <w:p w14:paraId="781883B2" w14:textId="2F5ADBEE" w:rsidR="008108DD" w:rsidRPr="002D03D8" w:rsidRDefault="008108DD" w:rsidP="008108DD">
            <w:pPr>
              <w:tabs>
                <w:tab w:val="decimal" w:pos="1325"/>
              </w:tabs>
              <w:spacing w:line="240" w:lineRule="exact"/>
              <w:ind w:left="-25" w:right="-106"/>
              <w:rPr>
                <w:rFonts w:ascii="CordiaUPC" w:hAnsi="CordiaUPC" w:cs="CordiaUPC"/>
                <w:sz w:val="26"/>
                <w:szCs w:val="26"/>
                <w:cs/>
                <w:lang w:eastAsia="en-GB" w:bidi="th-TH"/>
              </w:rPr>
            </w:pPr>
            <w:r w:rsidRPr="002D03D8">
              <w:rPr>
                <w:rFonts w:ascii="CordiaUPC" w:eastAsia="MS Mincho" w:hAnsi="CordiaUPC" w:cs="CordiaUPC"/>
                <w:sz w:val="26"/>
                <w:szCs w:val="26"/>
                <w:lang w:eastAsia="th-TH"/>
              </w:rPr>
              <w:t>10,091</w:t>
            </w:r>
          </w:p>
        </w:tc>
        <w:tc>
          <w:tcPr>
            <w:tcW w:w="284" w:type="dxa"/>
            <w:gridSpan w:val="2"/>
          </w:tcPr>
          <w:p w14:paraId="5F813D1F" w14:textId="77777777" w:rsidR="008108DD" w:rsidRPr="002D03D8" w:rsidRDefault="008108DD" w:rsidP="008108DD">
            <w:pPr>
              <w:tabs>
                <w:tab w:val="decimal" w:pos="1480"/>
              </w:tabs>
              <w:spacing w:line="240" w:lineRule="exact"/>
              <w:ind w:right="-302"/>
              <w:rPr>
                <w:rFonts w:ascii="CordiaUPC" w:hAnsi="CordiaUPC" w:cs="CordiaUPC"/>
                <w:sz w:val="26"/>
                <w:szCs w:val="26"/>
                <w:lang w:eastAsia="en-GB" w:bidi="th-TH"/>
              </w:rPr>
            </w:pPr>
          </w:p>
        </w:tc>
        <w:tc>
          <w:tcPr>
            <w:tcW w:w="1659" w:type="dxa"/>
            <w:gridSpan w:val="2"/>
            <w:vAlign w:val="bottom"/>
          </w:tcPr>
          <w:p w14:paraId="7C12B908" w14:textId="164D6110" w:rsidR="008108DD" w:rsidRPr="002D03D8" w:rsidRDefault="008108DD" w:rsidP="008108DD">
            <w:pPr>
              <w:tabs>
                <w:tab w:val="decimal" w:pos="1325"/>
              </w:tabs>
              <w:spacing w:line="240" w:lineRule="exact"/>
              <w:ind w:left="-25" w:right="-106"/>
              <w:rPr>
                <w:rFonts w:ascii="CordiaUPC" w:hAnsi="CordiaUPC" w:cs="CordiaUPC"/>
                <w:sz w:val="26"/>
                <w:szCs w:val="26"/>
                <w:cs/>
                <w:lang w:eastAsia="en-GB" w:bidi="th-TH"/>
              </w:rPr>
            </w:pPr>
            <w:r w:rsidRPr="002D03D8">
              <w:rPr>
                <w:rFonts w:ascii="CordiaUPC" w:eastAsia="MS Mincho" w:hAnsi="CordiaUPC" w:cs="CordiaUPC"/>
                <w:sz w:val="26"/>
                <w:szCs w:val="26"/>
                <w:lang w:eastAsia="th-TH"/>
              </w:rPr>
              <w:t>10,091</w:t>
            </w:r>
          </w:p>
        </w:tc>
      </w:tr>
      <w:tr w:rsidR="008108DD" w:rsidRPr="002D03D8" w14:paraId="2B5A85E5" w14:textId="77777777" w:rsidTr="007D4956">
        <w:trPr>
          <w:gridAfter w:val="2"/>
          <w:wAfter w:w="35" w:type="dxa"/>
          <w:trHeight w:val="20"/>
        </w:trPr>
        <w:tc>
          <w:tcPr>
            <w:tcW w:w="5670" w:type="dxa"/>
            <w:gridSpan w:val="2"/>
          </w:tcPr>
          <w:p w14:paraId="4E253694"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2D03D8">
              <w:rPr>
                <w:rFonts w:ascii="CordiaUPC" w:eastAsia="Angsana New" w:hAnsi="CordiaUPC" w:cs="CordiaUPC" w:hint="cs"/>
                <w:sz w:val="26"/>
                <w:szCs w:val="26"/>
                <w:lang w:val="en-US" w:eastAsia="en-US"/>
              </w:rPr>
              <w:t>Net profit after appropriation</w:t>
            </w:r>
          </w:p>
        </w:tc>
        <w:tc>
          <w:tcPr>
            <w:tcW w:w="1610" w:type="dxa"/>
            <w:gridSpan w:val="2"/>
            <w:tcBorders>
              <w:top w:val="nil"/>
              <w:left w:val="nil"/>
              <w:bottom w:val="nil"/>
              <w:right w:val="nil"/>
            </w:tcBorders>
            <w:shd w:val="clear" w:color="auto" w:fill="auto"/>
            <w:vAlign w:val="bottom"/>
          </w:tcPr>
          <w:p w14:paraId="04ABA203" w14:textId="4BB3FCBF" w:rsidR="008108DD" w:rsidRPr="002D03D8" w:rsidRDefault="008108DD" w:rsidP="008108DD">
            <w:pPr>
              <w:tabs>
                <w:tab w:val="decimal" w:pos="1325"/>
              </w:tabs>
              <w:spacing w:line="240" w:lineRule="exact"/>
              <w:ind w:left="-25" w:right="-106"/>
              <w:rPr>
                <w:rFonts w:ascii="CordiaUPC" w:hAnsi="CordiaUPC" w:cs="CordiaUPC"/>
                <w:sz w:val="26"/>
                <w:szCs w:val="26"/>
                <w:lang w:eastAsia="en-GB" w:bidi="th-TH"/>
              </w:rPr>
            </w:pPr>
            <w:r w:rsidRPr="002D03D8">
              <w:rPr>
                <w:rFonts w:ascii="CordiaUPC" w:eastAsia="MS Mincho" w:hAnsi="CordiaUPC" w:cs="CordiaUPC"/>
                <w:sz w:val="26"/>
                <w:szCs w:val="26"/>
                <w:lang w:eastAsia="th-TH"/>
              </w:rPr>
              <w:t>76,600</w:t>
            </w:r>
          </w:p>
        </w:tc>
        <w:tc>
          <w:tcPr>
            <w:tcW w:w="284" w:type="dxa"/>
            <w:gridSpan w:val="2"/>
          </w:tcPr>
          <w:p w14:paraId="47730330" w14:textId="77777777" w:rsidR="008108DD" w:rsidRPr="002D03D8" w:rsidRDefault="008108DD" w:rsidP="008108DD">
            <w:pPr>
              <w:tabs>
                <w:tab w:val="decimal" w:pos="1480"/>
              </w:tabs>
              <w:spacing w:line="240" w:lineRule="exact"/>
              <w:ind w:right="-302"/>
              <w:rPr>
                <w:rFonts w:ascii="CordiaUPC" w:hAnsi="CordiaUPC" w:cs="CordiaUPC"/>
                <w:sz w:val="26"/>
                <w:szCs w:val="26"/>
                <w:lang w:eastAsia="en-GB" w:bidi="th-TH"/>
              </w:rPr>
            </w:pPr>
          </w:p>
        </w:tc>
        <w:tc>
          <w:tcPr>
            <w:tcW w:w="1659" w:type="dxa"/>
            <w:gridSpan w:val="2"/>
            <w:vAlign w:val="bottom"/>
          </w:tcPr>
          <w:p w14:paraId="224E27D3" w14:textId="33E6B5AC" w:rsidR="008108DD" w:rsidRPr="002D03D8" w:rsidRDefault="008108DD" w:rsidP="008108DD">
            <w:pPr>
              <w:tabs>
                <w:tab w:val="decimal" w:pos="1325"/>
              </w:tabs>
              <w:spacing w:line="240" w:lineRule="exact"/>
              <w:ind w:left="-25" w:right="-106"/>
              <w:rPr>
                <w:rFonts w:ascii="CordiaUPC" w:hAnsi="CordiaUPC" w:cs="CordiaUPC"/>
                <w:sz w:val="26"/>
                <w:szCs w:val="26"/>
                <w:lang w:eastAsia="en-GB" w:bidi="th-TH"/>
              </w:rPr>
            </w:pPr>
            <w:r w:rsidRPr="002D03D8">
              <w:rPr>
                <w:rFonts w:ascii="CordiaUPC" w:eastAsia="MS Mincho" w:hAnsi="CordiaUPC" w:cs="CordiaUPC"/>
                <w:sz w:val="26"/>
                <w:szCs w:val="26"/>
                <w:lang w:eastAsia="th-TH"/>
              </w:rPr>
              <w:t>66,601</w:t>
            </w:r>
          </w:p>
        </w:tc>
      </w:tr>
      <w:tr w:rsidR="008108DD" w:rsidRPr="002D03D8" w14:paraId="78309C9B" w14:textId="77777777" w:rsidTr="007D4956">
        <w:trPr>
          <w:gridAfter w:val="2"/>
          <w:wAfter w:w="35" w:type="dxa"/>
          <w:trHeight w:val="20"/>
        </w:trPr>
        <w:tc>
          <w:tcPr>
            <w:tcW w:w="5670" w:type="dxa"/>
            <w:gridSpan w:val="2"/>
          </w:tcPr>
          <w:p w14:paraId="4ACF7D87"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hAnsi="CordiaUPC" w:cs="CordiaUPC"/>
                <w:sz w:val="26"/>
                <w:szCs w:val="26"/>
                <w:lang w:val="en-US" w:eastAsia="en-US"/>
              </w:rPr>
            </w:pPr>
            <w:r w:rsidRPr="002D03D8">
              <w:rPr>
                <w:rFonts w:ascii="CordiaUPC" w:hAnsi="CordiaUPC" w:cs="CordiaUPC" w:hint="cs"/>
                <w:sz w:val="26"/>
                <w:szCs w:val="26"/>
                <w:lang w:val="en-US" w:eastAsia="en-US"/>
              </w:rPr>
              <w:t>Other comprehensive income</w:t>
            </w:r>
          </w:p>
        </w:tc>
        <w:tc>
          <w:tcPr>
            <w:tcW w:w="1610" w:type="dxa"/>
            <w:gridSpan w:val="2"/>
          </w:tcPr>
          <w:p w14:paraId="150F8DFF" w14:textId="52F40992" w:rsidR="008108DD" w:rsidRPr="002D03D8" w:rsidRDefault="008108DD" w:rsidP="008108DD">
            <w:pPr>
              <w:tabs>
                <w:tab w:val="decimal" w:pos="1325"/>
              </w:tabs>
              <w:spacing w:line="240" w:lineRule="exact"/>
              <w:ind w:left="-25" w:right="-106"/>
              <w:rPr>
                <w:rFonts w:ascii="CordiaUPC" w:hAnsi="CordiaUPC" w:cs="CordiaUPC"/>
                <w:sz w:val="26"/>
                <w:szCs w:val="26"/>
              </w:rPr>
            </w:pPr>
            <w:r w:rsidRPr="002D03D8">
              <w:rPr>
                <w:rFonts w:ascii="CordiaUPC" w:eastAsia="MS Mincho" w:hAnsi="CordiaUPC" w:cs="CordiaUPC"/>
                <w:sz w:val="26"/>
                <w:szCs w:val="26"/>
                <w:lang w:eastAsia="th-TH"/>
              </w:rPr>
              <w:t>9,416</w:t>
            </w:r>
          </w:p>
        </w:tc>
        <w:tc>
          <w:tcPr>
            <w:tcW w:w="284" w:type="dxa"/>
            <w:gridSpan w:val="2"/>
          </w:tcPr>
          <w:p w14:paraId="10C71CF9" w14:textId="77777777" w:rsidR="008108DD" w:rsidRPr="002D03D8" w:rsidRDefault="008108DD" w:rsidP="008108DD">
            <w:pPr>
              <w:tabs>
                <w:tab w:val="decimal" w:pos="1480"/>
              </w:tabs>
              <w:spacing w:line="240" w:lineRule="exact"/>
              <w:ind w:right="-302"/>
              <w:rPr>
                <w:rFonts w:ascii="CordiaUPC" w:hAnsi="CordiaUPC" w:cs="CordiaUPC"/>
                <w:sz w:val="26"/>
                <w:szCs w:val="26"/>
              </w:rPr>
            </w:pPr>
          </w:p>
        </w:tc>
        <w:tc>
          <w:tcPr>
            <w:tcW w:w="1659" w:type="dxa"/>
            <w:gridSpan w:val="2"/>
          </w:tcPr>
          <w:p w14:paraId="41AF2BD0" w14:textId="4F1A27B1" w:rsidR="008108DD" w:rsidRPr="002D03D8" w:rsidRDefault="008108DD" w:rsidP="008108DD">
            <w:pPr>
              <w:tabs>
                <w:tab w:val="decimal" w:pos="1325"/>
              </w:tabs>
              <w:spacing w:line="240" w:lineRule="exact"/>
              <w:ind w:left="-25" w:right="-106"/>
              <w:rPr>
                <w:rFonts w:ascii="CordiaUPC" w:hAnsi="CordiaUPC" w:cs="CordiaUPC"/>
                <w:sz w:val="26"/>
                <w:szCs w:val="26"/>
              </w:rPr>
            </w:pPr>
            <w:r w:rsidRPr="002D03D8">
              <w:rPr>
                <w:rFonts w:ascii="CordiaUPC" w:eastAsia="MS Mincho" w:hAnsi="CordiaUPC" w:cs="CordiaUPC"/>
                <w:sz w:val="26"/>
                <w:szCs w:val="26"/>
                <w:cs/>
                <w:lang w:eastAsia="th-TH" w:bidi="th-TH"/>
              </w:rPr>
              <w:t>3</w:t>
            </w:r>
            <w:r w:rsidRPr="002D03D8">
              <w:rPr>
                <w:rFonts w:ascii="CordiaUPC" w:eastAsia="MS Mincho" w:hAnsi="CordiaUPC" w:cs="CordiaUPC"/>
                <w:sz w:val="26"/>
                <w:szCs w:val="26"/>
                <w:lang w:eastAsia="th-TH"/>
              </w:rPr>
              <w:t>,</w:t>
            </w:r>
            <w:r w:rsidRPr="002D03D8">
              <w:rPr>
                <w:rFonts w:ascii="CordiaUPC" w:eastAsia="MS Mincho" w:hAnsi="CordiaUPC" w:cs="CordiaUPC"/>
                <w:sz w:val="26"/>
                <w:szCs w:val="26"/>
                <w:cs/>
                <w:lang w:eastAsia="th-TH" w:bidi="th-TH"/>
              </w:rPr>
              <w:t>556</w:t>
            </w:r>
          </w:p>
        </w:tc>
      </w:tr>
      <w:tr w:rsidR="008108DD" w:rsidRPr="002D03D8" w14:paraId="4B788842" w14:textId="77777777" w:rsidTr="007D4956">
        <w:trPr>
          <w:gridAfter w:val="2"/>
          <w:wAfter w:w="35" w:type="dxa"/>
          <w:trHeight w:val="20"/>
        </w:trPr>
        <w:tc>
          <w:tcPr>
            <w:tcW w:w="5670" w:type="dxa"/>
            <w:gridSpan w:val="2"/>
            <w:vAlign w:val="bottom"/>
          </w:tcPr>
          <w:p w14:paraId="7BF4E289"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cs/>
                <w:lang w:eastAsia="en-US" w:bidi="th-TH"/>
              </w:rPr>
            </w:pPr>
            <w:r w:rsidRPr="002D03D8">
              <w:rPr>
                <w:rFonts w:ascii="CordiaUPC" w:eastAsia="Angsana New" w:hAnsi="CordiaUPC" w:cs="CordiaUPC" w:hint="cs"/>
                <w:sz w:val="26"/>
                <w:szCs w:val="26"/>
                <w:lang w:eastAsia="en-US"/>
              </w:rPr>
              <w:t xml:space="preserve">Capital </w:t>
            </w:r>
            <w:r w:rsidRPr="002D03D8">
              <w:rPr>
                <w:rFonts w:ascii="CordiaUPC" w:eastAsia="Angsana New" w:hAnsi="CordiaUPC" w:cs="CordiaUPC" w:hint="cs"/>
                <w:sz w:val="26"/>
                <w:szCs w:val="26"/>
                <w:lang w:val="en-US" w:eastAsia="en-US" w:bidi="th-TH"/>
              </w:rPr>
              <w:t>adjustment</w:t>
            </w:r>
            <w:r w:rsidRPr="002D03D8">
              <w:rPr>
                <w:rFonts w:ascii="CordiaUPC" w:eastAsia="Angsana New" w:hAnsi="CordiaUPC" w:cs="CordiaUPC" w:hint="cs"/>
                <w:sz w:val="26"/>
                <w:szCs w:val="26"/>
                <w:lang w:eastAsia="en-US"/>
              </w:rPr>
              <w:t xml:space="preserve"> items on CET1</w:t>
            </w:r>
          </w:p>
        </w:tc>
        <w:tc>
          <w:tcPr>
            <w:tcW w:w="1610" w:type="dxa"/>
            <w:gridSpan w:val="2"/>
          </w:tcPr>
          <w:p w14:paraId="7CA3A843" w14:textId="77200C3D" w:rsidR="008108DD" w:rsidRPr="002D03D8" w:rsidRDefault="008108DD" w:rsidP="008108DD">
            <w:pPr>
              <w:tabs>
                <w:tab w:val="decimal" w:pos="1325"/>
              </w:tabs>
              <w:spacing w:line="240" w:lineRule="exact"/>
              <w:ind w:left="-25" w:right="-106"/>
              <w:rPr>
                <w:rFonts w:ascii="CordiaUPC" w:eastAsia="Angsana New" w:hAnsi="CordiaUPC" w:cs="CordiaUPC"/>
                <w:sz w:val="26"/>
                <w:szCs w:val="26"/>
                <w:lang w:val="en-US" w:bidi="th-TH"/>
              </w:rPr>
            </w:pPr>
            <w:r w:rsidRPr="002D03D8">
              <w:rPr>
                <w:rFonts w:ascii="CordiaUPC" w:eastAsia="MS Mincho" w:hAnsi="CordiaUPC" w:cs="CordiaUPC"/>
                <w:sz w:val="26"/>
                <w:szCs w:val="26"/>
                <w:lang w:eastAsia="th-TH"/>
              </w:rPr>
              <w:t>(30)</w:t>
            </w:r>
          </w:p>
        </w:tc>
        <w:tc>
          <w:tcPr>
            <w:tcW w:w="284" w:type="dxa"/>
            <w:gridSpan w:val="2"/>
          </w:tcPr>
          <w:p w14:paraId="2D7B1458" w14:textId="77777777" w:rsidR="008108DD" w:rsidRPr="002D03D8" w:rsidRDefault="008108DD" w:rsidP="008108DD">
            <w:pPr>
              <w:tabs>
                <w:tab w:val="decimal" w:pos="1480"/>
              </w:tabs>
              <w:spacing w:line="240" w:lineRule="exact"/>
              <w:ind w:right="-302"/>
              <w:jc w:val="both"/>
              <w:rPr>
                <w:rFonts w:ascii="CordiaUPC" w:eastAsia="Angsana New" w:hAnsi="CordiaUPC" w:cs="CordiaUPC"/>
                <w:sz w:val="26"/>
                <w:szCs w:val="26"/>
              </w:rPr>
            </w:pPr>
          </w:p>
        </w:tc>
        <w:tc>
          <w:tcPr>
            <w:tcW w:w="1659" w:type="dxa"/>
            <w:gridSpan w:val="2"/>
          </w:tcPr>
          <w:p w14:paraId="65C82D23" w14:textId="5391FA25" w:rsidR="008108DD" w:rsidRPr="002D03D8" w:rsidRDefault="008108DD" w:rsidP="008108DD">
            <w:pPr>
              <w:tabs>
                <w:tab w:val="decimal" w:pos="1325"/>
              </w:tabs>
              <w:spacing w:line="240" w:lineRule="exact"/>
              <w:ind w:left="-25" w:right="-106"/>
              <w:rPr>
                <w:rFonts w:ascii="CordiaUPC" w:eastAsia="Angsana New" w:hAnsi="CordiaUPC" w:cs="CordiaUPC"/>
                <w:sz w:val="26"/>
                <w:szCs w:val="26"/>
              </w:rPr>
            </w:pPr>
            <w:r w:rsidRPr="002D03D8">
              <w:rPr>
                <w:rFonts w:ascii="CordiaUPC" w:eastAsia="MS Mincho" w:hAnsi="CordiaUPC" w:cs="CordiaUPC"/>
                <w:sz w:val="26"/>
                <w:szCs w:val="26"/>
                <w:lang w:eastAsia="th-TH"/>
              </w:rPr>
              <w:t>(21)</w:t>
            </w:r>
          </w:p>
        </w:tc>
      </w:tr>
      <w:tr w:rsidR="008108DD" w:rsidRPr="002D03D8" w14:paraId="1CCE8E1F" w14:textId="77777777" w:rsidTr="007D4956">
        <w:trPr>
          <w:gridAfter w:val="2"/>
          <w:wAfter w:w="35" w:type="dxa"/>
          <w:trHeight w:val="20"/>
        </w:trPr>
        <w:tc>
          <w:tcPr>
            <w:tcW w:w="5670" w:type="dxa"/>
            <w:gridSpan w:val="2"/>
          </w:tcPr>
          <w:p w14:paraId="6A101F12"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eastAsia="en-US"/>
              </w:rPr>
            </w:pPr>
            <w:r w:rsidRPr="002D03D8">
              <w:rPr>
                <w:rFonts w:ascii="CordiaUPC" w:eastAsia="Angsana New" w:hAnsi="CordiaUPC" w:cs="CordiaUPC" w:hint="cs"/>
                <w:sz w:val="26"/>
                <w:szCs w:val="26"/>
                <w:lang w:eastAsia="en-US"/>
              </w:rPr>
              <w:t>Capital deduction items on CET1</w:t>
            </w:r>
          </w:p>
        </w:tc>
        <w:tc>
          <w:tcPr>
            <w:tcW w:w="1610" w:type="dxa"/>
            <w:gridSpan w:val="2"/>
            <w:tcBorders>
              <w:bottom w:val="single" w:sz="4" w:space="0" w:color="auto"/>
            </w:tcBorders>
          </w:tcPr>
          <w:p w14:paraId="0784E03E" w14:textId="23827713" w:rsidR="008108DD" w:rsidRPr="002D03D8" w:rsidRDefault="008108DD" w:rsidP="008108DD">
            <w:pPr>
              <w:tabs>
                <w:tab w:val="decimal" w:pos="1325"/>
              </w:tabs>
              <w:spacing w:line="240" w:lineRule="exact"/>
              <w:ind w:left="-25" w:right="-106"/>
              <w:rPr>
                <w:rFonts w:ascii="CordiaUPC" w:hAnsi="CordiaUPC" w:cs="CordiaUPC"/>
                <w:sz w:val="26"/>
                <w:szCs w:val="26"/>
              </w:rPr>
            </w:pPr>
            <w:r w:rsidRPr="002D03D8">
              <w:rPr>
                <w:rFonts w:ascii="CordiaUPC" w:eastAsia="MS Mincho" w:hAnsi="CordiaUPC" w:cs="CordiaUPC"/>
                <w:sz w:val="26"/>
                <w:szCs w:val="26"/>
                <w:lang w:eastAsia="th-TH"/>
              </w:rPr>
              <w:t>(35,397)</w:t>
            </w:r>
          </w:p>
        </w:tc>
        <w:tc>
          <w:tcPr>
            <w:tcW w:w="284" w:type="dxa"/>
            <w:gridSpan w:val="2"/>
          </w:tcPr>
          <w:p w14:paraId="0F9B50D1" w14:textId="77777777" w:rsidR="008108DD" w:rsidRPr="002D03D8" w:rsidRDefault="008108DD" w:rsidP="008108DD">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tcPr>
          <w:p w14:paraId="54780E6F" w14:textId="18A26C69" w:rsidR="008108DD" w:rsidRPr="002D03D8" w:rsidRDefault="008108DD" w:rsidP="008108DD">
            <w:pPr>
              <w:tabs>
                <w:tab w:val="decimal" w:pos="1325"/>
              </w:tabs>
              <w:spacing w:line="240" w:lineRule="exact"/>
              <w:ind w:left="-25" w:right="-106"/>
              <w:rPr>
                <w:rFonts w:ascii="CordiaUPC" w:hAnsi="CordiaUPC" w:cs="CordiaUPC"/>
                <w:sz w:val="26"/>
                <w:szCs w:val="26"/>
              </w:rPr>
            </w:pPr>
            <w:r w:rsidRPr="002D03D8">
              <w:rPr>
                <w:rFonts w:ascii="CordiaUPC" w:eastAsia="MS Mincho" w:hAnsi="CordiaUPC" w:cs="CordiaUPC"/>
                <w:sz w:val="26"/>
                <w:szCs w:val="26"/>
                <w:lang w:eastAsia="th-TH"/>
              </w:rPr>
              <w:t>(29,162)</w:t>
            </w:r>
          </w:p>
        </w:tc>
      </w:tr>
      <w:tr w:rsidR="008108DD" w:rsidRPr="002D03D8" w14:paraId="78EA00F0" w14:textId="77777777" w:rsidTr="007D4956">
        <w:trPr>
          <w:gridAfter w:val="2"/>
          <w:wAfter w:w="35" w:type="dxa"/>
          <w:trHeight w:val="20"/>
        </w:trPr>
        <w:tc>
          <w:tcPr>
            <w:tcW w:w="5670" w:type="dxa"/>
            <w:gridSpan w:val="2"/>
            <w:vAlign w:val="bottom"/>
          </w:tcPr>
          <w:p w14:paraId="3B2EEDEA" w14:textId="77777777" w:rsidR="008108DD" w:rsidRPr="002D03D8" w:rsidRDefault="008108DD" w:rsidP="008108DD">
            <w:pPr>
              <w:pStyle w:val="Heading8"/>
              <w:tabs>
                <w:tab w:val="left" w:pos="212"/>
                <w:tab w:val="left" w:pos="474"/>
              </w:tabs>
              <w:spacing w:line="240" w:lineRule="exact"/>
              <w:ind w:right="-25"/>
              <w:rPr>
                <w:rFonts w:ascii="CordiaUPC" w:eastAsia="Angsana New" w:hAnsi="CordiaUPC" w:cs="CordiaUPC"/>
                <w:b/>
                <w:bCs/>
                <w:i/>
                <w:iCs/>
                <w:sz w:val="26"/>
                <w:szCs w:val="26"/>
                <w:lang w:val="en-US" w:eastAsia="en-US"/>
              </w:rPr>
            </w:pPr>
            <w:r w:rsidRPr="002D03D8">
              <w:rPr>
                <w:rFonts w:ascii="CordiaUPC" w:hAnsi="CordiaUPC" w:cs="CordiaUPC" w:hint="cs"/>
                <w:b/>
                <w:bCs/>
                <w:sz w:val="26"/>
                <w:szCs w:val="26"/>
                <w:lang w:val="en-US" w:eastAsia="en-US"/>
              </w:rPr>
              <w:t xml:space="preserve">Total Common Equity Tier 1 Capital </w:t>
            </w:r>
          </w:p>
        </w:tc>
        <w:tc>
          <w:tcPr>
            <w:tcW w:w="1610" w:type="dxa"/>
            <w:gridSpan w:val="2"/>
            <w:tcBorders>
              <w:top w:val="single" w:sz="4" w:space="0" w:color="auto"/>
              <w:bottom w:val="single" w:sz="4" w:space="0" w:color="auto"/>
            </w:tcBorders>
          </w:tcPr>
          <w:p w14:paraId="1269FBC2" w14:textId="5F1ED191"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196,736</w:t>
            </w:r>
          </w:p>
        </w:tc>
        <w:tc>
          <w:tcPr>
            <w:tcW w:w="284" w:type="dxa"/>
            <w:gridSpan w:val="2"/>
          </w:tcPr>
          <w:p w14:paraId="06EBFB7A" w14:textId="77777777" w:rsidR="008108DD" w:rsidRPr="002D03D8" w:rsidRDefault="008108DD" w:rsidP="008108DD">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tcPr>
          <w:p w14:paraId="261B1B10" w14:textId="068B5285"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186,967</w:t>
            </w:r>
          </w:p>
        </w:tc>
      </w:tr>
      <w:tr w:rsidR="008108DD" w:rsidRPr="002D03D8" w14:paraId="4F8865AD" w14:textId="77777777" w:rsidTr="007D4956">
        <w:trPr>
          <w:gridAfter w:val="2"/>
          <w:wAfter w:w="35" w:type="dxa"/>
          <w:trHeight w:val="20"/>
        </w:trPr>
        <w:tc>
          <w:tcPr>
            <w:tcW w:w="5670" w:type="dxa"/>
            <w:gridSpan w:val="2"/>
            <w:vAlign w:val="bottom"/>
          </w:tcPr>
          <w:p w14:paraId="4432E602" w14:textId="77777777" w:rsidR="008108DD" w:rsidRPr="002D03D8" w:rsidRDefault="008108DD" w:rsidP="008108DD">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gridSpan w:val="2"/>
            <w:tcBorders>
              <w:top w:val="single" w:sz="4" w:space="0" w:color="auto"/>
            </w:tcBorders>
          </w:tcPr>
          <w:p w14:paraId="6FAEA713" w14:textId="77777777" w:rsidR="008108DD" w:rsidRPr="002D03D8" w:rsidRDefault="008108DD" w:rsidP="008108DD">
            <w:pPr>
              <w:tabs>
                <w:tab w:val="decimal" w:pos="1325"/>
              </w:tabs>
              <w:spacing w:line="240" w:lineRule="exact"/>
              <w:ind w:left="-25" w:right="-106"/>
              <w:rPr>
                <w:rFonts w:ascii="CordiaUPC" w:hAnsi="CordiaUPC" w:cs="CordiaUPC"/>
                <w:b/>
                <w:bCs/>
                <w:sz w:val="26"/>
                <w:szCs w:val="26"/>
              </w:rPr>
            </w:pPr>
          </w:p>
        </w:tc>
        <w:tc>
          <w:tcPr>
            <w:tcW w:w="284" w:type="dxa"/>
            <w:gridSpan w:val="2"/>
          </w:tcPr>
          <w:p w14:paraId="1A4C87A1" w14:textId="77777777" w:rsidR="008108DD" w:rsidRPr="002D03D8" w:rsidRDefault="008108DD" w:rsidP="008108DD">
            <w:pPr>
              <w:tabs>
                <w:tab w:val="decimal" w:pos="1480"/>
              </w:tabs>
              <w:spacing w:line="240" w:lineRule="exact"/>
              <w:ind w:left="184" w:right="-302"/>
              <w:rPr>
                <w:rFonts w:ascii="CordiaUPC" w:hAnsi="CordiaUPC" w:cs="CordiaUPC"/>
                <w:b/>
                <w:bCs/>
                <w:sz w:val="26"/>
                <w:szCs w:val="26"/>
              </w:rPr>
            </w:pPr>
          </w:p>
        </w:tc>
        <w:tc>
          <w:tcPr>
            <w:tcW w:w="1659" w:type="dxa"/>
            <w:gridSpan w:val="2"/>
            <w:tcBorders>
              <w:top w:val="single" w:sz="4" w:space="0" w:color="auto"/>
            </w:tcBorders>
          </w:tcPr>
          <w:p w14:paraId="04FBEB8E" w14:textId="77777777" w:rsidR="008108DD" w:rsidRPr="002D03D8" w:rsidRDefault="008108DD" w:rsidP="008108DD">
            <w:pPr>
              <w:tabs>
                <w:tab w:val="decimal" w:pos="1325"/>
              </w:tabs>
              <w:spacing w:line="240" w:lineRule="exact"/>
              <w:ind w:left="-25" w:right="-106"/>
              <w:rPr>
                <w:rFonts w:ascii="CordiaUPC" w:hAnsi="CordiaUPC" w:cs="CordiaUPC"/>
                <w:b/>
                <w:bCs/>
                <w:sz w:val="26"/>
                <w:szCs w:val="26"/>
              </w:rPr>
            </w:pPr>
          </w:p>
        </w:tc>
      </w:tr>
      <w:tr w:rsidR="008108DD" w:rsidRPr="002D03D8" w14:paraId="3D859851" w14:textId="77777777" w:rsidTr="007D4956">
        <w:trPr>
          <w:gridAfter w:val="2"/>
          <w:wAfter w:w="35" w:type="dxa"/>
          <w:trHeight w:val="20"/>
        </w:trPr>
        <w:tc>
          <w:tcPr>
            <w:tcW w:w="5670" w:type="dxa"/>
            <w:gridSpan w:val="2"/>
            <w:vAlign w:val="bottom"/>
          </w:tcPr>
          <w:p w14:paraId="3EB17570" w14:textId="77777777" w:rsidR="008108DD" w:rsidRPr="002D03D8" w:rsidRDefault="008108DD" w:rsidP="008108DD">
            <w:pPr>
              <w:pStyle w:val="Heading8"/>
              <w:tabs>
                <w:tab w:val="left" w:pos="212"/>
                <w:tab w:val="left" w:pos="474"/>
              </w:tabs>
              <w:spacing w:line="240" w:lineRule="exact"/>
              <w:ind w:right="-25"/>
              <w:rPr>
                <w:rFonts w:ascii="CordiaUPC" w:hAnsi="CordiaUPC" w:cs="CordiaUPC"/>
                <w:b/>
                <w:bCs/>
                <w:sz w:val="26"/>
                <w:szCs w:val="26"/>
                <w:lang w:val="en-US" w:eastAsia="en-US"/>
              </w:rPr>
            </w:pPr>
            <w:r w:rsidRPr="002D03D8">
              <w:rPr>
                <w:rFonts w:ascii="CordiaUPC" w:hAnsi="CordiaUPC" w:cs="CordiaUPC" w:hint="cs"/>
                <w:b/>
                <w:bCs/>
                <w:sz w:val="26"/>
                <w:szCs w:val="26"/>
                <w:lang w:val="en-US" w:eastAsia="en-US"/>
              </w:rPr>
              <w:t>Addition Tier 1 Capital</w:t>
            </w:r>
            <w:r w:rsidRPr="002D03D8">
              <w:t xml:space="preserve"> </w:t>
            </w:r>
          </w:p>
        </w:tc>
        <w:tc>
          <w:tcPr>
            <w:tcW w:w="1610" w:type="dxa"/>
            <w:gridSpan w:val="2"/>
          </w:tcPr>
          <w:p w14:paraId="38F3307D" w14:textId="100D0E68" w:rsidR="008108DD" w:rsidRPr="002D03D8" w:rsidRDefault="008108DD" w:rsidP="008108DD">
            <w:pPr>
              <w:tabs>
                <w:tab w:val="decimal" w:pos="1325"/>
              </w:tabs>
              <w:spacing w:line="240" w:lineRule="exact"/>
              <w:ind w:left="-25" w:right="-106"/>
              <w:rPr>
                <w:rFonts w:ascii="CordiaUPC" w:hAnsi="CordiaUPC" w:cs="CordiaUPC"/>
                <w:b/>
                <w:bCs/>
                <w:sz w:val="26"/>
                <w:szCs w:val="26"/>
                <w:lang w:val="en-US"/>
              </w:rPr>
            </w:pPr>
          </w:p>
        </w:tc>
        <w:tc>
          <w:tcPr>
            <w:tcW w:w="284" w:type="dxa"/>
            <w:gridSpan w:val="2"/>
          </w:tcPr>
          <w:p w14:paraId="64980D57" w14:textId="77777777" w:rsidR="008108DD" w:rsidRPr="002D03D8" w:rsidRDefault="008108DD" w:rsidP="008108DD">
            <w:pPr>
              <w:tabs>
                <w:tab w:val="decimal" w:pos="1480"/>
              </w:tabs>
              <w:spacing w:line="240" w:lineRule="exact"/>
              <w:ind w:left="184" w:right="-302"/>
              <w:rPr>
                <w:rFonts w:ascii="CordiaUPC" w:hAnsi="CordiaUPC" w:cs="CordiaUPC"/>
                <w:b/>
                <w:bCs/>
                <w:sz w:val="26"/>
                <w:szCs w:val="26"/>
              </w:rPr>
            </w:pPr>
          </w:p>
        </w:tc>
        <w:tc>
          <w:tcPr>
            <w:tcW w:w="1659" w:type="dxa"/>
            <w:gridSpan w:val="2"/>
          </w:tcPr>
          <w:p w14:paraId="3844ABF5" w14:textId="77777777" w:rsidR="008108DD" w:rsidRPr="002D03D8" w:rsidRDefault="008108DD" w:rsidP="008108DD">
            <w:pPr>
              <w:tabs>
                <w:tab w:val="decimal" w:pos="1325"/>
              </w:tabs>
              <w:spacing w:line="240" w:lineRule="exact"/>
              <w:ind w:left="-25" w:right="-106"/>
              <w:rPr>
                <w:rFonts w:ascii="CordiaUPC" w:hAnsi="CordiaUPC" w:cs="CordiaUPC"/>
                <w:b/>
                <w:bCs/>
                <w:sz w:val="26"/>
                <w:szCs w:val="26"/>
              </w:rPr>
            </w:pPr>
          </w:p>
        </w:tc>
      </w:tr>
      <w:tr w:rsidR="008108DD" w:rsidRPr="002D03D8" w14:paraId="0EAA0F2C" w14:textId="77777777" w:rsidTr="007D4956">
        <w:trPr>
          <w:gridAfter w:val="2"/>
          <w:wAfter w:w="35" w:type="dxa"/>
          <w:trHeight w:val="20"/>
        </w:trPr>
        <w:tc>
          <w:tcPr>
            <w:tcW w:w="5670" w:type="dxa"/>
            <w:gridSpan w:val="2"/>
            <w:vAlign w:val="bottom"/>
          </w:tcPr>
          <w:p w14:paraId="49312BC0" w14:textId="77777777" w:rsidR="008108DD" w:rsidRPr="002D03D8" w:rsidRDefault="008108DD" w:rsidP="008108DD">
            <w:pPr>
              <w:pStyle w:val="Heading8"/>
              <w:tabs>
                <w:tab w:val="left" w:pos="212"/>
                <w:tab w:val="left" w:pos="474"/>
              </w:tabs>
              <w:spacing w:line="240" w:lineRule="exact"/>
              <w:ind w:right="-25"/>
              <w:rPr>
                <w:rFonts w:ascii="CordiaUPC" w:hAnsi="CordiaUPC" w:cs="CordiaUPC"/>
                <w:sz w:val="26"/>
                <w:szCs w:val="26"/>
                <w:lang w:val="en-US" w:eastAsia="en-US"/>
              </w:rPr>
            </w:pPr>
            <w:r w:rsidRPr="002D03D8">
              <w:rPr>
                <w:rFonts w:ascii="CordiaUPC" w:eastAsia="Angsana New" w:hAnsi="CordiaUPC" w:cs="CordiaUPC" w:hint="cs"/>
                <w:sz w:val="26"/>
                <w:szCs w:val="26"/>
                <w:lang w:val="en-US" w:eastAsia="en-US"/>
              </w:rPr>
              <w:t xml:space="preserve">Subordinated debentures classified as additional </w:t>
            </w:r>
            <w:r w:rsidRPr="002D03D8">
              <w:rPr>
                <w:rFonts w:ascii="CordiaUPC" w:hAnsi="CordiaUPC" w:cs="CordiaUPC" w:hint="cs"/>
                <w:sz w:val="26"/>
                <w:szCs w:val="26"/>
                <w:lang w:val="en-US" w:eastAsia="en-US"/>
              </w:rPr>
              <w:t xml:space="preserve">Tier 1 Capital </w:t>
            </w:r>
          </w:p>
        </w:tc>
        <w:tc>
          <w:tcPr>
            <w:tcW w:w="1610" w:type="dxa"/>
            <w:gridSpan w:val="2"/>
            <w:shd w:val="clear" w:color="auto" w:fill="auto"/>
          </w:tcPr>
          <w:p w14:paraId="7E6833CC" w14:textId="7B19920F" w:rsidR="008108DD" w:rsidRPr="002D03D8" w:rsidRDefault="008108DD" w:rsidP="008108DD">
            <w:pPr>
              <w:tabs>
                <w:tab w:val="decimal" w:pos="1325"/>
              </w:tabs>
              <w:spacing w:line="240" w:lineRule="exact"/>
              <w:ind w:left="-25" w:right="-106"/>
              <w:rPr>
                <w:rFonts w:ascii="CordiaUPC" w:hAnsi="CordiaUPC" w:cs="CordiaUPC"/>
                <w:sz w:val="26"/>
                <w:szCs w:val="26"/>
              </w:rPr>
            </w:pPr>
            <w:r w:rsidRPr="002D03D8">
              <w:rPr>
                <w:rFonts w:ascii="CordiaUPC" w:eastAsia="MS Mincho" w:hAnsi="CordiaUPC" w:cs="CordiaUPC"/>
                <w:sz w:val="26"/>
                <w:szCs w:val="26"/>
                <w:lang w:eastAsia="th-TH"/>
              </w:rPr>
              <w:t>-</w:t>
            </w:r>
          </w:p>
        </w:tc>
        <w:tc>
          <w:tcPr>
            <w:tcW w:w="284" w:type="dxa"/>
            <w:gridSpan w:val="2"/>
          </w:tcPr>
          <w:p w14:paraId="7E980B26" w14:textId="77777777" w:rsidR="008108DD" w:rsidRPr="002D03D8" w:rsidRDefault="008108DD" w:rsidP="008108DD">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tcPr>
          <w:p w14:paraId="29F09C54" w14:textId="781BBBF8" w:rsidR="008108DD" w:rsidRPr="002D03D8" w:rsidRDefault="008108DD" w:rsidP="008108DD">
            <w:pPr>
              <w:tabs>
                <w:tab w:val="decimal" w:pos="1325"/>
              </w:tabs>
              <w:spacing w:line="240" w:lineRule="exact"/>
              <w:ind w:left="-25" w:right="-106"/>
              <w:rPr>
                <w:rFonts w:ascii="CordiaUPC" w:hAnsi="CordiaUPC" w:cs="CordiaUPC"/>
                <w:sz w:val="26"/>
                <w:szCs w:val="26"/>
              </w:rPr>
            </w:pPr>
            <w:r w:rsidRPr="002D03D8">
              <w:rPr>
                <w:rFonts w:ascii="CordiaUPC" w:eastAsia="MS Mincho" w:hAnsi="CordiaUPC" w:cs="CordiaUPC"/>
                <w:sz w:val="26"/>
                <w:szCs w:val="26"/>
                <w:lang w:eastAsia="th-TH"/>
              </w:rPr>
              <w:t>-</w:t>
            </w:r>
          </w:p>
        </w:tc>
      </w:tr>
      <w:tr w:rsidR="008108DD" w:rsidRPr="002D03D8" w14:paraId="783709B7" w14:textId="77777777" w:rsidTr="007D4956">
        <w:trPr>
          <w:gridAfter w:val="2"/>
          <w:wAfter w:w="35" w:type="dxa"/>
          <w:trHeight w:val="20"/>
        </w:trPr>
        <w:tc>
          <w:tcPr>
            <w:tcW w:w="5670" w:type="dxa"/>
            <w:gridSpan w:val="2"/>
            <w:vAlign w:val="bottom"/>
          </w:tcPr>
          <w:p w14:paraId="2D14B77E" w14:textId="77777777" w:rsidR="008108DD" w:rsidRPr="002D03D8" w:rsidRDefault="008108DD" w:rsidP="008108DD">
            <w:pPr>
              <w:pStyle w:val="Heading8"/>
              <w:tabs>
                <w:tab w:val="left" w:pos="212"/>
                <w:tab w:val="left" w:pos="474"/>
              </w:tabs>
              <w:spacing w:line="240" w:lineRule="exact"/>
              <w:ind w:right="-25"/>
              <w:rPr>
                <w:rFonts w:ascii="CordiaUPC" w:hAnsi="CordiaUPC" w:cs="CordiaUPC"/>
                <w:b/>
                <w:bCs/>
                <w:sz w:val="26"/>
                <w:szCs w:val="26"/>
                <w:lang w:val="en-US" w:eastAsia="en-US"/>
              </w:rPr>
            </w:pPr>
            <w:r w:rsidRPr="002D03D8">
              <w:rPr>
                <w:rFonts w:ascii="CordiaUPC" w:hAnsi="CordiaUPC" w:cs="CordiaUPC" w:hint="cs"/>
                <w:b/>
                <w:bCs/>
                <w:sz w:val="26"/>
                <w:szCs w:val="26"/>
                <w:lang w:val="en-US" w:eastAsia="en-US"/>
              </w:rPr>
              <w:t>Total Tier 1 Capital</w:t>
            </w:r>
          </w:p>
        </w:tc>
        <w:tc>
          <w:tcPr>
            <w:tcW w:w="1610" w:type="dxa"/>
            <w:gridSpan w:val="2"/>
            <w:tcBorders>
              <w:top w:val="single" w:sz="4" w:space="0" w:color="auto"/>
              <w:bottom w:val="single" w:sz="4" w:space="0" w:color="auto"/>
            </w:tcBorders>
            <w:shd w:val="clear" w:color="auto" w:fill="auto"/>
          </w:tcPr>
          <w:p w14:paraId="0ED03292" w14:textId="1F05502C"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196,736</w:t>
            </w:r>
          </w:p>
        </w:tc>
        <w:tc>
          <w:tcPr>
            <w:tcW w:w="284" w:type="dxa"/>
            <w:gridSpan w:val="2"/>
          </w:tcPr>
          <w:p w14:paraId="6430BDB0" w14:textId="77777777" w:rsidR="008108DD" w:rsidRPr="002D03D8" w:rsidRDefault="008108DD" w:rsidP="008108DD">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tcPr>
          <w:p w14:paraId="3CEA010C" w14:textId="3B877D2A"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186,967</w:t>
            </w:r>
          </w:p>
        </w:tc>
      </w:tr>
      <w:tr w:rsidR="008108DD" w:rsidRPr="002D03D8" w14:paraId="325DB37B" w14:textId="0E359814" w:rsidTr="007D4956">
        <w:trPr>
          <w:gridAfter w:val="1"/>
          <w:wAfter w:w="22" w:type="dxa"/>
          <w:trHeight w:val="20"/>
        </w:trPr>
        <w:tc>
          <w:tcPr>
            <w:tcW w:w="9236" w:type="dxa"/>
            <w:gridSpan w:val="9"/>
            <w:vAlign w:val="bottom"/>
          </w:tcPr>
          <w:p w14:paraId="727CA1F2" w14:textId="251F681E" w:rsidR="008108DD" w:rsidRPr="002D03D8" w:rsidRDefault="008108DD" w:rsidP="008108DD">
            <w:pPr>
              <w:tabs>
                <w:tab w:val="decimal" w:pos="1325"/>
              </w:tabs>
              <w:spacing w:line="240" w:lineRule="exact"/>
              <w:ind w:right="-106"/>
              <w:rPr>
                <w:rFonts w:ascii="CordiaUPC" w:eastAsia="MS Mincho" w:hAnsi="CordiaUPC" w:cs="CordiaUPC"/>
                <w:b/>
                <w:bCs/>
                <w:sz w:val="26"/>
                <w:szCs w:val="26"/>
                <w:cs/>
                <w:lang w:eastAsia="th-TH" w:bidi="th-TH"/>
              </w:rPr>
            </w:pPr>
          </w:p>
        </w:tc>
      </w:tr>
      <w:tr w:rsidR="008108DD" w:rsidRPr="002D03D8" w14:paraId="464B0C2D" w14:textId="77777777" w:rsidTr="007D4956">
        <w:trPr>
          <w:gridAfter w:val="2"/>
          <w:wAfter w:w="35" w:type="dxa"/>
        </w:trPr>
        <w:tc>
          <w:tcPr>
            <w:tcW w:w="5670" w:type="dxa"/>
            <w:gridSpan w:val="2"/>
            <w:vAlign w:val="bottom"/>
          </w:tcPr>
          <w:p w14:paraId="4FBB452F" w14:textId="77777777" w:rsidR="008108DD" w:rsidRPr="002D03D8" w:rsidRDefault="008108DD" w:rsidP="008108DD">
            <w:pPr>
              <w:pStyle w:val="Heading8"/>
              <w:keepNext/>
              <w:numPr>
                <w:ilvl w:val="7"/>
                <w:numId w:val="0"/>
              </w:numPr>
              <w:tabs>
                <w:tab w:val="left" w:pos="212"/>
                <w:tab w:val="left" w:pos="474"/>
              </w:tabs>
              <w:spacing w:line="240" w:lineRule="exact"/>
              <w:ind w:right="-25"/>
              <w:rPr>
                <w:rFonts w:ascii="CordiaUPC" w:eastAsia="Angsana New" w:hAnsi="CordiaUPC" w:cs="CordiaUPC"/>
                <w:b/>
                <w:bCs/>
                <w:i/>
                <w:iCs/>
                <w:sz w:val="26"/>
                <w:szCs w:val="26"/>
                <w:lang w:eastAsia="en-US"/>
              </w:rPr>
            </w:pPr>
            <w:r w:rsidRPr="002D03D8">
              <w:rPr>
                <w:rFonts w:ascii="CordiaUPC" w:eastAsia="Angsana New" w:hAnsi="CordiaUPC" w:cs="CordiaUPC" w:hint="cs"/>
                <w:b/>
                <w:bCs/>
                <w:i/>
                <w:iCs/>
                <w:sz w:val="26"/>
                <w:szCs w:val="26"/>
                <w:lang w:eastAsia="en-US"/>
              </w:rPr>
              <w:t xml:space="preserve">Tier </w:t>
            </w:r>
            <w:r w:rsidRPr="002D03D8">
              <w:rPr>
                <w:rFonts w:ascii="CordiaUPC" w:eastAsia="Angsana New" w:hAnsi="CordiaUPC" w:cs="CordiaUPC" w:hint="cs"/>
                <w:b/>
                <w:bCs/>
                <w:i/>
                <w:iCs/>
                <w:sz w:val="26"/>
                <w:szCs w:val="26"/>
                <w:lang w:val="en-US" w:eastAsia="en-US"/>
              </w:rPr>
              <w:t>2</w:t>
            </w:r>
            <w:r w:rsidRPr="002D03D8">
              <w:rPr>
                <w:rFonts w:ascii="CordiaUPC" w:eastAsia="Angsana New" w:hAnsi="CordiaUPC" w:cs="CordiaUPC" w:hint="cs"/>
                <w:b/>
                <w:bCs/>
                <w:i/>
                <w:iCs/>
                <w:sz w:val="26"/>
                <w:szCs w:val="26"/>
                <w:lang w:eastAsia="en-US"/>
              </w:rPr>
              <w:t xml:space="preserve"> Capital</w:t>
            </w:r>
          </w:p>
        </w:tc>
        <w:tc>
          <w:tcPr>
            <w:tcW w:w="1610" w:type="dxa"/>
            <w:gridSpan w:val="2"/>
            <w:shd w:val="clear" w:color="auto" w:fill="auto"/>
          </w:tcPr>
          <w:p w14:paraId="5E59EB32" w14:textId="77777777" w:rsidR="008108DD" w:rsidRPr="002D03D8" w:rsidRDefault="008108DD" w:rsidP="008108DD">
            <w:pPr>
              <w:tabs>
                <w:tab w:val="decimal" w:pos="1325"/>
              </w:tabs>
              <w:spacing w:line="240" w:lineRule="exact"/>
              <w:ind w:left="-25"/>
              <w:rPr>
                <w:rFonts w:ascii="CordiaUPC" w:hAnsi="CordiaUPC" w:cs="CordiaUPC"/>
                <w:sz w:val="26"/>
                <w:szCs w:val="26"/>
              </w:rPr>
            </w:pPr>
          </w:p>
        </w:tc>
        <w:tc>
          <w:tcPr>
            <w:tcW w:w="284" w:type="dxa"/>
            <w:gridSpan w:val="2"/>
          </w:tcPr>
          <w:p w14:paraId="3AA0D62D" w14:textId="77777777" w:rsidR="008108DD" w:rsidRPr="002D03D8" w:rsidRDefault="008108DD" w:rsidP="008108DD">
            <w:pPr>
              <w:tabs>
                <w:tab w:val="right" w:pos="1015"/>
              </w:tabs>
              <w:spacing w:line="240" w:lineRule="exact"/>
              <w:ind w:left="187"/>
              <w:rPr>
                <w:rFonts w:ascii="CordiaUPC" w:hAnsi="CordiaUPC" w:cs="CordiaUPC"/>
                <w:sz w:val="26"/>
                <w:szCs w:val="26"/>
              </w:rPr>
            </w:pPr>
          </w:p>
        </w:tc>
        <w:tc>
          <w:tcPr>
            <w:tcW w:w="1659" w:type="dxa"/>
            <w:gridSpan w:val="2"/>
            <w:shd w:val="clear" w:color="auto" w:fill="auto"/>
          </w:tcPr>
          <w:p w14:paraId="47453D3C" w14:textId="77777777" w:rsidR="008108DD" w:rsidRPr="002D03D8" w:rsidRDefault="008108DD" w:rsidP="008108DD">
            <w:pPr>
              <w:tabs>
                <w:tab w:val="decimal" w:pos="1325"/>
              </w:tabs>
              <w:spacing w:line="240" w:lineRule="exact"/>
              <w:ind w:left="-25"/>
              <w:rPr>
                <w:rFonts w:ascii="CordiaUPC" w:hAnsi="CordiaUPC" w:cs="CordiaUPC"/>
                <w:sz w:val="26"/>
                <w:szCs w:val="26"/>
              </w:rPr>
            </w:pPr>
          </w:p>
        </w:tc>
      </w:tr>
      <w:tr w:rsidR="008108DD" w:rsidRPr="002D03D8" w14:paraId="64917F92" w14:textId="77777777" w:rsidTr="007D4956">
        <w:trPr>
          <w:gridAfter w:val="2"/>
          <w:wAfter w:w="35" w:type="dxa"/>
        </w:trPr>
        <w:tc>
          <w:tcPr>
            <w:tcW w:w="5670" w:type="dxa"/>
            <w:gridSpan w:val="2"/>
          </w:tcPr>
          <w:p w14:paraId="481EEAF8"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2D03D8">
              <w:rPr>
                <w:rFonts w:ascii="CordiaUPC" w:eastAsia="Angsana New" w:hAnsi="CordiaUPC" w:cs="CordiaUPC" w:hint="cs"/>
                <w:sz w:val="26"/>
                <w:szCs w:val="26"/>
                <w:lang w:val="en-US" w:eastAsia="en-US"/>
              </w:rPr>
              <w:t>General provision</w:t>
            </w:r>
          </w:p>
        </w:tc>
        <w:tc>
          <w:tcPr>
            <w:tcW w:w="1610" w:type="dxa"/>
            <w:gridSpan w:val="2"/>
            <w:tcBorders>
              <w:top w:val="nil"/>
              <w:left w:val="nil"/>
              <w:bottom w:val="nil"/>
              <w:right w:val="nil"/>
            </w:tcBorders>
            <w:shd w:val="clear" w:color="auto" w:fill="auto"/>
            <w:vAlign w:val="bottom"/>
          </w:tcPr>
          <w:p w14:paraId="65291704" w14:textId="450CB841" w:rsidR="008108DD" w:rsidRPr="002D03D8" w:rsidRDefault="008108DD" w:rsidP="008108DD">
            <w:pPr>
              <w:tabs>
                <w:tab w:val="decimal" w:pos="1325"/>
              </w:tabs>
              <w:spacing w:line="240" w:lineRule="exact"/>
              <w:ind w:left="-25" w:right="-115"/>
              <w:rPr>
                <w:rFonts w:ascii="CordiaUPC" w:hAnsi="CordiaUPC" w:cs="CordiaUPC"/>
                <w:sz w:val="26"/>
                <w:szCs w:val="26"/>
                <w:lang w:eastAsia="en-GB" w:bidi="th-TH"/>
              </w:rPr>
            </w:pPr>
            <w:r w:rsidRPr="002D03D8">
              <w:rPr>
                <w:rFonts w:ascii="CordiaUPC" w:eastAsia="MS Mincho" w:hAnsi="CordiaUPC" w:cs="CordiaUPC"/>
                <w:sz w:val="26"/>
                <w:szCs w:val="26"/>
                <w:lang w:eastAsia="th-TH"/>
              </w:rPr>
              <w:t>12,171</w:t>
            </w:r>
          </w:p>
        </w:tc>
        <w:tc>
          <w:tcPr>
            <w:tcW w:w="284" w:type="dxa"/>
            <w:gridSpan w:val="2"/>
          </w:tcPr>
          <w:p w14:paraId="7464D602" w14:textId="77777777" w:rsidR="008108DD" w:rsidRPr="002D03D8" w:rsidRDefault="008108DD" w:rsidP="008108DD">
            <w:pPr>
              <w:tabs>
                <w:tab w:val="decimal" w:pos="1480"/>
              </w:tabs>
              <w:spacing w:line="240" w:lineRule="exact"/>
              <w:ind w:right="-302"/>
              <w:rPr>
                <w:rFonts w:ascii="CordiaUPC" w:hAnsi="CordiaUPC" w:cs="CordiaUPC"/>
                <w:sz w:val="26"/>
                <w:szCs w:val="26"/>
                <w:lang w:eastAsia="en-GB" w:bidi="th-TH"/>
              </w:rPr>
            </w:pPr>
          </w:p>
        </w:tc>
        <w:tc>
          <w:tcPr>
            <w:tcW w:w="1659" w:type="dxa"/>
            <w:gridSpan w:val="2"/>
            <w:vAlign w:val="bottom"/>
          </w:tcPr>
          <w:p w14:paraId="5B72F799" w14:textId="6BF01832" w:rsidR="008108DD" w:rsidRPr="002D03D8" w:rsidRDefault="008108DD" w:rsidP="008108DD">
            <w:pPr>
              <w:tabs>
                <w:tab w:val="decimal" w:pos="1325"/>
              </w:tabs>
              <w:spacing w:line="240" w:lineRule="exact"/>
              <w:ind w:left="-25" w:right="-115"/>
              <w:rPr>
                <w:rFonts w:ascii="CordiaUPC" w:hAnsi="CordiaUPC" w:cs="CordiaUPC"/>
                <w:sz w:val="26"/>
                <w:szCs w:val="26"/>
                <w:lang w:eastAsia="en-GB" w:bidi="th-TH"/>
              </w:rPr>
            </w:pPr>
            <w:r w:rsidRPr="002D03D8">
              <w:rPr>
                <w:rFonts w:ascii="CordiaUPC" w:eastAsia="MS Mincho" w:hAnsi="CordiaUPC" w:cs="CordiaUPC"/>
                <w:sz w:val="26"/>
                <w:szCs w:val="26"/>
                <w:lang w:eastAsia="th-TH"/>
              </w:rPr>
              <w:t>12,280</w:t>
            </w:r>
          </w:p>
        </w:tc>
      </w:tr>
      <w:tr w:rsidR="008108DD" w:rsidRPr="002D03D8" w14:paraId="2613148C" w14:textId="77777777" w:rsidTr="007D4956">
        <w:trPr>
          <w:gridAfter w:val="2"/>
          <w:wAfter w:w="35" w:type="dxa"/>
        </w:trPr>
        <w:tc>
          <w:tcPr>
            <w:tcW w:w="5670" w:type="dxa"/>
            <w:gridSpan w:val="2"/>
            <w:vAlign w:val="bottom"/>
          </w:tcPr>
          <w:p w14:paraId="3CD7FFD2"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2D03D8">
              <w:rPr>
                <w:rFonts w:ascii="CordiaUPC" w:eastAsia="Angsana New" w:hAnsi="CordiaUPC" w:cs="CordiaUPC" w:hint="cs"/>
                <w:sz w:val="26"/>
                <w:szCs w:val="26"/>
                <w:lang w:val="en-US" w:eastAsia="en-US"/>
              </w:rPr>
              <w:t xml:space="preserve">Subordinated debentures classified as additional </w:t>
            </w:r>
            <w:r w:rsidRPr="002D03D8">
              <w:rPr>
                <w:rFonts w:ascii="CordiaUPC" w:hAnsi="CordiaUPC" w:cs="CordiaUPC" w:hint="cs"/>
                <w:sz w:val="26"/>
                <w:szCs w:val="26"/>
                <w:lang w:val="en-US" w:eastAsia="en-US"/>
              </w:rPr>
              <w:t xml:space="preserve">Tier 2 Capital </w:t>
            </w:r>
          </w:p>
        </w:tc>
        <w:tc>
          <w:tcPr>
            <w:tcW w:w="1610" w:type="dxa"/>
            <w:gridSpan w:val="2"/>
            <w:tcBorders>
              <w:top w:val="nil"/>
              <w:left w:val="nil"/>
              <w:bottom w:val="nil"/>
              <w:right w:val="nil"/>
            </w:tcBorders>
            <w:shd w:val="clear" w:color="auto" w:fill="auto"/>
            <w:vAlign w:val="bottom"/>
          </w:tcPr>
          <w:p w14:paraId="457DF7D3" w14:textId="14057EF7"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15,000</w:t>
            </w:r>
          </w:p>
        </w:tc>
        <w:tc>
          <w:tcPr>
            <w:tcW w:w="284" w:type="dxa"/>
            <w:gridSpan w:val="2"/>
          </w:tcPr>
          <w:p w14:paraId="0C994002"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59" w:type="dxa"/>
            <w:gridSpan w:val="2"/>
            <w:vAlign w:val="bottom"/>
          </w:tcPr>
          <w:p w14:paraId="6E3944D8" w14:textId="631A214F"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15,000</w:t>
            </w:r>
          </w:p>
        </w:tc>
      </w:tr>
      <w:tr w:rsidR="008108DD" w:rsidRPr="002D03D8" w14:paraId="0D9F16E7" w14:textId="77777777" w:rsidTr="007D4956">
        <w:trPr>
          <w:gridAfter w:val="2"/>
          <w:wAfter w:w="35" w:type="dxa"/>
        </w:trPr>
        <w:tc>
          <w:tcPr>
            <w:tcW w:w="5670" w:type="dxa"/>
            <w:gridSpan w:val="2"/>
            <w:vAlign w:val="bottom"/>
          </w:tcPr>
          <w:p w14:paraId="4507FEEC"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2D03D8">
              <w:rPr>
                <w:rFonts w:ascii="CordiaUPC" w:eastAsia="Angsana New" w:hAnsi="CordiaUPC" w:cs="CordiaUPC" w:hint="cs"/>
                <w:sz w:val="26"/>
                <w:szCs w:val="26"/>
                <w:lang w:val="en-US" w:eastAsia="en-US"/>
              </w:rPr>
              <w:t>Capital deduction items on CET</w:t>
            </w:r>
            <w:r w:rsidRPr="002D03D8">
              <w:rPr>
                <w:rFonts w:ascii="CordiaUPC" w:eastAsia="Angsana New" w:hAnsi="CordiaUPC" w:cs="CordiaUPC"/>
                <w:sz w:val="26"/>
                <w:szCs w:val="26"/>
                <w:lang w:val="en-US" w:eastAsia="en-US"/>
              </w:rPr>
              <w:t>2</w:t>
            </w:r>
          </w:p>
        </w:tc>
        <w:tc>
          <w:tcPr>
            <w:tcW w:w="1610" w:type="dxa"/>
            <w:gridSpan w:val="2"/>
            <w:vAlign w:val="bottom"/>
          </w:tcPr>
          <w:p w14:paraId="5ECB8930" w14:textId="31E48C0B"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(4,587)</w:t>
            </w:r>
          </w:p>
        </w:tc>
        <w:tc>
          <w:tcPr>
            <w:tcW w:w="284" w:type="dxa"/>
            <w:gridSpan w:val="2"/>
          </w:tcPr>
          <w:p w14:paraId="415ACE07"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59" w:type="dxa"/>
            <w:gridSpan w:val="2"/>
            <w:vAlign w:val="bottom"/>
          </w:tcPr>
          <w:p w14:paraId="539EC958" w14:textId="5B899A36"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(918)</w:t>
            </w:r>
          </w:p>
        </w:tc>
      </w:tr>
      <w:tr w:rsidR="008108DD" w:rsidRPr="002D03D8" w14:paraId="7352E889" w14:textId="77777777" w:rsidTr="007D4956">
        <w:trPr>
          <w:gridAfter w:val="2"/>
          <w:wAfter w:w="35" w:type="dxa"/>
        </w:trPr>
        <w:tc>
          <w:tcPr>
            <w:tcW w:w="5670" w:type="dxa"/>
            <w:gridSpan w:val="2"/>
          </w:tcPr>
          <w:p w14:paraId="2B3E5EE8"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2D03D8">
              <w:rPr>
                <w:rFonts w:ascii="CordiaUPC" w:eastAsia="Angsana New" w:hAnsi="CordiaUPC" w:cs="CordiaUPC" w:hint="cs"/>
                <w:b/>
                <w:bCs/>
                <w:sz w:val="26"/>
                <w:szCs w:val="26"/>
                <w:lang w:val="en-US" w:eastAsia="en-US"/>
              </w:rPr>
              <w:t>Total Tier 2 Capital</w:t>
            </w:r>
          </w:p>
        </w:tc>
        <w:tc>
          <w:tcPr>
            <w:tcW w:w="1610" w:type="dxa"/>
            <w:gridSpan w:val="2"/>
            <w:tcBorders>
              <w:top w:val="single" w:sz="4" w:space="0" w:color="auto"/>
              <w:bottom w:val="single" w:sz="4" w:space="0" w:color="auto"/>
            </w:tcBorders>
          </w:tcPr>
          <w:p w14:paraId="12CBAC99" w14:textId="27DD5252" w:rsidR="008108DD" w:rsidRPr="002D03D8" w:rsidRDefault="008108DD" w:rsidP="008108DD">
            <w:pPr>
              <w:tabs>
                <w:tab w:val="decimal" w:pos="1325"/>
              </w:tabs>
              <w:spacing w:line="240" w:lineRule="exact"/>
              <w:ind w:left="-25" w:right="-115"/>
              <w:rPr>
                <w:rFonts w:ascii="CordiaUPC" w:eastAsia="MS Mincho" w:hAnsi="CordiaUPC" w:cs="CordiaUPC"/>
                <w:b/>
                <w:bCs/>
                <w:sz w:val="26"/>
                <w:szCs w:val="26"/>
                <w:cs/>
                <w:lang w:eastAsia="th-TH" w:bidi="th-TH"/>
              </w:rPr>
            </w:pPr>
            <w:r w:rsidRPr="002D03D8">
              <w:rPr>
                <w:rFonts w:ascii="CordiaUPC" w:eastAsia="MS Mincho" w:hAnsi="CordiaUPC" w:cs="CordiaUPC"/>
                <w:b/>
                <w:bCs/>
                <w:sz w:val="26"/>
                <w:szCs w:val="26"/>
                <w:lang w:eastAsia="th-TH"/>
              </w:rPr>
              <w:t>22,584</w:t>
            </w:r>
          </w:p>
        </w:tc>
        <w:tc>
          <w:tcPr>
            <w:tcW w:w="284" w:type="dxa"/>
            <w:gridSpan w:val="2"/>
          </w:tcPr>
          <w:p w14:paraId="2AA9138B"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tcPr>
          <w:p w14:paraId="335F8A8C" w14:textId="693BD12C" w:rsidR="008108DD" w:rsidRPr="002D03D8" w:rsidRDefault="008108DD" w:rsidP="008108DD">
            <w:pPr>
              <w:tabs>
                <w:tab w:val="decimal" w:pos="1325"/>
              </w:tabs>
              <w:spacing w:line="240" w:lineRule="exact"/>
              <w:ind w:left="-25" w:right="-115"/>
              <w:rPr>
                <w:rFonts w:ascii="CordiaUPC" w:eastAsia="MS Mincho" w:hAnsi="CordiaUPC" w:cs="CordiaUPC"/>
                <w:b/>
                <w:bCs/>
                <w:sz w:val="26"/>
                <w:szCs w:val="26"/>
                <w:cs/>
                <w:lang w:eastAsia="th-TH" w:bidi="th-TH"/>
              </w:rPr>
            </w:pPr>
            <w:r w:rsidRPr="002D03D8">
              <w:rPr>
                <w:rFonts w:ascii="CordiaUPC" w:eastAsia="MS Mincho" w:hAnsi="CordiaUPC" w:cs="CordiaUPC"/>
                <w:b/>
                <w:bCs/>
                <w:sz w:val="26"/>
                <w:szCs w:val="26"/>
                <w:lang w:eastAsia="th-TH"/>
              </w:rPr>
              <w:t>26,362</w:t>
            </w:r>
          </w:p>
        </w:tc>
      </w:tr>
      <w:tr w:rsidR="008108DD" w:rsidRPr="002D03D8" w14:paraId="3ECCB79B" w14:textId="77777777" w:rsidTr="007D4956">
        <w:trPr>
          <w:gridAfter w:val="2"/>
          <w:wAfter w:w="35" w:type="dxa"/>
        </w:trPr>
        <w:tc>
          <w:tcPr>
            <w:tcW w:w="5670" w:type="dxa"/>
            <w:gridSpan w:val="2"/>
          </w:tcPr>
          <w:p w14:paraId="4EAFBB24"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610" w:type="dxa"/>
            <w:gridSpan w:val="2"/>
            <w:tcBorders>
              <w:top w:val="single" w:sz="4" w:space="0" w:color="auto"/>
            </w:tcBorders>
          </w:tcPr>
          <w:p w14:paraId="46AB3928" w14:textId="77777777"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1BC8EA5"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tcBorders>
          </w:tcPr>
          <w:p w14:paraId="29B924FD" w14:textId="77777777"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rPr>
            </w:pPr>
          </w:p>
        </w:tc>
      </w:tr>
      <w:tr w:rsidR="008108DD" w:rsidRPr="002D03D8" w14:paraId="009292E5" w14:textId="77777777" w:rsidTr="007D4956">
        <w:trPr>
          <w:gridAfter w:val="2"/>
          <w:wAfter w:w="35" w:type="dxa"/>
        </w:trPr>
        <w:tc>
          <w:tcPr>
            <w:tcW w:w="5670" w:type="dxa"/>
            <w:gridSpan w:val="2"/>
          </w:tcPr>
          <w:p w14:paraId="4EAC89E7"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2D03D8">
              <w:rPr>
                <w:rFonts w:ascii="CordiaUPC" w:eastAsia="Angsana New" w:hAnsi="CordiaUPC" w:cs="CordiaUPC" w:hint="cs"/>
                <w:b/>
                <w:bCs/>
                <w:sz w:val="26"/>
                <w:szCs w:val="26"/>
                <w:lang w:val="en-US" w:eastAsia="en-US"/>
              </w:rPr>
              <w:t>Total Capital Fund</w:t>
            </w:r>
            <w:r w:rsidRPr="002D03D8">
              <w:rPr>
                <w:rFonts w:ascii="CordiaUPC" w:eastAsia="Angsana New" w:hAnsi="CordiaUPC" w:cs="CordiaUPC"/>
                <w:b/>
                <w:bCs/>
                <w:sz w:val="26"/>
                <w:szCs w:val="26"/>
                <w:lang w:val="en-US" w:eastAsia="en-US"/>
              </w:rPr>
              <w:t>s</w:t>
            </w:r>
          </w:p>
        </w:tc>
        <w:tc>
          <w:tcPr>
            <w:tcW w:w="1610" w:type="dxa"/>
            <w:gridSpan w:val="2"/>
            <w:tcBorders>
              <w:bottom w:val="double" w:sz="4" w:space="0" w:color="auto"/>
            </w:tcBorders>
          </w:tcPr>
          <w:p w14:paraId="4C333F87" w14:textId="70ABE2D6"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rPr>
            </w:pPr>
            <w:r w:rsidRPr="002D03D8">
              <w:rPr>
                <w:rFonts w:ascii="CordiaUPC" w:eastAsia="MS Mincho" w:hAnsi="CordiaUPC" w:cs="CordiaUPC"/>
                <w:b/>
                <w:bCs/>
                <w:sz w:val="26"/>
                <w:szCs w:val="26"/>
                <w:lang w:eastAsia="th-TH"/>
              </w:rPr>
              <w:t>219,320</w:t>
            </w:r>
          </w:p>
        </w:tc>
        <w:tc>
          <w:tcPr>
            <w:tcW w:w="284" w:type="dxa"/>
            <w:gridSpan w:val="2"/>
          </w:tcPr>
          <w:p w14:paraId="65190B5D"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bottom w:val="double" w:sz="4" w:space="0" w:color="auto"/>
            </w:tcBorders>
          </w:tcPr>
          <w:p w14:paraId="0CD5C927" w14:textId="11F514E3" w:rsidR="008108DD" w:rsidRPr="002D03D8" w:rsidRDefault="008108DD" w:rsidP="008108DD">
            <w:pPr>
              <w:tabs>
                <w:tab w:val="decimal" w:pos="1325"/>
              </w:tabs>
              <w:spacing w:line="240" w:lineRule="exact"/>
              <w:ind w:left="-25" w:right="-115"/>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213,329</w:t>
            </w:r>
          </w:p>
        </w:tc>
      </w:tr>
      <w:tr w:rsidR="008108DD" w:rsidRPr="002D03D8" w14:paraId="579F5F2B" w14:textId="77777777" w:rsidTr="007D4956">
        <w:trPr>
          <w:gridAfter w:val="2"/>
          <w:wAfter w:w="35" w:type="dxa"/>
        </w:trPr>
        <w:tc>
          <w:tcPr>
            <w:tcW w:w="5670" w:type="dxa"/>
            <w:gridSpan w:val="2"/>
          </w:tcPr>
          <w:p w14:paraId="121A17BD" w14:textId="77777777" w:rsidR="008108DD" w:rsidRPr="002D03D8" w:rsidRDefault="008108DD" w:rsidP="008108DD">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610" w:type="dxa"/>
            <w:gridSpan w:val="2"/>
          </w:tcPr>
          <w:p w14:paraId="0E0D5826" w14:textId="77777777"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0FB6869"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37E141A0" w14:textId="77777777"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rPr>
            </w:pPr>
          </w:p>
        </w:tc>
      </w:tr>
      <w:tr w:rsidR="008108DD" w:rsidRPr="002D03D8" w14:paraId="639F6FB5" w14:textId="77777777" w:rsidTr="007D4956">
        <w:trPr>
          <w:gridAfter w:val="2"/>
          <w:wAfter w:w="35" w:type="dxa"/>
        </w:trPr>
        <w:tc>
          <w:tcPr>
            <w:tcW w:w="5670" w:type="dxa"/>
            <w:gridSpan w:val="2"/>
          </w:tcPr>
          <w:p w14:paraId="1812D415" w14:textId="77777777" w:rsidR="008108DD" w:rsidRPr="002D03D8" w:rsidRDefault="008108DD" w:rsidP="008108DD">
            <w:pPr>
              <w:tabs>
                <w:tab w:val="left" w:pos="212"/>
                <w:tab w:val="left" w:pos="474"/>
              </w:tabs>
              <w:spacing w:line="240" w:lineRule="exact"/>
              <w:ind w:right="-25"/>
              <w:rPr>
                <w:rFonts w:ascii="CordiaUPC" w:eastAsia="Angsana New" w:hAnsi="CordiaUPC" w:cs="CordiaUPC"/>
                <w:b/>
                <w:bCs/>
                <w:sz w:val="26"/>
                <w:szCs w:val="26"/>
              </w:rPr>
            </w:pPr>
            <w:r w:rsidRPr="002D03D8">
              <w:rPr>
                <w:rFonts w:ascii="CordiaUPC" w:eastAsia="Angsana New" w:hAnsi="CordiaUPC" w:cs="CordiaUPC" w:hint="cs"/>
                <w:b/>
                <w:bCs/>
                <w:sz w:val="26"/>
                <w:szCs w:val="26"/>
              </w:rPr>
              <w:t>Total Risk-Weighted Assets</w:t>
            </w:r>
          </w:p>
        </w:tc>
        <w:tc>
          <w:tcPr>
            <w:tcW w:w="1610" w:type="dxa"/>
            <w:gridSpan w:val="2"/>
            <w:tcBorders>
              <w:bottom w:val="double" w:sz="4" w:space="0" w:color="auto"/>
            </w:tcBorders>
            <w:shd w:val="clear" w:color="auto" w:fill="auto"/>
          </w:tcPr>
          <w:p w14:paraId="255EECD7" w14:textId="0D2A1DC9"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rPr>
            </w:pPr>
            <w:r w:rsidRPr="002D03D8">
              <w:rPr>
                <w:rFonts w:ascii="CordiaUPC" w:eastAsia="MS Mincho" w:hAnsi="CordiaUPC" w:cs="CordiaUPC"/>
                <w:b/>
                <w:bCs/>
                <w:sz w:val="26"/>
                <w:szCs w:val="26"/>
                <w:lang w:eastAsia="th-TH"/>
              </w:rPr>
              <w:t>1,100,369</w:t>
            </w:r>
          </w:p>
        </w:tc>
        <w:tc>
          <w:tcPr>
            <w:tcW w:w="284" w:type="dxa"/>
            <w:gridSpan w:val="2"/>
          </w:tcPr>
          <w:p w14:paraId="45B0CB52" w14:textId="77777777" w:rsidR="008108DD" w:rsidRPr="002D03D8" w:rsidRDefault="008108DD" w:rsidP="008108DD">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bottom w:val="double" w:sz="4" w:space="0" w:color="auto"/>
            </w:tcBorders>
            <w:shd w:val="clear" w:color="auto" w:fill="auto"/>
          </w:tcPr>
          <w:p w14:paraId="2A74F31D" w14:textId="63277452" w:rsidR="008108DD" w:rsidRPr="002D03D8" w:rsidRDefault="008108DD" w:rsidP="008108DD">
            <w:pPr>
              <w:tabs>
                <w:tab w:val="decimal" w:pos="1325"/>
              </w:tabs>
              <w:spacing w:line="240" w:lineRule="exact"/>
              <w:ind w:left="-25" w:right="-115"/>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1,105,962</w:t>
            </w:r>
          </w:p>
        </w:tc>
      </w:tr>
      <w:tr w:rsidR="00CD5B50" w:rsidRPr="002D03D8" w14:paraId="2F4F4DE2" w14:textId="77777777" w:rsidTr="007D4956">
        <w:tc>
          <w:tcPr>
            <w:tcW w:w="4948" w:type="dxa"/>
            <w:vAlign w:val="bottom"/>
          </w:tcPr>
          <w:p w14:paraId="3FC93052" w14:textId="77777777" w:rsidR="00CD5B50" w:rsidRPr="002D03D8" w:rsidRDefault="00CD5B50" w:rsidP="00CD5B50">
            <w:pPr>
              <w:spacing w:line="240" w:lineRule="exact"/>
              <w:jc w:val="both"/>
              <w:outlineLvl w:val="7"/>
              <w:rPr>
                <w:rFonts w:ascii="CordiaUPC" w:hAnsi="CordiaUPC" w:cs="CordiaUPC"/>
                <w:sz w:val="26"/>
                <w:szCs w:val="26"/>
                <w:cs/>
                <w:lang w:val="en-US" w:bidi="th-TH"/>
              </w:rPr>
            </w:pPr>
            <w:r w:rsidRPr="002D03D8">
              <w:rPr>
                <w:rFonts w:ascii="CordiaUPC" w:hAnsi="CordiaUPC" w:cs="CordiaUPC"/>
                <w:sz w:val="26"/>
                <w:szCs w:val="26"/>
              </w:rPr>
              <w:lastRenderedPageBreak/>
              <w:tab/>
            </w:r>
          </w:p>
        </w:tc>
        <w:tc>
          <w:tcPr>
            <w:tcW w:w="1191" w:type="dxa"/>
            <w:gridSpan w:val="2"/>
          </w:tcPr>
          <w:p w14:paraId="244F7F79" w14:textId="77777777" w:rsidR="00CD5B50" w:rsidRPr="002D03D8" w:rsidRDefault="00CD5B50" w:rsidP="00CD5B50">
            <w:pPr>
              <w:spacing w:line="240" w:lineRule="exact"/>
              <w:ind w:right="-64"/>
              <w:jc w:val="center"/>
              <w:rPr>
                <w:rFonts w:ascii="CordiaUPC" w:eastAsia="Angsana New" w:hAnsi="CordiaUPC" w:cs="CordiaUPC"/>
                <w:sz w:val="26"/>
                <w:szCs w:val="26"/>
                <w:lang w:val="en-US"/>
              </w:rPr>
            </w:pPr>
            <w:r w:rsidRPr="002D03D8">
              <w:rPr>
                <w:rFonts w:ascii="CordiaUPC" w:eastAsia="Angsana New" w:hAnsi="CordiaUPC" w:cs="CordiaUPC" w:hint="cs"/>
                <w:sz w:val="26"/>
                <w:szCs w:val="26"/>
                <w:lang w:val="en-US"/>
              </w:rPr>
              <w:t xml:space="preserve">The </w:t>
            </w:r>
            <w:proofErr w:type="spellStart"/>
            <w:r w:rsidRPr="002D03D8">
              <w:rPr>
                <w:rFonts w:ascii="CordiaUPC" w:eastAsia="Angsana New" w:hAnsi="CordiaUPC" w:cs="CordiaUPC" w:hint="cs"/>
                <w:sz w:val="26"/>
                <w:szCs w:val="26"/>
                <w:lang w:val="en-US"/>
              </w:rPr>
              <w:t>BoT’s</w:t>
            </w:r>
            <w:proofErr w:type="spellEnd"/>
            <w:r w:rsidRPr="002D03D8">
              <w:rPr>
                <w:rFonts w:ascii="CordiaUPC" w:eastAsia="Angsana New" w:hAnsi="CordiaUPC" w:cs="CordiaUPC" w:hint="cs"/>
                <w:sz w:val="26"/>
                <w:szCs w:val="26"/>
                <w:lang w:val="en-US"/>
              </w:rPr>
              <w:t xml:space="preserve"> regulatory</w:t>
            </w:r>
          </w:p>
          <w:p w14:paraId="18DA1BF4" w14:textId="77777777" w:rsidR="00CD5B50" w:rsidRPr="002D03D8" w:rsidRDefault="00CD5B50" w:rsidP="00CD5B50">
            <w:pPr>
              <w:spacing w:line="240" w:lineRule="exact"/>
              <w:ind w:right="-64"/>
              <w:jc w:val="center"/>
              <w:rPr>
                <w:rFonts w:ascii="CordiaUPC" w:hAnsi="CordiaUPC" w:cs="CordiaUPC"/>
                <w:sz w:val="26"/>
                <w:szCs w:val="26"/>
                <w:cs/>
                <w:lang w:val="en-US"/>
              </w:rPr>
            </w:pPr>
            <w:r w:rsidRPr="002D03D8">
              <w:rPr>
                <w:rFonts w:ascii="CordiaUPC" w:eastAsia="Angsana New" w:hAnsi="CordiaUPC" w:cs="CordiaUPC" w:hint="cs"/>
                <w:sz w:val="26"/>
                <w:szCs w:val="26"/>
                <w:lang w:val="en-US"/>
              </w:rPr>
              <w:t>minimum requirement</w:t>
            </w:r>
            <w:r w:rsidRPr="002D03D8">
              <w:rPr>
                <w:rFonts w:ascii="CordiaUPC" w:hAnsi="CordiaUPC" w:cs="CordiaUPC"/>
                <w:sz w:val="26"/>
                <w:szCs w:val="26"/>
                <w:lang w:val="en-US" w:eastAsia="en-GB" w:bidi="th-TH"/>
              </w:rPr>
              <w:t>*</w:t>
            </w:r>
          </w:p>
        </w:tc>
        <w:tc>
          <w:tcPr>
            <w:tcW w:w="1528" w:type="dxa"/>
            <w:gridSpan w:val="4"/>
            <w:vAlign w:val="bottom"/>
          </w:tcPr>
          <w:p w14:paraId="026F0EB3" w14:textId="32DED32F" w:rsidR="00CD5B50" w:rsidRPr="002D03D8" w:rsidRDefault="00CD5B50" w:rsidP="00CD5B50">
            <w:pPr>
              <w:tabs>
                <w:tab w:val="right" w:pos="1130"/>
              </w:tabs>
              <w:spacing w:line="240" w:lineRule="exact"/>
              <w:ind w:left="-115" w:right="-151"/>
              <w:jc w:val="center"/>
              <w:rPr>
                <w:rFonts w:ascii="CordiaUPC" w:hAnsi="CordiaUPC" w:cs="CordiaUPC"/>
                <w:sz w:val="26"/>
                <w:szCs w:val="26"/>
              </w:rPr>
            </w:pPr>
            <w:r w:rsidRPr="002D03D8">
              <w:rPr>
                <w:rFonts w:ascii="CordiaUPC" w:hAnsi="CordiaUPC" w:cs="CordiaUPC"/>
                <w:sz w:val="26"/>
                <w:szCs w:val="26"/>
              </w:rPr>
              <w:t xml:space="preserve">30 </w:t>
            </w:r>
            <w:r w:rsidR="00BA6D61" w:rsidRPr="002D03D8">
              <w:rPr>
                <w:rFonts w:ascii="CordiaUPC" w:hAnsi="CordiaUPC" w:cs="CordiaUPC"/>
                <w:sz w:val="26"/>
                <w:szCs w:val="26"/>
              </w:rPr>
              <w:t>September</w:t>
            </w:r>
            <w:r w:rsidRPr="002D03D8">
              <w:rPr>
                <w:rFonts w:ascii="CordiaUPC" w:hAnsi="CordiaUPC" w:cs="CordiaUPC"/>
                <w:sz w:val="26"/>
                <w:szCs w:val="26"/>
              </w:rPr>
              <w:t xml:space="preserve"> 2025</w:t>
            </w:r>
          </w:p>
        </w:tc>
        <w:tc>
          <w:tcPr>
            <w:tcW w:w="1591" w:type="dxa"/>
            <w:gridSpan w:val="3"/>
            <w:vAlign w:val="bottom"/>
          </w:tcPr>
          <w:p w14:paraId="79939F33" w14:textId="3F623FED" w:rsidR="00CD5B50" w:rsidRPr="002D03D8" w:rsidRDefault="009B76D4" w:rsidP="009B76D4">
            <w:pPr>
              <w:tabs>
                <w:tab w:val="right" w:pos="1130"/>
              </w:tabs>
              <w:spacing w:line="240" w:lineRule="exact"/>
              <w:ind w:left="-115" w:right="-151"/>
              <w:rPr>
                <w:rFonts w:ascii="CordiaUPC" w:hAnsi="CordiaUPC" w:cs="CordiaUPC"/>
                <w:sz w:val="26"/>
                <w:szCs w:val="26"/>
                <w:lang w:bidi="th-TH"/>
              </w:rPr>
            </w:pPr>
            <w:r w:rsidRPr="002D03D8">
              <w:rPr>
                <w:rFonts w:ascii="CordiaUPC" w:hAnsi="CordiaUPC" w:cs="CordiaUPC"/>
                <w:sz w:val="26"/>
                <w:szCs w:val="26"/>
                <w:lang w:bidi="th-TH"/>
              </w:rPr>
              <w:t xml:space="preserve"> </w:t>
            </w:r>
            <w:r w:rsidR="00CD5B50" w:rsidRPr="002D03D8">
              <w:rPr>
                <w:rFonts w:ascii="CordiaUPC" w:hAnsi="CordiaUPC" w:cs="CordiaUPC"/>
                <w:sz w:val="26"/>
                <w:szCs w:val="26"/>
                <w:lang w:bidi="th-TH"/>
              </w:rPr>
              <w:t>3</w:t>
            </w:r>
            <w:r w:rsidR="00CD5B50" w:rsidRPr="002D03D8">
              <w:rPr>
                <w:rFonts w:ascii="CordiaUPC" w:hAnsi="CordiaUPC" w:cs="CordiaUPC" w:hint="cs"/>
                <w:sz w:val="26"/>
                <w:szCs w:val="26"/>
                <w:cs/>
                <w:lang w:bidi="th-TH"/>
              </w:rPr>
              <w:t xml:space="preserve">1 </w:t>
            </w:r>
            <w:r w:rsidR="00CD5B50" w:rsidRPr="002D03D8">
              <w:rPr>
                <w:rFonts w:ascii="CordiaUPC" w:hAnsi="CordiaUPC" w:cs="CordiaUPC"/>
                <w:sz w:val="26"/>
                <w:szCs w:val="26"/>
                <w:lang w:bidi="th-TH"/>
              </w:rPr>
              <w:t>December 2024</w:t>
            </w:r>
          </w:p>
        </w:tc>
      </w:tr>
      <w:tr w:rsidR="00CD5B50" w:rsidRPr="002D03D8" w14:paraId="49C4AA9F" w14:textId="77777777" w:rsidTr="007D4956">
        <w:tc>
          <w:tcPr>
            <w:tcW w:w="4948" w:type="dxa"/>
            <w:vAlign w:val="bottom"/>
          </w:tcPr>
          <w:p w14:paraId="106BA64E" w14:textId="77777777" w:rsidR="00CD5B50" w:rsidRPr="002D03D8" w:rsidRDefault="00CD5B50" w:rsidP="00CD5B50">
            <w:pPr>
              <w:spacing w:line="240" w:lineRule="exact"/>
              <w:jc w:val="both"/>
              <w:outlineLvl w:val="7"/>
              <w:rPr>
                <w:rFonts w:ascii="CordiaUPC" w:hAnsi="CordiaUPC" w:cs="CordiaUPC"/>
                <w:sz w:val="26"/>
                <w:szCs w:val="26"/>
                <w:lang w:val="en-US"/>
              </w:rPr>
            </w:pPr>
          </w:p>
        </w:tc>
        <w:tc>
          <w:tcPr>
            <w:tcW w:w="4310" w:type="dxa"/>
            <w:gridSpan w:val="9"/>
          </w:tcPr>
          <w:p w14:paraId="0CD7B197" w14:textId="77777777" w:rsidR="00CD5B50" w:rsidRPr="002D03D8" w:rsidRDefault="00CD5B50" w:rsidP="00CD5B50">
            <w:pPr>
              <w:spacing w:line="240" w:lineRule="exact"/>
              <w:ind w:right="-40"/>
              <w:jc w:val="center"/>
              <w:rPr>
                <w:rFonts w:ascii="CordiaUPC" w:hAnsi="CordiaUPC" w:cs="CordiaUPC"/>
                <w:sz w:val="26"/>
                <w:szCs w:val="26"/>
              </w:rPr>
            </w:pPr>
            <w:r w:rsidRPr="002D03D8">
              <w:rPr>
                <w:rFonts w:ascii="CordiaUPC" w:hAnsi="CordiaUPC" w:cs="CordiaUPC" w:hint="cs"/>
                <w:i/>
                <w:iCs/>
                <w:sz w:val="26"/>
                <w:szCs w:val="26"/>
              </w:rPr>
              <w:t>(%)</w:t>
            </w:r>
          </w:p>
        </w:tc>
      </w:tr>
      <w:tr w:rsidR="008108DD" w:rsidRPr="002D03D8" w14:paraId="5D2E252B" w14:textId="77777777" w:rsidTr="007D4956">
        <w:tc>
          <w:tcPr>
            <w:tcW w:w="4948" w:type="dxa"/>
            <w:vAlign w:val="bottom"/>
          </w:tcPr>
          <w:p w14:paraId="18D27B84" w14:textId="77777777" w:rsidR="008108DD" w:rsidRPr="002D03D8" w:rsidRDefault="008108DD" w:rsidP="008108DD">
            <w:pPr>
              <w:spacing w:line="240" w:lineRule="exact"/>
              <w:jc w:val="both"/>
              <w:outlineLvl w:val="7"/>
              <w:rPr>
                <w:rFonts w:ascii="CordiaUPC" w:hAnsi="CordiaUPC" w:cs="CordiaUPC"/>
                <w:sz w:val="26"/>
                <w:szCs w:val="26"/>
                <w:lang w:val="en-US"/>
              </w:rPr>
            </w:pPr>
            <w:r w:rsidRPr="002D03D8">
              <w:rPr>
                <w:rFonts w:ascii="CordiaUPC" w:hAnsi="CordiaUPC" w:cs="CordiaUPC" w:hint="cs"/>
                <w:sz w:val="26"/>
                <w:szCs w:val="26"/>
                <w:lang w:val="en-US"/>
              </w:rPr>
              <w:t>Capital Adequacy Ratio/Total Risk-Weighted Asset</w:t>
            </w:r>
          </w:p>
        </w:tc>
        <w:tc>
          <w:tcPr>
            <w:tcW w:w="1191" w:type="dxa"/>
            <w:gridSpan w:val="2"/>
            <w:vAlign w:val="bottom"/>
          </w:tcPr>
          <w:p w14:paraId="5DD9440E" w14:textId="77777777" w:rsidR="008108DD" w:rsidRPr="002D03D8" w:rsidRDefault="008108DD" w:rsidP="008108DD">
            <w:pPr>
              <w:spacing w:line="240" w:lineRule="exact"/>
              <w:ind w:left="-110" w:right="-116"/>
              <w:jc w:val="center"/>
              <w:rPr>
                <w:rFonts w:ascii="CordiaUPC" w:hAnsi="CordiaUPC" w:cs="CordiaUPC"/>
                <w:sz w:val="26"/>
                <w:szCs w:val="26"/>
                <w:lang w:bidi="th-TH"/>
              </w:rPr>
            </w:pPr>
            <w:r w:rsidRPr="002D03D8">
              <w:rPr>
                <w:rFonts w:ascii="CordiaUPC" w:hAnsi="CordiaUPC" w:cs="CordiaUPC" w:hint="cs"/>
                <w:sz w:val="26"/>
                <w:szCs w:val="26"/>
              </w:rPr>
              <w:t>1</w:t>
            </w:r>
            <w:r w:rsidRPr="002D03D8">
              <w:rPr>
                <w:rFonts w:ascii="CordiaUPC" w:hAnsi="CordiaUPC" w:cs="CordiaUPC"/>
                <w:sz w:val="26"/>
                <w:szCs w:val="26"/>
              </w:rPr>
              <w:t>2</w:t>
            </w:r>
            <w:r w:rsidRPr="002D03D8">
              <w:rPr>
                <w:rFonts w:ascii="CordiaUPC" w:hAnsi="CordiaUPC" w:cs="CordiaUPC" w:hint="cs"/>
                <w:sz w:val="26"/>
                <w:szCs w:val="26"/>
              </w:rPr>
              <w:t>.0</w:t>
            </w:r>
            <w:r w:rsidRPr="002D03D8">
              <w:rPr>
                <w:rFonts w:ascii="CordiaUPC" w:hAnsi="CordiaUPC" w:cs="CordiaUPC" w:hint="cs"/>
                <w:sz w:val="26"/>
                <w:szCs w:val="26"/>
                <w:cs/>
                <w:lang w:bidi="th-TH"/>
              </w:rPr>
              <w:t>0</w:t>
            </w:r>
          </w:p>
        </w:tc>
        <w:tc>
          <w:tcPr>
            <w:tcW w:w="1528" w:type="dxa"/>
            <w:gridSpan w:val="4"/>
            <w:vAlign w:val="bottom"/>
          </w:tcPr>
          <w:p w14:paraId="7314A367" w14:textId="07905A57" w:rsidR="008108DD" w:rsidRPr="002D03D8" w:rsidRDefault="008108DD" w:rsidP="008108DD">
            <w:pPr>
              <w:tabs>
                <w:tab w:val="decimal" w:pos="700"/>
              </w:tabs>
              <w:spacing w:line="240" w:lineRule="exact"/>
              <w:ind w:right="53"/>
              <w:rPr>
                <w:rFonts w:ascii="CordiaUPC" w:hAnsi="CordiaUPC" w:cs="CordiaUPC"/>
                <w:sz w:val="26"/>
                <w:szCs w:val="26"/>
              </w:rPr>
            </w:pPr>
            <w:r w:rsidRPr="002D03D8">
              <w:rPr>
                <w:rFonts w:ascii="CordiaUPC" w:hAnsi="CordiaUPC" w:cs="CordiaUPC"/>
                <w:sz w:val="26"/>
                <w:szCs w:val="26"/>
              </w:rPr>
              <w:t>19.93</w:t>
            </w:r>
          </w:p>
        </w:tc>
        <w:tc>
          <w:tcPr>
            <w:tcW w:w="1591" w:type="dxa"/>
            <w:gridSpan w:val="3"/>
            <w:vAlign w:val="bottom"/>
          </w:tcPr>
          <w:p w14:paraId="79CD89D8" w14:textId="455F093C" w:rsidR="008108DD" w:rsidRPr="002D03D8" w:rsidRDefault="008108DD" w:rsidP="008108DD">
            <w:pPr>
              <w:tabs>
                <w:tab w:val="decimal" w:pos="700"/>
              </w:tabs>
              <w:spacing w:line="240" w:lineRule="exact"/>
              <w:ind w:right="53"/>
              <w:rPr>
                <w:rFonts w:ascii="CordiaUPC" w:hAnsi="CordiaUPC" w:cs="CordiaUPC"/>
                <w:sz w:val="26"/>
                <w:szCs w:val="26"/>
              </w:rPr>
            </w:pPr>
            <w:r w:rsidRPr="002D03D8">
              <w:rPr>
                <w:rFonts w:ascii="CordiaUPC" w:hAnsi="CordiaUPC" w:cs="CordiaUPC"/>
                <w:sz w:val="26"/>
                <w:szCs w:val="26"/>
              </w:rPr>
              <w:t>19.29</w:t>
            </w:r>
          </w:p>
        </w:tc>
      </w:tr>
      <w:tr w:rsidR="008108DD" w:rsidRPr="002D03D8" w14:paraId="1CCB5CBD" w14:textId="77777777" w:rsidTr="007D4956">
        <w:tc>
          <w:tcPr>
            <w:tcW w:w="4948" w:type="dxa"/>
          </w:tcPr>
          <w:p w14:paraId="4E54CCA5" w14:textId="77777777" w:rsidR="008108DD" w:rsidRPr="002D03D8" w:rsidRDefault="008108DD" w:rsidP="008108DD">
            <w:pPr>
              <w:spacing w:line="240" w:lineRule="exact"/>
              <w:jc w:val="both"/>
              <w:outlineLvl w:val="7"/>
              <w:rPr>
                <w:rFonts w:ascii="CordiaUPC" w:hAnsi="CordiaUPC" w:cs="CordiaUPC"/>
                <w:sz w:val="26"/>
                <w:szCs w:val="26"/>
                <w:lang w:val="en-US"/>
              </w:rPr>
            </w:pPr>
            <w:r w:rsidRPr="002D03D8">
              <w:rPr>
                <w:rFonts w:ascii="CordiaUPC" w:hAnsi="CordiaUPC" w:cs="CordiaUPC" w:hint="cs"/>
                <w:sz w:val="26"/>
                <w:szCs w:val="26"/>
                <w:lang w:val="en-US"/>
              </w:rPr>
              <w:t>Tier 1 Capital Ratio/Total Risk-Weighted Asset</w:t>
            </w:r>
          </w:p>
        </w:tc>
        <w:tc>
          <w:tcPr>
            <w:tcW w:w="1191" w:type="dxa"/>
            <w:gridSpan w:val="2"/>
          </w:tcPr>
          <w:p w14:paraId="263BB09B" w14:textId="77777777" w:rsidR="008108DD" w:rsidRPr="002D03D8" w:rsidRDefault="008108DD" w:rsidP="008108DD">
            <w:pPr>
              <w:spacing w:line="240" w:lineRule="exact"/>
              <w:ind w:left="-110" w:right="-116"/>
              <w:jc w:val="center"/>
              <w:rPr>
                <w:rFonts w:ascii="CordiaUPC" w:hAnsi="CordiaUPC" w:cs="CordiaUPC"/>
                <w:sz w:val="26"/>
                <w:szCs w:val="26"/>
                <w:lang w:bidi="th-TH"/>
              </w:rPr>
            </w:pPr>
            <w:r w:rsidRPr="002D03D8">
              <w:rPr>
                <w:rFonts w:ascii="CordiaUPC" w:hAnsi="CordiaUPC" w:cs="CordiaUPC" w:hint="cs"/>
                <w:sz w:val="26"/>
                <w:szCs w:val="26"/>
                <w:cs/>
                <w:lang w:bidi="th-TH"/>
              </w:rPr>
              <w:t xml:space="preserve">  9</w:t>
            </w:r>
            <w:r w:rsidRPr="002D03D8">
              <w:rPr>
                <w:rFonts w:ascii="CordiaUPC" w:hAnsi="CordiaUPC" w:cs="CordiaUPC" w:hint="cs"/>
                <w:sz w:val="26"/>
                <w:szCs w:val="26"/>
              </w:rPr>
              <w:t>.5</w:t>
            </w:r>
            <w:r w:rsidRPr="002D03D8">
              <w:rPr>
                <w:rFonts w:ascii="CordiaUPC" w:hAnsi="CordiaUPC" w:cs="CordiaUPC" w:hint="cs"/>
                <w:sz w:val="26"/>
                <w:szCs w:val="26"/>
                <w:cs/>
                <w:lang w:bidi="th-TH"/>
              </w:rPr>
              <w:t>0</w:t>
            </w:r>
          </w:p>
        </w:tc>
        <w:tc>
          <w:tcPr>
            <w:tcW w:w="1528" w:type="dxa"/>
            <w:gridSpan w:val="4"/>
          </w:tcPr>
          <w:p w14:paraId="5AF2FBE7" w14:textId="47E66EDB" w:rsidR="008108DD" w:rsidRPr="002D03D8" w:rsidRDefault="008108DD" w:rsidP="008108DD">
            <w:pPr>
              <w:tabs>
                <w:tab w:val="decimal" w:pos="700"/>
              </w:tabs>
              <w:spacing w:line="240" w:lineRule="exact"/>
              <w:ind w:right="53"/>
              <w:rPr>
                <w:rFonts w:ascii="CordiaUPC" w:hAnsi="CordiaUPC" w:cs="CordiaUPC"/>
                <w:sz w:val="26"/>
                <w:szCs w:val="26"/>
              </w:rPr>
            </w:pPr>
            <w:r w:rsidRPr="002D03D8">
              <w:rPr>
                <w:rFonts w:ascii="CordiaUPC" w:hAnsi="CordiaUPC" w:cs="CordiaUPC"/>
                <w:sz w:val="26"/>
                <w:szCs w:val="26"/>
              </w:rPr>
              <w:t>17.88</w:t>
            </w:r>
          </w:p>
        </w:tc>
        <w:tc>
          <w:tcPr>
            <w:tcW w:w="1591" w:type="dxa"/>
            <w:gridSpan w:val="3"/>
          </w:tcPr>
          <w:p w14:paraId="36B6C5B4" w14:textId="074D15E2" w:rsidR="008108DD" w:rsidRPr="002D03D8" w:rsidRDefault="008108DD" w:rsidP="008108DD">
            <w:pPr>
              <w:tabs>
                <w:tab w:val="decimal" w:pos="700"/>
              </w:tabs>
              <w:spacing w:line="240" w:lineRule="exact"/>
              <w:ind w:right="53"/>
              <w:rPr>
                <w:rFonts w:ascii="CordiaUPC" w:hAnsi="CordiaUPC" w:cs="CordiaUPC"/>
                <w:sz w:val="26"/>
                <w:szCs w:val="26"/>
              </w:rPr>
            </w:pPr>
            <w:r w:rsidRPr="002D03D8">
              <w:rPr>
                <w:rFonts w:ascii="CordiaUPC" w:hAnsi="CordiaUPC" w:cs="CordiaUPC"/>
                <w:sz w:val="26"/>
                <w:szCs w:val="26"/>
              </w:rPr>
              <w:t>16.91</w:t>
            </w:r>
          </w:p>
        </w:tc>
      </w:tr>
      <w:tr w:rsidR="008108DD" w:rsidRPr="002D03D8" w14:paraId="366AF0FC" w14:textId="77777777" w:rsidTr="007D4956">
        <w:tc>
          <w:tcPr>
            <w:tcW w:w="4948" w:type="dxa"/>
          </w:tcPr>
          <w:p w14:paraId="40B18A0A" w14:textId="77777777" w:rsidR="008108DD" w:rsidRPr="002D03D8" w:rsidRDefault="008108DD" w:rsidP="008108DD">
            <w:pPr>
              <w:tabs>
                <w:tab w:val="left" w:pos="252"/>
              </w:tabs>
              <w:spacing w:line="240" w:lineRule="exact"/>
              <w:ind w:right="-380"/>
              <w:outlineLvl w:val="7"/>
              <w:rPr>
                <w:rFonts w:ascii="CordiaUPC" w:hAnsi="CordiaUPC" w:cs="CordiaUPC"/>
                <w:sz w:val="26"/>
                <w:szCs w:val="26"/>
                <w:lang w:val="en-US"/>
              </w:rPr>
            </w:pPr>
            <w:r w:rsidRPr="002D03D8">
              <w:rPr>
                <w:rFonts w:ascii="CordiaUPC" w:hAnsi="CordiaUPC" w:cs="CordiaUPC" w:hint="cs"/>
                <w:sz w:val="26"/>
                <w:szCs w:val="26"/>
                <w:lang w:val="en-US"/>
              </w:rPr>
              <w:t>Common Equity Tier 1 Capital Ratio/Total Risk-Weighted Asset</w:t>
            </w:r>
          </w:p>
        </w:tc>
        <w:tc>
          <w:tcPr>
            <w:tcW w:w="1191" w:type="dxa"/>
            <w:gridSpan w:val="2"/>
            <w:vAlign w:val="bottom"/>
          </w:tcPr>
          <w:p w14:paraId="76097121" w14:textId="77777777" w:rsidR="008108DD" w:rsidRPr="002D03D8" w:rsidRDefault="008108DD" w:rsidP="008108DD">
            <w:pPr>
              <w:spacing w:line="240" w:lineRule="exact"/>
              <w:ind w:left="-110" w:right="-116"/>
              <w:jc w:val="center"/>
              <w:rPr>
                <w:rFonts w:ascii="CordiaUPC" w:hAnsi="CordiaUPC" w:cs="CordiaUPC"/>
                <w:sz w:val="26"/>
                <w:szCs w:val="26"/>
                <w:lang w:bidi="th-TH"/>
              </w:rPr>
            </w:pPr>
            <w:r w:rsidRPr="002D03D8">
              <w:rPr>
                <w:rFonts w:ascii="CordiaUPC" w:hAnsi="CordiaUPC" w:cs="CordiaUPC" w:hint="cs"/>
                <w:sz w:val="26"/>
                <w:szCs w:val="26"/>
                <w:cs/>
                <w:lang w:bidi="th-TH"/>
              </w:rPr>
              <w:t xml:space="preserve">  8</w:t>
            </w:r>
            <w:r w:rsidRPr="002D03D8">
              <w:rPr>
                <w:rFonts w:ascii="CordiaUPC" w:hAnsi="CordiaUPC" w:cs="CordiaUPC" w:hint="cs"/>
                <w:sz w:val="26"/>
                <w:szCs w:val="26"/>
              </w:rPr>
              <w:t>.0</w:t>
            </w:r>
            <w:r w:rsidRPr="002D03D8">
              <w:rPr>
                <w:rFonts w:ascii="CordiaUPC" w:hAnsi="CordiaUPC" w:cs="CordiaUPC" w:hint="cs"/>
                <w:sz w:val="26"/>
                <w:szCs w:val="26"/>
                <w:cs/>
                <w:lang w:bidi="th-TH"/>
              </w:rPr>
              <w:t>0</w:t>
            </w:r>
          </w:p>
        </w:tc>
        <w:tc>
          <w:tcPr>
            <w:tcW w:w="1528" w:type="dxa"/>
            <w:gridSpan w:val="4"/>
            <w:vAlign w:val="bottom"/>
          </w:tcPr>
          <w:p w14:paraId="6345F479" w14:textId="6E37AAB0" w:rsidR="008108DD" w:rsidRPr="002D03D8" w:rsidRDefault="008108DD" w:rsidP="008108DD">
            <w:pPr>
              <w:tabs>
                <w:tab w:val="decimal" w:pos="700"/>
              </w:tabs>
              <w:spacing w:line="240" w:lineRule="exact"/>
              <w:ind w:right="53"/>
              <w:rPr>
                <w:rFonts w:ascii="CordiaUPC" w:hAnsi="CordiaUPC" w:cs="CordiaUPC"/>
                <w:sz w:val="26"/>
                <w:szCs w:val="26"/>
              </w:rPr>
            </w:pPr>
            <w:r w:rsidRPr="002D03D8">
              <w:rPr>
                <w:rFonts w:ascii="CordiaUPC" w:hAnsi="CordiaUPC" w:cs="CordiaUPC"/>
                <w:sz w:val="26"/>
                <w:szCs w:val="26"/>
              </w:rPr>
              <w:t>17.88</w:t>
            </w:r>
          </w:p>
        </w:tc>
        <w:tc>
          <w:tcPr>
            <w:tcW w:w="1591" w:type="dxa"/>
            <w:gridSpan w:val="3"/>
            <w:vAlign w:val="bottom"/>
          </w:tcPr>
          <w:p w14:paraId="0DC0BEF8" w14:textId="3449818D" w:rsidR="008108DD" w:rsidRPr="002D03D8" w:rsidRDefault="008108DD" w:rsidP="008108DD">
            <w:pPr>
              <w:tabs>
                <w:tab w:val="decimal" w:pos="700"/>
              </w:tabs>
              <w:spacing w:line="240" w:lineRule="exact"/>
              <w:ind w:right="53"/>
              <w:rPr>
                <w:rFonts w:ascii="CordiaUPC" w:hAnsi="CordiaUPC" w:cs="CordiaUPC"/>
                <w:sz w:val="26"/>
                <w:szCs w:val="26"/>
                <w:lang w:val="en-US"/>
              </w:rPr>
            </w:pPr>
            <w:r w:rsidRPr="002D03D8">
              <w:rPr>
                <w:rFonts w:ascii="CordiaUPC" w:hAnsi="CordiaUPC" w:cs="CordiaUPC"/>
                <w:sz w:val="26"/>
                <w:szCs w:val="26"/>
              </w:rPr>
              <w:t>16.91</w:t>
            </w:r>
          </w:p>
        </w:tc>
      </w:tr>
    </w:tbl>
    <w:p w14:paraId="3FABB290" w14:textId="77777777" w:rsidR="0070356C" w:rsidRPr="002D03D8" w:rsidRDefault="0070356C" w:rsidP="0070356C">
      <w:pPr>
        <w:spacing w:before="120" w:line="240" w:lineRule="exact"/>
        <w:ind w:left="720" w:right="58" w:hanging="187"/>
        <w:jc w:val="thaiDistribute"/>
        <w:rPr>
          <w:rFonts w:ascii="CordiaUPC" w:hAnsi="CordiaUPC" w:cs="CordiaUPC"/>
          <w:szCs w:val="22"/>
          <w:lang w:val="en-US" w:eastAsia="en-GB" w:bidi="th-TH"/>
        </w:rPr>
      </w:pPr>
      <w:r w:rsidRPr="002D03D8">
        <w:rPr>
          <w:rFonts w:ascii="CordiaUPC" w:hAnsi="CordiaUPC" w:cs="CordiaUPC" w:hint="cs"/>
          <w:szCs w:val="22"/>
          <w:lang w:val="en-US" w:eastAsia="en-GB" w:bidi="th-TH"/>
        </w:rPr>
        <w:t xml:space="preserve">* </w:t>
      </w:r>
      <w:r w:rsidRPr="002D03D8">
        <w:rPr>
          <w:rFonts w:ascii="CordiaUPC" w:hAnsi="CordiaUPC" w:cs="CordiaUPC" w:hint="cs"/>
          <w:szCs w:val="22"/>
          <w:cs/>
          <w:lang w:val="en-US" w:eastAsia="en-GB" w:bidi="th-TH"/>
        </w:rPr>
        <w:t xml:space="preserve"> </w:t>
      </w:r>
      <w:r w:rsidRPr="002D03D8">
        <w:rPr>
          <w:rFonts w:ascii="CordiaUPC" w:hAnsi="CordiaUPC" w:cs="CordiaUPC"/>
          <w:szCs w:val="22"/>
          <w:lang w:val="en-US" w:eastAsia="en-GB" w:bidi="th-TH"/>
        </w:rPr>
        <w:t xml:space="preserve">The </w:t>
      </w:r>
      <w:proofErr w:type="spellStart"/>
      <w:r w:rsidRPr="002D03D8">
        <w:rPr>
          <w:rFonts w:ascii="CordiaUPC" w:hAnsi="CordiaUPC" w:cs="CordiaUPC"/>
          <w:szCs w:val="22"/>
          <w:lang w:val="en-US" w:eastAsia="en-GB" w:bidi="th-TH"/>
        </w:rPr>
        <w:t>BoT</w:t>
      </w:r>
      <w:proofErr w:type="spellEnd"/>
      <w:r w:rsidRPr="002D03D8">
        <w:rPr>
          <w:rFonts w:ascii="CordiaUPC" w:hAnsi="CordiaUPC" w:cs="CordiaUPC"/>
          <w:szCs w:val="22"/>
          <w:lang w:val="en-US" w:eastAsia="en-GB" w:bidi="th-TH"/>
        </w:rPr>
        <w:t xml:space="preserve"> requires commercial banks to maintain an additional buffer on top of minimum regulatory required Common Equity Tier 1 consists of conservation buffer of 2.50% and D-SIB buffer of 1.00%</w:t>
      </w:r>
    </w:p>
    <w:p w14:paraId="40E6FC02" w14:textId="7521D9C0" w:rsidR="0070356C" w:rsidRPr="002D03D8" w:rsidRDefault="0070356C" w:rsidP="004B7E4F">
      <w:pPr>
        <w:spacing w:line="240" w:lineRule="auto"/>
        <w:rPr>
          <w:sz w:val="20"/>
          <w:szCs w:val="18"/>
          <w:lang w:val="en-US" w:bidi="th-TH"/>
        </w:rPr>
      </w:pPr>
    </w:p>
    <w:tbl>
      <w:tblPr>
        <w:tblW w:w="9180" w:type="dxa"/>
        <w:tblInd w:w="426" w:type="dxa"/>
        <w:tblLayout w:type="fixed"/>
        <w:tblCellMar>
          <w:left w:w="115" w:type="dxa"/>
          <w:right w:w="115" w:type="dxa"/>
        </w:tblCellMar>
        <w:tblLook w:val="0000" w:firstRow="0" w:lastRow="0" w:firstColumn="0" w:lastColumn="0" w:noHBand="0" w:noVBand="0"/>
      </w:tblPr>
      <w:tblGrid>
        <w:gridCol w:w="5670"/>
        <w:gridCol w:w="1620"/>
        <w:gridCol w:w="275"/>
        <w:gridCol w:w="9"/>
        <w:gridCol w:w="1606"/>
      </w:tblGrid>
      <w:tr w:rsidR="0070356C" w:rsidRPr="002D03D8" w14:paraId="09DFEE1D" w14:textId="77777777" w:rsidTr="008F1824">
        <w:trPr>
          <w:trHeight w:val="20"/>
        </w:trPr>
        <w:tc>
          <w:tcPr>
            <w:tcW w:w="5670" w:type="dxa"/>
            <w:shd w:val="clear" w:color="auto" w:fill="auto"/>
          </w:tcPr>
          <w:p w14:paraId="659BC356" w14:textId="77777777" w:rsidR="0070356C" w:rsidRPr="002D03D8"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bidi="th-TH"/>
              </w:rPr>
            </w:pPr>
          </w:p>
        </w:tc>
        <w:tc>
          <w:tcPr>
            <w:tcW w:w="3510" w:type="dxa"/>
            <w:gridSpan w:val="4"/>
            <w:shd w:val="clear" w:color="auto" w:fill="auto"/>
          </w:tcPr>
          <w:p w14:paraId="23A19BBA" w14:textId="77777777" w:rsidR="0070356C" w:rsidRPr="002D03D8" w:rsidRDefault="0070356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2D03D8">
              <w:rPr>
                <w:rFonts w:ascii="CordiaUPC" w:hAnsi="CordiaUPC" w:cs="CordiaUPC" w:hint="cs"/>
                <w:b/>
                <w:bCs/>
                <w:sz w:val="26"/>
                <w:szCs w:val="26"/>
              </w:rPr>
              <w:t>Bank only</w:t>
            </w:r>
          </w:p>
        </w:tc>
      </w:tr>
      <w:tr w:rsidR="009B76D4" w:rsidRPr="002D03D8" w14:paraId="00A5F1D6" w14:textId="77777777" w:rsidTr="008F1824">
        <w:trPr>
          <w:trHeight w:val="288"/>
        </w:trPr>
        <w:tc>
          <w:tcPr>
            <w:tcW w:w="5670" w:type="dxa"/>
            <w:shd w:val="clear" w:color="auto" w:fill="auto"/>
            <w:vAlign w:val="center"/>
          </w:tcPr>
          <w:p w14:paraId="6EBE8335" w14:textId="77777777" w:rsidR="009B76D4" w:rsidRPr="002D03D8" w:rsidRDefault="009B76D4" w:rsidP="009B76D4">
            <w:pPr>
              <w:spacing w:line="240" w:lineRule="exact"/>
              <w:jc w:val="center"/>
              <w:rPr>
                <w:rFonts w:ascii="CordiaUPC" w:hAnsi="CordiaUPC" w:cs="CordiaUPC"/>
                <w:sz w:val="26"/>
                <w:szCs w:val="26"/>
                <w:lang w:val="en-US"/>
              </w:rPr>
            </w:pPr>
          </w:p>
        </w:tc>
        <w:tc>
          <w:tcPr>
            <w:tcW w:w="1620" w:type="dxa"/>
            <w:shd w:val="clear" w:color="auto" w:fill="auto"/>
          </w:tcPr>
          <w:p w14:paraId="1DBC7CB2" w14:textId="4241E11B" w:rsidR="009B76D4" w:rsidRPr="002D03D8" w:rsidRDefault="009B76D4" w:rsidP="009B76D4">
            <w:pPr>
              <w:pStyle w:val="acctfourfigures"/>
              <w:tabs>
                <w:tab w:val="clear" w:pos="765"/>
              </w:tabs>
              <w:spacing w:line="240" w:lineRule="exact"/>
              <w:ind w:left="-169" w:right="-169"/>
              <w:jc w:val="center"/>
              <w:rPr>
                <w:rFonts w:ascii="CordiaUPC" w:hAnsi="CordiaUPC" w:cs="CordiaUPC"/>
                <w:sz w:val="26"/>
                <w:szCs w:val="26"/>
              </w:rPr>
            </w:pPr>
            <w:r w:rsidRPr="002D03D8">
              <w:rPr>
                <w:rFonts w:ascii="CordiaUPC" w:hAnsi="CordiaUPC" w:cs="CordiaUPC"/>
                <w:sz w:val="26"/>
                <w:szCs w:val="26"/>
              </w:rPr>
              <w:t xml:space="preserve">30 </w:t>
            </w:r>
            <w:r w:rsidR="00BA6D61" w:rsidRPr="002D03D8">
              <w:rPr>
                <w:rFonts w:ascii="CordiaUPC" w:hAnsi="CordiaUPC" w:cs="CordiaUPC"/>
                <w:sz w:val="26"/>
                <w:szCs w:val="26"/>
              </w:rPr>
              <w:t>September</w:t>
            </w:r>
            <w:r w:rsidRPr="002D03D8">
              <w:rPr>
                <w:rFonts w:ascii="CordiaUPC" w:hAnsi="CordiaUPC" w:cs="CordiaUPC"/>
                <w:sz w:val="26"/>
                <w:szCs w:val="26"/>
              </w:rPr>
              <w:t xml:space="preserve"> 2025</w:t>
            </w:r>
          </w:p>
        </w:tc>
        <w:tc>
          <w:tcPr>
            <w:tcW w:w="275" w:type="dxa"/>
            <w:shd w:val="clear" w:color="auto" w:fill="auto"/>
          </w:tcPr>
          <w:p w14:paraId="630876A1" w14:textId="77777777" w:rsidR="009B76D4" w:rsidRPr="002D03D8" w:rsidRDefault="009B76D4" w:rsidP="009B76D4">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2"/>
            <w:shd w:val="clear" w:color="auto" w:fill="auto"/>
          </w:tcPr>
          <w:p w14:paraId="56BBE0A5" w14:textId="309FD476" w:rsidR="009B76D4" w:rsidRPr="002D03D8" w:rsidRDefault="009B76D4" w:rsidP="009B76D4">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2D03D8">
              <w:rPr>
                <w:rFonts w:ascii="CordiaUPC" w:hAnsi="CordiaUPC" w:cs="CordiaUPC"/>
                <w:sz w:val="26"/>
                <w:szCs w:val="26"/>
                <w:lang w:val="en-US" w:bidi="th-TH"/>
              </w:rPr>
              <w:t>3</w:t>
            </w:r>
            <w:r w:rsidRPr="002D03D8">
              <w:rPr>
                <w:rFonts w:ascii="CordiaUPC" w:hAnsi="CordiaUPC" w:cs="CordiaUPC" w:hint="cs"/>
                <w:sz w:val="26"/>
                <w:szCs w:val="26"/>
                <w:cs/>
                <w:lang w:bidi="th-TH"/>
              </w:rPr>
              <w:t xml:space="preserve">1 </w:t>
            </w:r>
            <w:r w:rsidRPr="002D03D8">
              <w:rPr>
                <w:rFonts w:ascii="CordiaUPC" w:hAnsi="CordiaUPC" w:cs="CordiaUPC"/>
                <w:sz w:val="26"/>
                <w:szCs w:val="26"/>
              </w:rPr>
              <w:t>December 2024</w:t>
            </w:r>
          </w:p>
        </w:tc>
      </w:tr>
      <w:tr w:rsidR="0070356C" w:rsidRPr="002D03D8" w14:paraId="77F724D8" w14:textId="77777777" w:rsidTr="008F1824">
        <w:trPr>
          <w:trHeight w:val="20"/>
        </w:trPr>
        <w:tc>
          <w:tcPr>
            <w:tcW w:w="5670" w:type="dxa"/>
            <w:shd w:val="clear" w:color="auto" w:fill="auto"/>
          </w:tcPr>
          <w:p w14:paraId="793B54B0" w14:textId="77777777" w:rsidR="0070356C" w:rsidRPr="002D03D8"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shd w:val="clear" w:color="auto" w:fill="auto"/>
            <w:vAlign w:val="bottom"/>
          </w:tcPr>
          <w:p w14:paraId="742CDBBF" w14:textId="77777777" w:rsidR="0070356C" w:rsidRPr="002D03D8" w:rsidRDefault="0070356C" w:rsidP="005E3D05">
            <w:pPr>
              <w:spacing w:line="240" w:lineRule="exact"/>
              <w:ind w:left="184" w:right="54"/>
              <w:jc w:val="center"/>
              <w:rPr>
                <w:rFonts w:ascii="CordiaUPC" w:hAnsi="CordiaUPC" w:cs="CordiaUPC"/>
                <w:sz w:val="26"/>
                <w:szCs w:val="26"/>
              </w:rPr>
            </w:pPr>
            <w:r w:rsidRPr="002D03D8">
              <w:rPr>
                <w:rFonts w:ascii="CordiaUPC" w:hAnsi="CordiaUPC" w:cs="CordiaUPC" w:hint="cs"/>
                <w:i/>
                <w:iCs/>
                <w:sz w:val="26"/>
                <w:szCs w:val="26"/>
                <w:lang w:val="en-US"/>
              </w:rPr>
              <w:t>(in million Baht)</w:t>
            </w:r>
          </w:p>
        </w:tc>
      </w:tr>
      <w:tr w:rsidR="0070356C" w:rsidRPr="002D03D8" w14:paraId="3B0A2888" w14:textId="77777777" w:rsidTr="008F1824">
        <w:trPr>
          <w:trHeight w:val="20"/>
        </w:trPr>
        <w:tc>
          <w:tcPr>
            <w:tcW w:w="5670" w:type="dxa"/>
            <w:shd w:val="clear" w:color="auto" w:fill="auto"/>
          </w:tcPr>
          <w:p w14:paraId="5F4D796A" w14:textId="77777777" w:rsidR="0070356C" w:rsidRPr="002D03D8"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2D03D8">
              <w:rPr>
                <w:rFonts w:ascii="CordiaUPC" w:hAnsi="CordiaUPC" w:cs="CordiaUPC" w:hint="cs"/>
                <w:b/>
                <w:bCs/>
                <w:i/>
                <w:iCs/>
                <w:sz w:val="26"/>
                <w:szCs w:val="26"/>
                <w:lang w:val="en-US" w:eastAsia="en-US"/>
              </w:rPr>
              <w:t xml:space="preserve">Tier 1 </w:t>
            </w:r>
            <w:r w:rsidRPr="002D03D8">
              <w:rPr>
                <w:rFonts w:ascii="CordiaUPC" w:hAnsi="CordiaUPC" w:cs="CordiaUPC"/>
                <w:b/>
                <w:bCs/>
                <w:i/>
                <w:iCs/>
                <w:sz w:val="26"/>
                <w:szCs w:val="26"/>
                <w:lang w:val="en-US" w:eastAsia="en-US" w:bidi="th-TH"/>
              </w:rPr>
              <w:t>C</w:t>
            </w:r>
            <w:r w:rsidRPr="002D03D8">
              <w:rPr>
                <w:rFonts w:ascii="CordiaUPC" w:hAnsi="CordiaUPC" w:cs="CordiaUPC" w:hint="cs"/>
                <w:b/>
                <w:bCs/>
                <w:i/>
                <w:iCs/>
                <w:sz w:val="26"/>
                <w:szCs w:val="26"/>
                <w:lang w:val="en-US" w:eastAsia="en-US"/>
              </w:rPr>
              <w:t>apital</w:t>
            </w:r>
          </w:p>
        </w:tc>
        <w:tc>
          <w:tcPr>
            <w:tcW w:w="1620" w:type="dxa"/>
            <w:shd w:val="clear" w:color="auto" w:fill="auto"/>
          </w:tcPr>
          <w:p w14:paraId="3A37B698"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shd w:val="clear" w:color="auto" w:fill="auto"/>
          </w:tcPr>
          <w:p w14:paraId="0664ABF4"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5F257519"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r>
      <w:tr w:rsidR="0070356C" w:rsidRPr="002D03D8" w14:paraId="210C3B3F" w14:textId="77777777" w:rsidTr="008F1824">
        <w:trPr>
          <w:trHeight w:val="20"/>
        </w:trPr>
        <w:tc>
          <w:tcPr>
            <w:tcW w:w="5670" w:type="dxa"/>
            <w:shd w:val="clear" w:color="auto" w:fill="auto"/>
          </w:tcPr>
          <w:p w14:paraId="0FC1CB31" w14:textId="77777777" w:rsidR="0070356C" w:rsidRPr="002D03D8" w:rsidRDefault="0070356C" w:rsidP="005E3D05">
            <w:pPr>
              <w:pStyle w:val="Heading8"/>
              <w:tabs>
                <w:tab w:val="left" w:pos="212"/>
                <w:tab w:val="left" w:pos="494"/>
              </w:tabs>
              <w:spacing w:line="240" w:lineRule="exact"/>
              <w:ind w:right="-29"/>
              <w:rPr>
                <w:rFonts w:ascii="CordiaUPC" w:hAnsi="CordiaUPC" w:cs="CordiaUPC"/>
                <w:b/>
                <w:bCs/>
                <w:sz w:val="26"/>
                <w:szCs w:val="26"/>
                <w:lang w:val="en-US" w:eastAsia="en-US"/>
              </w:rPr>
            </w:pPr>
            <w:r w:rsidRPr="002D03D8">
              <w:rPr>
                <w:rFonts w:ascii="CordiaUPC" w:hAnsi="CordiaUPC" w:cs="CordiaUPC" w:hint="cs"/>
                <w:b/>
                <w:bCs/>
                <w:sz w:val="26"/>
                <w:szCs w:val="26"/>
                <w:lang w:val="en-US" w:eastAsia="en-US"/>
              </w:rPr>
              <w:t xml:space="preserve">Common Equity Tier 1 </w:t>
            </w:r>
            <w:r w:rsidRPr="002D03D8">
              <w:rPr>
                <w:rFonts w:ascii="CordiaUPC" w:hAnsi="CordiaUPC" w:cs="CordiaUPC"/>
                <w:b/>
                <w:bCs/>
                <w:sz w:val="26"/>
                <w:szCs w:val="26"/>
                <w:lang w:val="en-US" w:eastAsia="en-US"/>
              </w:rPr>
              <w:t>C</w:t>
            </w:r>
            <w:r w:rsidRPr="002D03D8">
              <w:rPr>
                <w:rFonts w:ascii="CordiaUPC" w:hAnsi="CordiaUPC" w:cs="CordiaUPC" w:hint="cs"/>
                <w:b/>
                <w:bCs/>
                <w:sz w:val="26"/>
                <w:szCs w:val="26"/>
                <w:lang w:val="en-US" w:eastAsia="en-US"/>
              </w:rPr>
              <w:t>apital (CET1)</w:t>
            </w:r>
          </w:p>
        </w:tc>
        <w:tc>
          <w:tcPr>
            <w:tcW w:w="1620" w:type="dxa"/>
            <w:shd w:val="clear" w:color="auto" w:fill="auto"/>
          </w:tcPr>
          <w:p w14:paraId="189CCBDA"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shd w:val="clear" w:color="auto" w:fill="auto"/>
          </w:tcPr>
          <w:p w14:paraId="524534C0"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44057953" w14:textId="77777777" w:rsidR="0070356C" w:rsidRPr="002D03D8" w:rsidRDefault="0070356C" w:rsidP="005E3D05">
            <w:pPr>
              <w:tabs>
                <w:tab w:val="decimal" w:pos="882"/>
              </w:tabs>
              <w:spacing w:line="240" w:lineRule="exact"/>
              <w:ind w:left="184" w:right="54"/>
              <w:jc w:val="both"/>
              <w:rPr>
                <w:rFonts w:ascii="CordiaUPC" w:hAnsi="CordiaUPC" w:cs="CordiaUPC"/>
                <w:sz w:val="26"/>
                <w:szCs w:val="26"/>
              </w:rPr>
            </w:pPr>
          </w:p>
        </w:tc>
      </w:tr>
      <w:tr w:rsidR="008108DD" w:rsidRPr="002D03D8" w14:paraId="0CE626BA" w14:textId="77777777" w:rsidTr="00BD7392">
        <w:trPr>
          <w:trHeight w:val="20"/>
        </w:trPr>
        <w:tc>
          <w:tcPr>
            <w:tcW w:w="5670" w:type="dxa"/>
            <w:shd w:val="clear" w:color="auto" w:fill="auto"/>
          </w:tcPr>
          <w:p w14:paraId="6D49AE69" w14:textId="77777777" w:rsidR="008108DD" w:rsidRPr="002D03D8" w:rsidRDefault="008108DD" w:rsidP="008108DD">
            <w:pPr>
              <w:pStyle w:val="Heading8"/>
              <w:tabs>
                <w:tab w:val="left" w:pos="212"/>
                <w:tab w:val="left" w:pos="494"/>
              </w:tabs>
              <w:spacing w:line="240" w:lineRule="exact"/>
              <w:ind w:right="-29"/>
              <w:rPr>
                <w:rFonts w:ascii="CordiaUPC" w:hAnsi="CordiaUPC" w:cs="CordiaUPC"/>
                <w:sz w:val="26"/>
                <w:szCs w:val="26"/>
                <w:lang w:val="en-US" w:eastAsia="en-US"/>
              </w:rPr>
            </w:pPr>
            <w:r w:rsidRPr="002D03D8">
              <w:rPr>
                <w:rFonts w:ascii="CordiaUPC" w:hAnsi="CordiaUPC" w:cs="CordiaUPC" w:hint="cs"/>
                <w:sz w:val="26"/>
                <w:szCs w:val="26"/>
                <w:lang w:val="en-US" w:eastAsia="en-US"/>
              </w:rPr>
              <w:t>Paid-up share capital</w:t>
            </w:r>
          </w:p>
        </w:tc>
        <w:tc>
          <w:tcPr>
            <w:tcW w:w="1620" w:type="dxa"/>
            <w:tcBorders>
              <w:top w:val="nil"/>
              <w:left w:val="nil"/>
              <w:bottom w:val="nil"/>
              <w:right w:val="nil"/>
            </w:tcBorders>
            <w:shd w:val="clear" w:color="auto" w:fill="auto"/>
            <w:vAlign w:val="bottom"/>
          </w:tcPr>
          <w:p w14:paraId="3EB4D9C5" w14:textId="71A803D9"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bidi="th-TH"/>
              </w:rPr>
            </w:pPr>
            <w:r w:rsidRPr="002D03D8">
              <w:rPr>
                <w:rFonts w:ascii="CordiaUPC" w:eastAsia="MS Mincho" w:hAnsi="CordiaUPC" w:cs="CordiaUPC"/>
                <w:sz w:val="26"/>
                <w:szCs w:val="26"/>
                <w:lang w:eastAsia="th-TH"/>
              </w:rPr>
              <w:t>92,693</w:t>
            </w:r>
          </w:p>
        </w:tc>
        <w:tc>
          <w:tcPr>
            <w:tcW w:w="284" w:type="dxa"/>
            <w:gridSpan w:val="2"/>
            <w:shd w:val="clear" w:color="auto" w:fill="auto"/>
          </w:tcPr>
          <w:p w14:paraId="3B133C80" w14:textId="77777777" w:rsidR="008108DD" w:rsidRPr="002D03D8" w:rsidRDefault="008108DD" w:rsidP="008108DD">
            <w:pPr>
              <w:tabs>
                <w:tab w:val="decimal" w:pos="882"/>
              </w:tabs>
              <w:spacing w:line="240" w:lineRule="exact"/>
              <w:ind w:left="184" w:right="54"/>
              <w:jc w:val="both"/>
              <w:rPr>
                <w:rFonts w:ascii="CordiaUPC" w:hAnsi="CordiaUPC" w:cs="CordiaUPC"/>
                <w:sz w:val="26"/>
                <w:szCs w:val="26"/>
              </w:rPr>
            </w:pPr>
          </w:p>
        </w:tc>
        <w:tc>
          <w:tcPr>
            <w:tcW w:w="1606" w:type="dxa"/>
            <w:shd w:val="clear" w:color="auto" w:fill="auto"/>
            <w:vAlign w:val="bottom"/>
          </w:tcPr>
          <w:p w14:paraId="6C04BD7C" w14:textId="32431D62" w:rsidR="008108DD" w:rsidRPr="002D03D8" w:rsidRDefault="008108DD" w:rsidP="008108DD">
            <w:pPr>
              <w:tabs>
                <w:tab w:val="decimal" w:pos="1325"/>
              </w:tabs>
              <w:spacing w:line="240" w:lineRule="exact"/>
              <w:ind w:left="-25" w:right="-106"/>
              <w:rPr>
                <w:rFonts w:ascii="CordiaUPC" w:hAnsi="CordiaUPC" w:cs="CordiaUPC"/>
                <w:sz w:val="26"/>
                <w:szCs w:val="26"/>
                <w:lang w:val="en-US" w:bidi="th-TH"/>
              </w:rPr>
            </w:pPr>
            <w:r w:rsidRPr="002D03D8">
              <w:rPr>
                <w:rFonts w:ascii="CordiaUPC" w:eastAsia="MS Mincho" w:hAnsi="CordiaUPC" w:cs="CordiaUPC"/>
                <w:sz w:val="26"/>
                <w:szCs w:val="26"/>
                <w:lang w:eastAsia="th-TH"/>
              </w:rPr>
              <w:t>92,531</w:t>
            </w:r>
          </w:p>
        </w:tc>
      </w:tr>
      <w:tr w:rsidR="008108DD" w:rsidRPr="002D03D8" w14:paraId="2CED5D01" w14:textId="77777777" w:rsidTr="00BD7392">
        <w:trPr>
          <w:trHeight w:val="20"/>
        </w:trPr>
        <w:tc>
          <w:tcPr>
            <w:tcW w:w="5670" w:type="dxa"/>
            <w:shd w:val="clear" w:color="auto" w:fill="auto"/>
          </w:tcPr>
          <w:p w14:paraId="7468579A" w14:textId="77777777"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2D03D8">
              <w:rPr>
                <w:rFonts w:ascii="CordiaUPC" w:eastAsia="Angsana New" w:hAnsi="CordiaUPC" w:cs="CordiaUPC" w:hint="cs"/>
                <w:sz w:val="26"/>
                <w:szCs w:val="26"/>
                <w:lang w:val="en-US" w:eastAsia="en-US"/>
              </w:rPr>
              <w:t>Share premium</w:t>
            </w:r>
          </w:p>
        </w:tc>
        <w:tc>
          <w:tcPr>
            <w:tcW w:w="1620" w:type="dxa"/>
            <w:tcBorders>
              <w:top w:val="nil"/>
              <w:left w:val="nil"/>
              <w:bottom w:val="nil"/>
              <w:right w:val="nil"/>
            </w:tcBorders>
            <w:shd w:val="clear" w:color="auto" w:fill="auto"/>
            <w:vAlign w:val="bottom"/>
          </w:tcPr>
          <w:p w14:paraId="61F5AB53" w14:textId="55A895AA" w:rsidR="008108DD" w:rsidRPr="002D03D8" w:rsidRDefault="008108DD" w:rsidP="008108DD">
            <w:pPr>
              <w:tabs>
                <w:tab w:val="decimal" w:pos="1325"/>
              </w:tabs>
              <w:spacing w:line="240" w:lineRule="exact"/>
              <w:ind w:left="-25" w:right="-115"/>
              <w:rPr>
                <w:rFonts w:ascii="CordiaUPC" w:eastAsia="MS Mincho" w:hAnsi="CordiaUPC" w:cs="CordiaUPC"/>
                <w:sz w:val="26"/>
                <w:szCs w:val="26"/>
                <w:cs/>
                <w:lang w:eastAsia="th-TH"/>
              </w:rPr>
            </w:pPr>
            <w:r w:rsidRPr="002D03D8">
              <w:rPr>
                <w:rFonts w:ascii="CordiaUPC" w:eastAsia="MS Mincho" w:hAnsi="CordiaUPC" w:cs="CordiaUPC"/>
                <w:sz w:val="26"/>
                <w:szCs w:val="26"/>
                <w:lang w:eastAsia="th-TH"/>
              </w:rPr>
              <w:t>43,363</w:t>
            </w:r>
          </w:p>
        </w:tc>
        <w:tc>
          <w:tcPr>
            <w:tcW w:w="284" w:type="dxa"/>
            <w:gridSpan w:val="2"/>
            <w:shd w:val="clear" w:color="auto" w:fill="auto"/>
          </w:tcPr>
          <w:p w14:paraId="28BA7D13" w14:textId="77777777" w:rsidR="008108DD" w:rsidRPr="002D03D8" w:rsidRDefault="008108DD" w:rsidP="008108DD">
            <w:pPr>
              <w:tabs>
                <w:tab w:val="decimal" w:pos="882"/>
              </w:tabs>
              <w:spacing w:line="240" w:lineRule="exact"/>
              <w:ind w:left="184" w:right="54"/>
              <w:jc w:val="both"/>
              <w:rPr>
                <w:rFonts w:ascii="CordiaUPC" w:hAnsi="CordiaUPC" w:cs="CordiaUPC"/>
                <w:sz w:val="26"/>
                <w:szCs w:val="26"/>
              </w:rPr>
            </w:pPr>
          </w:p>
        </w:tc>
        <w:tc>
          <w:tcPr>
            <w:tcW w:w="1606" w:type="dxa"/>
            <w:shd w:val="clear" w:color="auto" w:fill="auto"/>
            <w:vAlign w:val="bottom"/>
          </w:tcPr>
          <w:p w14:paraId="155D074A" w14:textId="2E67638E" w:rsidR="008108DD" w:rsidRPr="002D03D8" w:rsidRDefault="008108DD" w:rsidP="008108DD">
            <w:pPr>
              <w:tabs>
                <w:tab w:val="decimal" w:pos="1325"/>
              </w:tabs>
              <w:spacing w:line="240" w:lineRule="exact"/>
              <w:ind w:left="-25" w:right="-106"/>
              <w:rPr>
                <w:rFonts w:ascii="CordiaUPC" w:hAnsi="CordiaUPC" w:cs="CordiaUPC"/>
                <w:sz w:val="26"/>
                <w:szCs w:val="26"/>
                <w:cs/>
                <w:lang w:val="en-US"/>
              </w:rPr>
            </w:pPr>
            <w:r w:rsidRPr="002D03D8">
              <w:rPr>
                <w:rFonts w:ascii="CordiaUPC" w:eastAsia="MS Mincho" w:hAnsi="CordiaUPC" w:cs="CordiaUPC"/>
                <w:sz w:val="26"/>
                <w:szCs w:val="26"/>
                <w:lang w:eastAsia="th-TH"/>
              </w:rPr>
              <w:t>43,371</w:t>
            </w:r>
          </w:p>
        </w:tc>
      </w:tr>
      <w:tr w:rsidR="008108DD" w:rsidRPr="002D03D8" w14:paraId="790A33A1" w14:textId="77777777" w:rsidTr="008035E5">
        <w:trPr>
          <w:trHeight w:val="20"/>
        </w:trPr>
        <w:tc>
          <w:tcPr>
            <w:tcW w:w="5670" w:type="dxa"/>
            <w:shd w:val="clear" w:color="auto" w:fill="auto"/>
          </w:tcPr>
          <w:p w14:paraId="2915AEE7" w14:textId="77777777" w:rsidR="008108DD" w:rsidRPr="002D03D8" w:rsidRDefault="008108DD" w:rsidP="008108DD">
            <w:pPr>
              <w:tabs>
                <w:tab w:val="left" w:pos="212"/>
                <w:tab w:val="left" w:pos="494"/>
              </w:tabs>
              <w:spacing w:line="240" w:lineRule="exact"/>
              <w:ind w:right="-29"/>
              <w:rPr>
                <w:rFonts w:ascii="CordiaUPC" w:eastAsia="Angsana New" w:hAnsi="CordiaUPC" w:cs="CordiaUPC"/>
                <w:sz w:val="26"/>
                <w:szCs w:val="26"/>
                <w:lang w:val="en-US"/>
              </w:rPr>
            </w:pPr>
            <w:r w:rsidRPr="002D03D8">
              <w:rPr>
                <w:rFonts w:ascii="CordiaUPC" w:eastAsia="Angsana New" w:hAnsi="CordiaUPC" w:cs="CordiaUPC" w:hint="cs"/>
                <w:sz w:val="26"/>
                <w:szCs w:val="26"/>
                <w:lang w:val="en-US"/>
              </w:rPr>
              <w:t>Legal reserve</w:t>
            </w:r>
          </w:p>
        </w:tc>
        <w:tc>
          <w:tcPr>
            <w:tcW w:w="1620" w:type="dxa"/>
            <w:tcBorders>
              <w:top w:val="nil"/>
              <w:left w:val="nil"/>
              <w:bottom w:val="nil"/>
              <w:right w:val="nil"/>
            </w:tcBorders>
            <w:shd w:val="clear" w:color="auto" w:fill="auto"/>
            <w:vAlign w:val="bottom"/>
          </w:tcPr>
          <w:p w14:paraId="3FE3AEF5" w14:textId="3F828216"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bidi="th-TH"/>
              </w:rPr>
            </w:pPr>
            <w:r w:rsidRPr="002D03D8">
              <w:rPr>
                <w:rFonts w:ascii="CordiaUPC" w:eastAsia="MS Mincho" w:hAnsi="CordiaUPC" w:cs="CordiaUPC"/>
                <w:sz w:val="26"/>
                <w:szCs w:val="26"/>
                <w:lang w:eastAsia="th-TH"/>
              </w:rPr>
              <w:t>10,091</w:t>
            </w:r>
          </w:p>
        </w:tc>
        <w:tc>
          <w:tcPr>
            <w:tcW w:w="284" w:type="dxa"/>
            <w:gridSpan w:val="2"/>
            <w:shd w:val="clear" w:color="auto" w:fill="auto"/>
          </w:tcPr>
          <w:p w14:paraId="1CBBBB15" w14:textId="77777777" w:rsidR="008108DD" w:rsidRPr="002D03D8" w:rsidRDefault="008108DD" w:rsidP="008108DD">
            <w:pPr>
              <w:tabs>
                <w:tab w:val="decimal" w:pos="1480"/>
              </w:tabs>
              <w:spacing w:line="240" w:lineRule="exact"/>
              <w:ind w:right="-302"/>
              <w:rPr>
                <w:rFonts w:ascii="CordiaUPC" w:hAnsi="CordiaUPC" w:cs="CordiaUPC"/>
                <w:sz w:val="26"/>
                <w:szCs w:val="26"/>
                <w:lang w:eastAsia="en-GB" w:bidi="th-TH"/>
              </w:rPr>
            </w:pPr>
          </w:p>
        </w:tc>
        <w:tc>
          <w:tcPr>
            <w:tcW w:w="1606" w:type="dxa"/>
            <w:shd w:val="clear" w:color="auto" w:fill="auto"/>
            <w:vAlign w:val="bottom"/>
          </w:tcPr>
          <w:p w14:paraId="6904D271" w14:textId="2573B8E1" w:rsidR="008108DD" w:rsidRPr="002D03D8" w:rsidRDefault="008108DD" w:rsidP="008108DD">
            <w:pPr>
              <w:tabs>
                <w:tab w:val="decimal" w:pos="1325"/>
              </w:tabs>
              <w:spacing w:line="240" w:lineRule="exact"/>
              <w:ind w:left="-25" w:right="-106"/>
              <w:rPr>
                <w:rFonts w:ascii="CordiaUPC" w:hAnsi="CordiaUPC" w:cs="CordiaUPC"/>
                <w:sz w:val="26"/>
                <w:szCs w:val="26"/>
                <w:lang w:val="en-US" w:bidi="th-TH"/>
              </w:rPr>
            </w:pPr>
            <w:r w:rsidRPr="002D03D8">
              <w:rPr>
                <w:rFonts w:ascii="CordiaUPC" w:eastAsia="MS Mincho" w:hAnsi="CordiaUPC" w:cs="CordiaUPC"/>
                <w:sz w:val="26"/>
                <w:szCs w:val="26"/>
                <w:lang w:eastAsia="th-TH"/>
              </w:rPr>
              <w:t>10,091</w:t>
            </w:r>
          </w:p>
        </w:tc>
      </w:tr>
      <w:tr w:rsidR="008108DD" w:rsidRPr="002D03D8" w14:paraId="2663687A" w14:textId="77777777" w:rsidTr="008035E5">
        <w:trPr>
          <w:trHeight w:val="20"/>
        </w:trPr>
        <w:tc>
          <w:tcPr>
            <w:tcW w:w="5670" w:type="dxa"/>
            <w:shd w:val="clear" w:color="auto" w:fill="auto"/>
          </w:tcPr>
          <w:p w14:paraId="176BADFD" w14:textId="77777777"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2D03D8">
              <w:rPr>
                <w:rFonts w:ascii="CordiaUPC" w:eastAsia="Angsana New" w:hAnsi="CordiaUPC" w:cs="CordiaUPC" w:hint="cs"/>
                <w:sz w:val="26"/>
                <w:szCs w:val="26"/>
                <w:lang w:val="en-US" w:eastAsia="en-US"/>
              </w:rPr>
              <w:t>Net profit after appropriation</w:t>
            </w:r>
          </w:p>
        </w:tc>
        <w:tc>
          <w:tcPr>
            <w:tcW w:w="1620" w:type="dxa"/>
            <w:vAlign w:val="bottom"/>
          </w:tcPr>
          <w:p w14:paraId="18FE7830" w14:textId="0CC54BFB" w:rsidR="008108DD" w:rsidRPr="002D03D8" w:rsidRDefault="008108DD" w:rsidP="008108DD">
            <w:pPr>
              <w:tabs>
                <w:tab w:val="decimal" w:pos="1325"/>
              </w:tabs>
              <w:spacing w:line="240" w:lineRule="exact"/>
              <w:ind w:left="-25" w:right="-115"/>
              <w:rPr>
                <w:rFonts w:ascii="CordiaUPC" w:eastAsia="MS Mincho" w:hAnsi="CordiaUPC" w:cs="CordiaUPC"/>
                <w:sz w:val="26"/>
                <w:szCs w:val="26"/>
                <w:lang w:val="en-US" w:eastAsia="th-TH" w:bidi="th-TH"/>
              </w:rPr>
            </w:pPr>
            <w:r w:rsidRPr="002D03D8">
              <w:rPr>
                <w:rFonts w:ascii="CordiaUPC" w:eastAsia="MS Mincho" w:hAnsi="CordiaUPC" w:cs="CordiaUPC"/>
                <w:sz w:val="26"/>
                <w:szCs w:val="26"/>
                <w:lang w:eastAsia="th-TH"/>
              </w:rPr>
              <w:t>72,568</w:t>
            </w:r>
          </w:p>
        </w:tc>
        <w:tc>
          <w:tcPr>
            <w:tcW w:w="284" w:type="dxa"/>
            <w:gridSpan w:val="2"/>
            <w:shd w:val="clear" w:color="auto" w:fill="auto"/>
          </w:tcPr>
          <w:p w14:paraId="75558288" w14:textId="77777777" w:rsidR="008108DD" w:rsidRPr="002D03D8" w:rsidRDefault="008108DD" w:rsidP="008108DD">
            <w:pPr>
              <w:tabs>
                <w:tab w:val="decimal" w:pos="1480"/>
              </w:tabs>
              <w:spacing w:line="240" w:lineRule="exact"/>
              <w:ind w:right="-302"/>
              <w:rPr>
                <w:rFonts w:ascii="CordiaUPC" w:hAnsi="CordiaUPC" w:cs="CordiaUPC"/>
                <w:sz w:val="26"/>
                <w:szCs w:val="26"/>
                <w:lang w:eastAsia="en-GB" w:bidi="th-TH"/>
              </w:rPr>
            </w:pPr>
          </w:p>
        </w:tc>
        <w:tc>
          <w:tcPr>
            <w:tcW w:w="1606" w:type="dxa"/>
            <w:shd w:val="clear" w:color="auto" w:fill="auto"/>
            <w:vAlign w:val="bottom"/>
          </w:tcPr>
          <w:p w14:paraId="6C7D84FA" w14:textId="7F02D594" w:rsidR="008108DD" w:rsidRPr="002D03D8" w:rsidRDefault="008108DD" w:rsidP="008108DD">
            <w:pPr>
              <w:tabs>
                <w:tab w:val="decimal" w:pos="1325"/>
              </w:tabs>
              <w:spacing w:line="240" w:lineRule="exact"/>
              <w:ind w:left="-25" w:right="-106"/>
              <w:rPr>
                <w:rFonts w:ascii="CordiaUPC" w:hAnsi="CordiaUPC" w:cs="CordiaUPC"/>
                <w:sz w:val="26"/>
                <w:szCs w:val="26"/>
                <w:lang w:val="en-US" w:bidi="th-TH"/>
              </w:rPr>
            </w:pPr>
            <w:r w:rsidRPr="002D03D8">
              <w:rPr>
                <w:rFonts w:ascii="CordiaUPC" w:eastAsia="MS Mincho" w:hAnsi="CordiaUPC" w:cs="CordiaUPC"/>
                <w:sz w:val="26"/>
                <w:szCs w:val="26"/>
                <w:lang w:eastAsia="th-TH"/>
              </w:rPr>
              <w:t>62,568</w:t>
            </w:r>
          </w:p>
        </w:tc>
      </w:tr>
      <w:tr w:rsidR="008108DD" w:rsidRPr="002D03D8" w14:paraId="171E661D" w14:textId="77777777" w:rsidTr="008035E5">
        <w:trPr>
          <w:trHeight w:val="20"/>
        </w:trPr>
        <w:tc>
          <w:tcPr>
            <w:tcW w:w="5670" w:type="dxa"/>
            <w:shd w:val="clear" w:color="auto" w:fill="auto"/>
          </w:tcPr>
          <w:p w14:paraId="4EABDB53" w14:textId="77777777"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hAnsi="CordiaUPC" w:cs="CordiaUPC"/>
                <w:sz w:val="26"/>
                <w:szCs w:val="26"/>
                <w:lang w:val="en-US" w:eastAsia="en-US"/>
              </w:rPr>
            </w:pPr>
            <w:r w:rsidRPr="002D03D8">
              <w:rPr>
                <w:rFonts w:ascii="CordiaUPC" w:hAnsi="CordiaUPC" w:cs="CordiaUPC" w:hint="cs"/>
                <w:sz w:val="26"/>
                <w:szCs w:val="26"/>
                <w:lang w:val="en-US" w:eastAsia="en-US"/>
              </w:rPr>
              <w:t>Other comprehensive income</w:t>
            </w:r>
          </w:p>
        </w:tc>
        <w:tc>
          <w:tcPr>
            <w:tcW w:w="1620" w:type="dxa"/>
          </w:tcPr>
          <w:p w14:paraId="3209D22D" w14:textId="08008253" w:rsidR="008108DD" w:rsidRPr="002D03D8" w:rsidRDefault="008108DD" w:rsidP="008108DD">
            <w:pPr>
              <w:tabs>
                <w:tab w:val="decimal" w:pos="1325"/>
              </w:tabs>
              <w:spacing w:line="240" w:lineRule="exact"/>
              <w:ind w:left="-25" w:right="-115"/>
              <w:rPr>
                <w:rFonts w:ascii="CordiaUPC" w:eastAsia="MS Mincho" w:hAnsi="CordiaUPC" w:cs="CordiaUPC"/>
                <w:sz w:val="26"/>
                <w:szCs w:val="26"/>
                <w:lang w:val="en-US" w:eastAsia="th-TH" w:bidi="th-TH"/>
              </w:rPr>
            </w:pPr>
            <w:r w:rsidRPr="002D03D8">
              <w:rPr>
                <w:rFonts w:ascii="CordiaUPC" w:eastAsia="MS Mincho" w:hAnsi="CordiaUPC" w:cs="CordiaUPC"/>
                <w:sz w:val="26"/>
                <w:szCs w:val="26"/>
                <w:lang w:eastAsia="th-TH"/>
              </w:rPr>
              <w:t>9,590</w:t>
            </w:r>
          </w:p>
        </w:tc>
        <w:tc>
          <w:tcPr>
            <w:tcW w:w="284" w:type="dxa"/>
            <w:gridSpan w:val="2"/>
            <w:shd w:val="clear" w:color="auto" w:fill="auto"/>
          </w:tcPr>
          <w:p w14:paraId="3DD0C5B7" w14:textId="77777777" w:rsidR="008108DD" w:rsidRPr="002D03D8" w:rsidRDefault="008108DD" w:rsidP="008108DD">
            <w:pPr>
              <w:tabs>
                <w:tab w:val="decimal" w:pos="1480"/>
              </w:tabs>
              <w:spacing w:line="240" w:lineRule="exact"/>
              <w:ind w:right="-302"/>
              <w:rPr>
                <w:rFonts w:ascii="CordiaUPC" w:hAnsi="CordiaUPC" w:cs="CordiaUPC"/>
                <w:sz w:val="26"/>
                <w:szCs w:val="26"/>
              </w:rPr>
            </w:pPr>
          </w:p>
        </w:tc>
        <w:tc>
          <w:tcPr>
            <w:tcW w:w="1606" w:type="dxa"/>
            <w:shd w:val="clear" w:color="auto" w:fill="auto"/>
          </w:tcPr>
          <w:p w14:paraId="0D3DCE42" w14:textId="6A07DE83" w:rsidR="008108DD" w:rsidRPr="002D03D8" w:rsidRDefault="008108DD" w:rsidP="008108DD">
            <w:pPr>
              <w:tabs>
                <w:tab w:val="decimal" w:pos="1325"/>
              </w:tabs>
              <w:spacing w:line="240" w:lineRule="exact"/>
              <w:ind w:left="-25" w:right="-106"/>
              <w:rPr>
                <w:rFonts w:ascii="CordiaUPC" w:hAnsi="CordiaUPC" w:cs="CordiaUPC"/>
                <w:sz w:val="26"/>
                <w:szCs w:val="26"/>
                <w:lang w:val="en-US" w:bidi="th-TH"/>
              </w:rPr>
            </w:pPr>
            <w:r w:rsidRPr="002D03D8">
              <w:rPr>
                <w:rFonts w:ascii="CordiaUPC" w:eastAsia="MS Mincho" w:hAnsi="CordiaUPC" w:cs="CordiaUPC"/>
                <w:sz w:val="26"/>
                <w:szCs w:val="26"/>
                <w:lang w:eastAsia="th-TH"/>
              </w:rPr>
              <w:t>3</w:t>
            </w:r>
            <w:r w:rsidRPr="002D03D8">
              <w:rPr>
                <w:rFonts w:ascii="CordiaUPC" w:eastAsia="MS Mincho" w:hAnsi="CordiaUPC" w:cs="CordiaUPC"/>
                <w:sz w:val="26"/>
                <w:szCs w:val="26"/>
                <w:lang w:val="en-US" w:eastAsia="th-TH" w:bidi="th-TH"/>
              </w:rPr>
              <w:t>,</w:t>
            </w:r>
            <w:r w:rsidRPr="002D03D8">
              <w:rPr>
                <w:rFonts w:ascii="CordiaUPC" w:eastAsia="MS Mincho" w:hAnsi="CordiaUPC" w:cs="CordiaUPC"/>
                <w:sz w:val="26"/>
                <w:szCs w:val="26"/>
                <w:lang w:eastAsia="th-TH"/>
              </w:rPr>
              <w:t>721</w:t>
            </w:r>
          </w:p>
        </w:tc>
      </w:tr>
      <w:tr w:rsidR="008108DD" w:rsidRPr="002D03D8" w14:paraId="3E9ADCA4" w14:textId="77777777" w:rsidTr="008035E5">
        <w:trPr>
          <w:trHeight w:val="20"/>
        </w:trPr>
        <w:tc>
          <w:tcPr>
            <w:tcW w:w="5670" w:type="dxa"/>
            <w:shd w:val="clear" w:color="auto" w:fill="auto"/>
          </w:tcPr>
          <w:p w14:paraId="0440197E" w14:textId="77777777"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2D03D8">
              <w:rPr>
                <w:rFonts w:ascii="CordiaUPC" w:hAnsi="CordiaUPC" w:cs="CordiaUPC"/>
                <w:sz w:val="26"/>
                <w:szCs w:val="26"/>
                <w:lang w:val="en-US" w:eastAsia="en-US" w:bidi="th-TH"/>
              </w:rPr>
              <w:t>Other transaction from changes in equity</w:t>
            </w:r>
          </w:p>
        </w:tc>
        <w:tc>
          <w:tcPr>
            <w:tcW w:w="1620" w:type="dxa"/>
          </w:tcPr>
          <w:p w14:paraId="2A1E97AB" w14:textId="16946F17" w:rsidR="008108DD" w:rsidRPr="002D03D8" w:rsidRDefault="008108DD" w:rsidP="008108DD">
            <w:pPr>
              <w:tabs>
                <w:tab w:val="decimal" w:pos="1325"/>
              </w:tabs>
              <w:spacing w:line="240" w:lineRule="exact"/>
              <w:ind w:left="-25" w:right="-115"/>
              <w:rPr>
                <w:rFonts w:ascii="CordiaUPC" w:eastAsia="MS Mincho" w:hAnsi="CordiaUPC" w:cs="CordiaUPC"/>
                <w:sz w:val="26"/>
                <w:szCs w:val="26"/>
                <w:lang w:eastAsia="th-TH" w:bidi="th-TH"/>
              </w:rPr>
            </w:pPr>
            <w:r w:rsidRPr="002D03D8">
              <w:rPr>
                <w:rFonts w:ascii="CordiaUPC" w:eastAsia="MS Mincho" w:hAnsi="CordiaUPC" w:cs="CordiaUPC"/>
                <w:sz w:val="26"/>
                <w:szCs w:val="26"/>
                <w:lang w:eastAsia="th-TH"/>
              </w:rPr>
              <w:t>885</w:t>
            </w:r>
          </w:p>
        </w:tc>
        <w:tc>
          <w:tcPr>
            <w:tcW w:w="284" w:type="dxa"/>
            <w:gridSpan w:val="2"/>
            <w:shd w:val="clear" w:color="auto" w:fill="auto"/>
          </w:tcPr>
          <w:p w14:paraId="72AD4AFE" w14:textId="77777777" w:rsidR="008108DD" w:rsidRPr="002D03D8" w:rsidRDefault="008108DD" w:rsidP="008108DD">
            <w:pPr>
              <w:tabs>
                <w:tab w:val="decimal" w:pos="1480"/>
              </w:tabs>
              <w:spacing w:line="240" w:lineRule="exact"/>
              <w:ind w:right="-302"/>
              <w:jc w:val="both"/>
              <w:rPr>
                <w:rFonts w:ascii="CordiaUPC" w:eastAsia="Angsana New" w:hAnsi="CordiaUPC" w:cs="CordiaUPC"/>
                <w:sz w:val="26"/>
                <w:szCs w:val="26"/>
              </w:rPr>
            </w:pPr>
          </w:p>
        </w:tc>
        <w:tc>
          <w:tcPr>
            <w:tcW w:w="1606" w:type="dxa"/>
            <w:shd w:val="clear" w:color="auto" w:fill="auto"/>
          </w:tcPr>
          <w:p w14:paraId="7D22E43C" w14:textId="7D417C76"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885</w:t>
            </w:r>
          </w:p>
        </w:tc>
      </w:tr>
      <w:tr w:rsidR="008108DD" w:rsidRPr="002D03D8" w14:paraId="70425316" w14:textId="77777777" w:rsidTr="008035E5">
        <w:trPr>
          <w:trHeight w:val="20"/>
        </w:trPr>
        <w:tc>
          <w:tcPr>
            <w:tcW w:w="5670" w:type="dxa"/>
            <w:shd w:val="clear" w:color="auto" w:fill="auto"/>
            <w:vAlign w:val="bottom"/>
          </w:tcPr>
          <w:p w14:paraId="560F4962" w14:textId="77777777"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cs/>
                <w:lang w:eastAsia="en-US" w:bidi="th-TH"/>
              </w:rPr>
            </w:pPr>
            <w:r w:rsidRPr="002D03D8">
              <w:rPr>
                <w:rFonts w:ascii="CordiaUPC" w:eastAsia="Angsana New" w:hAnsi="CordiaUPC" w:cs="CordiaUPC" w:hint="cs"/>
                <w:sz w:val="26"/>
                <w:szCs w:val="26"/>
                <w:lang w:eastAsia="en-US"/>
              </w:rPr>
              <w:t xml:space="preserve">Capital </w:t>
            </w:r>
            <w:r w:rsidRPr="002D03D8">
              <w:rPr>
                <w:rFonts w:ascii="CordiaUPC" w:eastAsia="Angsana New" w:hAnsi="CordiaUPC" w:cs="CordiaUPC" w:hint="cs"/>
                <w:sz w:val="26"/>
                <w:szCs w:val="26"/>
                <w:lang w:val="en-US" w:eastAsia="en-US" w:bidi="th-TH"/>
              </w:rPr>
              <w:t>adjustment</w:t>
            </w:r>
            <w:r w:rsidRPr="002D03D8">
              <w:rPr>
                <w:rFonts w:ascii="CordiaUPC" w:eastAsia="Angsana New" w:hAnsi="CordiaUPC" w:cs="CordiaUPC" w:hint="cs"/>
                <w:sz w:val="26"/>
                <w:szCs w:val="26"/>
                <w:lang w:eastAsia="en-US"/>
              </w:rPr>
              <w:t xml:space="preserve"> items on CET1</w:t>
            </w:r>
          </w:p>
        </w:tc>
        <w:tc>
          <w:tcPr>
            <w:tcW w:w="1620" w:type="dxa"/>
          </w:tcPr>
          <w:p w14:paraId="237F0B39" w14:textId="57767D07" w:rsidR="008108DD" w:rsidRPr="002D03D8" w:rsidRDefault="008108DD" w:rsidP="008108DD">
            <w:pPr>
              <w:tabs>
                <w:tab w:val="decimal" w:pos="1325"/>
              </w:tabs>
              <w:spacing w:line="240" w:lineRule="exact"/>
              <w:ind w:left="-25" w:right="-106"/>
              <w:rPr>
                <w:rFonts w:ascii="CordiaUPC" w:eastAsia="MS Mincho" w:hAnsi="CordiaUPC" w:cs="CordiaUPC"/>
                <w:sz w:val="26"/>
                <w:szCs w:val="26"/>
                <w:lang w:val="en-US" w:eastAsia="th-TH"/>
              </w:rPr>
            </w:pPr>
            <w:r w:rsidRPr="002D03D8">
              <w:rPr>
                <w:rFonts w:ascii="CordiaUPC" w:eastAsia="MS Mincho" w:hAnsi="CordiaUPC" w:cs="CordiaUPC"/>
                <w:sz w:val="26"/>
                <w:szCs w:val="26"/>
                <w:lang w:eastAsia="th-TH"/>
              </w:rPr>
              <w:t>(30)</w:t>
            </w:r>
          </w:p>
        </w:tc>
        <w:tc>
          <w:tcPr>
            <w:tcW w:w="284" w:type="dxa"/>
            <w:gridSpan w:val="2"/>
            <w:shd w:val="clear" w:color="auto" w:fill="auto"/>
          </w:tcPr>
          <w:p w14:paraId="5BDE3C48" w14:textId="77777777" w:rsidR="008108DD" w:rsidRPr="002D03D8" w:rsidRDefault="008108DD" w:rsidP="008108DD">
            <w:pPr>
              <w:tabs>
                <w:tab w:val="decimal" w:pos="1480"/>
              </w:tabs>
              <w:spacing w:line="240" w:lineRule="exact"/>
              <w:ind w:right="-302"/>
              <w:jc w:val="both"/>
              <w:rPr>
                <w:rFonts w:ascii="CordiaUPC" w:eastAsia="Angsana New" w:hAnsi="CordiaUPC" w:cs="CordiaUPC"/>
                <w:sz w:val="26"/>
                <w:szCs w:val="26"/>
              </w:rPr>
            </w:pPr>
          </w:p>
        </w:tc>
        <w:tc>
          <w:tcPr>
            <w:tcW w:w="1606" w:type="dxa"/>
            <w:shd w:val="clear" w:color="auto" w:fill="auto"/>
          </w:tcPr>
          <w:p w14:paraId="77BB874B" w14:textId="3611AB49" w:rsidR="008108DD" w:rsidRPr="002D03D8" w:rsidRDefault="008108DD" w:rsidP="008108DD">
            <w:pPr>
              <w:tabs>
                <w:tab w:val="decimal" w:pos="1325"/>
              </w:tabs>
              <w:spacing w:line="240" w:lineRule="exact"/>
              <w:ind w:left="-25" w:right="-106"/>
              <w:rPr>
                <w:rFonts w:ascii="CordiaUPC" w:hAnsi="CordiaUPC" w:cs="CordiaUPC"/>
                <w:sz w:val="26"/>
                <w:szCs w:val="26"/>
                <w:lang w:val="en-US" w:bidi="th-TH"/>
              </w:rPr>
            </w:pPr>
            <w:r w:rsidRPr="002D03D8">
              <w:rPr>
                <w:rFonts w:ascii="CordiaUPC" w:eastAsia="MS Mincho" w:hAnsi="CordiaUPC" w:cs="CordiaUPC"/>
                <w:sz w:val="26"/>
                <w:szCs w:val="26"/>
                <w:lang w:eastAsia="th-TH"/>
              </w:rPr>
              <w:t>(21)</w:t>
            </w:r>
          </w:p>
        </w:tc>
      </w:tr>
      <w:tr w:rsidR="008108DD" w:rsidRPr="002D03D8" w14:paraId="1BBDBFC2" w14:textId="77777777" w:rsidTr="008F1824">
        <w:trPr>
          <w:trHeight w:val="20"/>
        </w:trPr>
        <w:tc>
          <w:tcPr>
            <w:tcW w:w="5670" w:type="dxa"/>
            <w:shd w:val="clear" w:color="auto" w:fill="auto"/>
          </w:tcPr>
          <w:p w14:paraId="3B7A6329" w14:textId="0C072323"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2D03D8">
              <w:rPr>
                <w:rFonts w:ascii="CordiaUPC" w:eastAsia="Angsana New" w:hAnsi="CordiaUPC" w:cs="CordiaUPC" w:hint="cs"/>
                <w:sz w:val="26"/>
                <w:szCs w:val="26"/>
                <w:lang w:eastAsia="en-US"/>
              </w:rPr>
              <w:t>Capital deduction items on CET1</w:t>
            </w:r>
          </w:p>
        </w:tc>
        <w:tc>
          <w:tcPr>
            <w:tcW w:w="1620" w:type="dxa"/>
            <w:tcBorders>
              <w:bottom w:val="single" w:sz="4" w:space="0" w:color="auto"/>
            </w:tcBorders>
            <w:shd w:val="clear" w:color="auto" w:fill="auto"/>
          </w:tcPr>
          <w:p w14:paraId="613AF296" w14:textId="77A74DCE" w:rsidR="008108DD" w:rsidRPr="002D03D8" w:rsidRDefault="008108DD" w:rsidP="008108DD">
            <w:pPr>
              <w:tabs>
                <w:tab w:val="decimal" w:pos="1325"/>
              </w:tabs>
              <w:spacing w:line="240" w:lineRule="exact"/>
              <w:ind w:left="-25" w:right="-106"/>
              <w:rPr>
                <w:rFonts w:ascii="CordiaUPC" w:eastAsia="MS Mincho" w:hAnsi="CordiaUPC" w:cs="CordiaUPC"/>
                <w:sz w:val="26"/>
                <w:szCs w:val="26"/>
                <w:lang w:val="en-US" w:eastAsia="th-TH"/>
              </w:rPr>
            </w:pPr>
            <w:r w:rsidRPr="002D03D8">
              <w:rPr>
                <w:rFonts w:ascii="CordiaUPC" w:eastAsia="MS Mincho" w:hAnsi="CordiaUPC" w:cs="CordiaUPC"/>
                <w:sz w:val="26"/>
                <w:szCs w:val="26"/>
                <w:lang w:eastAsia="th-TH"/>
              </w:rPr>
              <w:t>(35,782)</w:t>
            </w:r>
          </w:p>
        </w:tc>
        <w:tc>
          <w:tcPr>
            <w:tcW w:w="284" w:type="dxa"/>
            <w:gridSpan w:val="2"/>
            <w:shd w:val="clear" w:color="auto" w:fill="auto"/>
          </w:tcPr>
          <w:p w14:paraId="2D794467" w14:textId="77777777" w:rsidR="008108DD" w:rsidRPr="002D03D8" w:rsidRDefault="008108DD" w:rsidP="008108DD">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041EA14" w14:textId="1023D139"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(29,593)</w:t>
            </w:r>
          </w:p>
        </w:tc>
      </w:tr>
      <w:tr w:rsidR="008108DD" w:rsidRPr="002D03D8" w14:paraId="06943C27" w14:textId="77777777" w:rsidTr="008035E5">
        <w:trPr>
          <w:trHeight w:val="20"/>
        </w:trPr>
        <w:tc>
          <w:tcPr>
            <w:tcW w:w="5670" w:type="dxa"/>
            <w:shd w:val="clear" w:color="auto" w:fill="auto"/>
            <w:vAlign w:val="bottom"/>
          </w:tcPr>
          <w:p w14:paraId="59723BAF" w14:textId="77777777" w:rsidR="008108DD" w:rsidRPr="002D03D8" w:rsidRDefault="008108DD" w:rsidP="008108DD">
            <w:pPr>
              <w:pStyle w:val="Heading8"/>
              <w:numPr>
                <w:ilvl w:val="7"/>
                <w:numId w:val="0"/>
              </w:numPr>
              <w:tabs>
                <w:tab w:val="left" w:pos="212"/>
                <w:tab w:val="left" w:pos="494"/>
              </w:tabs>
              <w:spacing w:line="240" w:lineRule="exact"/>
              <w:ind w:right="-29"/>
              <w:rPr>
                <w:rFonts w:ascii="CordiaUPC" w:eastAsia="Angsana New" w:hAnsi="CordiaUPC" w:cs="CordiaUPC"/>
                <w:b/>
                <w:bCs/>
                <w:i/>
                <w:iCs/>
                <w:sz w:val="26"/>
                <w:szCs w:val="26"/>
                <w:lang w:val="en-US" w:eastAsia="en-US"/>
              </w:rPr>
            </w:pPr>
            <w:r w:rsidRPr="002D03D8">
              <w:rPr>
                <w:rFonts w:ascii="CordiaUPC" w:hAnsi="CordiaUPC" w:cs="CordiaUPC" w:hint="cs"/>
                <w:b/>
                <w:bCs/>
                <w:sz w:val="26"/>
                <w:szCs w:val="26"/>
                <w:lang w:val="en-US" w:eastAsia="en-US"/>
              </w:rPr>
              <w:t>Total Common Equity Tier 1 Capital</w:t>
            </w:r>
          </w:p>
        </w:tc>
        <w:tc>
          <w:tcPr>
            <w:tcW w:w="1620" w:type="dxa"/>
            <w:tcBorders>
              <w:top w:val="single" w:sz="4" w:space="0" w:color="auto"/>
              <w:bottom w:val="single" w:sz="4" w:space="0" w:color="auto"/>
            </w:tcBorders>
          </w:tcPr>
          <w:p w14:paraId="0E6889FC" w14:textId="6860D6FD"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193,378</w:t>
            </w:r>
          </w:p>
        </w:tc>
        <w:tc>
          <w:tcPr>
            <w:tcW w:w="284" w:type="dxa"/>
            <w:gridSpan w:val="2"/>
            <w:shd w:val="clear" w:color="auto" w:fill="auto"/>
          </w:tcPr>
          <w:p w14:paraId="5B82411E" w14:textId="77777777" w:rsidR="008108DD" w:rsidRPr="002D03D8" w:rsidRDefault="008108DD" w:rsidP="008108DD">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F08FB0F" w14:textId="2911B1B8"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183,553</w:t>
            </w:r>
          </w:p>
        </w:tc>
      </w:tr>
      <w:tr w:rsidR="008108DD" w:rsidRPr="002D03D8" w14:paraId="63954C8F" w14:textId="77777777" w:rsidTr="008F1824">
        <w:tc>
          <w:tcPr>
            <w:tcW w:w="5670" w:type="dxa"/>
            <w:shd w:val="clear" w:color="auto" w:fill="auto"/>
            <w:vAlign w:val="bottom"/>
          </w:tcPr>
          <w:p w14:paraId="7FD46580" w14:textId="77777777" w:rsidR="008108DD" w:rsidRPr="002D03D8" w:rsidRDefault="008108DD" w:rsidP="008108DD">
            <w:pPr>
              <w:pStyle w:val="Heading8"/>
              <w:keepNext/>
              <w:numPr>
                <w:ilvl w:val="7"/>
                <w:numId w:val="0"/>
              </w:numPr>
              <w:tabs>
                <w:tab w:val="left" w:pos="212"/>
                <w:tab w:val="left" w:pos="494"/>
              </w:tabs>
              <w:spacing w:line="240" w:lineRule="exact"/>
              <w:ind w:right="-29"/>
              <w:rPr>
                <w:rFonts w:ascii="CordiaUPC" w:eastAsia="Angsana New" w:hAnsi="CordiaUPC" w:cs="CordiaUPC"/>
                <w:b/>
                <w:bCs/>
                <w:i/>
                <w:iCs/>
                <w:sz w:val="26"/>
                <w:szCs w:val="26"/>
                <w:cs/>
                <w:lang w:eastAsia="en-US" w:bidi="th-TH"/>
              </w:rPr>
            </w:pPr>
          </w:p>
        </w:tc>
        <w:tc>
          <w:tcPr>
            <w:tcW w:w="1620" w:type="dxa"/>
            <w:shd w:val="clear" w:color="auto" w:fill="auto"/>
            <w:vAlign w:val="bottom"/>
          </w:tcPr>
          <w:p w14:paraId="1246EEB1" w14:textId="77777777"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463FB446" w14:textId="77777777" w:rsidR="008108DD" w:rsidRPr="002D03D8" w:rsidRDefault="008108DD" w:rsidP="008108DD">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vAlign w:val="bottom"/>
          </w:tcPr>
          <w:p w14:paraId="14F3AF35" w14:textId="77777777"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p>
        </w:tc>
      </w:tr>
      <w:tr w:rsidR="008108DD" w:rsidRPr="002D03D8" w14:paraId="0CDAF303" w14:textId="77777777" w:rsidTr="008F1824">
        <w:tc>
          <w:tcPr>
            <w:tcW w:w="5670" w:type="dxa"/>
            <w:shd w:val="clear" w:color="auto" w:fill="auto"/>
            <w:vAlign w:val="bottom"/>
          </w:tcPr>
          <w:p w14:paraId="71A6EEA6" w14:textId="77777777" w:rsidR="008108DD" w:rsidRPr="002D03D8" w:rsidRDefault="008108DD" w:rsidP="008108DD">
            <w:pPr>
              <w:pStyle w:val="Heading8"/>
              <w:tabs>
                <w:tab w:val="left" w:pos="212"/>
                <w:tab w:val="left" w:pos="494"/>
              </w:tabs>
              <w:spacing w:line="240" w:lineRule="exact"/>
              <w:ind w:right="-29"/>
              <w:rPr>
                <w:rFonts w:ascii="CordiaUPC" w:hAnsi="CordiaUPC" w:cs="CordiaUPC"/>
                <w:b/>
                <w:bCs/>
                <w:sz w:val="26"/>
                <w:szCs w:val="26"/>
                <w:lang w:val="en-US" w:eastAsia="en-US"/>
              </w:rPr>
            </w:pPr>
            <w:r w:rsidRPr="002D03D8">
              <w:rPr>
                <w:rFonts w:ascii="CordiaUPC" w:hAnsi="CordiaUPC" w:cs="CordiaUPC" w:hint="cs"/>
                <w:b/>
                <w:bCs/>
                <w:sz w:val="26"/>
                <w:szCs w:val="26"/>
                <w:lang w:val="en-US" w:eastAsia="en-US"/>
              </w:rPr>
              <w:t>Addition Tier 1 Capital</w:t>
            </w:r>
            <w:r w:rsidRPr="002D03D8">
              <w:rPr>
                <w:rFonts w:ascii="CordiaUPC" w:hAnsi="CordiaUPC" w:cs="CordiaUPC"/>
                <w:b/>
                <w:bCs/>
                <w:sz w:val="26"/>
                <w:szCs w:val="26"/>
                <w:lang w:val="en-US" w:eastAsia="en-US"/>
              </w:rPr>
              <w:t xml:space="preserve"> </w:t>
            </w:r>
          </w:p>
        </w:tc>
        <w:tc>
          <w:tcPr>
            <w:tcW w:w="1620" w:type="dxa"/>
            <w:shd w:val="clear" w:color="auto" w:fill="auto"/>
          </w:tcPr>
          <w:p w14:paraId="2C1E5B4E" w14:textId="77777777"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23A182B3" w14:textId="77777777" w:rsidR="008108DD" w:rsidRPr="002D03D8" w:rsidRDefault="008108DD" w:rsidP="008108DD">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061FCBD2" w14:textId="77777777"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p>
        </w:tc>
      </w:tr>
      <w:tr w:rsidR="008108DD" w:rsidRPr="002D03D8" w14:paraId="799DBBE8" w14:textId="77777777" w:rsidTr="00E26BB5">
        <w:tc>
          <w:tcPr>
            <w:tcW w:w="5670" w:type="dxa"/>
            <w:shd w:val="clear" w:color="auto" w:fill="auto"/>
            <w:vAlign w:val="bottom"/>
          </w:tcPr>
          <w:p w14:paraId="46A964A6" w14:textId="77777777" w:rsidR="008108DD" w:rsidRPr="002D03D8" w:rsidRDefault="008108DD" w:rsidP="008108DD">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2D03D8">
              <w:rPr>
                <w:rFonts w:ascii="CordiaUPC" w:eastAsia="Angsana New" w:hAnsi="CordiaUPC" w:cs="CordiaUPC" w:hint="cs"/>
                <w:sz w:val="26"/>
                <w:szCs w:val="26"/>
                <w:lang w:val="en-US" w:eastAsia="en-US"/>
              </w:rPr>
              <w:t>Subordinated debentures</w:t>
            </w:r>
            <w:r w:rsidRPr="002D03D8">
              <w:rPr>
                <w:rFonts w:ascii="CordiaUPC" w:hAnsi="CordiaUPC" w:cs="CordiaUPC" w:hint="cs"/>
                <w:sz w:val="26"/>
                <w:szCs w:val="26"/>
                <w:lang w:val="en-US" w:eastAsia="en-US"/>
              </w:rPr>
              <w:t xml:space="preserve"> classified as additional</w:t>
            </w:r>
            <w:r w:rsidRPr="002D03D8">
              <w:rPr>
                <w:rFonts w:ascii="CordiaUPC" w:eastAsia="Angsana New" w:hAnsi="CordiaUPC" w:cs="CordiaUPC" w:hint="cs"/>
                <w:sz w:val="26"/>
                <w:szCs w:val="26"/>
                <w:lang w:val="en-US" w:eastAsia="en-US"/>
              </w:rPr>
              <w:t xml:space="preserve"> </w:t>
            </w:r>
            <w:r w:rsidRPr="002D03D8">
              <w:rPr>
                <w:rFonts w:ascii="CordiaUPC" w:hAnsi="CordiaUPC" w:cs="CordiaUPC" w:hint="cs"/>
                <w:sz w:val="26"/>
                <w:szCs w:val="26"/>
                <w:lang w:val="en-US" w:eastAsia="en-US"/>
              </w:rPr>
              <w:t>Tier 1 Capital</w:t>
            </w:r>
          </w:p>
        </w:tc>
        <w:tc>
          <w:tcPr>
            <w:tcW w:w="1620" w:type="dxa"/>
            <w:tcBorders>
              <w:bottom w:val="single" w:sz="4" w:space="0" w:color="auto"/>
            </w:tcBorders>
          </w:tcPr>
          <w:p w14:paraId="6B8714BC" w14:textId="7475EE02"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w:t>
            </w:r>
          </w:p>
        </w:tc>
        <w:tc>
          <w:tcPr>
            <w:tcW w:w="284" w:type="dxa"/>
            <w:gridSpan w:val="2"/>
            <w:shd w:val="clear" w:color="auto" w:fill="auto"/>
          </w:tcPr>
          <w:p w14:paraId="383367BC" w14:textId="77777777" w:rsidR="008108DD" w:rsidRPr="002D03D8" w:rsidRDefault="008108DD" w:rsidP="008108DD">
            <w:pPr>
              <w:tabs>
                <w:tab w:val="right" w:pos="1015"/>
              </w:tabs>
              <w:spacing w:line="240" w:lineRule="exact"/>
              <w:ind w:left="187"/>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71F5F74" w14:textId="511F9D6B"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w:t>
            </w:r>
          </w:p>
        </w:tc>
      </w:tr>
      <w:tr w:rsidR="008108DD" w:rsidRPr="002D03D8" w14:paraId="412BB06A" w14:textId="77777777" w:rsidTr="00E26BB5">
        <w:tc>
          <w:tcPr>
            <w:tcW w:w="5670" w:type="dxa"/>
            <w:shd w:val="clear" w:color="auto" w:fill="auto"/>
            <w:vAlign w:val="bottom"/>
          </w:tcPr>
          <w:p w14:paraId="333E9A29" w14:textId="77777777" w:rsidR="008108DD" w:rsidRPr="002D03D8" w:rsidRDefault="008108DD" w:rsidP="008108DD">
            <w:pPr>
              <w:pStyle w:val="Heading8"/>
              <w:tabs>
                <w:tab w:val="left" w:pos="212"/>
                <w:tab w:val="left" w:pos="494"/>
              </w:tabs>
              <w:spacing w:line="240" w:lineRule="exact"/>
              <w:ind w:right="-29"/>
              <w:rPr>
                <w:rFonts w:ascii="CordiaUPC" w:hAnsi="CordiaUPC" w:cs="CordiaUPC"/>
                <w:b/>
                <w:bCs/>
                <w:sz w:val="26"/>
                <w:szCs w:val="26"/>
                <w:lang w:val="en-US" w:eastAsia="en-US"/>
              </w:rPr>
            </w:pPr>
            <w:r w:rsidRPr="002D03D8">
              <w:rPr>
                <w:rFonts w:ascii="CordiaUPC" w:hAnsi="CordiaUPC" w:cs="CordiaUPC" w:hint="cs"/>
                <w:b/>
                <w:bCs/>
                <w:sz w:val="26"/>
                <w:szCs w:val="26"/>
                <w:lang w:val="en-US" w:eastAsia="en-US"/>
              </w:rPr>
              <w:t>Total Tier 1 Capital</w:t>
            </w:r>
          </w:p>
        </w:tc>
        <w:tc>
          <w:tcPr>
            <w:tcW w:w="1620" w:type="dxa"/>
            <w:tcBorders>
              <w:top w:val="single" w:sz="4" w:space="0" w:color="auto"/>
              <w:bottom w:val="single" w:sz="4" w:space="0" w:color="auto"/>
            </w:tcBorders>
          </w:tcPr>
          <w:p w14:paraId="03ACD983" w14:textId="6B38C865"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193,378</w:t>
            </w:r>
          </w:p>
        </w:tc>
        <w:tc>
          <w:tcPr>
            <w:tcW w:w="284" w:type="dxa"/>
            <w:gridSpan w:val="2"/>
            <w:shd w:val="clear" w:color="auto" w:fill="auto"/>
          </w:tcPr>
          <w:p w14:paraId="19211610" w14:textId="77777777" w:rsidR="008108DD" w:rsidRPr="002D03D8" w:rsidRDefault="008108DD" w:rsidP="008108DD">
            <w:pPr>
              <w:tabs>
                <w:tab w:val="right" w:pos="1015"/>
              </w:tabs>
              <w:spacing w:line="240" w:lineRule="exact"/>
              <w:ind w:left="187"/>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5582261" w14:textId="68C5641C"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183,553</w:t>
            </w:r>
          </w:p>
        </w:tc>
      </w:tr>
      <w:tr w:rsidR="008108DD" w:rsidRPr="002D03D8" w14:paraId="7533DE0D" w14:textId="77777777" w:rsidTr="008F1824">
        <w:tc>
          <w:tcPr>
            <w:tcW w:w="9180" w:type="dxa"/>
            <w:gridSpan w:val="5"/>
            <w:shd w:val="clear" w:color="auto" w:fill="auto"/>
            <w:vAlign w:val="bottom"/>
          </w:tcPr>
          <w:p w14:paraId="441BAFCB" w14:textId="77777777" w:rsidR="008108DD" w:rsidRPr="002D03D8" w:rsidRDefault="008108DD" w:rsidP="008108DD">
            <w:pPr>
              <w:spacing w:line="240" w:lineRule="exact"/>
              <w:ind w:left="240" w:right="-106" w:hanging="180"/>
              <w:rPr>
                <w:rFonts w:ascii="CordiaUPC" w:eastAsia="MS Mincho" w:hAnsi="CordiaUPC" w:cs="CordiaUPC"/>
                <w:sz w:val="26"/>
                <w:szCs w:val="26"/>
                <w:lang w:eastAsia="th-TH"/>
              </w:rPr>
            </w:pPr>
          </w:p>
        </w:tc>
      </w:tr>
      <w:tr w:rsidR="008108DD" w:rsidRPr="002D03D8" w14:paraId="65D3043E" w14:textId="77777777" w:rsidTr="008F1824">
        <w:tc>
          <w:tcPr>
            <w:tcW w:w="5670" w:type="dxa"/>
            <w:shd w:val="clear" w:color="auto" w:fill="auto"/>
            <w:vAlign w:val="bottom"/>
          </w:tcPr>
          <w:p w14:paraId="61DA9AB9" w14:textId="77777777" w:rsidR="008108DD" w:rsidRPr="002D03D8" w:rsidRDefault="008108DD" w:rsidP="008108DD">
            <w:pPr>
              <w:pStyle w:val="Heading8"/>
              <w:keepNext/>
              <w:numPr>
                <w:ilvl w:val="7"/>
                <w:numId w:val="0"/>
              </w:numPr>
              <w:tabs>
                <w:tab w:val="left" w:pos="212"/>
                <w:tab w:val="left" w:pos="494"/>
              </w:tabs>
              <w:spacing w:line="240" w:lineRule="exact"/>
              <w:ind w:right="-29"/>
              <w:rPr>
                <w:rFonts w:ascii="CordiaUPC" w:hAnsi="CordiaUPC" w:cs="CordiaUPC"/>
                <w:b/>
                <w:bCs/>
                <w:i/>
                <w:iCs/>
                <w:sz w:val="26"/>
                <w:szCs w:val="26"/>
                <w:cs/>
                <w:lang w:val="en-US" w:eastAsia="en-US" w:bidi="th-TH"/>
              </w:rPr>
            </w:pPr>
            <w:r w:rsidRPr="002D03D8">
              <w:rPr>
                <w:rFonts w:ascii="CordiaUPC" w:eastAsia="Angsana New" w:hAnsi="CordiaUPC" w:cs="CordiaUPC" w:hint="cs"/>
                <w:b/>
                <w:bCs/>
                <w:i/>
                <w:iCs/>
                <w:sz w:val="26"/>
                <w:szCs w:val="26"/>
                <w:lang w:eastAsia="en-US"/>
              </w:rPr>
              <w:t xml:space="preserve">Tier </w:t>
            </w:r>
            <w:r w:rsidRPr="002D03D8">
              <w:rPr>
                <w:rFonts w:ascii="CordiaUPC" w:eastAsia="Angsana New" w:hAnsi="CordiaUPC" w:cs="CordiaUPC" w:hint="cs"/>
                <w:b/>
                <w:bCs/>
                <w:i/>
                <w:iCs/>
                <w:sz w:val="26"/>
                <w:szCs w:val="26"/>
                <w:lang w:val="en-US" w:eastAsia="en-US"/>
              </w:rPr>
              <w:t>2</w:t>
            </w:r>
            <w:r w:rsidRPr="002D03D8">
              <w:rPr>
                <w:rFonts w:ascii="CordiaUPC" w:eastAsia="Angsana New" w:hAnsi="CordiaUPC" w:cs="CordiaUPC" w:hint="cs"/>
                <w:b/>
                <w:bCs/>
                <w:i/>
                <w:iCs/>
                <w:sz w:val="26"/>
                <w:szCs w:val="26"/>
                <w:lang w:eastAsia="en-US"/>
              </w:rPr>
              <w:t xml:space="preserve"> </w:t>
            </w:r>
            <w:r w:rsidRPr="002D03D8">
              <w:rPr>
                <w:rFonts w:ascii="CordiaUPC" w:eastAsia="Angsana New" w:hAnsi="CordiaUPC" w:cs="CordiaUPC"/>
                <w:b/>
                <w:bCs/>
                <w:i/>
                <w:iCs/>
                <w:sz w:val="26"/>
                <w:szCs w:val="26"/>
                <w:lang w:eastAsia="en-US"/>
              </w:rPr>
              <w:t>C</w:t>
            </w:r>
            <w:r w:rsidRPr="002D03D8">
              <w:rPr>
                <w:rFonts w:ascii="CordiaUPC" w:eastAsia="Angsana New" w:hAnsi="CordiaUPC" w:cs="CordiaUPC" w:hint="cs"/>
                <w:b/>
                <w:bCs/>
                <w:i/>
                <w:iCs/>
                <w:sz w:val="26"/>
                <w:szCs w:val="26"/>
                <w:lang w:eastAsia="en-US"/>
              </w:rPr>
              <w:t>apital</w:t>
            </w:r>
          </w:p>
        </w:tc>
        <w:tc>
          <w:tcPr>
            <w:tcW w:w="1620" w:type="dxa"/>
            <w:shd w:val="clear" w:color="auto" w:fill="auto"/>
          </w:tcPr>
          <w:p w14:paraId="1A6E8ABE" w14:textId="77777777" w:rsidR="008108DD" w:rsidRPr="002D03D8" w:rsidRDefault="008108DD" w:rsidP="008108DD">
            <w:pPr>
              <w:tabs>
                <w:tab w:val="decimal" w:pos="1325"/>
              </w:tabs>
              <w:spacing w:line="240" w:lineRule="exact"/>
              <w:ind w:left="-25" w:right="-106"/>
              <w:rPr>
                <w:rFonts w:ascii="CordiaUPC" w:eastAsia="MS Mincho" w:hAnsi="CordiaUPC" w:cs="CordiaUPC"/>
                <w:sz w:val="26"/>
                <w:szCs w:val="26"/>
                <w:lang w:val="en-US" w:eastAsia="th-TH"/>
              </w:rPr>
            </w:pPr>
          </w:p>
        </w:tc>
        <w:tc>
          <w:tcPr>
            <w:tcW w:w="284" w:type="dxa"/>
            <w:gridSpan w:val="2"/>
            <w:shd w:val="clear" w:color="auto" w:fill="auto"/>
          </w:tcPr>
          <w:p w14:paraId="1DCD6534" w14:textId="77777777" w:rsidR="008108DD" w:rsidRPr="002D03D8" w:rsidRDefault="008108DD" w:rsidP="008108DD">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6BB04EFC" w14:textId="77777777"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p>
        </w:tc>
      </w:tr>
      <w:tr w:rsidR="008108DD" w:rsidRPr="002D03D8" w14:paraId="1B1E7D43" w14:textId="77777777" w:rsidTr="00796E8D">
        <w:tc>
          <w:tcPr>
            <w:tcW w:w="5670" w:type="dxa"/>
            <w:shd w:val="clear" w:color="auto" w:fill="auto"/>
          </w:tcPr>
          <w:p w14:paraId="6B56B189" w14:textId="77777777"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2D03D8">
              <w:rPr>
                <w:rFonts w:ascii="CordiaUPC" w:eastAsia="Angsana New" w:hAnsi="CordiaUPC" w:cs="CordiaUPC" w:hint="cs"/>
                <w:sz w:val="26"/>
                <w:szCs w:val="26"/>
                <w:lang w:val="en-US" w:eastAsia="en-US"/>
              </w:rPr>
              <w:t>General provision</w:t>
            </w:r>
          </w:p>
        </w:tc>
        <w:tc>
          <w:tcPr>
            <w:tcW w:w="1620" w:type="dxa"/>
            <w:vAlign w:val="bottom"/>
          </w:tcPr>
          <w:p w14:paraId="77E5CE00" w14:textId="273BE1F7"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12,031</w:t>
            </w:r>
          </w:p>
        </w:tc>
        <w:tc>
          <w:tcPr>
            <w:tcW w:w="284" w:type="dxa"/>
            <w:gridSpan w:val="2"/>
            <w:shd w:val="clear" w:color="auto" w:fill="auto"/>
          </w:tcPr>
          <w:p w14:paraId="461CD24E"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5ABCE15C" w14:textId="1223C146"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12,156</w:t>
            </w:r>
          </w:p>
        </w:tc>
      </w:tr>
      <w:tr w:rsidR="008108DD" w:rsidRPr="002D03D8" w14:paraId="2A4D6BD4" w14:textId="77777777" w:rsidTr="00796E8D">
        <w:tc>
          <w:tcPr>
            <w:tcW w:w="5670" w:type="dxa"/>
            <w:shd w:val="clear" w:color="auto" w:fill="auto"/>
            <w:vAlign w:val="bottom"/>
          </w:tcPr>
          <w:p w14:paraId="7BB829F6" w14:textId="77777777"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2D03D8">
              <w:rPr>
                <w:rFonts w:ascii="CordiaUPC" w:eastAsia="Angsana New" w:hAnsi="CordiaUPC" w:cs="CordiaUPC" w:hint="cs"/>
                <w:sz w:val="26"/>
                <w:szCs w:val="26"/>
                <w:lang w:val="en-US" w:eastAsia="en-US"/>
              </w:rPr>
              <w:t>Subordinated debentures</w:t>
            </w:r>
            <w:r w:rsidRPr="002D03D8">
              <w:rPr>
                <w:rFonts w:ascii="CordiaUPC" w:hAnsi="CordiaUPC" w:cs="CordiaUPC" w:hint="cs"/>
                <w:sz w:val="26"/>
                <w:szCs w:val="26"/>
                <w:lang w:val="en-US" w:eastAsia="en-US"/>
              </w:rPr>
              <w:t xml:space="preserve"> classified as additional</w:t>
            </w:r>
            <w:r w:rsidRPr="002D03D8">
              <w:rPr>
                <w:rFonts w:ascii="CordiaUPC" w:eastAsia="Angsana New" w:hAnsi="CordiaUPC" w:cs="CordiaUPC" w:hint="cs"/>
                <w:sz w:val="26"/>
                <w:szCs w:val="26"/>
                <w:lang w:val="en-US" w:eastAsia="en-US"/>
              </w:rPr>
              <w:t xml:space="preserve"> </w:t>
            </w:r>
            <w:r w:rsidRPr="002D03D8">
              <w:rPr>
                <w:rFonts w:ascii="CordiaUPC" w:hAnsi="CordiaUPC" w:cs="CordiaUPC" w:hint="cs"/>
                <w:sz w:val="26"/>
                <w:szCs w:val="26"/>
                <w:lang w:val="en-US" w:eastAsia="en-US"/>
              </w:rPr>
              <w:t>Tier 2 Capital</w:t>
            </w:r>
          </w:p>
        </w:tc>
        <w:tc>
          <w:tcPr>
            <w:tcW w:w="1620" w:type="dxa"/>
            <w:vAlign w:val="bottom"/>
          </w:tcPr>
          <w:p w14:paraId="632EAC2A" w14:textId="3F587871"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15,000</w:t>
            </w:r>
          </w:p>
        </w:tc>
        <w:tc>
          <w:tcPr>
            <w:tcW w:w="284" w:type="dxa"/>
            <w:gridSpan w:val="2"/>
            <w:shd w:val="clear" w:color="auto" w:fill="auto"/>
          </w:tcPr>
          <w:p w14:paraId="108FB362"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73E16E32" w14:textId="06CFC902"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15,000</w:t>
            </w:r>
          </w:p>
        </w:tc>
      </w:tr>
      <w:tr w:rsidR="008108DD" w:rsidRPr="002D03D8" w14:paraId="2780C437" w14:textId="77777777" w:rsidTr="00796E8D">
        <w:tc>
          <w:tcPr>
            <w:tcW w:w="5670" w:type="dxa"/>
            <w:shd w:val="clear" w:color="auto" w:fill="auto"/>
            <w:vAlign w:val="bottom"/>
          </w:tcPr>
          <w:p w14:paraId="772E5AA3" w14:textId="77777777" w:rsidR="008108DD" w:rsidRPr="002D03D8" w:rsidRDefault="008108DD" w:rsidP="008108DD">
            <w:pPr>
              <w:pStyle w:val="Heading8"/>
              <w:tabs>
                <w:tab w:val="left" w:pos="212"/>
                <w:tab w:val="left" w:pos="494"/>
              </w:tabs>
              <w:spacing w:line="240" w:lineRule="exact"/>
              <w:ind w:right="-29"/>
              <w:rPr>
                <w:rFonts w:ascii="CordiaUPC" w:hAnsi="CordiaUPC" w:cs="CordiaUPC"/>
                <w:b/>
                <w:bCs/>
                <w:sz w:val="26"/>
                <w:szCs w:val="26"/>
                <w:lang w:val="en-US" w:eastAsia="en-US"/>
              </w:rPr>
            </w:pPr>
            <w:r w:rsidRPr="002D03D8">
              <w:rPr>
                <w:rFonts w:ascii="CordiaUPC" w:eastAsia="Angsana New" w:hAnsi="CordiaUPC" w:cs="CordiaUPC" w:hint="cs"/>
                <w:sz w:val="26"/>
                <w:szCs w:val="26"/>
                <w:lang w:val="en-US" w:eastAsia="en-US"/>
              </w:rPr>
              <w:t>Capital deduction items on CET</w:t>
            </w:r>
            <w:r w:rsidRPr="002D03D8">
              <w:rPr>
                <w:rFonts w:ascii="CordiaUPC" w:eastAsia="Angsana New" w:hAnsi="CordiaUPC" w:cs="CordiaUPC"/>
                <w:sz w:val="26"/>
                <w:szCs w:val="26"/>
                <w:lang w:val="en-US" w:eastAsia="en-US"/>
              </w:rPr>
              <w:t>2</w:t>
            </w:r>
          </w:p>
        </w:tc>
        <w:tc>
          <w:tcPr>
            <w:tcW w:w="1620" w:type="dxa"/>
            <w:tcBorders>
              <w:bottom w:val="single" w:sz="4" w:space="0" w:color="auto"/>
            </w:tcBorders>
            <w:vAlign w:val="bottom"/>
          </w:tcPr>
          <w:p w14:paraId="48580903" w14:textId="40114F9F"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(4,587)</w:t>
            </w:r>
          </w:p>
        </w:tc>
        <w:tc>
          <w:tcPr>
            <w:tcW w:w="284" w:type="dxa"/>
            <w:gridSpan w:val="2"/>
            <w:shd w:val="clear" w:color="auto" w:fill="auto"/>
          </w:tcPr>
          <w:p w14:paraId="745EA435"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vAlign w:val="bottom"/>
          </w:tcPr>
          <w:p w14:paraId="6DCE8993" w14:textId="149C75F7"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(918)</w:t>
            </w:r>
          </w:p>
        </w:tc>
      </w:tr>
      <w:tr w:rsidR="008108DD" w:rsidRPr="002D03D8" w14:paraId="4C18C659" w14:textId="77777777" w:rsidTr="00796E8D">
        <w:tc>
          <w:tcPr>
            <w:tcW w:w="5670" w:type="dxa"/>
            <w:shd w:val="clear" w:color="auto" w:fill="auto"/>
          </w:tcPr>
          <w:p w14:paraId="11F4368B" w14:textId="77777777"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2D03D8">
              <w:rPr>
                <w:rFonts w:ascii="CordiaUPC" w:eastAsia="Angsana New" w:hAnsi="CordiaUPC" w:cs="CordiaUPC" w:hint="cs"/>
                <w:b/>
                <w:bCs/>
                <w:sz w:val="26"/>
                <w:szCs w:val="26"/>
                <w:lang w:val="en-US" w:eastAsia="en-US"/>
              </w:rPr>
              <w:t>Total Tier 2 Capital</w:t>
            </w:r>
          </w:p>
        </w:tc>
        <w:tc>
          <w:tcPr>
            <w:tcW w:w="1620" w:type="dxa"/>
            <w:tcBorders>
              <w:top w:val="single" w:sz="4" w:space="0" w:color="auto"/>
              <w:bottom w:val="single" w:sz="4" w:space="0" w:color="auto"/>
            </w:tcBorders>
          </w:tcPr>
          <w:p w14:paraId="60DD2DB0" w14:textId="73284A58"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b/>
                <w:bCs/>
                <w:sz w:val="26"/>
                <w:szCs w:val="26"/>
                <w:lang w:eastAsia="th-TH"/>
              </w:rPr>
              <w:t>22,444</w:t>
            </w:r>
          </w:p>
        </w:tc>
        <w:tc>
          <w:tcPr>
            <w:tcW w:w="284" w:type="dxa"/>
            <w:gridSpan w:val="2"/>
            <w:shd w:val="clear" w:color="auto" w:fill="auto"/>
          </w:tcPr>
          <w:p w14:paraId="202EA5D0"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389BCD1E" w14:textId="585668A2"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26,238</w:t>
            </w:r>
          </w:p>
        </w:tc>
      </w:tr>
      <w:tr w:rsidR="008108DD" w:rsidRPr="002D03D8" w14:paraId="07619D18" w14:textId="77777777" w:rsidTr="00796E8D">
        <w:tc>
          <w:tcPr>
            <w:tcW w:w="5670" w:type="dxa"/>
            <w:shd w:val="clear" w:color="auto" w:fill="auto"/>
          </w:tcPr>
          <w:p w14:paraId="6D7E24FD" w14:textId="77777777"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620" w:type="dxa"/>
            <w:tcBorders>
              <w:top w:val="single" w:sz="4" w:space="0" w:color="auto"/>
            </w:tcBorders>
          </w:tcPr>
          <w:p w14:paraId="1B5DE3E4" w14:textId="77777777"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BFC5D8B"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tcBorders>
            <w:shd w:val="clear" w:color="auto" w:fill="auto"/>
          </w:tcPr>
          <w:p w14:paraId="1B9D94C9" w14:textId="77777777" w:rsidR="008108DD" w:rsidRPr="002D03D8" w:rsidRDefault="008108DD" w:rsidP="008108DD">
            <w:pPr>
              <w:tabs>
                <w:tab w:val="decimal" w:pos="1325"/>
              </w:tabs>
              <w:spacing w:line="240" w:lineRule="exact"/>
              <w:ind w:left="-25" w:right="-106"/>
              <w:rPr>
                <w:rFonts w:ascii="CordiaUPC" w:eastAsia="MS Mincho" w:hAnsi="CordiaUPC" w:cs="CordiaUPC"/>
                <w:b/>
                <w:bCs/>
                <w:sz w:val="26"/>
                <w:szCs w:val="26"/>
                <w:cs/>
                <w:lang w:eastAsia="th-TH" w:bidi="th-TH"/>
              </w:rPr>
            </w:pPr>
          </w:p>
        </w:tc>
      </w:tr>
      <w:tr w:rsidR="008108DD" w:rsidRPr="002D03D8" w14:paraId="49B28C58" w14:textId="77777777" w:rsidTr="00796E8D">
        <w:tc>
          <w:tcPr>
            <w:tcW w:w="5670" w:type="dxa"/>
            <w:shd w:val="clear" w:color="auto" w:fill="auto"/>
          </w:tcPr>
          <w:p w14:paraId="46D44C6E" w14:textId="77777777"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2D03D8">
              <w:rPr>
                <w:rFonts w:ascii="CordiaUPC" w:eastAsia="Angsana New" w:hAnsi="CordiaUPC" w:cs="CordiaUPC" w:hint="cs"/>
                <w:b/>
                <w:bCs/>
                <w:sz w:val="26"/>
                <w:szCs w:val="26"/>
                <w:lang w:val="en-US" w:eastAsia="en-US"/>
              </w:rPr>
              <w:t xml:space="preserve">Total Capital </w:t>
            </w:r>
            <w:r w:rsidRPr="002D03D8">
              <w:rPr>
                <w:rFonts w:ascii="CordiaUPC" w:hAnsi="CordiaUPC" w:cs="CordiaUPC" w:hint="cs"/>
                <w:b/>
                <w:bCs/>
                <w:sz w:val="26"/>
                <w:szCs w:val="26"/>
                <w:lang w:val="en-US" w:eastAsia="en-US"/>
              </w:rPr>
              <w:t>Fund</w:t>
            </w:r>
            <w:r w:rsidRPr="002D03D8">
              <w:rPr>
                <w:rFonts w:ascii="CordiaUPC" w:hAnsi="CordiaUPC" w:cs="CordiaUPC"/>
                <w:b/>
                <w:bCs/>
                <w:sz w:val="26"/>
                <w:szCs w:val="26"/>
                <w:lang w:val="en-US" w:eastAsia="en-US"/>
              </w:rPr>
              <w:t>s</w:t>
            </w:r>
          </w:p>
        </w:tc>
        <w:tc>
          <w:tcPr>
            <w:tcW w:w="1620" w:type="dxa"/>
            <w:tcBorders>
              <w:bottom w:val="double" w:sz="4" w:space="0" w:color="auto"/>
            </w:tcBorders>
          </w:tcPr>
          <w:p w14:paraId="5984DFF7" w14:textId="6BB90C06"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215,822</w:t>
            </w:r>
          </w:p>
        </w:tc>
        <w:tc>
          <w:tcPr>
            <w:tcW w:w="284" w:type="dxa"/>
            <w:gridSpan w:val="2"/>
            <w:shd w:val="clear" w:color="auto" w:fill="auto"/>
          </w:tcPr>
          <w:p w14:paraId="5990F5EC"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9374DDB" w14:textId="3B2B8725"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209,791</w:t>
            </w:r>
          </w:p>
        </w:tc>
      </w:tr>
      <w:tr w:rsidR="008108DD" w:rsidRPr="002D03D8" w14:paraId="23960A6A" w14:textId="77777777" w:rsidTr="00796E8D">
        <w:tc>
          <w:tcPr>
            <w:tcW w:w="5670" w:type="dxa"/>
            <w:shd w:val="clear" w:color="auto" w:fill="auto"/>
          </w:tcPr>
          <w:p w14:paraId="61BEF83D" w14:textId="77777777" w:rsidR="008108DD" w:rsidRPr="002D03D8" w:rsidRDefault="008108DD" w:rsidP="008108DD">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620" w:type="dxa"/>
          </w:tcPr>
          <w:p w14:paraId="7646280E" w14:textId="77777777"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C7B9080" w14:textId="77777777" w:rsidR="008108DD" w:rsidRPr="002D03D8" w:rsidRDefault="008108DD" w:rsidP="008108DD">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tcPr>
          <w:p w14:paraId="2B63829A" w14:textId="77777777"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p>
        </w:tc>
      </w:tr>
      <w:tr w:rsidR="008108DD" w:rsidRPr="002D03D8" w14:paraId="4B9DF2C3" w14:textId="77777777" w:rsidTr="00796E8D">
        <w:tc>
          <w:tcPr>
            <w:tcW w:w="5670" w:type="dxa"/>
            <w:shd w:val="clear" w:color="auto" w:fill="auto"/>
          </w:tcPr>
          <w:p w14:paraId="4E1A4E63" w14:textId="77777777" w:rsidR="008108DD" w:rsidRPr="002D03D8" w:rsidRDefault="008108DD" w:rsidP="008108DD">
            <w:pPr>
              <w:tabs>
                <w:tab w:val="left" w:pos="212"/>
                <w:tab w:val="left" w:pos="494"/>
              </w:tabs>
              <w:spacing w:line="240" w:lineRule="exact"/>
              <w:ind w:right="-29"/>
              <w:rPr>
                <w:rFonts w:ascii="CordiaUPC" w:eastAsia="Angsana New" w:hAnsi="CordiaUPC" w:cs="CordiaUPC"/>
                <w:b/>
                <w:bCs/>
                <w:sz w:val="26"/>
                <w:szCs w:val="26"/>
              </w:rPr>
            </w:pPr>
            <w:r w:rsidRPr="002D03D8">
              <w:rPr>
                <w:rFonts w:ascii="CordiaUPC" w:eastAsia="Angsana New" w:hAnsi="CordiaUPC" w:cs="CordiaUPC" w:hint="cs"/>
                <w:b/>
                <w:bCs/>
                <w:sz w:val="26"/>
                <w:szCs w:val="26"/>
              </w:rPr>
              <w:t>Total Risk-Weighted Assets</w:t>
            </w:r>
          </w:p>
        </w:tc>
        <w:tc>
          <w:tcPr>
            <w:tcW w:w="1620" w:type="dxa"/>
            <w:tcBorders>
              <w:bottom w:val="double" w:sz="4" w:space="0" w:color="auto"/>
            </w:tcBorders>
          </w:tcPr>
          <w:p w14:paraId="623E098C" w14:textId="350F3E56" w:rsidR="008108DD" w:rsidRPr="002D03D8" w:rsidRDefault="008108DD" w:rsidP="008108DD">
            <w:pPr>
              <w:tabs>
                <w:tab w:val="decimal" w:pos="1325"/>
              </w:tabs>
              <w:spacing w:line="240" w:lineRule="exact"/>
              <w:ind w:left="-25" w:right="-106"/>
              <w:rPr>
                <w:rFonts w:ascii="CordiaUPC" w:eastAsia="MS Mincho" w:hAnsi="CordiaUPC" w:cs="CordiaUPC"/>
                <w:sz w:val="26"/>
                <w:szCs w:val="26"/>
                <w:lang w:eastAsia="th-TH"/>
              </w:rPr>
            </w:pPr>
            <w:r w:rsidRPr="002D03D8">
              <w:rPr>
                <w:rFonts w:ascii="CordiaUPC" w:eastAsia="MS Mincho" w:hAnsi="CordiaUPC" w:cs="CordiaUPC"/>
                <w:b/>
                <w:bCs/>
                <w:sz w:val="26"/>
                <w:szCs w:val="26"/>
                <w:lang w:eastAsia="th-TH"/>
              </w:rPr>
              <w:t>1,087,981</w:t>
            </w:r>
          </w:p>
        </w:tc>
        <w:tc>
          <w:tcPr>
            <w:tcW w:w="284" w:type="dxa"/>
            <w:gridSpan w:val="2"/>
            <w:shd w:val="clear" w:color="auto" w:fill="auto"/>
          </w:tcPr>
          <w:p w14:paraId="01013B0C" w14:textId="77777777" w:rsidR="008108DD" w:rsidRPr="002D03D8" w:rsidRDefault="008108DD" w:rsidP="008108DD">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742E027" w14:textId="78F335FC" w:rsidR="008108DD" w:rsidRPr="002D03D8" w:rsidRDefault="008108DD" w:rsidP="008108DD">
            <w:pPr>
              <w:tabs>
                <w:tab w:val="decimal" w:pos="1325"/>
              </w:tabs>
              <w:spacing w:line="240" w:lineRule="exact"/>
              <w:ind w:left="-25" w:right="-106"/>
              <w:rPr>
                <w:rFonts w:ascii="CordiaUPC" w:eastAsia="MS Mincho" w:hAnsi="CordiaUPC" w:cs="CordiaUPC"/>
                <w:b/>
                <w:bCs/>
                <w:sz w:val="26"/>
                <w:szCs w:val="26"/>
                <w:lang w:eastAsia="th-TH"/>
              </w:rPr>
            </w:pPr>
            <w:r w:rsidRPr="002D03D8">
              <w:rPr>
                <w:rFonts w:ascii="CordiaUPC" w:eastAsia="MS Mincho" w:hAnsi="CordiaUPC" w:cs="CordiaUPC"/>
                <w:b/>
                <w:bCs/>
                <w:sz w:val="26"/>
                <w:szCs w:val="26"/>
                <w:lang w:eastAsia="th-TH"/>
              </w:rPr>
              <w:t>1,094,808</w:t>
            </w:r>
          </w:p>
        </w:tc>
      </w:tr>
    </w:tbl>
    <w:p w14:paraId="445DB3CA" w14:textId="29EBDDB7" w:rsidR="0070356C" w:rsidRPr="002D03D8" w:rsidRDefault="0070356C" w:rsidP="00814B02">
      <w:pPr>
        <w:spacing w:line="240" w:lineRule="auto"/>
        <w:rPr>
          <w:rFonts w:ascii="CordiaUPC" w:hAnsi="CordiaUPC" w:cs="CordiaUPC"/>
          <w:szCs w:val="22"/>
          <w:lang w:val="en-US" w:eastAsia="en-GB" w:bidi="th-TH"/>
        </w:rPr>
      </w:pPr>
    </w:p>
    <w:tbl>
      <w:tblPr>
        <w:tblW w:w="9204" w:type="dxa"/>
        <w:tblInd w:w="426" w:type="dxa"/>
        <w:tblLayout w:type="fixed"/>
        <w:tblCellMar>
          <w:left w:w="115" w:type="dxa"/>
          <w:right w:w="115" w:type="dxa"/>
        </w:tblCellMar>
        <w:tblLook w:val="0000" w:firstRow="0" w:lastRow="0" w:firstColumn="0" w:lastColumn="0" w:noHBand="0" w:noVBand="0"/>
      </w:tblPr>
      <w:tblGrid>
        <w:gridCol w:w="4884"/>
        <w:gridCol w:w="1170"/>
        <w:gridCol w:w="1620"/>
        <w:gridCol w:w="1530"/>
      </w:tblGrid>
      <w:tr w:rsidR="009B76D4" w:rsidRPr="002D03D8" w14:paraId="580A0DD7" w14:textId="77777777" w:rsidTr="00BA6D61">
        <w:tc>
          <w:tcPr>
            <w:tcW w:w="4884" w:type="dxa"/>
            <w:vAlign w:val="bottom"/>
          </w:tcPr>
          <w:p w14:paraId="319EC5BB" w14:textId="77777777" w:rsidR="009B76D4" w:rsidRPr="002D03D8" w:rsidRDefault="009B76D4" w:rsidP="009B76D4">
            <w:pPr>
              <w:spacing w:line="240" w:lineRule="exact"/>
              <w:jc w:val="both"/>
              <w:outlineLvl w:val="7"/>
              <w:rPr>
                <w:rFonts w:ascii="CordiaUPC" w:hAnsi="CordiaUPC" w:cs="CordiaUPC"/>
                <w:sz w:val="26"/>
                <w:szCs w:val="26"/>
                <w:cs/>
                <w:lang w:val="en-US" w:bidi="th-TH"/>
              </w:rPr>
            </w:pPr>
            <w:r w:rsidRPr="002D03D8">
              <w:rPr>
                <w:rFonts w:ascii="CordiaUPC" w:hAnsi="CordiaUPC" w:cs="CordiaUPC"/>
                <w:sz w:val="26"/>
                <w:szCs w:val="26"/>
              </w:rPr>
              <w:tab/>
            </w:r>
          </w:p>
        </w:tc>
        <w:tc>
          <w:tcPr>
            <w:tcW w:w="1170" w:type="dxa"/>
          </w:tcPr>
          <w:p w14:paraId="331465E9" w14:textId="77777777" w:rsidR="009B76D4" w:rsidRPr="002D03D8" w:rsidRDefault="009B76D4" w:rsidP="009B76D4">
            <w:pPr>
              <w:spacing w:line="240" w:lineRule="exact"/>
              <w:ind w:right="-64"/>
              <w:jc w:val="center"/>
              <w:rPr>
                <w:rFonts w:ascii="CordiaUPC" w:eastAsia="Angsana New" w:hAnsi="CordiaUPC" w:cs="CordiaUPC"/>
                <w:sz w:val="26"/>
                <w:szCs w:val="26"/>
                <w:lang w:val="en-US"/>
              </w:rPr>
            </w:pPr>
            <w:r w:rsidRPr="002D03D8">
              <w:rPr>
                <w:rFonts w:ascii="CordiaUPC" w:eastAsia="Angsana New" w:hAnsi="CordiaUPC" w:cs="CordiaUPC" w:hint="cs"/>
                <w:sz w:val="26"/>
                <w:szCs w:val="26"/>
                <w:lang w:val="en-US"/>
              </w:rPr>
              <w:t xml:space="preserve">The </w:t>
            </w:r>
            <w:proofErr w:type="spellStart"/>
            <w:r w:rsidRPr="002D03D8">
              <w:rPr>
                <w:rFonts w:ascii="CordiaUPC" w:eastAsia="Angsana New" w:hAnsi="CordiaUPC" w:cs="CordiaUPC" w:hint="cs"/>
                <w:sz w:val="26"/>
                <w:szCs w:val="26"/>
                <w:lang w:val="en-US"/>
              </w:rPr>
              <w:t>BoT’s</w:t>
            </w:r>
            <w:proofErr w:type="spellEnd"/>
            <w:r w:rsidRPr="002D03D8">
              <w:rPr>
                <w:rFonts w:ascii="CordiaUPC" w:eastAsia="Angsana New" w:hAnsi="CordiaUPC" w:cs="CordiaUPC" w:hint="cs"/>
                <w:sz w:val="26"/>
                <w:szCs w:val="26"/>
                <w:lang w:val="en-US"/>
              </w:rPr>
              <w:t xml:space="preserve"> regulatory</w:t>
            </w:r>
          </w:p>
          <w:p w14:paraId="3096605B" w14:textId="77777777" w:rsidR="009B76D4" w:rsidRPr="002D03D8" w:rsidRDefault="009B76D4" w:rsidP="009B76D4">
            <w:pPr>
              <w:spacing w:line="240" w:lineRule="exact"/>
              <w:ind w:right="-64"/>
              <w:jc w:val="center"/>
              <w:rPr>
                <w:rFonts w:ascii="CordiaUPC" w:hAnsi="CordiaUPC" w:cs="CordiaUPC"/>
                <w:sz w:val="26"/>
                <w:szCs w:val="26"/>
                <w:cs/>
                <w:lang w:val="en-US"/>
              </w:rPr>
            </w:pPr>
            <w:r w:rsidRPr="002D03D8">
              <w:rPr>
                <w:rFonts w:ascii="CordiaUPC" w:eastAsia="Angsana New" w:hAnsi="CordiaUPC" w:cs="CordiaUPC" w:hint="cs"/>
                <w:sz w:val="26"/>
                <w:szCs w:val="26"/>
                <w:lang w:val="en-US"/>
              </w:rPr>
              <w:t>minimum requirement</w:t>
            </w:r>
            <w:r w:rsidRPr="002D03D8">
              <w:rPr>
                <w:rFonts w:ascii="CordiaUPC" w:hAnsi="CordiaUPC" w:cs="CordiaUPC" w:hint="cs"/>
                <w:sz w:val="24"/>
                <w:szCs w:val="24"/>
                <w:lang w:val="en-US" w:eastAsia="en-GB" w:bidi="th-TH"/>
              </w:rPr>
              <w:t>*</w:t>
            </w:r>
          </w:p>
        </w:tc>
        <w:tc>
          <w:tcPr>
            <w:tcW w:w="1620" w:type="dxa"/>
            <w:vAlign w:val="bottom"/>
          </w:tcPr>
          <w:p w14:paraId="13FB4C31" w14:textId="2758B7EC" w:rsidR="009B76D4" w:rsidRPr="002D03D8" w:rsidRDefault="009B76D4" w:rsidP="009B76D4">
            <w:pPr>
              <w:tabs>
                <w:tab w:val="right" w:pos="1130"/>
              </w:tabs>
              <w:spacing w:line="240" w:lineRule="exact"/>
              <w:ind w:left="-115" w:right="-151"/>
              <w:jc w:val="center"/>
              <w:rPr>
                <w:rFonts w:ascii="CordiaUPC" w:hAnsi="CordiaUPC" w:cs="CordiaUPC"/>
                <w:sz w:val="26"/>
                <w:szCs w:val="26"/>
                <w:lang w:val="en-US" w:bidi="th-TH"/>
              </w:rPr>
            </w:pPr>
            <w:r w:rsidRPr="002D03D8">
              <w:rPr>
                <w:rFonts w:ascii="CordiaUPC" w:hAnsi="CordiaUPC" w:cs="CordiaUPC"/>
                <w:sz w:val="26"/>
                <w:szCs w:val="26"/>
              </w:rPr>
              <w:t xml:space="preserve">30 </w:t>
            </w:r>
            <w:r w:rsidR="00BA6D61" w:rsidRPr="002D03D8">
              <w:rPr>
                <w:rFonts w:ascii="CordiaUPC" w:hAnsi="CordiaUPC" w:cs="CordiaUPC"/>
                <w:sz w:val="26"/>
                <w:szCs w:val="26"/>
              </w:rPr>
              <w:t>September</w:t>
            </w:r>
            <w:r w:rsidRPr="002D03D8">
              <w:rPr>
                <w:rFonts w:ascii="CordiaUPC" w:hAnsi="CordiaUPC" w:cs="CordiaUPC"/>
                <w:sz w:val="26"/>
                <w:szCs w:val="26"/>
              </w:rPr>
              <w:t xml:space="preserve"> 2025</w:t>
            </w:r>
          </w:p>
        </w:tc>
        <w:tc>
          <w:tcPr>
            <w:tcW w:w="1530" w:type="dxa"/>
            <w:vAlign w:val="bottom"/>
          </w:tcPr>
          <w:p w14:paraId="2AA6B211" w14:textId="7F70B14E" w:rsidR="009B76D4" w:rsidRPr="002D03D8" w:rsidRDefault="009B76D4" w:rsidP="009B76D4">
            <w:pPr>
              <w:tabs>
                <w:tab w:val="right" w:pos="1130"/>
              </w:tabs>
              <w:spacing w:line="240" w:lineRule="exact"/>
              <w:ind w:left="-108" w:right="-115"/>
              <w:jc w:val="center"/>
              <w:rPr>
                <w:rFonts w:ascii="CordiaUPC" w:hAnsi="CordiaUPC" w:cs="CordiaUPC"/>
                <w:snapToGrid w:val="0"/>
                <w:sz w:val="26"/>
                <w:szCs w:val="26"/>
                <w:lang w:val="en-US" w:bidi="th-TH"/>
              </w:rPr>
            </w:pPr>
            <w:r w:rsidRPr="002D03D8">
              <w:rPr>
                <w:rFonts w:ascii="CordiaUPC" w:hAnsi="CordiaUPC" w:cs="CordiaUPC"/>
                <w:sz w:val="26"/>
                <w:szCs w:val="26"/>
                <w:lang w:bidi="th-TH"/>
              </w:rPr>
              <w:t>3</w:t>
            </w:r>
            <w:r w:rsidRPr="002D03D8">
              <w:rPr>
                <w:rFonts w:ascii="CordiaUPC" w:hAnsi="CordiaUPC" w:cs="CordiaUPC" w:hint="cs"/>
                <w:sz w:val="26"/>
                <w:szCs w:val="26"/>
                <w:cs/>
                <w:lang w:bidi="th-TH"/>
              </w:rPr>
              <w:t xml:space="preserve">1 </w:t>
            </w:r>
            <w:r w:rsidRPr="002D03D8">
              <w:rPr>
                <w:rFonts w:ascii="CordiaUPC" w:hAnsi="CordiaUPC" w:cs="CordiaUPC"/>
                <w:sz w:val="26"/>
                <w:szCs w:val="26"/>
                <w:lang w:bidi="th-TH"/>
              </w:rPr>
              <w:t>December 2024</w:t>
            </w:r>
          </w:p>
        </w:tc>
      </w:tr>
      <w:tr w:rsidR="009B76D4" w:rsidRPr="002D03D8" w14:paraId="6E8995CC" w14:textId="77777777" w:rsidTr="00BA6D61">
        <w:tc>
          <w:tcPr>
            <w:tcW w:w="4884" w:type="dxa"/>
            <w:vAlign w:val="bottom"/>
          </w:tcPr>
          <w:p w14:paraId="14C1DEE1" w14:textId="77777777" w:rsidR="009B76D4" w:rsidRPr="002D03D8" w:rsidRDefault="009B76D4" w:rsidP="009B76D4">
            <w:pPr>
              <w:spacing w:line="240" w:lineRule="exact"/>
              <w:jc w:val="both"/>
              <w:outlineLvl w:val="7"/>
              <w:rPr>
                <w:rFonts w:ascii="CordiaUPC" w:hAnsi="CordiaUPC" w:cs="CordiaUPC"/>
                <w:sz w:val="26"/>
                <w:szCs w:val="26"/>
                <w:lang w:val="en-US"/>
              </w:rPr>
            </w:pPr>
          </w:p>
        </w:tc>
        <w:tc>
          <w:tcPr>
            <w:tcW w:w="4320" w:type="dxa"/>
            <w:gridSpan w:val="3"/>
          </w:tcPr>
          <w:p w14:paraId="6C90152F" w14:textId="77777777" w:rsidR="009B76D4" w:rsidRPr="002D03D8" w:rsidRDefault="009B76D4" w:rsidP="009B76D4">
            <w:pPr>
              <w:spacing w:line="240" w:lineRule="exact"/>
              <w:ind w:right="-40"/>
              <w:jc w:val="center"/>
              <w:rPr>
                <w:rFonts w:ascii="CordiaUPC" w:hAnsi="CordiaUPC" w:cs="CordiaUPC"/>
                <w:sz w:val="26"/>
                <w:szCs w:val="26"/>
              </w:rPr>
            </w:pPr>
            <w:r w:rsidRPr="002D03D8">
              <w:rPr>
                <w:rFonts w:ascii="CordiaUPC" w:hAnsi="CordiaUPC" w:cs="CordiaUPC" w:hint="cs"/>
                <w:i/>
                <w:iCs/>
                <w:sz w:val="26"/>
                <w:szCs w:val="26"/>
              </w:rPr>
              <w:t>(%)</w:t>
            </w:r>
          </w:p>
        </w:tc>
      </w:tr>
      <w:tr w:rsidR="008108DD" w:rsidRPr="002D03D8" w14:paraId="1EB31631" w14:textId="77777777" w:rsidTr="00BA6D61">
        <w:tc>
          <w:tcPr>
            <w:tcW w:w="4884" w:type="dxa"/>
            <w:vAlign w:val="bottom"/>
          </w:tcPr>
          <w:p w14:paraId="2F449857" w14:textId="77777777" w:rsidR="008108DD" w:rsidRPr="002D03D8" w:rsidRDefault="008108DD" w:rsidP="008108DD">
            <w:pPr>
              <w:spacing w:line="240" w:lineRule="exact"/>
              <w:jc w:val="both"/>
              <w:outlineLvl w:val="7"/>
              <w:rPr>
                <w:rFonts w:ascii="CordiaUPC" w:hAnsi="CordiaUPC" w:cs="CordiaUPC"/>
                <w:sz w:val="26"/>
                <w:szCs w:val="26"/>
                <w:lang w:val="en-US"/>
              </w:rPr>
            </w:pPr>
            <w:r w:rsidRPr="002D03D8">
              <w:rPr>
                <w:rFonts w:ascii="CordiaUPC" w:hAnsi="CordiaUPC" w:cs="CordiaUPC" w:hint="cs"/>
                <w:sz w:val="26"/>
                <w:szCs w:val="26"/>
                <w:lang w:val="en-US"/>
              </w:rPr>
              <w:t>Capital Adequacy Ratio/Total Risk-Weighted Asset</w:t>
            </w:r>
          </w:p>
        </w:tc>
        <w:tc>
          <w:tcPr>
            <w:tcW w:w="1170" w:type="dxa"/>
            <w:vAlign w:val="bottom"/>
          </w:tcPr>
          <w:p w14:paraId="7595045D" w14:textId="77777777" w:rsidR="008108DD" w:rsidRPr="002D03D8" w:rsidRDefault="008108DD" w:rsidP="008108DD">
            <w:pPr>
              <w:spacing w:line="240" w:lineRule="exact"/>
              <w:ind w:right="-113"/>
              <w:jc w:val="center"/>
              <w:rPr>
                <w:rFonts w:ascii="CordiaUPC" w:hAnsi="CordiaUPC" w:cs="CordiaUPC"/>
                <w:sz w:val="26"/>
                <w:szCs w:val="26"/>
                <w:lang w:bidi="th-TH"/>
              </w:rPr>
            </w:pPr>
            <w:r w:rsidRPr="002D03D8">
              <w:rPr>
                <w:rFonts w:ascii="CordiaUPC" w:hAnsi="CordiaUPC" w:cs="CordiaUPC" w:hint="cs"/>
                <w:sz w:val="26"/>
                <w:szCs w:val="26"/>
              </w:rPr>
              <w:t>1</w:t>
            </w:r>
            <w:r w:rsidRPr="002D03D8">
              <w:rPr>
                <w:rFonts w:ascii="CordiaUPC" w:hAnsi="CordiaUPC" w:cs="CordiaUPC"/>
                <w:sz w:val="26"/>
                <w:szCs w:val="26"/>
              </w:rPr>
              <w:t>2</w:t>
            </w:r>
            <w:r w:rsidRPr="002D03D8">
              <w:rPr>
                <w:rFonts w:ascii="CordiaUPC" w:hAnsi="CordiaUPC" w:cs="CordiaUPC" w:hint="cs"/>
                <w:sz w:val="26"/>
                <w:szCs w:val="26"/>
              </w:rPr>
              <w:t>.0</w:t>
            </w:r>
            <w:r w:rsidRPr="002D03D8">
              <w:rPr>
                <w:rFonts w:ascii="CordiaUPC" w:hAnsi="CordiaUPC" w:cs="CordiaUPC" w:hint="cs"/>
                <w:sz w:val="26"/>
                <w:szCs w:val="26"/>
                <w:cs/>
                <w:lang w:bidi="th-TH"/>
              </w:rPr>
              <w:t>0</w:t>
            </w:r>
          </w:p>
        </w:tc>
        <w:tc>
          <w:tcPr>
            <w:tcW w:w="1620" w:type="dxa"/>
            <w:vAlign w:val="bottom"/>
          </w:tcPr>
          <w:p w14:paraId="70D55DEA" w14:textId="53FD1B3D" w:rsidR="008108DD" w:rsidRPr="002D03D8" w:rsidRDefault="008108DD" w:rsidP="008108DD">
            <w:pPr>
              <w:tabs>
                <w:tab w:val="decimal" w:pos="608"/>
              </w:tabs>
              <w:spacing w:line="240" w:lineRule="exact"/>
              <w:ind w:right="53"/>
              <w:rPr>
                <w:rFonts w:ascii="CordiaUPC" w:hAnsi="CordiaUPC" w:cs="CordiaUPC"/>
                <w:sz w:val="26"/>
                <w:szCs w:val="26"/>
              </w:rPr>
            </w:pPr>
            <w:r w:rsidRPr="002D03D8">
              <w:rPr>
                <w:rFonts w:ascii="CordiaUPC" w:hAnsi="CordiaUPC" w:cs="CordiaUPC"/>
                <w:sz w:val="26"/>
                <w:szCs w:val="26"/>
              </w:rPr>
              <w:t>19.84</w:t>
            </w:r>
          </w:p>
        </w:tc>
        <w:tc>
          <w:tcPr>
            <w:tcW w:w="1530" w:type="dxa"/>
            <w:vAlign w:val="bottom"/>
          </w:tcPr>
          <w:p w14:paraId="4480DD35" w14:textId="1F0306D1" w:rsidR="008108DD" w:rsidRPr="002D03D8" w:rsidRDefault="008108DD" w:rsidP="008108DD">
            <w:pPr>
              <w:tabs>
                <w:tab w:val="decimal" w:pos="700"/>
              </w:tabs>
              <w:spacing w:line="240" w:lineRule="exact"/>
              <w:ind w:right="53"/>
              <w:rPr>
                <w:rFonts w:ascii="CordiaUPC" w:hAnsi="CordiaUPC" w:cs="CordiaUPC"/>
                <w:sz w:val="26"/>
                <w:szCs w:val="26"/>
              </w:rPr>
            </w:pPr>
            <w:r w:rsidRPr="002D03D8">
              <w:rPr>
                <w:rFonts w:ascii="CordiaUPC" w:hAnsi="CordiaUPC" w:cs="CordiaUPC"/>
                <w:sz w:val="26"/>
                <w:szCs w:val="26"/>
              </w:rPr>
              <w:t>19.16</w:t>
            </w:r>
          </w:p>
        </w:tc>
      </w:tr>
      <w:tr w:rsidR="008108DD" w:rsidRPr="002D03D8" w14:paraId="7766809A" w14:textId="77777777" w:rsidTr="00BA6D61">
        <w:tc>
          <w:tcPr>
            <w:tcW w:w="4884" w:type="dxa"/>
          </w:tcPr>
          <w:p w14:paraId="57672AC5" w14:textId="77777777" w:rsidR="008108DD" w:rsidRPr="002D03D8" w:rsidRDefault="008108DD" w:rsidP="008108DD">
            <w:pPr>
              <w:spacing w:line="240" w:lineRule="exact"/>
              <w:jc w:val="both"/>
              <w:outlineLvl w:val="7"/>
              <w:rPr>
                <w:rFonts w:ascii="CordiaUPC" w:hAnsi="CordiaUPC" w:cs="CordiaUPC"/>
                <w:sz w:val="26"/>
                <w:szCs w:val="26"/>
                <w:lang w:val="en-US"/>
              </w:rPr>
            </w:pPr>
            <w:r w:rsidRPr="002D03D8">
              <w:rPr>
                <w:rFonts w:ascii="CordiaUPC" w:hAnsi="CordiaUPC" w:cs="CordiaUPC" w:hint="cs"/>
                <w:sz w:val="26"/>
                <w:szCs w:val="26"/>
                <w:lang w:val="en-US"/>
              </w:rPr>
              <w:t>Tier 1 Capital Ratio/Total Risk-Weighted Asset</w:t>
            </w:r>
          </w:p>
        </w:tc>
        <w:tc>
          <w:tcPr>
            <w:tcW w:w="1170" w:type="dxa"/>
          </w:tcPr>
          <w:p w14:paraId="2BE0A0A8" w14:textId="77777777" w:rsidR="008108DD" w:rsidRPr="002D03D8" w:rsidRDefault="008108DD" w:rsidP="008108DD">
            <w:pPr>
              <w:spacing w:line="240" w:lineRule="exact"/>
              <w:ind w:right="-203"/>
              <w:jc w:val="center"/>
              <w:rPr>
                <w:rFonts w:ascii="CordiaUPC" w:hAnsi="CordiaUPC" w:cs="CordiaUPC"/>
                <w:sz w:val="26"/>
                <w:szCs w:val="26"/>
                <w:lang w:bidi="th-TH"/>
              </w:rPr>
            </w:pPr>
            <w:r w:rsidRPr="002D03D8">
              <w:rPr>
                <w:rFonts w:ascii="CordiaUPC" w:hAnsi="CordiaUPC" w:cs="CordiaUPC" w:hint="cs"/>
                <w:sz w:val="26"/>
                <w:szCs w:val="26"/>
                <w:cs/>
                <w:lang w:bidi="th-TH"/>
              </w:rPr>
              <w:t>9</w:t>
            </w:r>
            <w:r w:rsidRPr="002D03D8">
              <w:rPr>
                <w:rFonts w:ascii="CordiaUPC" w:hAnsi="CordiaUPC" w:cs="CordiaUPC" w:hint="cs"/>
                <w:sz w:val="26"/>
                <w:szCs w:val="26"/>
              </w:rPr>
              <w:t>.5</w:t>
            </w:r>
            <w:r w:rsidRPr="002D03D8">
              <w:rPr>
                <w:rFonts w:ascii="CordiaUPC" w:hAnsi="CordiaUPC" w:cs="CordiaUPC" w:hint="cs"/>
                <w:sz w:val="26"/>
                <w:szCs w:val="26"/>
                <w:cs/>
                <w:lang w:bidi="th-TH"/>
              </w:rPr>
              <w:t>0</w:t>
            </w:r>
          </w:p>
        </w:tc>
        <w:tc>
          <w:tcPr>
            <w:tcW w:w="1620" w:type="dxa"/>
          </w:tcPr>
          <w:p w14:paraId="638025BF" w14:textId="300AC9A1" w:rsidR="008108DD" w:rsidRPr="002D03D8" w:rsidRDefault="008108DD" w:rsidP="008108DD">
            <w:pPr>
              <w:tabs>
                <w:tab w:val="decimal" w:pos="608"/>
              </w:tabs>
              <w:spacing w:line="240" w:lineRule="exact"/>
              <w:ind w:right="53"/>
              <w:rPr>
                <w:rFonts w:ascii="CordiaUPC" w:hAnsi="CordiaUPC" w:cs="CordiaUPC"/>
                <w:sz w:val="26"/>
                <w:szCs w:val="26"/>
              </w:rPr>
            </w:pPr>
            <w:r w:rsidRPr="002D03D8">
              <w:rPr>
                <w:rFonts w:ascii="CordiaUPC" w:hAnsi="CordiaUPC" w:cs="CordiaUPC"/>
                <w:sz w:val="26"/>
                <w:szCs w:val="26"/>
              </w:rPr>
              <w:t>17.77</w:t>
            </w:r>
          </w:p>
        </w:tc>
        <w:tc>
          <w:tcPr>
            <w:tcW w:w="1530" w:type="dxa"/>
          </w:tcPr>
          <w:p w14:paraId="4634ECA0" w14:textId="163D7333" w:rsidR="008108DD" w:rsidRPr="002D03D8" w:rsidRDefault="008108DD" w:rsidP="008108DD">
            <w:pPr>
              <w:tabs>
                <w:tab w:val="decimal" w:pos="700"/>
              </w:tabs>
              <w:spacing w:line="240" w:lineRule="exact"/>
              <w:ind w:right="53"/>
              <w:rPr>
                <w:rFonts w:ascii="CordiaUPC" w:hAnsi="CordiaUPC" w:cs="CordiaUPC"/>
                <w:sz w:val="26"/>
                <w:szCs w:val="26"/>
              </w:rPr>
            </w:pPr>
            <w:r w:rsidRPr="002D03D8">
              <w:rPr>
                <w:rFonts w:ascii="CordiaUPC" w:hAnsi="CordiaUPC" w:cs="CordiaUPC"/>
                <w:sz w:val="26"/>
                <w:szCs w:val="26"/>
              </w:rPr>
              <w:t>16.77</w:t>
            </w:r>
          </w:p>
        </w:tc>
      </w:tr>
      <w:tr w:rsidR="008108DD" w:rsidRPr="002D03D8" w14:paraId="53535D0E" w14:textId="77777777" w:rsidTr="00BA6D61">
        <w:tc>
          <w:tcPr>
            <w:tcW w:w="4884" w:type="dxa"/>
          </w:tcPr>
          <w:p w14:paraId="326082EA" w14:textId="77777777" w:rsidR="008108DD" w:rsidRPr="002D03D8" w:rsidRDefault="008108DD" w:rsidP="008108DD">
            <w:pPr>
              <w:tabs>
                <w:tab w:val="left" w:pos="252"/>
              </w:tabs>
              <w:spacing w:line="240" w:lineRule="exact"/>
              <w:ind w:right="-380"/>
              <w:outlineLvl w:val="7"/>
              <w:rPr>
                <w:rFonts w:ascii="CordiaUPC" w:hAnsi="CordiaUPC" w:cs="CordiaUPC"/>
                <w:sz w:val="26"/>
                <w:szCs w:val="26"/>
                <w:lang w:val="en-US"/>
              </w:rPr>
            </w:pPr>
            <w:r w:rsidRPr="002D03D8">
              <w:rPr>
                <w:rFonts w:ascii="CordiaUPC" w:hAnsi="CordiaUPC" w:cs="CordiaUPC" w:hint="cs"/>
                <w:sz w:val="26"/>
                <w:szCs w:val="26"/>
                <w:lang w:val="en-US"/>
              </w:rPr>
              <w:t>Common Equity Tier 1 Capital Ratio/Total Risk-Weighted Asset</w:t>
            </w:r>
          </w:p>
        </w:tc>
        <w:tc>
          <w:tcPr>
            <w:tcW w:w="1170" w:type="dxa"/>
            <w:vAlign w:val="bottom"/>
          </w:tcPr>
          <w:p w14:paraId="3B8B254C" w14:textId="77777777" w:rsidR="008108DD" w:rsidRPr="002D03D8" w:rsidRDefault="008108DD" w:rsidP="008108DD">
            <w:pPr>
              <w:spacing w:line="240" w:lineRule="exact"/>
              <w:ind w:right="-203"/>
              <w:jc w:val="center"/>
              <w:rPr>
                <w:rFonts w:ascii="CordiaUPC" w:hAnsi="CordiaUPC" w:cs="CordiaUPC"/>
                <w:sz w:val="26"/>
                <w:szCs w:val="26"/>
                <w:lang w:bidi="th-TH"/>
              </w:rPr>
            </w:pPr>
            <w:r w:rsidRPr="002D03D8">
              <w:rPr>
                <w:rFonts w:ascii="CordiaUPC" w:hAnsi="CordiaUPC" w:cs="CordiaUPC" w:hint="cs"/>
                <w:sz w:val="26"/>
                <w:szCs w:val="26"/>
                <w:cs/>
                <w:lang w:bidi="th-TH"/>
              </w:rPr>
              <w:t>8</w:t>
            </w:r>
            <w:r w:rsidRPr="002D03D8">
              <w:rPr>
                <w:rFonts w:ascii="CordiaUPC" w:hAnsi="CordiaUPC" w:cs="CordiaUPC" w:hint="cs"/>
                <w:sz w:val="26"/>
                <w:szCs w:val="26"/>
              </w:rPr>
              <w:t>.0</w:t>
            </w:r>
            <w:r w:rsidRPr="002D03D8">
              <w:rPr>
                <w:rFonts w:ascii="CordiaUPC" w:hAnsi="CordiaUPC" w:cs="CordiaUPC" w:hint="cs"/>
                <w:sz w:val="26"/>
                <w:szCs w:val="26"/>
                <w:cs/>
                <w:lang w:bidi="th-TH"/>
              </w:rPr>
              <w:t>0</w:t>
            </w:r>
          </w:p>
        </w:tc>
        <w:tc>
          <w:tcPr>
            <w:tcW w:w="1620" w:type="dxa"/>
            <w:vAlign w:val="bottom"/>
          </w:tcPr>
          <w:p w14:paraId="6422A9BA" w14:textId="28E5F07E" w:rsidR="008108DD" w:rsidRPr="002D03D8" w:rsidRDefault="008108DD" w:rsidP="008108DD">
            <w:pPr>
              <w:tabs>
                <w:tab w:val="decimal" w:pos="608"/>
              </w:tabs>
              <w:spacing w:line="240" w:lineRule="exact"/>
              <w:ind w:right="53"/>
              <w:rPr>
                <w:rFonts w:ascii="CordiaUPC" w:hAnsi="CordiaUPC" w:cs="CordiaUPC"/>
                <w:sz w:val="26"/>
                <w:szCs w:val="26"/>
              </w:rPr>
            </w:pPr>
            <w:r w:rsidRPr="002D03D8">
              <w:rPr>
                <w:rFonts w:ascii="CordiaUPC" w:hAnsi="CordiaUPC" w:cs="CordiaUPC"/>
                <w:sz w:val="26"/>
                <w:szCs w:val="26"/>
              </w:rPr>
              <w:t>17.77</w:t>
            </w:r>
          </w:p>
        </w:tc>
        <w:tc>
          <w:tcPr>
            <w:tcW w:w="1530" w:type="dxa"/>
            <w:vAlign w:val="bottom"/>
          </w:tcPr>
          <w:p w14:paraId="20D62B99" w14:textId="17F4D78C" w:rsidR="008108DD" w:rsidRPr="002D03D8" w:rsidRDefault="008108DD" w:rsidP="008108DD">
            <w:pPr>
              <w:tabs>
                <w:tab w:val="decimal" w:pos="700"/>
              </w:tabs>
              <w:spacing w:line="240" w:lineRule="exact"/>
              <w:ind w:right="53"/>
              <w:rPr>
                <w:rFonts w:ascii="CordiaUPC" w:hAnsi="CordiaUPC" w:cs="CordiaUPC"/>
                <w:sz w:val="26"/>
                <w:szCs w:val="26"/>
                <w:lang w:val="en-US"/>
              </w:rPr>
            </w:pPr>
            <w:r w:rsidRPr="002D03D8">
              <w:rPr>
                <w:rFonts w:ascii="CordiaUPC" w:hAnsi="CordiaUPC" w:cs="CordiaUPC"/>
                <w:sz w:val="26"/>
                <w:szCs w:val="26"/>
              </w:rPr>
              <w:t>16.77</w:t>
            </w:r>
          </w:p>
        </w:tc>
      </w:tr>
    </w:tbl>
    <w:p w14:paraId="4025BF12" w14:textId="77777777" w:rsidR="0070356C" w:rsidRPr="002D03D8" w:rsidRDefault="0070356C" w:rsidP="00414850">
      <w:pPr>
        <w:spacing w:before="120" w:line="240" w:lineRule="exact"/>
        <w:ind w:left="720" w:right="58" w:hanging="131"/>
        <w:jc w:val="thaiDistribute"/>
        <w:rPr>
          <w:rFonts w:ascii="CordiaUPC" w:hAnsi="CordiaUPC" w:cs="CordiaUPC"/>
          <w:szCs w:val="22"/>
          <w:lang w:val="en-US" w:eastAsia="en-GB" w:bidi="th-TH"/>
        </w:rPr>
      </w:pPr>
      <w:r w:rsidRPr="002D03D8">
        <w:rPr>
          <w:rFonts w:ascii="CordiaUPC" w:hAnsi="CordiaUPC" w:cs="CordiaUPC" w:hint="cs"/>
          <w:szCs w:val="22"/>
          <w:lang w:val="en-US" w:eastAsia="en-GB" w:bidi="th-TH"/>
        </w:rPr>
        <w:t xml:space="preserve">* </w:t>
      </w:r>
      <w:r w:rsidRPr="002D03D8">
        <w:rPr>
          <w:rFonts w:ascii="CordiaUPC" w:hAnsi="CordiaUPC" w:cs="CordiaUPC" w:hint="cs"/>
          <w:szCs w:val="22"/>
          <w:cs/>
          <w:lang w:val="en-US" w:eastAsia="en-GB" w:bidi="th-TH"/>
        </w:rPr>
        <w:t xml:space="preserve"> </w:t>
      </w:r>
      <w:r w:rsidRPr="002D03D8">
        <w:rPr>
          <w:rFonts w:ascii="CordiaUPC" w:hAnsi="CordiaUPC" w:cs="CordiaUPC"/>
          <w:szCs w:val="22"/>
          <w:lang w:val="en-US" w:eastAsia="en-GB" w:bidi="th-TH"/>
        </w:rPr>
        <w:t xml:space="preserve">The </w:t>
      </w:r>
      <w:proofErr w:type="spellStart"/>
      <w:r w:rsidRPr="002D03D8">
        <w:rPr>
          <w:rFonts w:ascii="CordiaUPC" w:hAnsi="CordiaUPC" w:cs="CordiaUPC"/>
          <w:szCs w:val="22"/>
          <w:lang w:val="en-US" w:eastAsia="en-GB" w:bidi="th-TH"/>
        </w:rPr>
        <w:t>BoT</w:t>
      </w:r>
      <w:proofErr w:type="spellEnd"/>
      <w:r w:rsidRPr="002D03D8">
        <w:rPr>
          <w:rFonts w:ascii="CordiaUPC" w:hAnsi="CordiaUPC" w:cs="CordiaUPC"/>
          <w:szCs w:val="22"/>
          <w:lang w:val="en-US" w:eastAsia="en-GB" w:bidi="th-TH"/>
        </w:rPr>
        <w:t xml:space="preserve"> requires commercial banks to maintain an additional buffer on top of minimum regulatory required Common Equity Tier 1 consists of conservation buffer of 2.50% and D-SIB buffer of 1.00%</w:t>
      </w:r>
    </w:p>
    <w:p w14:paraId="336C3EB3" w14:textId="77777777" w:rsidR="007D4956" w:rsidRPr="002D03D8" w:rsidRDefault="007D4956" w:rsidP="00414850">
      <w:pPr>
        <w:spacing w:before="120" w:line="240" w:lineRule="exact"/>
        <w:ind w:left="720" w:right="58" w:hanging="131"/>
        <w:jc w:val="thaiDistribute"/>
        <w:rPr>
          <w:rFonts w:ascii="CordiaUPC" w:hAnsi="CordiaUPC" w:cs="CordiaUPC"/>
          <w:szCs w:val="22"/>
          <w:lang w:val="en-US" w:eastAsia="en-GB" w:bidi="th-TH"/>
        </w:rPr>
      </w:pPr>
    </w:p>
    <w:p w14:paraId="031FFF58" w14:textId="051D9935" w:rsidR="007D4956" w:rsidRPr="002D03D8" w:rsidRDefault="007D4956">
      <w:pPr>
        <w:spacing w:line="240" w:lineRule="auto"/>
        <w:rPr>
          <w:rFonts w:cstheme="minorBidi"/>
          <w:sz w:val="20"/>
          <w:szCs w:val="25"/>
          <w:lang w:val="en-US" w:bidi="th-TH"/>
        </w:rPr>
      </w:pPr>
      <w:r w:rsidRPr="002D03D8">
        <w:rPr>
          <w:rFonts w:cstheme="minorBidi"/>
          <w:sz w:val="20"/>
          <w:szCs w:val="25"/>
          <w:cs/>
          <w:lang w:val="en-US" w:bidi="th-TH"/>
        </w:rPr>
        <w:br w:type="page"/>
      </w:r>
    </w:p>
    <w:p w14:paraId="7D93725C" w14:textId="5C09E127" w:rsidR="0070356C" w:rsidRPr="002D03D8" w:rsidRDefault="0070356C" w:rsidP="0070356C">
      <w:pPr>
        <w:spacing w:line="240" w:lineRule="exact"/>
        <w:ind w:left="540" w:right="-28"/>
        <w:rPr>
          <w:rFonts w:ascii="CordiaUPC" w:hAnsi="CordiaUPC" w:cs="CordiaUPC"/>
          <w:sz w:val="26"/>
          <w:szCs w:val="26"/>
          <w:cs/>
          <w:lang w:bidi="th-TH"/>
        </w:rPr>
      </w:pPr>
      <w:r w:rsidRPr="002D03D8">
        <w:rPr>
          <w:rFonts w:ascii="CordiaUPC" w:hAnsi="CordiaUPC" w:cs="CordiaUPC" w:hint="cs"/>
          <w:sz w:val="26"/>
          <w:szCs w:val="26"/>
        </w:rPr>
        <w:lastRenderedPageBreak/>
        <w:t xml:space="preserve">As </w:t>
      </w:r>
      <w:proofErr w:type="gramStart"/>
      <w:r w:rsidRPr="002D03D8">
        <w:rPr>
          <w:rFonts w:ascii="CordiaUPC" w:hAnsi="CordiaUPC" w:cs="CordiaUPC" w:hint="cs"/>
          <w:sz w:val="26"/>
          <w:szCs w:val="26"/>
        </w:rPr>
        <w:t>at</w:t>
      </w:r>
      <w:proofErr w:type="gramEnd"/>
      <w:r w:rsidRPr="002D03D8">
        <w:rPr>
          <w:rFonts w:ascii="CordiaUPC" w:hAnsi="CordiaUPC" w:cs="CordiaUPC" w:hint="cs"/>
          <w:sz w:val="26"/>
          <w:szCs w:val="26"/>
        </w:rPr>
        <w:t xml:space="preserve"> </w:t>
      </w:r>
      <w:r w:rsidR="009B76D4" w:rsidRPr="002D03D8">
        <w:rPr>
          <w:rFonts w:ascii="CordiaUPC" w:hAnsi="CordiaUPC" w:cs="CordiaUPC"/>
          <w:sz w:val="26"/>
          <w:szCs w:val="26"/>
        </w:rPr>
        <w:t xml:space="preserve">30 </w:t>
      </w:r>
      <w:r w:rsidR="00BA6D61" w:rsidRPr="002D03D8">
        <w:rPr>
          <w:rFonts w:ascii="CordiaUPC" w:hAnsi="CordiaUPC" w:cs="CordiaUPC"/>
          <w:sz w:val="26"/>
          <w:szCs w:val="26"/>
        </w:rPr>
        <w:t>September</w:t>
      </w:r>
      <w:r w:rsidR="009B76D4" w:rsidRPr="002D03D8">
        <w:rPr>
          <w:rFonts w:ascii="CordiaUPC" w:hAnsi="CordiaUPC" w:cs="CordiaUPC"/>
          <w:sz w:val="26"/>
          <w:szCs w:val="26"/>
        </w:rPr>
        <w:t xml:space="preserve"> 2025 and </w:t>
      </w:r>
      <w:r w:rsidR="009B76D4" w:rsidRPr="002D03D8">
        <w:rPr>
          <w:rFonts w:ascii="CordiaUPC" w:hAnsi="CordiaUPC" w:cs="CordiaUPC"/>
          <w:sz w:val="26"/>
          <w:szCs w:val="26"/>
          <w:lang w:val="en-US" w:bidi="th-TH"/>
        </w:rPr>
        <w:t>3</w:t>
      </w:r>
      <w:r w:rsidR="009B76D4" w:rsidRPr="002D03D8">
        <w:rPr>
          <w:rFonts w:ascii="CordiaUPC" w:hAnsi="CordiaUPC" w:cs="CordiaUPC" w:hint="cs"/>
          <w:sz w:val="26"/>
          <w:szCs w:val="26"/>
          <w:cs/>
          <w:lang w:bidi="th-TH"/>
        </w:rPr>
        <w:t xml:space="preserve">1 </w:t>
      </w:r>
      <w:r w:rsidR="009B76D4" w:rsidRPr="002D03D8">
        <w:rPr>
          <w:rFonts w:ascii="CordiaUPC" w:hAnsi="CordiaUPC" w:cs="CordiaUPC"/>
          <w:sz w:val="26"/>
          <w:szCs w:val="26"/>
        </w:rPr>
        <w:t>December 2024</w:t>
      </w:r>
      <w:r w:rsidRPr="002D03D8">
        <w:rPr>
          <w:rFonts w:ascii="CordiaUPC" w:hAnsi="CordiaUPC" w:cs="CordiaUPC" w:hint="cs"/>
          <w:sz w:val="26"/>
          <w:szCs w:val="26"/>
        </w:rPr>
        <w:t xml:space="preserve">, the </w:t>
      </w:r>
      <w:r w:rsidRPr="002D03D8">
        <w:rPr>
          <w:rFonts w:ascii="CordiaUPC" w:hAnsi="CordiaUPC" w:cs="CordiaUPC" w:hint="cs"/>
          <w:sz w:val="26"/>
          <w:szCs w:val="26"/>
          <w:lang w:val="en-US" w:eastAsia="en-GB" w:bidi="th-TH"/>
        </w:rPr>
        <w:t>Bank and its subsidiaries</w:t>
      </w:r>
      <w:r w:rsidRPr="002D03D8">
        <w:rPr>
          <w:rFonts w:ascii="CordiaUPC" w:hAnsi="CordiaUPC" w:cs="CordiaUPC" w:hint="cs"/>
          <w:sz w:val="26"/>
          <w:szCs w:val="26"/>
        </w:rPr>
        <w:t xml:space="preserve"> have no add-on arising from Single Lending Limit.</w:t>
      </w:r>
    </w:p>
    <w:p w14:paraId="1C9737C0" w14:textId="77777777" w:rsidR="0070356C" w:rsidRPr="002D03D8" w:rsidRDefault="0070356C" w:rsidP="0070356C">
      <w:pPr>
        <w:spacing w:line="240" w:lineRule="auto"/>
        <w:rPr>
          <w:sz w:val="26"/>
          <w:szCs w:val="26"/>
          <w:cs/>
          <w:lang w:bidi="th-TH"/>
        </w:rPr>
      </w:pPr>
    </w:p>
    <w:p w14:paraId="704282C2" w14:textId="77777777" w:rsidR="0070356C" w:rsidRPr="002D03D8" w:rsidRDefault="0070356C" w:rsidP="0070356C">
      <w:pPr>
        <w:spacing w:line="240" w:lineRule="exact"/>
        <w:ind w:left="540" w:right="-28"/>
        <w:jc w:val="thaiDistribute"/>
        <w:rPr>
          <w:rFonts w:ascii="CordiaUPC" w:eastAsia="Angsana New" w:hAnsi="CordiaUPC" w:cs="CordiaUPC"/>
          <w:sz w:val="26"/>
          <w:szCs w:val="26"/>
          <w:lang w:val="en-US"/>
        </w:rPr>
      </w:pPr>
      <w:r w:rsidRPr="002D03D8">
        <w:rPr>
          <w:rFonts w:ascii="CordiaUPC" w:eastAsia="Angsana New" w:hAnsi="CordiaUPC" w:cs="CordiaUPC" w:hint="cs"/>
          <w:sz w:val="26"/>
          <w:szCs w:val="26"/>
          <w:lang w:val="en-US"/>
        </w:rPr>
        <w:t>Disclosures of capital maintenance information under</w:t>
      </w:r>
      <w:r w:rsidRPr="002D03D8">
        <w:rPr>
          <w:rFonts w:ascii="CordiaUPC" w:eastAsia="Angsana New" w:hAnsi="CordiaUPC" w:cs="CordiaUPC"/>
          <w:sz w:val="26"/>
          <w:szCs w:val="26"/>
          <w:lang w:val="en-US"/>
        </w:rPr>
        <w:t xml:space="preserve"> the</w:t>
      </w:r>
      <w:r w:rsidRPr="002D03D8">
        <w:rPr>
          <w:rFonts w:ascii="CordiaUPC" w:eastAsia="Angsana New" w:hAnsi="CordiaUPC" w:cs="CordiaUPC" w:hint="cs"/>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429F4DA7" w14:textId="77777777" w:rsidR="0070356C" w:rsidRPr="002D03D8" w:rsidRDefault="0070356C" w:rsidP="0070356C">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70356C" w:rsidRPr="002D03D8" w14:paraId="2F2C9A5E" w14:textId="77777777" w:rsidTr="005E3D05">
        <w:trPr>
          <w:trHeight w:val="281"/>
        </w:trPr>
        <w:tc>
          <w:tcPr>
            <w:tcW w:w="2970" w:type="dxa"/>
            <w:shd w:val="clear" w:color="auto" w:fill="auto"/>
          </w:tcPr>
          <w:p w14:paraId="7472DF33" w14:textId="77777777" w:rsidR="0070356C" w:rsidRPr="002D03D8" w:rsidRDefault="0070356C" w:rsidP="005E3D05">
            <w:pPr>
              <w:spacing w:line="240" w:lineRule="exact"/>
              <w:ind w:left="91"/>
              <w:rPr>
                <w:rFonts w:ascii="CordiaUPC" w:hAnsi="CordiaUPC" w:cs="CordiaUPC"/>
                <w:sz w:val="26"/>
                <w:szCs w:val="26"/>
              </w:rPr>
            </w:pPr>
            <w:r w:rsidRPr="002D03D8">
              <w:rPr>
                <w:rFonts w:ascii="CordiaUPC" w:hAnsi="CordiaUPC" w:cs="CordiaUPC" w:hint="cs"/>
                <w:sz w:val="26"/>
                <w:szCs w:val="26"/>
              </w:rPr>
              <w:t>Location of disclosure</w:t>
            </w:r>
          </w:p>
        </w:tc>
        <w:tc>
          <w:tcPr>
            <w:tcW w:w="6300" w:type="dxa"/>
            <w:shd w:val="clear" w:color="auto" w:fill="auto"/>
          </w:tcPr>
          <w:p w14:paraId="75E99811" w14:textId="77777777" w:rsidR="0070356C" w:rsidRPr="002D03D8" w:rsidRDefault="0070356C" w:rsidP="005E3D05">
            <w:pPr>
              <w:spacing w:line="240" w:lineRule="exact"/>
              <w:ind w:right="72"/>
              <w:rPr>
                <w:rFonts w:ascii="CordiaUPC" w:hAnsi="CordiaUPC" w:cs="CordiaUPC"/>
                <w:i/>
                <w:iCs/>
                <w:sz w:val="26"/>
                <w:szCs w:val="26"/>
              </w:rPr>
            </w:pPr>
            <w:r w:rsidRPr="002D03D8">
              <w:rPr>
                <w:rFonts w:ascii="CordiaUPC" w:hAnsi="CordiaUPC" w:cs="CordiaUPC"/>
                <w:sz w:val="26"/>
                <w:szCs w:val="26"/>
              </w:rPr>
              <w:t xml:space="preserve">   </w:t>
            </w:r>
            <w:r w:rsidRPr="002D03D8">
              <w:rPr>
                <w:rFonts w:ascii="CordiaUPC" w:hAnsi="CordiaUPC" w:cs="CordiaUPC" w:hint="cs"/>
                <w:sz w:val="26"/>
                <w:szCs w:val="26"/>
              </w:rPr>
              <w:t xml:space="preserve">The Bank’s website under Investor Relations section at </w:t>
            </w:r>
          </w:p>
          <w:p w14:paraId="1D7BBDC9" w14:textId="77777777" w:rsidR="0070356C" w:rsidRPr="002D03D8" w:rsidRDefault="0070356C" w:rsidP="005E3D05">
            <w:pPr>
              <w:spacing w:line="240" w:lineRule="exact"/>
              <w:ind w:left="150"/>
              <w:rPr>
                <w:rFonts w:ascii="CordiaUPC" w:hAnsi="CordiaUPC" w:cs="CordiaUPC"/>
                <w:i/>
                <w:iCs/>
                <w:sz w:val="26"/>
                <w:szCs w:val="26"/>
                <w:u w:val="single"/>
              </w:rPr>
            </w:pPr>
            <w:r w:rsidRPr="002D03D8">
              <w:rPr>
                <w:rFonts w:ascii="CordiaUPC" w:eastAsia="Times New Roman" w:hAnsi="CordiaUPC" w:cs="CordiaUPC"/>
                <w:sz w:val="26"/>
                <w:szCs w:val="26"/>
              </w:rPr>
              <w:t>www.ttbbank.com/en/ir/financial-information/pillar3</w:t>
            </w:r>
          </w:p>
        </w:tc>
      </w:tr>
      <w:tr w:rsidR="0070356C" w:rsidRPr="002D03D8" w14:paraId="0F04F0A0" w14:textId="77777777" w:rsidTr="005E3D05">
        <w:trPr>
          <w:trHeight w:val="258"/>
        </w:trPr>
        <w:tc>
          <w:tcPr>
            <w:tcW w:w="2970" w:type="dxa"/>
            <w:shd w:val="clear" w:color="auto" w:fill="auto"/>
          </w:tcPr>
          <w:p w14:paraId="5D2AD386" w14:textId="77777777" w:rsidR="0070356C" w:rsidRPr="002D03D8" w:rsidRDefault="0070356C" w:rsidP="005E3D05">
            <w:pPr>
              <w:spacing w:line="240" w:lineRule="exact"/>
              <w:ind w:left="117"/>
              <w:rPr>
                <w:rFonts w:ascii="CordiaUPC" w:hAnsi="CordiaUPC" w:cs="CordiaUPC"/>
                <w:sz w:val="26"/>
                <w:szCs w:val="26"/>
              </w:rPr>
            </w:pPr>
            <w:r w:rsidRPr="002D03D8">
              <w:rPr>
                <w:rFonts w:ascii="CordiaUPC" w:hAnsi="CordiaUPC" w:cs="CordiaUPC" w:hint="cs"/>
                <w:sz w:val="26"/>
                <w:szCs w:val="26"/>
                <w:lang w:val="en-US" w:bidi="th-TH"/>
              </w:rPr>
              <w:t>D</w:t>
            </w:r>
            <w:proofErr w:type="spellStart"/>
            <w:r w:rsidRPr="002D03D8">
              <w:rPr>
                <w:rFonts w:ascii="CordiaUPC" w:hAnsi="CordiaUPC" w:cs="CordiaUPC" w:hint="cs"/>
                <w:sz w:val="26"/>
                <w:szCs w:val="26"/>
              </w:rPr>
              <w:t>isclosure</w:t>
            </w:r>
            <w:proofErr w:type="spellEnd"/>
            <w:r w:rsidRPr="002D03D8">
              <w:rPr>
                <w:rFonts w:ascii="CordiaUPC" w:hAnsi="CordiaUPC" w:cs="CordiaUPC" w:hint="cs"/>
                <w:sz w:val="26"/>
                <w:szCs w:val="26"/>
              </w:rPr>
              <w:t xml:space="preserve"> period requirement</w:t>
            </w:r>
          </w:p>
        </w:tc>
        <w:tc>
          <w:tcPr>
            <w:tcW w:w="6300" w:type="dxa"/>
            <w:shd w:val="clear" w:color="auto" w:fill="auto"/>
          </w:tcPr>
          <w:p w14:paraId="4F01B18B" w14:textId="105F6F50" w:rsidR="0070356C" w:rsidRPr="002D03D8" w:rsidRDefault="0070356C" w:rsidP="005E3D05">
            <w:pPr>
              <w:spacing w:line="240" w:lineRule="exact"/>
              <w:ind w:left="56"/>
              <w:rPr>
                <w:rFonts w:ascii="CordiaUPC" w:hAnsi="CordiaUPC" w:cs="CordiaUPC"/>
                <w:sz w:val="26"/>
                <w:szCs w:val="26"/>
              </w:rPr>
            </w:pPr>
            <w:r w:rsidRPr="002D03D8">
              <w:rPr>
                <w:rFonts w:ascii="CordiaUPC" w:hAnsi="CordiaUPC" w:cs="CordiaUPC" w:hint="cs"/>
                <w:sz w:val="26"/>
                <w:szCs w:val="26"/>
              </w:rPr>
              <w:t xml:space="preserve">  Within 4 months after the </w:t>
            </w:r>
            <w:r w:rsidR="00E36295" w:rsidRPr="002D03D8">
              <w:rPr>
                <w:rFonts w:ascii="CordiaUPC" w:hAnsi="CordiaUPC" w:cs="CordiaUPC"/>
                <w:sz w:val="26"/>
                <w:szCs w:val="26"/>
                <w:lang w:val="en-US" w:bidi="th-TH"/>
              </w:rPr>
              <w:t>period</w:t>
            </w:r>
            <w:r w:rsidRPr="002D03D8">
              <w:rPr>
                <w:rFonts w:ascii="CordiaUPC" w:hAnsi="CordiaUPC" w:cs="CordiaUPC" w:hint="cs"/>
                <w:sz w:val="26"/>
                <w:szCs w:val="26"/>
                <w:cs/>
                <w:lang w:bidi="th-TH"/>
              </w:rPr>
              <w:t>-</w:t>
            </w:r>
            <w:r w:rsidRPr="002D03D8">
              <w:rPr>
                <w:rFonts w:ascii="CordiaUPC" w:hAnsi="CordiaUPC" w:cs="CordiaUPC" w:hint="cs"/>
                <w:sz w:val="26"/>
                <w:szCs w:val="26"/>
              </w:rPr>
              <w:t>end date as indicated in the B</w:t>
            </w:r>
            <w:r w:rsidRPr="002D03D8">
              <w:rPr>
                <w:rFonts w:ascii="CordiaUPC" w:hAnsi="CordiaUPC" w:cs="CordiaUPC"/>
                <w:sz w:val="26"/>
                <w:szCs w:val="26"/>
                <w:lang w:val="en-US" w:bidi="th-TH"/>
              </w:rPr>
              <w:t>o</w:t>
            </w:r>
            <w:r w:rsidRPr="002D03D8">
              <w:rPr>
                <w:rFonts w:ascii="CordiaUPC" w:hAnsi="CordiaUPC" w:cs="CordiaUPC" w:hint="cs"/>
                <w:sz w:val="26"/>
                <w:szCs w:val="26"/>
              </w:rPr>
              <w:t>T notification</w:t>
            </w:r>
          </w:p>
        </w:tc>
      </w:tr>
      <w:tr w:rsidR="0070356C" w:rsidRPr="002D03D8" w14:paraId="5DE28748" w14:textId="77777777" w:rsidTr="005E3D05">
        <w:trPr>
          <w:trHeight w:val="245"/>
        </w:trPr>
        <w:tc>
          <w:tcPr>
            <w:tcW w:w="2970" w:type="dxa"/>
            <w:shd w:val="clear" w:color="auto" w:fill="auto"/>
          </w:tcPr>
          <w:p w14:paraId="4B8FD668" w14:textId="77777777" w:rsidR="0070356C" w:rsidRPr="002D03D8" w:rsidRDefault="0070356C" w:rsidP="005E3D05">
            <w:pPr>
              <w:spacing w:line="240" w:lineRule="exact"/>
              <w:ind w:left="117"/>
              <w:rPr>
                <w:rFonts w:ascii="CordiaUPC" w:hAnsi="CordiaUPC" w:cs="CordiaUPC"/>
                <w:sz w:val="26"/>
                <w:szCs w:val="26"/>
              </w:rPr>
            </w:pPr>
            <w:r w:rsidRPr="002D03D8">
              <w:rPr>
                <w:rFonts w:ascii="CordiaUPC" w:hAnsi="CordiaUPC" w:cs="CordiaUPC" w:hint="cs"/>
                <w:sz w:val="26"/>
                <w:szCs w:val="26"/>
              </w:rPr>
              <w:t xml:space="preserve">Lasted information as of </w:t>
            </w:r>
          </w:p>
        </w:tc>
        <w:tc>
          <w:tcPr>
            <w:tcW w:w="6300" w:type="dxa"/>
            <w:shd w:val="clear" w:color="auto" w:fill="auto"/>
          </w:tcPr>
          <w:p w14:paraId="68213B08" w14:textId="45F89500" w:rsidR="0070356C" w:rsidRPr="002D03D8" w:rsidRDefault="009B76D4" w:rsidP="005E3D05">
            <w:pPr>
              <w:spacing w:line="240" w:lineRule="exact"/>
              <w:ind w:left="150"/>
              <w:rPr>
                <w:rFonts w:ascii="CordiaUPC" w:hAnsi="CordiaUPC" w:cs="CordiaUPC"/>
                <w:sz w:val="26"/>
                <w:szCs w:val="26"/>
              </w:rPr>
            </w:pPr>
            <w:r w:rsidRPr="002D03D8">
              <w:rPr>
                <w:rFonts w:ascii="CordiaUPC" w:hAnsi="CordiaUPC" w:cs="CordiaUPC"/>
                <w:color w:val="000000"/>
                <w:sz w:val="26"/>
                <w:szCs w:val="26"/>
                <w:cs/>
                <w:lang w:val="en-US" w:bidi="th-TH"/>
              </w:rPr>
              <w:t>3</w:t>
            </w:r>
            <w:r w:rsidR="00BA6D61" w:rsidRPr="002D03D8">
              <w:rPr>
                <w:rFonts w:ascii="CordiaUPC" w:hAnsi="CordiaUPC" w:cs="CordiaUPC"/>
                <w:color w:val="000000"/>
                <w:sz w:val="26"/>
                <w:szCs w:val="26"/>
                <w:lang w:val="en-US" w:bidi="th-TH"/>
              </w:rPr>
              <w:t>0</w:t>
            </w:r>
            <w:r w:rsidRPr="002D03D8">
              <w:rPr>
                <w:rFonts w:ascii="CordiaUPC" w:hAnsi="CordiaUPC" w:cs="CordiaUPC" w:hint="cs"/>
                <w:color w:val="000000"/>
                <w:sz w:val="26"/>
                <w:szCs w:val="26"/>
                <w:cs/>
                <w:lang w:val="en-US" w:bidi="th-TH"/>
              </w:rPr>
              <w:t xml:space="preserve"> </w:t>
            </w:r>
            <w:r w:rsidR="00BA6D61" w:rsidRPr="002D03D8">
              <w:rPr>
                <w:rFonts w:ascii="CordiaUPC" w:hAnsi="CordiaUPC" w:cs="CordiaUPC"/>
                <w:color w:val="000000"/>
                <w:sz w:val="26"/>
                <w:szCs w:val="26"/>
                <w:lang w:val="en-US" w:bidi="th-TH"/>
              </w:rPr>
              <w:t>June</w:t>
            </w:r>
            <w:r w:rsidRPr="002D03D8">
              <w:rPr>
                <w:rFonts w:ascii="CordiaUPC" w:hAnsi="CordiaUPC" w:cs="CordiaUPC"/>
                <w:color w:val="000000"/>
                <w:sz w:val="26"/>
                <w:szCs w:val="26"/>
                <w:lang w:val="en-US" w:bidi="th-TH"/>
              </w:rPr>
              <w:t xml:space="preserve"> </w:t>
            </w:r>
            <w:r w:rsidR="0070356C" w:rsidRPr="002D03D8">
              <w:rPr>
                <w:rFonts w:ascii="CordiaUPC" w:hAnsi="CordiaUPC" w:cs="CordiaUPC"/>
                <w:sz w:val="26"/>
                <w:szCs w:val="26"/>
                <w:lang w:val="en-US" w:bidi="th-TH"/>
              </w:rPr>
              <w:t>202</w:t>
            </w:r>
            <w:r w:rsidR="00BA6D61" w:rsidRPr="002D03D8">
              <w:rPr>
                <w:rFonts w:ascii="CordiaUPC" w:hAnsi="CordiaUPC" w:cs="CordiaUPC"/>
                <w:sz w:val="26"/>
                <w:szCs w:val="26"/>
                <w:lang w:val="en-US" w:bidi="th-TH"/>
              </w:rPr>
              <w:t>5</w:t>
            </w:r>
          </w:p>
        </w:tc>
      </w:tr>
    </w:tbl>
    <w:p w14:paraId="2E76B1A2" w14:textId="190BF791" w:rsidR="009D5175" w:rsidRPr="002D03D8" w:rsidRDefault="009D5175" w:rsidP="00D00290">
      <w:pPr>
        <w:spacing w:line="240" w:lineRule="exact"/>
        <w:ind w:left="540"/>
        <w:jc w:val="thaiDistribute"/>
        <w:rPr>
          <w:rFonts w:ascii="CordiaUPC" w:eastAsia="Angsana New" w:hAnsi="CordiaUPC" w:cs="CordiaUPC"/>
          <w:sz w:val="26"/>
          <w:szCs w:val="26"/>
          <w:lang w:val="en-US"/>
        </w:rPr>
      </w:pPr>
    </w:p>
    <w:p w14:paraId="2226BD75" w14:textId="76DDD901" w:rsidR="0070356C" w:rsidRPr="002D03D8" w:rsidRDefault="0070356C" w:rsidP="0070356C">
      <w:pPr>
        <w:spacing w:line="240" w:lineRule="exact"/>
        <w:ind w:left="540"/>
        <w:jc w:val="both"/>
        <w:rPr>
          <w:rFonts w:ascii="CordiaUPC" w:hAnsi="CordiaUPC" w:cs="CordiaUPC"/>
          <w:b/>
          <w:bCs/>
          <w:i/>
          <w:iCs/>
          <w:sz w:val="26"/>
          <w:szCs w:val="26"/>
        </w:rPr>
      </w:pPr>
      <w:r w:rsidRPr="002D03D8">
        <w:rPr>
          <w:rFonts w:ascii="CordiaUPC" w:hAnsi="CordiaUPC" w:cs="CordiaUPC" w:hint="cs"/>
          <w:b/>
          <w:bCs/>
          <w:i/>
          <w:iCs/>
          <w:sz w:val="26"/>
          <w:szCs w:val="26"/>
        </w:rPr>
        <w:t>Capital management</w:t>
      </w:r>
    </w:p>
    <w:p w14:paraId="433F086C" w14:textId="77777777" w:rsidR="0070356C" w:rsidRPr="002D03D8" w:rsidRDefault="0070356C" w:rsidP="0070356C">
      <w:pPr>
        <w:pStyle w:val="block"/>
        <w:spacing w:after="0" w:line="240" w:lineRule="exact"/>
        <w:ind w:left="547" w:firstLine="14"/>
        <w:jc w:val="both"/>
        <w:rPr>
          <w:rFonts w:ascii="CordiaUPC" w:hAnsi="CordiaUPC" w:cs="CordiaUPC"/>
          <w:szCs w:val="22"/>
          <w:lang w:val="en-US"/>
        </w:rPr>
      </w:pPr>
    </w:p>
    <w:p w14:paraId="6432E5AF" w14:textId="77777777" w:rsidR="0070356C" w:rsidRPr="002D03D8" w:rsidRDefault="0070356C" w:rsidP="0070356C">
      <w:pPr>
        <w:spacing w:line="240" w:lineRule="exact"/>
        <w:ind w:left="540"/>
        <w:jc w:val="thaiDistribute"/>
        <w:rPr>
          <w:rFonts w:ascii="CordiaUPC" w:eastAsia="Angsana New" w:hAnsi="CordiaUPC" w:cs="CordiaUPC"/>
          <w:sz w:val="26"/>
          <w:szCs w:val="26"/>
          <w:lang w:val="en-US"/>
        </w:rPr>
      </w:pPr>
      <w:r w:rsidRPr="002D03D8">
        <w:rPr>
          <w:rFonts w:ascii="CordiaUPC" w:eastAsia="Angsana New" w:hAnsi="CordiaUPC" w:cs="CordiaUPC" w:hint="cs"/>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p w14:paraId="62559003" w14:textId="77777777" w:rsidR="009D5175" w:rsidRPr="002D03D8" w:rsidRDefault="009D5175" w:rsidP="0070356C">
      <w:pPr>
        <w:spacing w:line="240" w:lineRule="exact"/>
        <w:ind w:left="540"/>
        <w:jc w:val="thaiDistribute"/>
        <w:rPr>
          <w:rFonts w:ascii="CordiaUPC" w:eastAsia="Angsana New" w:hAnsi="CordiaUPC" w:cs="CordiaUPC"/>
          <w:sz w:val="26"/>
          <w:szCs w:val="26"/>
          <w:lang w:val="en-US"/>
        </w:rPr>
      </w:pPr>
    </w:p>
    <w:p w14:paraId="33B6FC07" w14:textId="22C06DBE" w:rsidR="00986600" w:rsidRPr="002D03D8" w:rsidRDefault="00804E90" w:rsidP="001C09F9">
      <w:pPr>
        <w:pStyle w:val="Heading1"/>
        <w:spacing w:before="0" w:after="0" w:line="240" w:lineRule="exact"/>
        <w:ind w:left="540" w:hanging="540"/>
        <w:rPr>
          <w:rFonts w:ascii="CordiaUPC" w:hAnsi="CordiaUPC" w:cs="CordiaUPC"/>
          <w:i w:val="0"/>
          <w:iCs/>
          <w:sz w:val="28"/>
          <w:szCs w:val="28"/>
          <w:cs/>
          <w:lang w:bidi="th-TH"/>
        </w:rPr>
      </w:pPr>
      <w:bookmarkStart w:id="4" w:name="_Hlk45891494"/>
      <w:bookmarkEnd w:id="1"/>
      <w:r w:rsidRPr="002D03D8">
        <w:rPr>
          <w:rFonts w:ascii="CordiaUPC" w:hAnsi="CordiaUPC" w:cs="CordiaUPC"/>
          <w:i w:val="0"/>
          <w:iCs/>
          <w:sz w:val="28"/>
          <w:szCs w:val="28"/>
        </w:rPr>
        <w:t>7</w:t>
      </w:r>
      <w:r w:rsidR="005A07E7" w:rsidRPr="002D03D8">
        <w:rPr>
          <w:rFonts w:ascii="CordiaUPC" w:hAnsi="CordiaUPC" w:cs="CordiaUPC" w:hint="cs"/>
          <w:sz w:val="28"/>
          <w:szCs w:val="28"/>
        </w:rPr>
        <w:tab/>
      </w:r>
      <w:r w:rsidR="00986600" w:rsidRPr="002D03D8">
        <w:rPr>
          <w:rFonts w:ascii="CordiaUPC" w:hAnsi="CordiaUPC" w:cs="CordiaUPC" w:hint="cs"/>
          <w:i w:val="0"/>
          <w:iCs/>
          <w:sz w:val="28"/>
          <w:szCs w:val="28"/>
        </w:rPr>
        <w:t>Investments, net</w:t>
      </w:r>
    </w:p>
    <w:p w14:paraId="0C629873" w14:textId="77777777" w:rsidR="00C82FD9" w:rsidRPr="002D03D8" w:rsidRDefault="00C82FD9" w:rsidP="00C82FD9">
      <w:pPr>
        <w:pStyle w:val="block"/>
        <w:spacing w:after="0" w:line="240" w:lineRule="exact"/>
        <w:ind w:left="540"/>
        <w:jc w:val="thaiDistribute"/>
        <w:rPr>
          <w:rFonts w:ascii="CordiaUPC" w:hAnsi="CordiaUPC" w:cs="CordiaUPC"/>
          <w:szCs w:val="22"/>
          <w:cs/>
          <w:lang w:val="en-US" w:bidi="th-TH"/>
        </w:rPr>
      </w:pPr>
    </w:p>
    <w:p w14:paraId="3D7F224F" w14:textId="4519CF6B" w:rsidR="00C82FD9" w:rsidRPr="002D03D8" w:rsidRDefault="00804E90" w:rsidP="00C82FD9">
      <w:pPr>
        <w:pStyle w:val="index"/>
        <w:spacing w:after="0" w:line="240" w:lineRule="exact"/>
        <w:ind w:left="547" w:hanging="547"/>
        <w:rPr>
          <w:rFonts w:ascii="CordiaUPC" w:hAnsi="CordiaUPC" w:cs="CordiaUPC"/>
          <w:b/>
          <w:bCs/>
          <w:sz w:val="26"/>
          <w:szCs w:val="26"/>
          <w:cs/>
          <w:lang w:bidi="th-TH"/>
        </w:rPr>
      </w:pPr>
      <w:r w:rsidRPr="002D03D8">
        <w:rPr>
          <w:rFonts w:ascii="CordiaUPC" w:hAnsi="CordiaUPC" w:cs="CordiaUPC"/>
          <w:b/>
          <w:bCs/>
          <w:sz w:val="26"/>
          <w:szCs w:val="26"/>
          <w:lang w:bidi="th-TH"/>
        </w:rPr>
        <w:t>7</w:t>
      </w:r>
      <w:r w:rsidR="00C82FD9" w:rsidRPr="002D03D8">
        <w:rPr>
          <w:rFonts w:ascii="CordiaUPC" w:hAnsi="CordiaUPC" w:cs="CordiaUPC" w:hint="cs"/>
          <w:b/>
          <w:bCs/>
          <w:sz w:val="26"/>
          <w:szCs w:val="26"/>
          <w:lang w:bidi="th-TH"/>
        </w:rPr>
        <w:t>.1</w:t>
      </w:r>
      <w:r w:rsidR="00C82FD9" w:rsidRPr="002D03D8">
        <w:rPr>
          <w:rFonts w:ascii="CordiaUPC" w:hAnsi="CordiaUPC" w:cs="CordiaUPC" w:hint="cs"/>
          <w:b/>
          <w:bCs/>
          <w:sz w:val="26"/>
          <w:szCs w:val="26"/>
          <w:lang w:bidi="th-TH"/>
        </w:rPr>
        <w:tab/>
      </w:r>
      <w:r w:rsidR="00C82FD9" w:rsidRPr="002D03D8">
        <w:rPr>
          <w:rFonts w:ascii="CordiaUPC" w:hAnsi="CordiaUPC" w:cs="CordiaUPC" w:hint="cs"/>
          <w:b/>
          <w:bCs/>
          <w:sz w:val="26"/>
          <w:szCs w:val="26"/>
        </w:rPr>
        <w:t>Classified by type of investments</w:t>
      </w:r>
    </w:p>
    <w:p w14:paraId="515402D2" w14:textId="77777777" w:rsidR="00C82FD9" w:rsidRPr="002D03D8" w:rsidRDefault="00C82FD9" w:rsidP="00C82FD9">
      <w:pPr>
        <w:pStyle w:val="index"/>
        <w:spacing w:after="0" w:line="240" w:lineRule="exact"/>
        <w:ind w:left="547" w:hanging="547"/>
        <w:rPr>
          <w:rFonts w:ascii="CordiaUPC" w:hAnsi="CordiaUPC" w:cs="CordiaUPC"/>
          <w:b/>
          <w:bCs/>
          <w:sz w:val="26"/>
          <w:szCs w:val="26"/>
        </w:rPr>
      </w:pPr>
    </w:p>
    <w:tbl>
      <w:tblPr>
        <w:tblW w:w="9266" w:type="dxa"/>
        <w:tblInd w:w="476" w:type="dxa"/>
        <w:tblLayout w:type="fixed"/>
        <w:tblCellMar>
          <w:left w:w="79" w:type="dxa"/>
          <w:right w:w="79" w:type="dxa"/>
        </w:tblCellMar>
        <w:tblLook w:val="04A0" w:firstRow="1" w:lastRow="0" w:firstColumn="1" w:lastColumn="0" w:noHBand="0" w:noVBand="1"/>
      </w:tblPr>
      <w:tblGrid>
        <w:gridCol w:w="3754"/>
        <w:gridCol w:w="1239"/>
        <w:gridCol w:w="178"/>
        <w:gridCol w:w="1215"/>
        <w:gridCol w:w="180"/>
        <w:gridCol w:w="1260"/>
        <w:gridCol w:w="181"/>
        <w:gridCol w:w="1243"/>
        <w:gridCol w:w="16"/>
      </w:tblGrid>
      <w:tr w:rsidR="00C82FD9" w:rsidRPr="002D03D8" w14:paraId="6916FB69" w14:textId="77777777" w:rsidTr="00DA4DD8">
        <w:trPr>
          <w:gridAfter w:val="1"/>
          <w:wAfter w:w="16" w:type="dxa"/>
          <w:cantSplit/>
          <w:trHeight w:val="20"/>
          <w:tblHeader/>
        </w:trPr>
        <w:tc>
          <w:tcPr>
            <w:tcW w:w="3754" w:type="dxa"/>
            <w:vAlign w:val="bottom"/>
          </w:tcPr>
          <w:p w14:paraId="52654F93" w14:textId="77777777" w:rsidR="00C82FD9" w:rsidRPr="002D03D8" w:rsidRDefault="00C82FD9" w:rsidP="005E3D05">
            <w:pPr>
              <w:pStyle w:val="NoSpacing"/>
              <w:spacing w:line="240" w:lineRule="exact"/>
              <w:rPr>
                <w:rFonts w:ascii="CordiaUPC" w:hAnsi="CordiaUPC" w:cs="CordiaUPC"/>
                <w:sz w:val="26"/>
                <w:szCs w:val="26"/>
              </w:rPr>
            </w:pPr>
          </w:p>
          <w:p w14:paraId="1EFD0F21" w14:textId="77777777" w:rsidR="00C5570C" w:rsidRPr="002D03D8" w:rsidRDefault="00C5570C" w:rsidP="005E3D05">
            <w:pPr>
              <w:pStyle w:val="NoSpacing"/>
              <w:spacing w:line="240" w:lineRule="exact"/>
              <w:rPr>
                <w:rFonts w:ascii="CordiaUPC" w:hAnsi="CordiaUPC" w:cs="CordiaUPC"/>
                <w:sz w:val="26"/>
                <w:szCs w:val="26"/>
                <w:lang w:val="en-AU"/>
              </w:rPr>
            </w:pPr>
          </w:p>
        </w:tc>
        <w:tc>
          <w:tcPr>
            <w:tcW w:w="5496" w:type="dxa"/>
            <w:gridSpan w:val="7"/>
            <w:vAlign w:val="bottom"/>
            <w:hideMark/>
          </w:tcPr>
          <w:p w14:paraId="6D3A1A7C" w14:textId="7C5F46D1" w:rsidR="00C82FD9" w:rsidRPr="002D03D8" w:rsidRDefault="00C82FD9" w:rsidP="005E3D05">
            <w:pPr>
              <w:pStyle w:val="NoSpacing"/>
              <w:spacing w:line="240" w:lineRule="exact"/>
              <w:jc w:val="center"/>
              <w:rPr>
                <w:rFonts w:ascii="CordiaUPC" w:hAnsi="CordiaUPC" w:cs="CordiaUPC"/>
                <w:b/>
                <w:sz w:val="26"/>
                <w:szCs w:val="26"/>
              </w:rPr>
            </w:pPr>
            <w:r w:rsidRPr="002D03D8">
              <w:rPr>
                <w:rFonts w:ascii="CordiaUPC" w:hAnsi="CordiaUPC" w:cs="CordiaUPC" w:hint="cs"/>
                <w:b/>
                <w:sz w:val="26"/>
                <w:szCs w:val="26"/>
              </w:rPr>
              <w:t>Consolidated</w:t>
            </w:r>
            <w:r w:rsidRPr="002D03D8">
              <w:rPr>
                <w:rFonts w:ascii="CordiaUPC" w:hAnsi="CordiaUPC" w:cs="CordiaUPC" w:hint="cs"/>
                <w:b/>
                <w:sz w:val="26"/>
                <w:szCs w:val="26"/>
                <w:cs/>
              </w:rPr>
              <w:t xml:space="preserve"> </w:t>
            </w:r>
          </w:p>
        </w:tc>
      </w:tr>
      <w:tr w:rsidR="00C82FD9" w:rsidRPr="002D03D8" w14:paraId="16071748" w14:textId="77777777" w:rsidTr="00DA4DD8">
        <w:trPr>
          <w:cantSplit/>
          <w:trHeight w:val="20"/>
          <w:tblHeader/>
        </w:trPr>
        <w:tc>
          <w:tcPr>
            <w:tcW w:w="3754" w:type="dxa"/>
            <w:vAlign w:val="bottom"/>
          </w:tcPr>
          <w:p w14:paraId="31B7C86E" w14:textId="77777777" w:rsidR="00C82FD9" w:rsidRPr="002D03D8" w:rsidRDefault="00C82FD9" w:rsidP="005E3D05">
            <w:pPr>
              <w:pStyle w:val="NoSpacing"/>
              <w:spacing w:line="240" w:lineRule="exact"/>
              <w:rPr>
                <w:rFonts w:ascii="CordiaUPC" w:hAnsi="CordiaUPC" w:cs="CordiaUPC"/>
                <w:sz w:val="26"/>
                <w:szCs w:val="26"/>
              </w:rPr>
            </w:pPr>
          </w:p>
        </w:tc>
        <w:tc>
          <w:tcPr>
            <w:tcW w:w="2632" w:type="dxa"/>
            <w:gridSpan w:val="3"/>
            <w:vAlign w:val="bottom"/>
          </w:tcPr>
          <w:p w14:paraId="72910344" w14:textId="2753F4AE" w:rsidR="00C82FD9" w:rsidRPr="002D03D8" w:rsidRDefault="00C82FD9" w:rsidP="005E3D05">
            <w:pPr>
              <w:pStyle w:val="NoSpacing"/>
              <w:spacing w:line="240" w:lineRule="exact"/>
              <w:jc w:val="center"/>
              <w:rPr>
                <w:rFonts w:ascii="CordiaUPC" w:hAnsi="CordiaUPC" w:cs="CordiaUPC"/>
                <w:b/>
                <w:sz w:val="26"/>
                <w:szCs w:val="26"/>
              </w:rPr>
            </w:pPr>
            <w:proofErr w:type="spellStart"/>
            <w:r w:rsidRPr="002D03D8">
              <w:rPr>
                <w:rFonts w:ascii="CordiaUPC" w:hAnsi="CordiaUPC" w:cs="CordiaUPC"/>
                <w:b/>
                <w:sz w:val="26"/>
                <w:szCs w:val="26"/>
              </w:rPr>
              <w:t>Amortised</w:t>
            </w:r>
            <w:proofErr w:type="spellEnd"/>
            <w:r w:rsidRPr="002D03D8">
              <w:rPr>
                <w:rFonts w:ascii="CordiaUPC" w:hAnsi="CordiaUPC" w:cs="CordiaUPC"/>
                <w:b/>
                <w:sz w:val="26"/>
                <w:szCs w:val="26"/>
              </w:rPr>
              <w:t xml:space="preserve"> cost/fair value</w:t>
            </w:r>
          </w:p>
        </w:tc>
        <w:tc>
          <w:tcPr>
            <w:tcW w:w="180" w:type="dxa"/>
          </w:tcPr>
          <w:p w14:paraId="403749B4" w14:textId="77777777" w:rsidR="00C82FD9" w:rsidRPr="002D03D8" w:rsidRDefault="00C82FD9" w:rsidP="005E3D05">
            <w:pPr>
              <w:pStyle w:val="NoSpacing"/>
              <w:spacing w:line="240" w:lineRule="exact"/>
              <w:jc w:val="center"/>
              <w:rPr>
                <w:rFonts w:ascii="CordiaUPC" w:hAnsi="CordiaUPC" w:cs="CordiaUPC"/>
                <w:b/>
                <w:sz w:val="26"/>
                <w:szCs w:val="26"/>
              </w:rPr>
            </w:pPr>
          </w:p>
        </w:tc>
        <w:tc>
          <w:tcPr>
            <w:tcW w:w="2700" w:type="dxa"/>
            <w:gridSpan w:val="4"/>
          </w:tcPr>
          <w:p w14:paraId="24135DED" w14:textId="77777777" w:rsidR="00C82FD9" w:rsidRPr="002D03D8" w:rsidRDefault="00C82FD9" w:rsidP="005E3D05">
            <w:pPr>
              <w:pStyle w:val="NoSpacing"/>
              <w:spacing w:line="240" w:lineRule="exact"/>
              <w:jc w:val="center"/>
              <w:rPr>
                <w:rFonts w:ascii="CordiaUPC" w:hAnsi="CordiaUPC" w:cs="CordiaUPC"/>
                <w:b/>
                <w:sz w:val="26"/>
                <w:szCs w:val="26"/>
              </w:rPr>
            </w:pPr>
            <w:r w:rsidRPr="002D03D8">
              <w:rPr>
                <w:rFonts w:ascii="CordiaUPC" w:hAnsi="CordiaUPC" w:cs="CordiaUPC"/>
                <w:b/>
                <w:sz w:val="26"/>
                <w:szCs w:val="26"/>
              </w:rPr>
              <w:t>Dividend income</w:t>
            </w:r>
          </w:p>
        </w:tc>
      </w:tr>
      <w:tr w:rsidR="00173A6B" w:rsidRPr="002D03D8" w14:paraId="03EAAC32" w14:textId="77777777" w:rsidTr="00DA4DD8">
        <w:trPr>
          <w:cantSplit/>
          <w:trHeight w:val="20"/>
          <w:tblHeader/>
        </w:trPr>
        <w:tc>
          <w:tcPr>
            <w:tcW w:w="3754" w:type="dxa"/>
            <w:vAlign w:val="bottom"/>
          </w:tcPr>
          <w:p w14:paraId="2D35D74F" w14:textId="77777777" w:rsidR="00173A6B" w:rsidRPr="002D03D8" w:rsidRDefault="00173A6B" w:rsidP="00173A6B">
            <w:pPr>
              <w:pStyle w:val="NoSpacing"/>
              <w:spacing w:line="240" w:lineRule="exact"/>
              <w:rPr>
                <w:rFonts w:ascii="CordiaUPC" w:hAnsi="CordiaUPC" w:cs="CordiaUPC"/>
                <w:sz w:val="26"/>
                <w:szCs w:val="26"/>
              </w:rPr>
            </w:pPr>
          </w:p>
        </w:tc>
        <w:tc>
          <w:tcPr>
            <w:tcW w:w="2632" w:type="dxa"/>
            <w:gridSpan w:val="3"/>
            <w:vAlign w:val="bottom"/>
          </w:tcPr>
          <w:p w14:paraId="0591CE17" w14:textId="77777777" w:rsidR="00173A6B" w:rsidRPr="002D03D8" w:rsidRDefault="00173A6B" w:rsidP="00173A6B">
            <w:pPr>
              <w:pStyle w:val="NoSpacing"/>
              <w:spacing w:line="240" w:lineRule="exact"/>
              <w:jc w:val="center"/>
              <w:rPr>
                <w:rFonts w:ascii="CordiaUPC" w:hAnsi="CordiaUPC" w:cs="CordiaUPC"/>
                <w:b/>
                <w:sz w:val="26"/>
                <w:szCs w:val="26"/>
              </w:rPr>
            </w:pPr>
          </w:p>
        </w:tc>
        <w:tc>
          <w:tcPr>
            <w:tcW w:w="180" w:type="dxa"/>
          </w:tcPr>
          <w:p w14:paraId="459BFA68" w14:textId="77777777" w:rsidR="00173A6B" w:rsidRPr="002D03D8" w:rsidRDefault="00173A6B" w:rsidP="00173A6B">
            <w:pPr>
              <w:pStyle w:val="NoSpacing"/>
              <w:spacing w:line="240" w:lineRule="exact"/>
              <w:jc w:val="center"/>
              <w:rPr>
                <w:rFonts w:ascii="CordiaUPC" w:hAnsi="CordiaUPC" w:cs="CordiaUPC"/>
                <w:b/>
                <w:sz w:val="26"/>
                <w:szCs w:val="26"/>
              </w:rPr>
            </w:pPr>
          </w:p>
        </w:tc>
        <w:tc>
          <w:tcPr>
            <w:tcW w:w="2700" w:type="dxa"/>
            <w:gridSpan w:val="4"/>
          </w:tcPr>
          <w:p w14:paraId="0BE24E83" w14:textId="64A2AFB8" w:rsidR="00173A6B" w:rsidRPr="002D03D8" w:rsidRDefault="00173A6B" w:rsidP="00173A6B">
            <w:pPr>
              <w:pStyle w:val="NoSpacing"/>
              <w:spacing w:line="240" w:lineRule="exact"/>
              <w:jc w:val="center"/>
              <w:rPr>
                <w:rFonts w:ascii="CordiaUPC" w:hAnsi="CordiaUPC" w:cs="CordiaUPC"/>
                <w:b/>
                <w:sz w:val="26"/>
                <w:szCs w:val="26"/>
              </w:rPr>
            </w:pPr>
            <w:r w:rsidRPr="002D03D8">
              <w:rPr>
                <w:rFonts w:ascii="CordiaUPC" w:hAnsi="CordiaUPC" w:cs="CordiaUPC"/>
                <w:bCs/>
                <w:sz w:val="26"/>
                <w:szCs w:val="26"/>
              </w:rPr>
              <w:t xml:space="preserve">For the </w:t>
            </w:r>
            <w:r w:rsidR="00DA4DD8" w:rsidRPr="002D03D8">
              <w:rPr>
                <w:rFonts w:ascii="CordiaUPC" w:hAnsi="CordiaUPC" w:cs="CordiaUPC"/>
                <w:bCs/>
                <w:sz w:val="26"/>
                <w:szCs w:val="26"/>
              </w:rPr>
              <w:t>nine</w:t>
            </w:r>
            <w:r w:rsidRPr="002D03D8">
              <w:rPr>
                <w:rFonts w:ascii="CordiaUPC" w:hAnsi="CordiaUPC" w:cs="CordiaUPC"/>
                <w:bCs/>
                <w:sz w:val="26"/>
                <w:szCs w:val="26"/>
              </w:rPr>
              <w:t>-month period ended</w:t>
            </w:r>
          </w:p>
        </w:tc>
      </w:tr>
      <w:tr w:rsidR="00DA4DD8" w:rsidRPr="002D03D8" w14:paraId="37902293" w14:textId="77777777" w:rsidTr="00E15AB6">
        <w:trPr>
          <w:cantSplit/>
          <w:trHeight w:val="20"/>
          <w:tblHeader/>
        </w:trPr>
        <w:tc>
          <w:tcPr>
            <w:tcW w:w="3754" w:type="dxa"/>
            <w:vAlign w:val="bottom"/>
          </w:tcPr>
          <w:p w14:paraId="6F126EE2" w14:textId="77777777" w:rsidR="00DA4DD8" w:rsidRPr="002D03D8" w:rsidRDefault="00DA4DD8" w:rsidP="00DA4DD8">
            <w:pPr>
              <w:pStyle w:val="NoSpacing"/>
              <w:spacing w:line="240" w:lineRule="exact"/>
              <w:rPr>
                <w:rFonts w:ascii="CordiaUPC" w:hAnsi="CordiaUPC" w:cs="CordiaUPC"/>
                <w:sz w:val="26"/>
                <w:szCs w:val="26"/>
              </w:rPr>
            </w:pPr>
          </w:p>
        </w:tc>
        <w:tc>
          <w:tcPr>
            <w:tcW w:w="1239" w:type="dxa"/>
            <w:vAlign w:val="bottom"/>
          </w:tcPr>
          <w:p w14:paraId="525B3BDA" w14:textId="4FE2599E" w:rsidR="00DA4DD8" w:rsidRPr="002D03D8" w:rsidRDefault="00DA4DD8" w:rsidP="00DA4DD8">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30 September</w:t>
            </w:r>
          </w:p>
          <w:p w14:paraId="3134D79A" w14:textId="3A40A5DE" w:rsidR="00DA4DD8" w:rsidRPr="002D03D8" w:rsidRDefault="00DA4DD8" w:rsidP="00DA4DD8">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2025</w:t>
            </w:r>
          </w:p>
        </w:tc>
        <w:tc>
          <w:tcPr>
            <w:tcW w:w="178" w:type="dxa"/>
            <w:vAlign w:val="bottom"/>
          </w:tcPr>
          <w:p w14:paraId="53400064" w14:textId="77777777" w:rsidR="00DA4DD8" w:rsidRPr="002D03D8" w:rsidRDefault="00DA4DD8" w:rsidP="00DA4DD8">
            <w:pPr>
              <w:pStyle w:val="NoSpacing"/>
              <w:spacing w:line="240" w:lineRule="exact"/>
              <w:jc w:val="center"/>
              <w:rPr>
                <w:rFonts w:ascii="CordiaUPC" w:hAnsi="CordiaUPC" w:cs="CordiaUPC"/>
                <w:bCs/>
                <w:sz w:val="26"/>
                <w:szCs w:val="26"/>
              </w:rPr>
            </w:pPr>
          </w:p>
        </w:tc>
        <w:tc>
          <w:tcPr>
            <w:tcW w:w="1215" w:type="dxa"/>
            <w:vAlign w:val="bottom"/>
          </w:tcPr>
          <w:p w14:paraId="595BE72D" w14:textId="6396AF36" w:rsidR="00DA4DD8" w:rsidRPr="002D03D8" w:rsidRDefault="00DA4DD8" w:rsidP="00DA4DD8">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31</w:t>
            </w:r>
            <w:r w:rsidRPr="002D03D8">
              <w:rPr>
                <w:rFonts w:ascii="CordiaUPC" w:hAnsi="CordiaUPC" w:cs="CordiaUPC" w:hint="cs"/>
                <w:bCs/>
                <w:sz w:val="26"/>
                <w:szCs w:val="26"/>
                <w:cs/>
              </w:rPr>
              <w:t xml:space="preserve"> </w:t>
            </w:r>
            <w:r w:rsidRPr="002D03D8">
              <w:rPr>
                <w:rFonts w:ascii="CordiaUPC" w:hAnsi="CordiaUPC" w:cs="CordiaUPC"/>
                <w:bCs/>
                <w:sz w:val="26"/>
                <w:szCs w:val="26"/>
              </w:rPr>
              <w:t>December 2024</w:t>
            </w:r>
          </w:p>
        </w:tc>
        <w:tc>
          <w:tcPr>
            <w:tcW w:w="180" w:type="dxa"/>
          </w:tcPr>
          <w:p w14:paraId="35C083F0" w14:textId="77777777" w:rsidR="00DA4DD8" w:rsidRPr="002D03D8" w:rsidRDefault="00DA4DD8" w:rsidP="00DA4DD8">
            <w:pPr>
              <w:pStyle w:val="NoSpacing"/>
              <w:spacing w:line="240" w:lineRule="exact"/>
              <w:jc w:val="center"/>
              <w:rPr>
                <w:rFonts w:ascii="CordiaUPC" w:hAnsi="CordiaUPC" w:cs="CordiaUPC"/>
                <w:bCs/>
                <w:sz w:val="26"/>
                <w:szCs w:val="26"/>
              </w:rPr>
            </w:pPr>
          </w:p>
        </w:tc>
        <w:tc>
          <w:tcPr>
            <w:tcW w:w="1260" w:type="dxa"/>
            <w:vAlign w:val="bottom"/>
          </w:tcPr>
          <w:p w14:paraId="04589E2A" w14:textId="77777777" w:rsidR="00DA4DD8" w:rsidRPr="002D03D8" w:rsidRDefault="00DA4DD8" w:rsidP="00DA4DD8">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30 September</w:t>
            </w:r>
          </w:p>
          <w:p w14:paraId="359258D1" w14:textId="56B85419" w:rsidR="00DA4DD8" w:rsidRPr="002D03D8" w:rsidRDefault="00DA4DD8" w:rsidP="00DA4DD8">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2025</w:t>
            </w:r>
          </w:p>
        </w:tc>
        <w:tc>
          <w:tcPr>
            <w:tcW w:w="181" w:type="dxa"/>
          </w:tcPr>
          <w:p w14:paraId="4A662078" w14:textId="77777777" w:rsidR="00DA4DD8" w:rsidRPr="002D03D8" w:rsidRDefault="00DA4DD8" w:rsidP="00DA4DD8">
            <w:pPr>
              <w:pStyle w:val="NoSpacing"/>
              <w:spacing w:line="240" w:lineRule="exact"/>
              <w:jc w:val="center"/>
              <w:rPr>
                <w:rFonts w:ascii="CordiaUPC" w:hAnsi="CordiaUPC" w:cs="CordiaUPC"/>
                <w:bCs/>
                <w:sz w:val="26"/>
                <w:szCs w:val="26"/>
              </w:rPr>
            </w:pPr>
          </w:p>
        </w:tc>
        <w:tc>
          <w:tcPr>
            <w:tcW w:w="1259" w:type="dxa"/>
            <w:gridSpan w:val="2"/>
          </w:tcPr>
          <w:p w14:paraId="0279F110" w14:textId="77777777" w:rsidR="00DA4DD8" w:rsidRPr="002D03D8" w:rsidRDefault="00DA4DD8" w:rsidP="00DA4DD8">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30 September</w:t>
            </w:r>
          </w:p>
          <w:p w14:paraId="4AF86D91" w14:textId="51DE5223" w:rsidR="00DA4DD8" w:rsidRPr="002D03D8" w:rsidRDefault="00DA4DD8" w:rsidP="00DA4DD8">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2024</w:t>
            </w:r>
          </w:p>
        </w:tc>
      </w:tr>
      <w:tr w:rsidR="00173A6B" w:rsidRPr="002D03D8" w14:paraId="58A8DFDE" w14:textId="77777777" w:rsidTr="00DA4DD8">
        <w:trPr>
          <w:cantSplit/>
          <w:trHeight w:val="20"/>
          <w:tblHeader/>
        </w:trPr>
        <w:tc>
          <w:tcPr>
            <w:tcW w:w="3754" w:type="dxa"/>
            <w:vAlign w:val="bottom"/>
          </w:tcPr>
          <w:p w14:paraId="2F8B4582" w14:textId="77777777" w:rsidR="00173A6B" w:rsidRPr="002D03D8" w:rsidRDefault="00173A6B" w:rsidP="00173A6B">
            <w:pPr>
              <w:pStyle w:val="NoSpacing"/>
              <w:spacing w:line="240" w:lineRule="exact"/>
              <w:rPr>
                <w:rFonts w:ascii="CordiaUPC" w:hAnsi="CordiaUPC" w:cs="CordiaUPC"/>
                <w:b/>
                <w:i/>
                <w:iCs/>
                <w:sz w:val="26"/>
                <w:szCs w:val="26"/>
              </w:rPr>
            </w:pPr>
          </w:p>
        </w:tc>
        <w:tc>
          <w:tcPr>
            <w:tcW w:w="2632" w:type="dxa"/>
            <w:gridSpan w:val="3"/>
            <w:vAlign w:val="bottom"/>
            <w:hideMark/>
          </w:tcPr>
          <w:p w14:paraId="0CF6597B" w14:textId="77777777" w:rsidR="00173A6B" w:rsidRPr="002D03D8" w:rsidRDefault="00173A6B" w:rsidP="00173A6B">
            <w:pPr>
              <w:pStyle w:val="NoSpacing"/>
              <w:spacing w:line="240" w:lineRule="exact"/>
              <w:jc w:val="center"/>
              <w:rPr>
                <w:rFonts w:ascii="CordiaUPC" w:hAnsi="CordiaUPC" w:cs="CordiaUPC"/>
                <w:bCs/>
                <w:sz w:val="26"/>
                <w:szCs w:val="26"/>
              </w:rPr>
            </w:pPr>
            <w:r w:rsidRPr="002D03D8">
              <w:rPr>
                <w:rFonts w:ascii="CordiaUPC" w:hAnsi="CordiaUPC" w:cs="CordiaUPC" w:hint="cs"/>
                <w:bCs/>
                <w:i/>
                <w:iCs/>
                <w:sz w:val="26"/>
                <w:szCs w:val="26"/>
              </w:rPr>
              <w:t>(in million Baht)</w:t>
            </w:r>
          </w:p>
        </w:tc>
        <w:tc>
          <w:tcPr>
            <w:tcW w:w="180" w:type="dxa"/>
          </w:tcPr>
          <w:p w14:paraId="61D38193" w14:textId="77777777" w:rsidR="00173A6B" w:rsidRPr="002D03D8" w:rsidRDefault="00173A6B" w:rsidP="00173A6B">
            <w:pPr>
              <w:pStyle w:val="NoSpacing"/>
              <w:spacing w:line="240" w:lineRule="exact"/>
              <w:jc w:val="center"/>
              <w:rPr>
                <w:rFonts w:ascii="CordiaUPC" w:hAnsi="CordiaUPC" w:cs="CordiaUPC"/>
                <w:bCs/>
                <w:i/>
                <w:iCs/>
                <w:sz w:val="26"/>
                <w:szCs w:val="26"/>
              </w:rPr>
            </w:pPr>
          </w:p>
        </w:tc>
        <w:tc>
          <w:tcPr>
            <w:tcW w:w="2700" w:type="dxa"/>
            <w:gridSpan w:val="4"/>
          </w:tcPr>
          <w:p w14:paraId="0A1EBF98" w14:textId="77777777" w:rsidR="00173A6B" w:rsidRPr="002D03D8" w:rsidRDefault="00173A6B" w:rsidP="00173A6B">
            <w:pPr>
              <w:pStyle w:val="NoSpacing"/>
              <w:spacing w:line="240" w:lineRule="exact"/>
              <w:jc w:val="center"/>
              <w:rPr>
                <w:rFonts w:ascii="CordiaUPC" w:hAnsi="CordiaUPC" w:cs="CordiaUPC"/>
                <w:bCs/>
                <w:i/>
                <w:iCs/>
                <w:sz w:val="26"/>
                <w:szCs w:val="26"/>
              </w:rPr>
            </w:pPr>
            <w:r w:rsidRPr="002D03D8">
              <w:rPr>
                <w:rFonts w:ascii="CordiaUPC" w:hAnsi="CordiaUPC" w:cs="CordiaUPC" w:hint="cs"/>
                <w:bCs/>
                <w:i/>
                <w:iCs/>
                <w:sz w:val="26"/>
                <w:szCs w:val="26"/>
              </w:rPr>
              <w:t>(in million Baht)</w:t>
            </w:r>
          </w:p>
        </w:tc>
      </w:tr>
      <w:tr w:rsidR="00173A6B" w:rsidRPr="002D03D8" w14:paraId="1EF31E74" w14:textId="77777777" w:rsidTr="00DA4DD8">
        <w:trPr>
          <w:cantSplit/>
          <w:trHeight w:val="20"/>
        </w:trPr>
        <w:tc>
          <w:tcPr>
            <w:tcW w:w="3754" w:type="dxa"/>
            <w:vAlign w:val="bottom"/>
            <w:hideMark/>
          </w:tcPr>
          <w:p w14:paraId="61A12395" w14:textId="77777777" w:rsidR="00173A6B" w:rsidRPr="002D03D8" w:rsidRDefault="00173A6B" w:rsidP="00173A6B">
            <w:pPr>
              <w:pStyle w:val="NoSpacing"/>
              <w:spacing w:line="240" w:lineRule="exact"/>
              <w:rPr>
                <w:rFonts w:ascii="CordiaUPC" w:hAnsi="CordiaUPC" w:cs="CordiaUPC"/>
                <w:b/>
                <w:i/>
                <w:iCs/>
                <w:sz w:val="26"/>
                <w:szCs w:val="26"/>
              </w:rPr>
            </w:pPr>
            <w:r w:rsidRPr="002D03D8">
              <w:rPr>
                <w:rFonts w:ascii="CordiaUPC" w:hAnsi="CordiaUPC" w:cs="CordiaUPC" w:hint="cs"/>
                <w:b/>
                <w:i/>
                <w:iCs/>
                <w:sz w:val="26"/>
                <w:szCs w:val="26"/>
              </w:rPr>
              <w:t xml:space="preserve">Investments in debt securities measured at </w:t>
            </w:r>
          </w:p>
          <w:p w14:paraId="7DDF0675" w14:textId="77777777" w:rsidR="00173A6B" w:rsidRPr="002D03D8" w:rsidRDefault="00173A6B" w:rsidP="00173A6B">
            <w:pPr>
              <w:pStyle w:val="NoSpacing"/>
              <w:spacing w:line="240" w:lineRule="exact"/>
              <w:rPr>
                <w:rFonts w:ascii="CordiaUPC" w:hAnsi="CordiaUPC" w:cs="CordiaUPC"/>
                <w:b/>
                <w:i/>
                <w:iCs/>
                <w:sz w:val="26"/>
                <w:szCs w:val="26"/>
              </w:rPr>
            </w:pPr>
            <w:r w:rsidRPr="002D03D8">
              <w:rPr>
                <w:rFonts w:ascii="CordiaUPC" w:hAnsi="CordiaUPC" w:cs="CordiaUPC"/>
                <w:b/>
                <w:i/>
                <w:iCs/>
                <w:sz w:val="26"/>
                <w:szCs w:val="26"/>
              </w:rPr>
              <w:t xml:space="preserve">    </w:t>
            </w:r>
            <w:proofErr w:type="spellStart"/>
            <w:r w:rsidRPr="002D03D8">
              <w:rPr>
                <w:rFonts w:ascii="CordiaUPC" w:hAnsi="CordiaUPC" w:cs="CordiaUPC" w:hint="cs"/>
                <w:b/>
                <w:i/>
                <w:iCs/>
                <w:sz w:val="26"/>
                <w:szCs w:val="26"/>
              </w:rPr>
              <w:t>amortised</w:t>
            </w:r>
            <w:proofErr w:type="spellEnd"/>
            <w:r w:rsidRPr="002D03D8">
              <w:rPr>
                <w:rFonts w:ascii="CordiaUPC" w:hAnsi="CordiaUPC" w:cs="CordiaUPC"/>
                <w:b/>
                <w:i/>
                <w:iCs/>
                <w:sz w:val="26"/>
                <w:szCs w:val="26"/>
              </w:rPr>
              <w:t xml:space="preserve"> </w:t>
            </w:r>
            <w:r w:rsidRPr="002D03D8">
              <w:rPr>
                <w:rFonts w:ascii="CordiaUPC" w:hAnsi="CordiaUPC" w:cs="CordiaUPC" w:hint="cs"/>
                <w:b/>
                <w:i/>
                <w:iCs/>
                <w:sz w:val="26"/>
                <w:szCs w:val="26"/>
              </w:rPr>
              <w:t xml:space="preserve">costs </w:t>
            </w:r>
          </w:p>
        </w:tc>
        <w:tc>
          <w:tcPr>
            <w:tcW w:w="1239" w:type="dxa"/>
            <w:vAlign w:val="bottom"/>
          </w:tcPr>
          <w:p w14:paraId="7007B5F4" w14:textId="77777777" w:rsidR="00173A6B" w:rsidRPr="002D03D8" w:rsidRDefault="00173A6B" w:rsidP="00173A6B">
            <w:pPr>
              <w:pStyle w:val="NoSpacing"/>
              <w:spacing w:line="240" w:lineRule="exact"/>
              <w:rPr>
                <w:rFonts w:ascii="CordiaUPC" w:hAnsi="CordiaUPC" w:cs="CordiaUPC"/>
                <w:sz w:val="26"/>
                <w:szCs w:val="26"/>
              </w:rPr>
            </w:pPr>
          </w:p>
        </w:tc>
        <w:tc>
          <w:tcPr>
            <w:tcW w:w="178" w:type="dxa"/>
            <w:vAlign w:val="bottom"/>
          </w:tcPr>
          <w:p w14:paraId="72DC50CB" w14:textId="77777777" w:rsidR="00173A6B" w:rsidRPr="002D03D8" w:rsidRDefault="00173A6B" w:rsidP="00173A6B">
            <w:pPr>
              <w:pStyle w:val="NoSpacing"/>
              <w:spacing w:line="240" w:lineRule="exact"/>
              <w:rPr>
                <w:rFonts w:ascii="CordiaUPC" w:hAnsi="CordiaUPC" w:cs="CordiaUPC"/>
                <w:sz w:val="26"/>
                <w:szCs w:val="26"/>
                <w:lang w:bidi="ar-SA"/>
              </w:rPr>
            </w:pPr>
          </w:p>
        </w:tc>
        <w:tc>
          <w:tcPr>
            <w:tcW w:w="1215" w:type="dxa"/>
            <w:vAlign w:val="bottom"/>
          </w:tcPr>
          <w:p w14:paraId="09145F08" w14:textId="77777777" w:rsidR="00173A6B" w:rsidRPr="002D03D8" w:rsidRDefault="00173A6B" w:rsidP="00173A6B">
            <w:pPr>
              <w:pStyle w:val="NoSpacing"/>
              <w:spacing w:line="240" w:lineRule="exact"/>
              <w:rPr>
                <w:rFonts w:ascii="CordiaUPC" w:hAnsi="CordiaUPC" w:cs="CordiaUPC"/>
                <w:sz w:val="26"/>
                <w:szCs w:val="26"/>
              </w:rPr>
            </w:pPr>
          </w:p>
        </w:tc>
        <w:tc>
          <w:tcPr>
            <w:tcW w:w="180" w:type="dxa"/>
          </w:tcPr>
          <w:p w14:paraId="6D8E5CF1" w14:textId="77777777" w:rsidR="00173A6B" w:rsidRPr="002D03D8" w:rsidRDefault="00173A6B" w:rsidP="00173A6B">
            <w:pPr>
              <w:pStyle w:val="NoSpacing"/>
              <w:spacing w:line="240" w:lineRule="exact"/>
              <w:rPr>
                <w:rFonts w:ascii="CordiaUPC" w:hAnsi="CordiaUPC" w:cs="CordiaUPC"/>
                <w:sz w:val="26"/>
                <w:szCs w:val="26"/>
              </w:rPr>
            </w:pPr>
          </w:p>
        </w:tc>
        <w:tc>
          <w:tcPr>
            <w:tcW w:w="1260" w:type="dxa"/>
          </w:tcPr>
          <w:p w14:paraId="09907BBF" w14:textId="77777777" w:rsidR="00173A6B" w:rsidRPr="002D03D8" w:rsidRDefault="00173A6B" w:rsidP="00173A6B">
            <w:pPr>
              <w:pStyle w:val="NoSpacing"/>
              <w:spacing w:line="240" w:lineRule="exact"/>
              <w:rPr>
                <w:rFonts w:ascii="CordiaUPC" w:hAnsi="CordiaUPC" w:cs="CordiaUPC"/>
                <w:sz w:val="26"/>
                <w:szCs w:val="26"/>
              </w:rPr>
            </w:pPr>
          </w:p>
        </w:tc>
        <w:tc>
          <w:tcPr>
            <w:tcW w:w="181" w:type="dxa"/>
          </w:tcPr>
          <w:p w14:paraId="06E7FAF9" w14:textId="77777777" w:rsidR="00173A6B" w:rsidRPr="002D03D8" w:rsidRDefault="00173A6B" w:rsidP="00173A6B">
            <w:pPr>
              <w:pStyle w:val="NoSpacing"/>
              <w:spacing w:line="240" w:lineRule="exact"/>
              <w:rPr>
                <w:rFonts w:ascii="CordiaUPC" w:hAnsi="CordiaUPC" w:cs="CordiaUPC"/>
                <w:sz w:val="26"/>
                <w:szCs w:val="26"/>
              </w:rPr>
            </w:pPr>
          </w:p>
        </w:tc>
        <w:tc>
          <w:tcPr>
            <w:tcW w:w="1259" w:type="dxa"/>
            <w:gridSpan w:val="2"/>
          </w:tcPr>
          <w:p w14:paraId="0C93D8DC" w14:textId="77777777" w:rsidR="00173A6B" w:rsidRPr="002D03D8" w:rsidRDefault="00173A6B" w:rsidP="00173A6B">
            <w:pPr>
              <w:pStyle w:val="NoSpacing"/>
              <w:spacing w:line="240" w:lineRule="exact"/>
              <w:rPr>
                <w:rFonts w:ascii="CordiaUPC" w:hAnsi="CordiaUPC" w:cs="CordiaUPC"/>
                <w:sz w:val="26"/>
                <w:szCs w:val="26"/>
              </w:rPr>
            </w:pPr>
          </w:p>
        </w:tc>
      </w:tr>
      <w:tr w:rsidR="00C5570C" w:rsidRPr="002D03D8" w14:paraId="3968E4FF" w14:textId="77777777" w:rsidTr="00DA4DD8">
        <w:trPr>
          <w:cantSplit/>
          <w:trHeight w:val="20"/>
        </w:trPr>
        <w:tc>
          <w:tcPr>
            <w:tcW w:w="3754" w:type="dxa"/>
            <w:vAlign w:val="bottom"/>
            <w:hideMark/>
          </w:tcPr>
          <w:p w14:paraId="6FE41A42"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sz w:val="26"/>
                <w:szCs w:val="26"/>
              </w:rPr>
              <w:t>Government and state enterprise securities</w:t>
            </w:r>
          </w:p>
        </w:tc>
        <w:tc>
          <w:tcPr>
            <w:tcW w:w="1239" w:type="dxa"/>
            <w:shd w:val="clear" w:color="auto" w:fill="auto"/>
            <w:vAlign w:val="bottom"/>
          </w:tcPr>
          <w:p w14:paraId="1CD0592E" w14:textId="3D9C1D29"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sz w:val="26"/>
                <w:szCs w:val="26"/>
              </w:rPr>
              <w:t>59,8</w:t>
            </w:r>
            <w:r w:rsidRPr="002D03D8">
              <w:rPr>
                <w:rFonts w:ascii="CordiaUPC" w:hAnsi="CordiaUPC" w:cs="CordiaUPC" w:hint="cs"/>
                <w:sz w:val="26"/>
                <w:szCs w:val="26"/>
                <w:cs/>
              </w:rPr>
              <w:t>30</w:t>
            </w:r>
          </w:p>
        </w:tc>
        <w:tc>
          <w:tcPr>
            <w:tcW w:w="178" w:type="dxa"/>
          </w:tcPr>
          <w:p w14:paraId="7FF9EF48"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325D987D" w14:textId="01BB7814"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59,856</w:t>
            </w:r>
          </w:p>
        </w:tc>
        <w:tc>
          <w:tcPr>
            <w:tcW w:w="180" w:type="dxa"/>
            <w:tcBorders>
              <w:top w:val="nil"/>
              <w:left w:val="nil"/>
              <w:right w:val="nil"/>
            </w:tcBorders>
          </w:tcPr>
          <w:p w14:paraId="4BAFCCA6"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324AE2F5"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7DF1A4FF"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top w:val="nil"/>
              <w:left w:val="nil"/>
              <w:right w:val="nil"/>
            </w:tcBorders>
          </w:tcPr>
          <w:p w14:paraId="3A53BC3B"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C5570C" w:rsidRPr="002D03D8" w14:paraId="1716C5D3" w14:textId="77777777" w:rsidTr="00DA4DD8">
        <w:trPr>
          <w:cantSplit/>
          <w:trHeight w:val="20"/>
        </w:trPr>
        <w:tc>
          <w:tcPr>
            <w:tcW w:w="3754" w:type="dxa"/>
            <w:vAlign w:val="bottom"/>
          </w:tcPr>
          <w:p w14:paraId="0825E202"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hint="cs"/>
                <w:b/>
                <w:bCs/>
                <w:sz w:val="26"/>
                <w:szCs w:val="26"/>
              </w:rPr>
              <w:t>Total</w:t>
            </w:r>
          </w:p>
        </w:tc>
        <w:tc>
          <w:tcPr>
            <w:tcW w:w="1239" w:type="dxa"/>
            <w:tcBorders>
              <w:top w:val="single" w:sz="4" w:space="0" w:color="auto"/>
            </w:tcBorders>
            <w:shd w:val="clear" w:color="auto" w:fill="auto"/>
            <w:vAlign w:val="bottom"/>
          </w:tcPr>
          <w:p w14:paraId="305C1243" w14:textId="29177694"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2D03D8">
              <w:rPr>
                <w:rFonts w:ascii="CordiaUPC" w:hAnsi="CordiaUPC" w:cs="CordiaUPC"/>
                <w:b/>
                <w:bCs/>
                <w:sz w:val="26"/>
                <w:szCs w:val="26"/>
              </w:rPr>
              <w:t>59,8</w:t>
            </w:r>
            <w:r w:rsidRPr="002D03D8">
              <w:rPr>
                <w:rFonts w:ascii="CordiaUPC" w:hAnsi="CordiaUPC" w:cs="CordiaUPC" w:hint="cs"/>
                <w:b/>
                <w:bCs/>
                <w:sz w:val="26"/>
                <w:szCs w:val="26"/>
                <w:cs/>
              </w:rPr>
              <w:t>30</w:t>
            </w:r>
          </w:p>
        </w:tc>
        <w:tc>
          <w:tcPr>
            <w:tcW w:w="178" w:type="dxa"/>
          </w:tcPr>
          <w:p w14:paraId="57355C45"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tcPr>
          <w:p w14:paraId="3521AB4B" w14:textId="0FFA4B0B"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59,856</w:t>
            </w:r>
          </w:p>
        </w:tc>
        <w:tc>
          <w:tcPr>
            <w:tcW w:w="180" w:type="dxa"/>
            <w:tcBorders>
              <w:left w:val="nil"/>
              <w:right w:val="nil"/>
            </w:tcBorders>
          </w:tcPr>
          <w:p w14:paraId="67B5291F"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2BF7720A"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4EDEB310"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left w:val="nil"/>
              <w:right w:val="nil"/>
            </w:tcBorders>
          </w:tcPr>
          <w:p w14:paraId="508846F3"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5570C" w:rsidRPr="002D03D8" w14:paraId="673ADB27" w14:textId="77777777" w:rsidTr="00DA4DD8">
        <w:trPr>
          <w:cantSplit/>
          <w:trHeight w:val="20"/>
        </w:trPr>
        <w:tc>
          <w:tcPr>
            <w:tcW w:w="3754" w:type="dxa"/>
            <w:vAlign w:val="bottom"/>
            <w:hideMark/>
          </w:tcPr>
          <w:p w14:paraId="5FAFF88E"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hint="cs"/>
                <w:i/>
                <w:iCs/>
                <w:sz w:val="26"/>
                <w:szCs w:val="26"/>
              </w:rPr>
              <w:t xml:space="preserve">Less </w:t>
            </w:r>
            <w:r w:rsidRPr="002D03D8">
              <w:rPr>
                <w:rFonts w:ascii="CordiaUPC" w:hAnsi="CordiaUPC" w:cs="CordiaUPC" w:hint="cs"/>
                <w:sz w:val="26"/>
                <w:szCs w:val="26"/>
              </w:rPr>
              <w:t>allowance for</w:t>
            </w:r>
            <w:r w:rsidRPr="002D03D8">
              <w:rPr>
                <w:rFonts w:ascii="CordiaUPC" w:hAnsi="CordiaUPC" w:cs="CordiaUPC" w:hint="cs"/>
                <w:i/>
                <w:iCs/>
                <w:sz w:val="26"/>
                <w:szCs w:val="26"/>
              </w:rPr>
              <w:t xml:space="preserve"> </w:t>
            </w:r>
            <w:r w:rsidRPr="002D03D8">
              <w:rPr>
                <w:rFonts w:ascii="CordiaUPC" w:hAnsi="CordiaUPC" w:cs="CordiaUPC" w:hint="cs"/>
                <w:sz w:val="26"/>
                <w:szCs w:val="26"/>
              </w:rPr>
              <w:t>expected credit loss</w:t>
            </w:r>
          </w:p>
        </w:tc>
        <w:tc>
          <w:tcPr>
            <w:tcW w:w="1239" w:type="dxa"/>
            <w:tcBorders>
              <w:bottom w:val="single" w:sz="4" w:space="0" w:color="auto"/>
            </w:tcBorders>
            <w:shd w:val="clear" w:color="auto" w:fill="auto"/>
            <w:vAlign w:val="bottom"/>
          </w:tcPr>
          <w:p w14:paraId="7CDF55AB" w14:textId="042CC69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2D03D8">
              <w:rPr>
                <w:rFonts w:ascii="CordiaUPC" w:hAnsi="CordiaUPC" w:cs="CordiaUPC"/>
                <w:sz w:val="26"/>
                <w:szCs w:val="26"/>
              </w:rPr>
              <w:t>(25)</w:t>
            </w:r>
          </w:p>
        </w:tc>
        <w:tc>
          <w:tcPr>
            <w:tcW w:w="178" w:type="dxa"/>
          </w:tcPr>
          <w:p w14:paraId="1EE68B84"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tcPr>
          <w:p w14:paraId="0D830D50" w14:textId="101DAC2F"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2D03D8">
              <w:rPr>
                <w:rFonts w:ascii="CordiaUPC" w:hAnsi="CordiaUPC" w:cs="CordiaUPC"/>
                <w:sz w:val="26"/>
                <w:szCs w:val="26"/>
              </w:rPr>
              <w:t>(25)</w:t>
            </w:r>
          </w:p>
        </w:tc>
        <w:tc>
          <w:tcPr>
            <w:tcW w:w="180" w:type="dxa"/>
            <w:tcBorders>
              <w:left w:val="nil"/>
              <w:right w:val="nil"/>
            </w:tcBorders>
          </w:tcPr>
          <w:p w14:paraId="77A27F0A"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2FF09FB0"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3D2B02EC"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left w:val="nil"/>
              <w:right w:val="nil"/>
            </w:tcBorders>
          </w:tcPr>
          <w:p w14:paraId="361BE55C"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C5570C" w:rsidRPr="002D03D8" w14:paraId="114786E5" w14:textId="77777777" w:rsidTr="00DA4DD8">
        <w:trPr>
          <w:cantSplit/>
          <w:trHeight w:val="20"/>
        </w:trPr>
        <w:tc>
          <w:tcPr>
            <w:tcW w:w="3754" w:type="dxa"/>
            <w:vAlign w:val="bottom"/>
            <w:hideMark/>
          </w:tcPr>
          <w:p w14:paraId="57F6541D" w14:textId="77777777" w:rsidR="00C5570C" w:rsidRPr="002D03D8" w:rsidRDefault="00C5570C" w:rsidP="00C5570C">
            <w:pPr>
              <w:pStyle w:val="NoSpacing"/>
              <w:spacing w:line="240" w:lineRule="exact"/>
              <w:rPr>
                <w:rFonts w:ascii="CordiaUPC" w:hAnsi="CordiaUPC" w:cs="CordiaUPC"/>
                <w:b/>
                <w:sz w:val="26"/>
                <w:szCs w:val="26"/>
              </w:rPr>
            </w:pPr>
            <w:r w:rsidRPr="002D03D8">
              <w:rPr>
                <w:rFonts w:ascii="CordiaUPC" w:hAnsi="CordiaUPC" w:cs="CordiaUPC" w:hint="cs"/>
                <w:b/>
                <w:sz w:val="26"/>
                <w:szCs w:val="26"/>
              </w:rPr>
              <w:t>Net</w:t>
            </w:r>
          </w:p>
        </w:tc>
        <w:tc>
          <w:tcPr>
            <w:tcW w:w="1239" w:type="dxa"/>
            <w:tcBorders>
              <w:top w:val="single" w:sz="4" w:space="0" w:color="auto"/>
              <w:bottom w:val="single" w:sz="4" w:space="0" w:color="auto"/>
            </w:tcBorders>
            <w:shd w:val="clear" w:color="auto" w:fill="auto"/>
            <w:vAlign w:val="bottom"/>
          </w:tcPr>
          <w:p w14:paraId="2005BA6C" w14:textId="44CB3285"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2D03D8">
              <w:rPr>
                <w:rFonts w:ascii="CordiaUPC" w:hAnsi="CordiaUPC" w:cs="CordiaUPC"/>
                <w:b/>
                <w:bCs/>
                <w:sz w:val="26"/>
                <w:szCs w:val="26"/>
              </w:rPr>
              <w:t>59,8</w:t>
            </w:r>
            <w:r w:rsidRPr="002D03D8">
              <w:rPr>
                <w:rFonts w:ascii="CordiaUPC" w:hAnsi="CordiaUPC" w:cs="CordiaUPC" w:hint="cs"/>
                <w:b/>
                <w:bCs/>
                <w:sz w:val="26"/>
                <w:szCs w:val="26"/>
                <w:cs/>
              </w:rPr>
              <w:t>05</w:t>
            </w:r>
          </w:p>
        </w:tc>
        <w:tc>
          <w:tcPr>
            <w:tcW w:w="178" w:type="dxa"/>
          </w:tcPr>
          <w:p w14:paraId="16CD8B91"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tcPr>
          <w:p w14:paraId="666FF458" w14:textId="5D63409E"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59,831</w:t>
            </w:r>
          </w:p>
        </w:tc>
        <w:tc>
          <w:tcPr>
            <w:tcW w:w="180" w:type="dxa"/>
            <w:tcBorders>
              <w:left w:val="nil"/>
              <w:right w:val="nil"/>
            </w:tcBorders>
          </w:tcPr>
          <w:p w14:paraId="6FFDB66C"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734C40FF"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4F6668E7"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59" w:type="dxa"/>
            <w:gridSpan w:val="2"/>
            <w:tcBorders>
              <w:left w:val="nil"/>
              <w:right w:val="nil"/>
            </w:tcBorders>
          </w:tcPr>
          <w:p w14:paraId="26D33FE9"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173A6B" w:rsidRPr="002D03D8" w14:paraId="1F17DA65" w14:textId="77777777" w:rsidTr="00DA4DD8">
        <w:trPr>
          <w:cantSplit/>
          <w:trHeight w:val="20"/>
        </w:trPr>
        <w:tc>
          <w:tcPr>
            <w:tcW w:w="3754" w:type="dxa"/>
            <w:vAlign w:val="bottom"/>
          </w:tcPr>
          <w:p w14:paraId="000EA9FB" w14:textId="77777777" w:rsidR="00173A6B" w:rsidRPr="002D03D8" w:rsidRDefault="00173A6B" w:rsidP="00173A6B">
            <w:pPr>
              <w:pStyle w:val="NoSpacing"/>
              <w:spacing w:line="240" w:lineRule="exact"/>
              <w:rPr>
                <w:rFonts w:ascii="CordiaUPC" w:hAnsi="CordiaUPC" w:cs="CordiaUPC"/>
                <w:sz w:val="20"/>
                <w:szCs w:val="20"/>
              </w:rPr>
            </w:pPr>
          </w:p>
        </w:tc>
        <w:tc>
          <w:tcPr>
            <w:tcW w:w="1239" w:type="dxa"/>
            <w:tcBorders>
              <w:top w:val="single" w:sz="4" w:space="0" w:color="auto"/>
              <w:left w:val="nil"/>
              <w:bottom w:val="nil"/>
              <w:right w:val="nil"/>
            </w:tcBorders>
            <w:vAlign w:val="bottom"/>
          </w:tcPr>
          <w:p w14:paraId="4D9BAACB"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67F418D1"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tcPr>
          <w:p w14:paraId="1A69070F"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4A408AF6"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291FE845"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481E5DEE"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bottom w:val="nil"/>
              <w:right w:val="nil"/>
            </w:tcBorders>
          </w:tcPr>
          <w:p w14:paraId="50065C82"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173A6B" w:rsidRPr="002D03D8" w14:paraId="7F97CECE" w14:textId="77777777" w:rsidTr="00DA4DD8">
        <w:trPr>
          <w:cantSplit/>
          <w:trHeight w:val="20"/>
        </w:trPr>
        <w:tc>
          <w:tcPr>
            <w:tcW w:w="3754" w:type="dxa"/>
            <w:vAlign w:val="bottom"/>
            <w:hideMark/>
          </w:tcPr>
          <w:p w14:paraId="71220F22" w14:textId="77777777" w:rsidR="00173A6B" w:rsidRPr="002D03D8" w:rsidRDefault="00173A6B" w:rsidP="00173A6B">
            <w:pPr>
              <w:pStyle w:val="NoSpacing"/>
              <w:spacing w:line="240" w:lineRule="exact"/>
              <w:rPr>
                <w:rFonts w:ascii="CordiaUPC" w:hAnsi="CordiaUPC" w:cs="CordiaUPC"/>
                <w:b/>
                <w:i/>
                <w:iCs/>
                <w:sz w:val="26"/>
                <w:szCs w:val="26"/>
              </w:rPr>
            </w:pPr>
            <w:r w:rsidRPr="002D03D8">
              <w:rPr>
                <w:rFonts w:ascii="CordiaUPC" w:hAnsi="CordiaUPC" w:cs="CordiaUPC" w:hint="cs"/>
                <w:b/>
                <w:i/>
                <w:iCs/>
                <w:sz w:val="26"/>
                <w:szCs w:val="26"/>
              </w:rPr>
              <w:t xml:space="preserve">Investments in debt securities measured at </w:t>
            </w:r>
          </w:p>
          <w:p w14:paraId="42AB7F44" w14:textId="77777777" w:rsidR="00173A6B" w:rsidRPr="002D03D8" w:rsidRDefault="00173A6B" w:rsidP="00173A6B">
            <w:pPr>
              <w:pStyle w:val="NoSpacing"/>
              <w:spacing w:line="240" w:lineRule="exact"/>
              <w:rPr>
                <w:rFonts w:ascii="CordiaUPC" w:hAnsi="CordiaUPC" w:cs="CordiaUPC"/>
                <w:b/>
                <w:sz w:val="26"/>
                <w:szCs w:val="26"/>
              </w:rPr>
            </w:pPr>
            <w:r w:rsidRPr="002D03D8">
              <w:rPr>
                <w:rFonts w:ascii="CordiaUPC" w:hAnsi="CordiaUPC" w:cs="CordiaUPC"/>
                <w:b/>
                <w:i/>
                <w:iCs/>
                <w:sz w:val="26"/>
                <w:szCs w:val="26"/>
              </w:rPr>
              <w:t xml:space="preserve">    </w:t>
            </w:r>
            <w:r w:rsidRPr="002D03D8">
              <w:rPr>
                <w:rFonts w:ascii="CordiaUPC" w:hAnsi="CordiaUPC" w:cs="CordiaUPC" w:hint="cs"/>
                <w:b/>
                <w:i/>
                <w:iCs/>
                <w:sz w:val="26"/>
                <w:szCs w:val="26"/>
              </w:rPr>
              <w:t>FVOCI</w:t>
            </w:r>
            <w:r w:rsidRPr="002D03D8">
              <w:rPr>
                <w:rFonts w:ascii="CordiaUPC" w:hAnsi="CordiaUPC" w:cs="CordiaUPC" w:hint="cs"/>
                <w:b/>
                <w:sz w:val="26"/>
                <w:szCs w:val="26"/>
              </w:rPr>
              <w:t xml:space="preserve"> </w:t>
            </w:r>
          </w:p>
        </w:tc>
        <w:tc>
          <w:tcPr>
            <w:tcW w:w="1239" w:type="dxa"/>
            <w:vAlign w:val="bottom"/>
          </w:tcPr>
          <w:p w14:paraId="483E2D8B"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1465FF2C"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27FAEE03"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089B750"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E4A6A2E"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7D832B1"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2C1D6AD2"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5570C" w:rsidRPr="002D03D8" w14:paraId="53955263" w14:textId="77777777" w:rsidTr="00DA4DD8">
        <w:trPr>
          <w:cantSplit/>
          <w:trHeight w:val="20"/>
        </w:trPr>
        <w:tc>
          <w:tcPr>
            <w:tcW w:w="3754" w:type="dxa"/>
            <w:vAlign w:val="bottom"/>
            <w:hideMark/>
          </w:tcPr>
          <w:p w14:paraId="7DE5B0D7"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hint="cs"/>
                <w:sz w:val="26"/>
                <w:szCs w:val="26"/>
              </w:rPr>
              <w:t>Government and state enterprise securities</w:t>
            </w:r>
          </w:p>
        </w:tc>
        <w:tc>
          <w:tcPr>
            <w:tcW w:w="1239" w:type="dxa"/>
            <w:shd w:val="clear" w:color="auto" w:fill="auto"/>
            <w:vAlign w:val="bottom"/>
          </w:tcPr>
          <w:p w14:paraId="6FBE199F" w14:textId="300FF18A"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hint="cs"/>
                <w:sz w:val="26"/>
                <w:szCs w:val="26"/>
                <w:cs/>
              </w:rPr>
              <w:t>100</w:t>
            </w:r>
            <w:r w:rsidRPr="002D03D8">
              <w:rPr>
                <w:rFonts w:ascii="CordiaUPC" w:hAnsi="CordiaUPC" w:cs="CordiaUPC"/>
                <w:sz w:val="26"/>
                <w:szCs w:val="26"/>
              </w:rPr>
              <w:t>,</w:t>
            </w:r>
            <w:r w:rsidRPr="002D03D8">
              <w:rPr>
                <w:rFonts w:ascii="CordiaUPC" w:hAnsi="CordiaUPC" w:cs="CordiaUPC" w:hint="cs"/>
                <w:sz w:val="26"/>
                <w:szCs w:val="26"/>
                <w:cs/>
              </w:rPr>
              <w:t>152</w:t>
            </w:r>
          </w:p>
        </w:tc>
        <w:tc>
          <w:tcPr>
            <w:tcW w:w="178" w:type="dxa"/>
            <w:shd w:val="clear" w:color="auto" w:fill="auto"/>
            <w:vAlign w:val="bottom"/>
          </w:tcPr>
          <w:p w14:paraId="6AE9C9CB"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25EF5347" w14:textId="43B2DA6B"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78,762</w:t>
            </w:r>
          </w:p>
        </w:tc>
        <w:tc>
          <w:tcPr>
            <w:tcW w:w="180" w:type="dxa"/>
          </w:tcPr>
          <w:p w14:paraId="695A9F3C"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49BB5D5"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49BA1F0"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11A0742B"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5570C" w:rsidRPr="002D03D8" w14:paraId="75FA52B9" w14:textId="77777777" w:rsidTr="00DA4DD8">
        <w:trPr>
          <w:cantSplit/>
          <w:trHeight w:val="20"/>
        </w:trPr>
        <w:tc>
          <w:tcPr>
            <w:tcW w:w="3754" w:type="dxa"/>
            <w:vAlign w:val="bottom"/>
            <w:hideMark/>
          </w:tcPr>
          <w:p w14:paraId="228685B8" w14:textId="77777777" w:rsidR="00C5570C" w:rsidRPr="002D03D8" w:rsidRDefault="00C5570C" w:rsidP="00C5570C">
            <w:pPr>
              <w:pStyle w:val="NoSpacing"/>
              <w:spacing w:line="240" w:lineRule="exact"/>
              <w:rPr>
                <w:rFonts w:ascii="CordiaUPC" w:hAnsi="CordiaUPC" w:cs="CordiaUPC"/>
                <w:sz w:val="26"/>
                <w:szCs w:val="26"/>
                <w:cs/>
              </w:rPr>
            </w:pPr>
            <w:r w:rsidRPr="002D03D8">
              <w:rPr>
                <w:rFonts w:ascii="CordiaUPC" w:hAnsi="CordiaUPC" w:cs="CordiaUPC" w:hint="cs"/>
                <w:sz w:val="26"/>
                <w:szCs w:val="26"/>
              </w:rPr>
              <w:t>Private debt securities</w:t>
            </w:r>
          </w:p>
        </w:tc>
        <w:tc>
          <w:tcPr>
            <w:tcW w:w="1239" w:type="dxa"/>
            <w:shd w:val="clear" w:color="auto" w:fill="auto"/>
            <w:vAlign w:val="bottom"/>
          </w:tcPr>
          <w:p w14:paraId="1DC4B0F3" w14:textId="6EB1F666"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hint="cs"/>
                <w:sz w:val="26"/>
                <w:szCs w:val="26"/>
                <w:cs/>
              </w:rPr>
              <w:t>12</w:t>
            </w:r>
            <w:r w:rsidRPr="002D03D8">
              <w:rPr>
                <w:rFonts w:ascii="CordiaUPC" w:hAnsi="CordiaUPC" w:cs="CordiaUPC"/>
                <w:sz w:val="26"/>
                <w:szCs w:val="26"/>
              </w:rPr>
              <w:t>,</w:t>
            </w:r>
            <w:r w:rsidRPr="002D03D8">
              <w:rPr>
                <w:rFonts w:ascii="CordiaUPC" w:hAnsi="CordiaUPC" w:cs="CordiaUPC" w:hint="cs"/>
                <w:sz w:val="26"/>
                <w:szCs w:val="26"/>
                <w:cs/>
              </w:rPr>
              <w:t>298</w:t>
            </w:r>
          </w:p>
        </w:tc>
        <w:tc>
          <w:tcPr>
            <w:tcW w:w="178" w:type="dxa"/>
            <w:shd w:val="clear" w:color="auto" w:fill="auto"/>
            <w:vAlign w:val="bottom"/>
          </w:tcPr>
          <w:p w14:paraId="1DC50A3C"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2B265CDD" w14:textId="3F721FBA"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6,966</w:t>
            </w:r>
          </w:p>
        </w:tc>
        <w:tc>
          <w:tcPr>
            <w:tcW w:w="180" w:type="dxa"/>
          </w:tcPr>
          <w:p w14:paraId="79C5658B"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24D58ED7"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FD5A5FF"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24E03F3"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5570C" w:rsidRPr="002D03D8" w14:paraId="443686ED" w14:textId="77777777" w:rsidTr="00DA4DD8">
        <w:trPr>
          <w:cantSplit/>
          <w:trHeight w:val="20"/>
        </w:trPr>
        <w:tc>
          <w:tcPr>
            <w:tcW w:w="3754" w:type="dxa"/>
            <w:vAlign w:val="bottom"/>
            <w:hideMark/>
          </w:tcPr>
          <w:p w14:paraId="1F446E0F"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hint="cs"/>
                <w:sz w:val="26"/>
                <w:szCs w:val="26"/>
              </w:rPr>
              <w:t>Foreign debt securities</w:t>
            </w:r>
          </w:p>
        </w:tc>
        <w:tc>
          <w:tcPr>
            <w:tcW w:w="1239" w:type="dxa"/>
            <w:tcBorders>
              <w:bottom w:val="single" w:sz="4" w:space="0" w:color="auto"/>
            </w:tcBorders>
            <w:shd w:val="clear" w:color="auto" w:fill="auto"/>
            <w:vAlign w:val="bottom"/>
          </w:tcPr>
          <w:p w14:paraId="1F3EE9D4" w14:textId="3C469AE5"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hint="cs"/>
                <w:sz w:val="26"/>
                <w:szCs w:val="26"/>
                <w:cs/>
              </w:rPr>
              <w:t>37</w:t>
            </w:r>
            <w:r w:rsidRPr="002D03D8">
              <w:rPr>
                <w:rFonts w:ascii="CordiaUPC" w:hAnsi="CordiaUPC" w:cs="CordiaUPC"/>
                <w:sz w:val="26"/>
                <w:szCs w:val="26"/>
              </w:rPr>
              <w:t>,</w:t>
            </w:r>
            <w:r w:rsidRPr="002D03D8">
              <w:rPr>
                <w:rFonts w:ascii="CordiaUPC" w:hAnsi="CordiaUPC" w:cs="CordiaUPC" w:hint="cs"/>
                <w:sz w:val="26"/>
                <w:szCs w:val="26"/>
                <w:cs/>
              </w:rPr>
              <w:t>504</w:t>
            </w:r>
          </w:p>
        </w:tc>
        <w:tc>
          <w:tcPr>
            <w:tcW w:w="178" w:type="dxa"/>
            <w:shd w:val="clear" w:color="auto" w:fill="auto"/>
            <w:vAlign w:val="bottom"/>
          </w:tcPr>
          <w:p w14:paraId="4B9D1C38"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tcPr>
          <w:p w14:paraId="65505EA4" w14:textId="1837E8C8"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7,621</w:t>
            </w:r>
          </w:p>
        </w:tc>
        <w:tc>
          <w:tcPr>
            <w:tcW w:w="180" w:type="dxa"/>
          </w:tcPr>
          <w:p w14:paraId="574BB2A9"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E11EB9E"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6088C74A"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A52593E"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5570C" w:rsidRPr="002D03D8" w14:paraId="696A4BEC" w14:textId="77777777" w:rsidTr="00DA4DD8">
        <w:trPr>
          <w:cantSplit/>
          <w:trHeight w:val="20"/>
        </w:trPr>
        <w:tc>
          <w:tcPr>
            <w:tcW w:w="3754" w:type="dxa"/>
            <w:vAlign w:val="bottom"/>
          </w:tcPr>
          <w:p w14:paraId="7AE2FF0C" w14:textId="77777777" w:rsidR="00C5570C" w:rsidRPr="002D03D8" w:rsidRDefault="00C5570C" w:rsidP="00C5570C">
            <w:pPr>
              <w:pStyle w:val="NoSpacing"/>
              <w:spacing w:line="240" w:lineRule="exact"/>
              <w:rPr>
                <w:rFonts w:ascii="CordiaUPC" w:hAnsi="CordiaUPC" w:cs="CordiaUPC"/>
                <w:b/>
                <w:bCs/>
                <w:sz w:val="26"/>
                <w:szCs w:val="26"/>
              </w:rPr>
            </w:pPr>
            <w:r w:rsidRPr="002D03D8">
              <w:rPr>
                <w:rFonts w:ascii="CordiaUPC" w:hAnsi="CordiaUPC" w:cs="CordiaUPC" w:hint="cs"/>
                <w:b/>
                <w:bCs/>
                <w:sz w:val="26"/>
                <w:szCs w:val="26"/>
              </w:rPr>
              <w:t>Total</w:t>
            </w:r>
          </w:p>
        </w:tc>
        <w:tc>
          <w:tcPr>
            <w:tcW w:w="1239" w:type="dxa"/>
            <w:tcBorders>
              <w:top w:val="single" w:sz="4" w:space="0" w:color="auto"/>
              <w:bottom w:val="single" w:sz="4" w:space="0" w:color="auto"/>
            </w:tcBorders>
            <w:shd w:val="clear" w:color="auto" w:fill="auto"/>
            <w:vAlign w:val="bottom"/>
          </w:tcPr>
          <w:p w14:paraId="715F5E1A" w14:textId="7BB11622"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2D03D8">
              <w:rPr>
                <w:rFonts w:ascii="CordiaUPC" w:hAnsi="CordiaUPC" w:cs="CordiaUPC"/>
                <w:b/>
                <w:bCs/>
                <w:sz w:val="26"/>
                <w:szCs w:val="26"/>
              </w:rPr>
              <w:t>149,954</w:t>
            </w:r>
          </w:p>
        </w:tc>
        <w:tc>
          <w:tcPr>
            <w:tcW w:w="178" w:type="dxa"/>
            <w:shd w:val="clear" w:color="auto" w:fill="auto"/>
            <w:vAlign w:val="bottom"/>
          </w:tcPr>
          <w:p w14:paraId="72A9F744"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tcPr>
          <w:p w14:paraId="7D7FD43A" w14:textId="33E9FBB3"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93,349</w:t>
            </w:r>
          </w:p>
        </w:tc>
        <w:tc>
          <w:tcPr>
            <w:tcW w:w="180" w:type="dxa"/>
          </w:tcPr>
          <w:p w14:paraId="2BFD9DE6"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B9F3887"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664860D1"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01B72099"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173A6B" w:rsidRPr="002D03D8" w14:paraId="43734E61" w14:textId="77777777" w:rsidTr="00DA4DD8">
        <w:trPr>
          <w:cantSplit/>
          <w:trHeight w:val="20"/>
        </w:trPr>
        <w:tc>
          <w:tcPr>
            <w:tcW w:w="3754" w:type="dxa"/>
            <w:vAlign w:val="bottom"/>
          </w:tcPr>
          <w:p w14:paraId="2DEF7B5F" w14:textId="77777777" w:rsidR="00173A6B" w:rsidRPr="002D03D8" w:rsidRDefault="00173A6B" w:rsidP="00173A6B">
            <w:pPr>
              <w:pStyle w:val="NoSpacing"/>
              <w:spacing w:line="240" w:lineRule="exact"/>
              <w:rPr>
                <w:rFonts w:ascii="CordiaUPC" w:hAnsi="CordiaUPC" w:cs="CordiaUPC"/>
                <w:b/>
                <w:bCs/>
                <w:sz w:val="26"/>
                <w:szCs w:val="26"/>
              </w:rPr>
            </w:pPr>
          </w:p>
        </w:tc>
        <w:tc>
          <w:tcPr>
            <w:tcW w:w="1239" w:type="dxa"/>
            <w:shd w:val="clear" w:color="auto" w:fill="auto"/>
            <w:vAlign w:val="bottom"/>
          </w:tcPr>
          <w:p w14:paraId="575CC5CD" w14:textId="77777777" w:rsidR="00173A6B" w:rsidRPr="002D03D8" w:rsidRDefault="00173A6B" w:rsidP="00173A6B">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1D1D1E98"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tcPr>
          <w:p w14:paraId="012B6DE3"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7A234792"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67DAF64"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0EBE5E61"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38377AEB"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173A6B" w:rsidRPr="002D03D8" w14:paraId="6185899E" w14:textId="77777777" w:rsidTr="00DA4DD8">
        <w:trPr>
          <w:cantSplit/>
          <w:trHeight w:val="20"/>
        </w:trPr>
        <w:tc>
          <w:tcPr>
            <w:tcW w:w="3754" w:type="dxa"/>
            <w:vAlign w:val="bottom"/>
            <w:hideMark/>
          </w:tcPr>
          <w:p w14:paraId="3992C43E" w14:textId="77777777" w:rsidR="00173A6B" w:rsidRPr="002D03D8" w:rsidRDefault="00173A6B" w:rsidP="00173A6B">
            <w:pPr>
              <w:pStyle w:val="NoSpacing"/>
              <w:spacing w:line="240" w:lineRule="exact"/>
              <w:rPr>
                <w:rFonts w:ascii="CordiaUPC" w:hAnsi="CordiaUPC" w:cs="CordiaUPC"/>
                <w:b/>
                <w:bCs/>
                <w:sz w:val="26"/>
                <w:szCs w:val="26"/>
              </w:rPr>
            </w:pPr>
            <w:r w:rsidRPr="002D03D8">
              <w:rPr>
                <w:rFonts w:ascii="CordiaUPC" w:hAnsi="CordiaUPC" w:cs="CordiaUPC" w:hint="cs"/>
                <w:b/>
                <w:bCs/>
                <w:sz w:val="26"/>
                <w:szCs w:val="26"/>
              </w:rPr>
              <w:t>Allowance for expected credit loss</w:t>
            </w:r>
          </w:p>
        </w:tc>
        <w:tc>
          <w:tcPr>
            <w:tcW w:w="1239" w:type="dxa"/>
            <w:shd w:val="clear" w:color="auto" w:fill="auto"/>
            <w:vAlign w:val="bottom"/>
          </w:tcPr>
          <w:p w14:paraId="4E7F52AB" w14:textId="39E0C16F" w:rsidR="00173A6B" w:rsidRPr="002D03D8" w:rsidRDefault="00C5570C"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2D03D8">
              <w:rPr>
                <w:rFonts w:ascii="CordiaUPC" w:hAnsi="CordiaUPC" w:cs="CordiaUPC"/>
                <w:b/>
                <w:bCs/>
                <w:sz w:val="26"/>
                <w:szCs w:val="26"/>
              </w:rPr>
              <w:t>(</w:t>
            </w:r>
            <w:r w:rsidRPr="002D03D8">
              <w:rPr>
                <w:rFonts w:ascii="CordiaUPC" w:hAnsi="CordiaUPC" w:cs="CordiaUPC" w:hint="cs"/>
                <w:b/>
                <w:bCs/>
                <w:sz w:val="26"/>
                <w:szCs w:val="26"/>
                <w:cs/>
              </w:rPr>
              <w:t>3</w:t>
            </w:r>
            <w:r w:rsidRPr="002D03D8">
              <w:rPr>
                <w:rFonts w:ascii="CordiaUPC" w:hAnsi="CordiaUPC" w:cs="CordiaUPC"/>
                <w:b/>
                <w:bCs/>
                <w:sz w:val="26"/>
                <w:szCs w:val="26"/>
              </w:rPr>
              <w:t>1</w:t>
            </w:r>
            <w:r w:rsidR="00174856" w:rsidRPr="002D03D8">
              <w:rPr>
                <w:rFonts w:ascii="CordiaUPC" w:hAnsi="CordiaUPC" w:cs="CordiaUPC"/>
                <w:b/>
                <w:bCs/>
                <w:sz w:val="26"/>
                <w:szCs w:val="26"/>
              </w:rPr>
              <w:t>8</w:t>
            </w:r>
            <w:r w:rsidRPr="002D03D8">
              <w:rPr>
                <w:rFonts w:ascii="CordiaUPC" w:hAnsi="CordiaUPC" w:cs="CordiaUPC"/>
                <w:b/>
                <w:bCs/>
                <w:sz w:val="26"/>
                <w:szCs w:val="26"/>
              </w:rPr>
              <w:t>)</w:t>
            </w:r>
          </w:p>
        </w:tc>
        <w:tc>
          <w:tcPr>
            <w:tcW w:w="178" w:type="dxa"/>
            <w:shd w:val="clear" w:color="auto" w:fill="auto"/>
            <w:vAlign w:val="bottom"/>
          </w:tcPr>
          <w:p w14:paraId="0593434A"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tcPr>
          <w:p w14:paraId="7D892733" w14:textId="3269E0F6" w:rsidR="00173A6B" w:rsidRPr="002D03D8" w:rsidRDefault="00173A6B" w:rsidP="00EC48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cs/>
              </w:rPr>
            </w:pPr>
            <w:r w:rsidRPr="002D03D8">
              <w:rPr>
                <w:rFonts w:ascii="CordiaUPC" w:hAnsi="CordiaUPC" w:cs="CordiaUPC"/>
                <w:b/>
                <w:bCs/>
                <w:sz w:val="26"/>
                <w:szCs w:val="26"/>
              </w:rPr>
              <w:t>(1,349)</w:t>
            </w:r>
          </w:p>
        </w:tc>
        <w:tc>
          <w:tcPr>
            <w:tcW w:w="180" w:type="dxa"/>
          </w:tcPr>
          <w:p w14:paraId="11B1CE02"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6D38ED94"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3BFF3237"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48362DBD"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173A6B" w:rsidRPr="002D03D8" w14:paraId="24505245" w14:textId="77777777" w:rsidTr="00DA4DD8">
        <w:trPr>
          <w:cantSplit/>
          <w:trHeight w:val="20"/>
        </w:trPr>
        <w:tc>
          <w:tcPr>
            <w:tcW w:w="3754" w:type="dxa"/>
            <w:vAlign w:val="bottom"/>
            <w:hideMark/>
          </w:tcPr>
          <w:p w14:paraId="5AFD6A0F" w14:textId="77777777" w:rsidR="00173A6B" w:rsidRPr="002D03D8" w:rsidRDefault="00173A6B" w:rsidP="00173A6B">
            <w:pPr>
              <w:pStyle w:val="NoSpacing"/>
              <w:spacing w:line="240" w:lineRule="exact"/>
              <w:rPr>
                <w:rFonts w:ascii="CordiaUPC" w:hAnsi="CordiaUPC" w:cs="CordiaUPC"/>
                <w:bCs/>
                <w:sz w:val="20"/>
                <w:szCs w:val="20"/>
              </w:rPr>
            </w:pPr>
          </w:p>
        </w:tc>
        <w:tc>
          <w:tcPr>
            <w:tcW w:w="1239" w:type="dxa"/>
            <w:tcBorders>
              <w:left w:val="nil"/>
              <w:right w:val="nil"/>
            </w:tcBorders>
          </w:tcPr>
          <w:p w14:paraId="46DA9E5C"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4BFA1240"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tcPr>
          <w:p w14:paraId="539B117E"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7EFAEC5B"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7B4A5A3D"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6E74C7AD"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right w:val="nil"/>
            </w:tcBorders>
          </w:tcPr>
          <w:p w14:paraId="111D18E2"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173A6B" w:rsidRPr="002D03D8" w14:paraId="43CEF7FD" w14:textId="77777777" w:rsidTr="00DA4DD8">
        <w:trPr>
          <w:cantSplit/>
          <w:trHeight w:val="53"/>
        </w:trPr>
        <w:tc>
          <w:tcPr>
            <w:tcW w:w="3754" w:type="dxa"/>
            <w:vAlign w:val="bottom"/>
            <w:hideMark/>
          </w:tcPr>
          <w:p w14:paraId="3870F570" w14:textId="77777777" w:rsidR="00173A6B" w:rsidRPr="002D03D8" w:rsidRDefault="00173A6B" w:rsidP="00173A6B">
            <w:pPr>
              <w:pStyle w:val="NoSpacing"/>
              <w:spacing w:line="240" w:lineRule="exact"/>
              <w:rPr>
                <w:rFonts w:ascii="CordiaUPC" w:hAnsi="CordiaUPC" w:cs="CordiaUPC"/>
                <w:b/>
                <w:i/>
                <w:iCs/>
                <w:sz w:val="26"/>
                <w:szCs w:val="26"/>
              </w:rPr>
            </w:pPr>
            <w:r w:rsidRPr="002D03D8">
              <w:rPr>
                <w:rFonts w:ascii="CordiaUPC" w:hAnsi="CordiaUPC" w:cs="CordiaUPC" w:hint="cs"/>
                <w:b/>
                <w:i/>
                <w:iCs/>
                <w:sz w:val="26"/>
                <w:szCs w:val="26"/>
              </w:rPr>
              <w:t xml:space="preserve">Investments in equity securities designated at </w:t>
            </w:r>
          </w:p>
          <w:p w14:paraId="60849164" w14:textId="77777777" w:rsidR="00173A6B" w:rsidRPr="002D03D8" w:rsidRDefault="00173A6B" w:rsidP="00173A6B">
            <w:pPr>
              <w:pStyle w:val="NoSpacing"/>
              <w:spacing w:line="240" w:lineRule="exact"/>
              <w:rPr>
                <w:rFonts w:ascii="CordiaUPC" w:hAnsi="CordiaUPC" w:cs="CordiaUPC"/>
                <w:bCs/>
                <w:i/>
                <w:iCs/>
                <w:sz w:val="26"/>
                <w:szCs w:val="26"/>
              </w:rPr>
            </w:pPr>
            <w:r w:rsidRPr="002D03D8">
              <w:rPr>
                <w:rFonts w:ascii="CordiaUPC" w:hAnsi="CordiaUPC" w:cs="CordiaUPC"/>
                <w:b/>
                <w:i/>
                <w:iCs/>
                <w:sz w:val="26"/>
                <w:szCs w:val="26"/>
              </w:rPr>
              <w:t xml:space="preserve">    </w:t>
            </w:r>
            <w:r w:rsidRPr="002D03D8">
              <w:rPr>
                <w:rFonts w:ascii="CordiaUPC" w:hAnsi="CordiaUPC" w:cs="CordiaUPC" w:hint="cs"/>
                <w:b/>
                <w:i/>
                <w:iCs/>
                <w:sz w:val="26"/>
                <w:szCs w:val="26"/>
              </w:rPr>
              <w:t>FVOCI</w:t>
            </w:r>
            <w:r w:rsidRPr="002D03D8">
              <w:rPr>
                <w:rFonts w:ascii="CordiaUPC" w:hAnsi="CordiaUPC" w:cs="CordiaUPC"/>
                <w:b/>
                <w:i/>
                <w:iCs/>
                <w:sz w:val="26"/>
                <w:szCs w:val="26"/>
              </w:rPr>
              <w:t xml:space="preserve"> </w:t>
            </w:r>
          </w:p>
        </w:tc>
        <w:tc>
          <w:tcPr>
            <w:tcW w:w="1239" w:type="dxa"/>
          </w:tcPr>
          <w:p w14:paraId="58CAA303"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70DC8354"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56A7142B"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2BD89C4"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60" w:type="dxa"/>
          </w:tcPr>
          <w:p w14:paraId="1C5AFD5F"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81" w:type="dxa"/>
          </w:tcPr>
          <w:p w14:paraId="69B6DED4"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59" w:type="dxa"/>
            <w:gridSpan w:val="2"/>
          </w:tcPr>
          <w:p w14:paraId="278F697F"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r>
      <w:tr w:rsidR="003A5DED" w:rsidRPr="002D03D8" w14:paraId="5FF42DD1" w14:textId="77777777" w:rsidTr="00DA4DD8">
        <w:trPr>
          <w:cantSplit/>
          <w:trHeight w:val="53"/>
        </w:trPr>
        <w:tc>
          <w:tcPr>
            <w:tcW w:w="3754" w:type="dxa"/>
            <w:vAlign w:val="bottom"/>
          </w:tcPr>
          <w:p w14:paraId="760C905B" w14:textId="77777777" w:rsidR="003A5DED" w:rsidRPr="002D03D8" w:rsidRDefault="003A5DED" w:rsidP="003A5DED">
            <w:pPr>
              <w:pStyle w:val="NoSpacing"/>
              <w:spacing w:line="240" w:lineRule="exact"/>
              <w:rPr>
                <w:rFonts w:ascii="CordiaUPC" w:hAnsi="CordiaUPC" w:cs="CordiaUPC"/>
                <w:b/>
                <w:i/>
                <w:iCs/>
                <w:sz w:val="26"/>
                <w:szCs w:val="26"/>
              </w:rPr>
            </w:pPr>
            <w:r w:rsidRPr="002D03D8">
              <w:rPr>
                <w:rFonts w:ascii="CordiaUPC" w:hAnsi="CordiaUPC" w:cs="CordiaUPC"/>
                <w:sz w:val="26"/>
                <w:szCs w:val="26"/>
              </w:rPr>
              <w:t>M</w:t>
            </w:r>
            <w:r w:rsidRPr="002D03D8">
              <w:rPr>
                <w:rFonts w:ascii="CordiaUPC" w:hAnsi="CordiaUPC" w:cs="CordiaUPC" w:hint="cs"/>
                <w:sz w:val="26"/>
                <w:szCs w:val="26"/>
              </w:rPr>
              <w:t>arketable equity securities - domestic</w:t>
            </w:r>
          </w:p>
        </w:tc>
        <w:tc>
          <w:tcPr>
            <w:tcW w:w="1239" w:type="dxa"/>
            <w:shd w:val="clear" w:color="auto" w:fill="auto"/>
            <w:vAlign w:val="bottom"/>
          </w:tcPr>
          <w:p w14:paraId="5B0ADF07" w14:textId="2CA21D98"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hint="cs"/>
                <w:sz w:val="26"/>
                <w:szCs w:val="26"/>
                <w:cs/>
              </w:rPr>
              <w:t>7</w:t>
            </w:r>
            <w:r w:rsidRPr="002D03D8">
              <w:rPr>
                <w:rFonts w:ascii="CordiaUPC" w:hAnsi="CordiaUPC" w:cs="CordiaUPC"/>
                <w:sz w:val="26"/>
                <w:szCs w:val="26"/>
              </w:rPr>
              <w:t>,</w:t>
            </w:r>
            <w:r w:rsidRPr="002D03D8">
              <w:rPr>
                <w:rFonts w:ascii="CordiaUPC" w:hAnsi="CordiaUPC" w:cs="CordiaUPC" w:hint="cs"/>
                <w:sz w:val="26"/>
                <w:szCs w:val="26"/>
                <w:cs/>
              </w:rPr>
              <w:t>661</w:t>
            </w:r>
          </w:p>
        </w:tc>
        <w:tc>
          <w:tcPr>
            <w:tcW w:w="178" w:type="dxa"/>
            <w:vAlign w:val="bottom"/>
          </w:tcPr>
          <w:p w14:paraId="4B1B0601"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66C234DE" w14:textId="22E81C8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136</w:t>
            </w:r>
          </w:p>
        </w:tc>
        <w:tc>
          <w:tcPr>
            <w:tcW w:w="180" w:type="dxa"/>
          </w:tcPr>
          <w:p w14:paraId="4373270D"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3AE07F9" w14:textId="68F8A41C"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w:t>
            </w:r>
          </w:p>
        </w:tc>
        <w:tc>
          <w:tcPr>
            <w:tcW w:w="181" w:type="dxa"/>
          </w:tcPr>
          <w:p w14:paraId="3674A4AA"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3DDD2FE" w14:textId="6B7191EE"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w:t>
            </w:r>
          </w:p>
        </w:tc>
      </w:tr>
      <w:tr w:rsidR="003A5DED" w:rsidRPr="002D03D8" w14:paraId="0B2CE6E8" w14:textId="77777777" w:rsidTr="00DA4DD8">
        <w:trPr>
          <w:cantSplit/>
          <w:trHeight w:val="20"/>
        </w:trPr>
        <w:tc>
          <w:tcPr>
            <w:tcW w:w="3754" w:type="dxa"/>
            <w:vAlign w:val="bottom"/>
            <w:hideMark/>
          </w:tcPr>
          <w:p w14:paraId="358E9912" w14:textId="77777777" w:rsidR="003A5DED" w:rsidRPr="002D03D8" w:rsidRDefault="003A5DED" w:rsidP="003A5DED">
            <w:pPr>
              <w:pStyle w:val="NoSpacing"/>
              <w:spacing w:line="240" w:lineRule="exact"/>
              <w:rPr>
                <w:rFonts w:ascii="CordiaUPC" w:hAnsi="CordiaUPC" w:cs="CordiaUPC"/>
                <w:sz w:val="26"/>
                <w:szCs w:val="26"/>
              </w:rPr>
            </w:pPr>
            <w:r w:rsidRPr="002D03D8">
              <w:rPr>
                <w:rFonts w:ascii="CordiaUPC" w:hAnsi="CordiaUPC" w:cs="CordiaUPC" w:hint="cs"/>
                <w:sz w:val="26"/>
                <w:szCs w:val="26"/>
              </w:rPr>
              <w:t>Non-marketable equity securities - domestic</w:t>
            </w:r>
          </w:p>
        </w:tc>
        <w:tc>
          <w:tcPr>
            <w:tcW w:w="1239" w:type="dxa"/>
            <w:shd w:val="clear" w:color="auto" w:fill="auto"/>
            <w:vAlign w:val="bottom"/>
          </w:tcPr>
          <w:p w14:paraId="3A9321D4" w14:textId="1C81AB2E"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sz w:val="26"/>
                <w:szCs w:val="26"/>
              </w:rPr>
              <w:t>1,356</w:t>
            </w:r>
          </w:p>
        </w:tc>
        <w:tc>
          <w:tcPr>
            <w:tcW w:w="178" w:type="dxa"/>
            <w:shd w:val="clear" w:color="auto" w:fill="auto"/>
            <w:vAlign w:val="bottom"/>
          </w:tcPr>
          <w:p w14:paraId="39859723"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5503DA61" w14:textId="3D9B34BE"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3,029</w:t>
            </w:r>
          </w:p>
        </w:tc>
        <w:tc>
          <w:tcPr>
            <w:tcW w:w="180" w:type="dxa"/>
          </w:tcPr>
          <w:p w14:paraId="0FDD8BB7"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145A21A" w14:textId="34B96786"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144</w:t>
            </w:r>
          </w:p>
        </w:tc>
        <w:tc>
          <w:tcPr>
            <w:tcW w:w="181" w:type="dxa"/>
          </w:tcPr>
          <w:p w14:paraId="2768A93F"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5319BA4" w14:textId="6E65DAA9"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268</w:t>
            </w:r>
          </w:p>
        </w:tc>
      </w:tr>
      <w:tr w:rsidR="00C5570C" w:rsidRPr="002D03D8" w14:paraId="0B3D69F3" w14:textId="77777777" w:rsidTr="003A782B">
        <w:trPr>
          <w:cantSplit/>
          <w:trHeight w:val="20"/>
        </w:trPr>
        <w:tc>
          <w:tcPr>
            <w:tcW w:w="3754" w:type="dxa"/>
            <w:vAlign w:val="bottom"/>
          </w:tcPr>
          <w:p w14:paraId="54A2FD5D"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hint="cs"/>
                <w:sz w:val="26"/>
                <w:szCs w:val="26"/>
              </w:rPr>
              <w:t>Non-marketable equity securities - overseas</w:t>
            </w:r>
          </w:p>
        </w:tc>
        <w:tc>
          <w:tcPr>
            <w:tcW w:w="1239" w:type="dxa"/>
            <w:tcBorders>
              <w:bottom w:val="single" w:sz="4" w:space="0" w:color="auto"/>
            </w:tcBorders>
            <w:shd w:val="clear" w:color="auto" w:fill="auto"/>
            <w:vAlign w:val="bottom"/>
          </w:tcPr>
          <w:p w14:paraId="0BDEC3A3" w14:textId="07A7E1CF"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sz w:val="26"/>
                <w:szCs w:val="26"/>
              </w:rPr>
              <w:t>5</w:t>
            </w:r>
          </w:p>
        </w:tc>
        <w:tc>
          <w:tcPr>
            <w:tcW w:w="178" w:type="dxa"/>
            <w:shd w:val="clear" w:color="auto" w:fill="auto"/>
            <w:vAlign w:val="bottom"/>
          </w:tcPr>
          <w:p w14:paraId="7C03F870"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tcPr>
          <w:p w14:paraId="3F5ED1AE" w14:textId="064344BA"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5</w:t>
            </w:r>
          </w:p>
        </w:tc>
        <w:tc>
          <w:tcPr>
            <w:tcW w:w="180" w:type="dxa"/>
          </w:tcPr>
          <w:p w14:paraId="339ED6C1"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Borders>
              <w:top w:val="nil"/>
              <w:left w:val="nil"/>
              <w:bottom w:val="single" w:sz="4" w:space="0" w:color="auto"/>
              <w:right w:val="nil"/>
            </w:tcBorders>
          </w:tcPr>
          <w:p w14:paraId="6FA17C15" w14:textId="53614196"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2D03D8">
              <w:rPr>
                <w:rFonts w:ascii="CordiaUPC" w:hAnsi="CordiaUPC" w:cs="CordiaUPC"/>
                <w:sz w:val="26"/>
                <w:szCs w:val="26"/>
              </w:rPr>
              <w:t>-</w:t>
            </w:r>
          </w:p>
        </w:tc>
        <w:tc>
          <w:tcPr>
            <w:tcW w:w="181" w:type="dxa"/>
          </w:tcPr>
          <w:p w14:paraId="212226E5"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Borders>
              <w:top w:val="nil"/>
              <w:left w:val="nil"/>
              <w:bottom w:val="single" w:sz="4" w:space="0" w:color="auto"/>
              <w:right w:val="nil"/>
            </w:tcBorders>
          </w:tcPr>
          <w:p w14:paraId="363ADD02" w14:textId="079B6CDD"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w:t>
            </w:r>
          </w:p>
        </w:tc>
      </w:tr>
      <w:tr w:rsidR="00C5570C" w:rsidRPr="002D03D8" w14:paraId="64F1FED2" w14:textId="77777777" w:rsidTr="003A782B">
        <w:trPr>
          <w:cantSplit/>
          <w:trHeight w:val="20"/>
        </w:trPr>
        <w:tc>
          <w:tcPr>
            <w:tcW w:w="3754" w:type="dxa"/>
            <w:vAlign w:val="bottom"/>
            <w:hideMark/>
          </w:tcPr>
          <w:p w14:paraId="4E16490C" w14:textId="77777777" w:rsidR="00C5570C" w:rsidRPr="002D03D8" w:rsidRDefault="00C5570C" w:rsidP="00C5570C">
            <w:pPr>
              <w:pStyle w:val="NoSpacing"/>
              <w:spacing w:line="240" w:lineRule="exact"/>
              <w:rPr>
                <w:rFonts w:ascii="CordiaUPC" w:hAnsi="CordiaUPC" w:cs="CordiaUPC"/>
                <w:b/>
                <w:sz w:val="26"/>
                <w:szCs w:val="26"/>
              </w:rPr>
            </w:pPr>
            <w:r w:rsidRPr="002D03D8">
              <w:rPr>
                <w:rFonts w:ascii="CordiaUPC" w:hAnsi="CordiaUPC" w:cs="CordiaUPC" w:hint="cs"/>
                <w:b/>
                <w:sz w:val="26"/>
                <w:szCs w:val="26"/>
              </w:rPr>
              <w:t>Total</w:t>
            </w:r>
          </w:p>
        </w:tc>
        <w:tc>
          <w:tcPr>
            <w:tcW w:w="1239" w:type="dxa"/>
            <w:tcBorders>
              <w:top w:val="single" w:sz="4" w:space="0" w:color="auto"/>
              <w:bottom w:val="single" w:sz="4" w:space="0" w:color="auto"/>
            </w:tcBorders>
            <w:shd w:val="clear" w:color="auto" w:fill="auto"/>
            <w:vAlign w:val="bottom"/>
          </w:tcPr>
          <w:p w14:paraId="47FD2CEC" w14:textId="4E8E893B"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2D03D8">
              <w:rPr>
                <w:rFonts w:ascii="CordiaUPC" w:hAnsi="CordiaUPC" w:cs="CordiaUPC"/>
                <w:b/>
                <w:bCs/>
                <w:sz w:val="26"/>
                <w:szCs w:val="26"/>
              </w:rPr>
              <w:t>9,022</w:t>
            </w:r>
          </w:p>
        </w:tc>
        <w:tc>
          <w:tcPr>
            <w:tcW w:w="178" w:type="dxa"/>
            <w:shd w:val="clear" w:color="auto" w:fill="auto"/>
            <w:vAlign w:val="bottom"/>
          </w:tcPr>
          <w:p w14:paraId="56B13239"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tcPr>
          <w:p w14:paraId="66E0A266" w14:textId="5DB05608"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3,170</w:t>
            </w:r>
          </w:p>
        </w:tc>
        <w:tc>
          <w:tcPr>
            <w:tcW w:w="180" w:type="dxa"/>
          </w:tcPr>
          <w:p w14:paraId="52C32042"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left w:val="nil"/>
              <w:bottom w:val="single" w:sz="4" w:space="0" w:color="auto"/>
              <w:right w:val="nil"/>
            </w:tcBorders>
            <w:vAlign w:val="bottom"/>
          </w:tcPr>
          <w:p w14:paraId="22B971D3" w14:textId="1A188265"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144</w:t>
            </w:r>
          </w:p>
        </w:tc>
        <w:tc>
          <w:tcPr>
            <w:tcW w:w="181" w:type="dxa"/>
          </w:tcPr>
          <w:p w14:paraId="3F506A11"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top w:val="single" w:sz="4" w:space="0" w:color="auto"/>
              <w:left w:val="nil"/>
              <w:bottom w:val="single" w:sz="4" w:space="0" w:color="auto"/>
              <w:right w:val="nil"/>
            </w:tcBorders>
            <w:vAlign w:val="bottom"/>
          </w:tcPr>
          <w:p w14:paraId="0B01F3C8" w14:textId="221934F6"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268</w:t>
            </w:r>
          </w:p>
        </w:tc>
      </w:tr>
      <w:tr w:rsidR="00173A6B" w:rsidRPr="002D03D8" w14:paraId="5A3DE49A" w14:textId="77777777" w:rsidTr="00DA4DD8">
        <w:trPr>
          <w:cantSplit/>
          <w:trHeight w:val="20"/>
        </w:trPr>
        <w:tc>
          <w:tcPr>
            <w:tcW w:w="3754" w:type="dxa"/>
            <w:vAlign w:val="bottom"/>
          </w:tcPr>
          <w:p w14:paraId="32C99CDA" w14:textId="77777777" w:rsidR="00173A6B" w:rsidRPr="002D03D8" w:rsidRDefault="00173A6B" w:rsidP="00173A6B">
            <w:pPr>
              <w:pStyle w:val="NoSpacing"/>
              <w:spacing w:line="240" w:lineRule="exact"/>
              <w:rPr>
                <w:rFonts w:ascii="CordiaUPC" w:hAnsi="CordiaUPC" w:cs="CordiaUPC"/>
                <w:strike/>
                <w:sz w:val="26"/>
                <w:szCs w:val="26"/>
              </w:rPr>
            </w:pPr>
          </w:p>
        </w:tc>
        <w:tc>
          <w:tcPr>
            <w:tcW w:w="1239" w:type="dxa"/>
            <w:tcBorders>
              <w:top w:val="single" w:sz="4" w:space="0" w:color="auto"/>
            </w:tcBorders>
            <w:shd w:val="clear" w:color="auto" w:fill="auto"/>
            <w:vAlign w:val="bottom"/>
          </w:tcPr>
          <w:p w14:paraId="7B931382"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54606AE5"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lang w:bidi="ar-SA"/>
              </w:rPr>
            </w:pPr>
          </w:p>
        </w:tc>
        <w:tc>
          <w:tcPr>
            <w:tcW w:w="1215" w:type="dxa"/>
            <w:tcBorders>
              <w:top w:val="single" w:sz="4" w:space="0" w:color="auto"/>
            </w:tcBorders>
            <w:shd w:val="clear" w:color="auto" w:fill="auto"/>
          </w:tcPr>
          <w:p w14:paraId="11F1B906"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trike/>
                <w:sz w:val="26"/>
                <w:szCs w:val="26"/>
              </w:rPr>
            </w:pPr>
          </w:p>
        </w:tc>
        <w:tc>
          <w:tcPr>
            <w:tcW w:w="180" w:type="dxa"/>
          </w:tcPr>
          <w:p w14:paraId="0153C8E4"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60" w:type="dxa"/>
            <w:tcBorders>
              <w:top w:val="single" w:sz="4" w:space="0" w:color="auto"/>
            </w:tcBorders>
          </w:tcPr>
          <w:p w14:paraId="064E7EAA"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81" w:type="dxa"/>
          </w:tcPr>
          <w:p w14:paraId="0C5DFD34"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59" w:type="dxa"/>
            <w:gridSpan w:val="2"/>
            <w:tcBorders>
              <w:top w:val="single" w:sz="4" w:space="0" w:color="auto"/>
            </w:tcBorders>
          </w:tcPr>
          <w:p w14:paraId="0CC770C5"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r>
      <w:tr w:rsidR="00173A6B" w:rsidRPr="002D03D8" w14:paraId="4DFBC204" w14:textId="77777777" w:rsidTr="00DA4DD8">
        <w:trPr>
          <w:cantSplit/>
          <w:trHeight w:val="20"/>
        </w:trPr>
        <w:tc>
          <w:tcPr>
            <w:tcW w:w="3754" w:type="dxa"/>
            <w:vAlign w:val="bottom"/>
            <w:hideMark/>
          </w:tcPr>
          <w:p w14:paraId="1377CC55" w14:textId="77777777" w:rsidR="00173A6B" w:rsidRPr="002D03D8" w:rsidRDefault="00173A6B" w:rsidP="00173A6B">
            <w:pPr>
              <w:pStyle w:val="NoSpacing"/>
              <w:spacing w:line="240" w:lineRule="exact"/>
              <w:rPr>
                <w:rFonts w:ascii="CordiaUPC" w:hAnsi="CordiaUPC" w:cs="CordiaUPC"/>
                <w:b/>
                <w:sz w:val="26"/>
                <w:szCs w:val="26"/>
              </w:rPr>
            </w:pPr>
            <w:r w:rsidRPr="002D03D8">
              <w:rPr>
                <w:rFonts w:ascii="CordiaUPC" w:hAnsi="CordiaUPC" w:cs="CordiaUPC" w:hint="cs"/>
                <w:b/>
                <w:sz w:val="26"/>
                <w:szCs w:val="26"/>
              </w:rPr>
              <w:t>Total investments</w:t>
            </w:r>
            <w:r w:rsidRPr="002D03D8">
              <w:rPr>
                <w:rFonts w:ascii="CordiaUPC" w:hAnsi="CordiaUPC" w:cs="CordiaUPC"/>
                <w:b/>
                <w:sz w:val="26"/>
                <w:szCs w:val="26"/>
              </w:rPr>
              <w:t>,</w:t>
            </w:r>
            <w:r w:rsidRPr="002D03D8">
              <w:rPr>
                <w:rFonts w:ascii="CordiaUPC" w:hAnsi="CordiaUPC" w:cs="CordiaUPC" w:hint="cs"/>
                <w:b/>
                <w:sz w:val="26"/>
                <w:szCs w:val="26"/>
              </w:rPr>
              <w:t xml:space="preserve"> net</w:t>
            </w:r>
          </w:p>
        </w:tc>
        <w:tc>
          <w:tcPr>
            <w:tcW w:w="1239" w:type="dxa"/>
            <w:tcBorders>
              <w:bottom w:val="double" w:sz="4" w:space="0" w:color="auto"/>
            </w:tcBorders>
            <w:shd w:val="clear" w:color="auto" w:fill="auto"/>
            <w:vAlign w:val="bottom"/>
          </w:tcPr>
          <w:p w14:paraId="75E6A381" w14:textId="4B6CA02B" w:rsidR="00173A6B" w:rsidRPr="002D03D8" w:rsidRDefault="00C5570C"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2D03D8">
              <w:rPr>
                <w:rFonts w:ascii="CordiaUPC" w:hAnsi="CordiaUPC" w:cs="CordiaUPC"/>
                <w:b/>
                <w:bCs/>
                <w:sz w:val="26"/>
                <w:szCs w:val="26"/>
              </w:rPr>
              <w:t>218,781</w:t>
            </w:r>
          </w:p>
        </w:tc>
        <w:tc>
          <w:tcPr>
            <w:tcW w:w="178" w:type="dxa"/>
            <w:shd w:val="clear" w:color="auto" w:fill="auto"/>
            <w:vAlign w:val="bottom"/>
          </w:tcPr>
          <w:p w14:paraId="2C1B88C5"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tcPr>
          <w:p w14:paraId="375ABF9D" w14:textId="50E14F2A" w:rsidR="00173A6B" w:rsidRPr="002D03D8" w:rsidRDefault="00173A6B" w:rsidP="00EC48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156,350</w:t>
            </w:r>
          </w:p>
        </w:tc>
        <w:tc>
          <w:tcPr>
            <w:tcW w:w="180" w:type="dxa"/>
          </w:tcPr>
          <w:p w14:paraId="2F75BFE8"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z w:val="26"/>
                <w:szCs w:val="26"/>
                <w:lang w:val="en-GB"/>
              </w:rPr>
            </w:pPr>
          </w:p>
        </w:tc>
        <w:tc>
          <w:tcPr>
            <w:tcW w:w="1260" w:type="dxa"/>
          </w:tcPr>
          <w:p w14:paraId="534FE0E6"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cs/>
                <w:lang w:val="en-GB"/>
              </w:rPr>
            </w:pPr>
          </w:p>
        </w:tc>
        <w:tc>
          <w:tcPr>
            <w:tcW w:w="181" w:type="dxa"/>
          </w:tcPr>
          <w:p w14:paraId="3A73CB8B"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259" w:type="dxa"/>
            <w:gridSpan w:val="2"/>
          </w:tcPr>
          <w:p w14:paraId="0754743B" w14:textId="77777777" w:rsidR="00173A6B" w:rsidRPr="002D03D8"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r>
    </w:tbl>
    <w:p w14:paraId="30BD4D45" w14:textId="77777777" w:rsidR="002351EA" w:rsidRPr="002D03D8" w:rsidRDefault="002351EA" w:rsidP="00DB5C4A">
      <w:pPr>
        <w:pStyle w:val="index"/>
        <w:spacing w:after="0" w:line="240" w:lineRule="exact"/>
        <w:rPr>
          <w:rFonts w:ascii="CordiaUPC" w:hAnsi="CordiaUPC" w:cs="CordiaUPC"/>
          <w:b/>
          <w:bCs/>
          <w:sz w:val="26"/>
          <w:szCs w:val="26"/>
          <w:lang w:bidi="th-TH"/>
        </w:rPr>
      </w:pPr>
    </w:p>
    <w:p w14:paraId="2E1651F3" w14:textId="0C0B8691" w:rsidR="007D4956" w:rsidRPr="002D03D8" w:rsidRDefault="007D4956">
      <w:pPr>
        <w:spacing w:line="240" w:lineRule="auto"/>
        <w:rPr>
          <w:rFonts w:ascii="CordiaUPC" w:eastAsia="Times New Roman" w:hAnsi="CordiaUPC" w:cs="CordiaUPC"/>
          <w:sz w:val="26"/>
          <w:szCs w:val="26"/>
          <w:cs/>
          <w:lang w:val="en-US" w:bidi="th-TH"/>
        </w:rPr>
      </w:pPr>
      <w:r w:rsidRPr="002D03D8">
        <w:rPr>
          <w:rFonts w:ascii="CordiaUPC" w:eastAsia="Times New Roman" w:hAnsi="CordiaUPC" w:cs="CordiaUPC"/>
          <w:sz w:val="26"/>
          <w:szCs w:val="26"/>
          <w:cs/>
          <w:lang w:val="en-US" w:bidi="th-TH"/>
        </w:rPr>
        <w:br w:type="page"/>
      </w:r>
    </w:p>
    <w:tbl>
      <w:tblPr>
        <w:tblW w:w="9266" w:type="dxa"/>
        <w:tblInd w:w="476" w:type="dxa"/>
        <w:tblLayout w:type="fixed"/>
        <w:tblCellMar>
          <w:left w:w="79" w:type="dxa"/>
          <w:right w:w="79" w:type="dxa"/>
        </w:tblCellMar>
        <w:tblLook w:val="04A0" w:firstRow="1" w:lastRow="0" w:firstColumn="1" w:lastColumn="0" w:noHBand="0" w:noVBand="1"/>
      </w:tblPr>
      <w:tblGrid>
        <w:gridCol w:w="3754"/>
        <w:gridCol w:w="1239"/>
        <w:gridCol w:w="178"/>
        <w:gridCol w:w="1215"/>
        <w:gridCol w:w="180"/>
        <w:gridCol w:w="1260"/>
        <w:gridCol w:w="181"/>
        <w:gridCol w:w="1243"/>
        <w:gridCol w:w="16"/>
      </w:tblGrid>
      <w:tr w:rsidR="00C5570C" w:rsidRPr="002D03D8" w14:paraId="0064B40C" w14:textId="77777777" w:rsidTr="000B0330">
        <w:trPr>
          <w:gridAfter w:val="1"/>
          <w:wAfter w:w="16" w:type="dxa"/>
          <w:cantSplit/>
          <w:trHeight w:val="20"/>
          <w:tblHeader/>
        </w:trPr>
        <w:tc>
          <w:tcPr>
            <w:tcW w:w="3754" w:type="dxa"/>
            <w:vAlign w:val="bottom"/>
          </w:tcPr>
          <w:p w14:paraId="13AA9AC3" w14:textId="77777777" w:rsidR="00C5570C" w:rsidRPr="002D03D8" w:rsidRDefault="00C5570C" w:rsidP="000B0330">
            <w:pPr>
              <w:pStyle w:val="NoSpacing"/>
              <w:spacing w:line="240" w:lineRule="exact"/>
              <w:rPr>
                <w:rFonts w:ascii="CordiaUPC" w:hAnsi="CordiaUPC" w:cs="CordiaUPC"/>
                <w:sz w:val="26"/>
                <w:szCs w:val="26"/>
              </w:rPr>
            </w:pPr>
          </w:p>
        </w:tc>
        <w:tc>
          <w:tcPr>
            <w:tcW w:w="5496" w:type="dxa"/>
            <w:gridSpan w:val="7"/>
            <w:vAlign w:val="bottom"/>
            <w:hideMark/>
          </w:tcPr>
          <w:p w14:paraId="12FFF4F2" w14:textId="4BD264B0" w:rsidR="00C5570C" w:rsidRPr="002D03D8" w:rsidRDefault="00C5570C" w:rsidP="000B0330">
            <w:pPr>
              <w:pStyle w:val="NoSpacing"/>
              <w:spacing w:line="240" w:lineRule="exact"/>
              <w:jc w:val="center"/>
              <w:rPr>
                <w:rFonts w:ascii="CordiaUPC" w:hAnsi="CordiaUPC" w:cs="CordiaUPC"/>
                <w:b/>
                <w:sz w:val="26"/>
                <w:szCs w:val="26"/>
              </w:rPr>
            </w:pPr>
            <w:r w:rsidRPr="002D03D8">
              <w:rPr>
                <w:rFonts w:ascii="CordiaUPC" w:hAnsi="CordiaUPC" w:cs="CordiaUPC"/>
                <w:b/>
                <w:sz w:val="26"/>
                <w:szCs w:val="26"/>
              </w:rPr>
              <w:t>Bank only</w:t>
            </w:r>
          </w:p>
        </w:tc>
      </w:tr>
      <w:tr w:rsidR="00C5570C" w:rsidRPr="002D03D8" w14:paraId="5ED0A7CF" w14:textId="77777777" w:rsidTr="000B0330">
        <w:trPr>
          <w:cantSplit/>
          <w:trHeight w:val="20"/>
          <w:tblHeader/>
        </w:trPr>
        <w:tc>
          <w:tcPr>
            <w:tcW w:w="3754" w:type="dxa"/>
            <w:vAlign w:val="bottom"/>
          </w:tcPr>
          <w:p w14:paraId="325BD274" w14:textId="77777777" w:rsidR="00C5570C" w:rsidRPr="002D03D8" w:rsidRDefault="00C5570C" w:rsidP="000B0330">
            <w:pPr>
              <w:pStyle w:val="NoSpacing"/>
              <w:spacing w:line="240" w:lineRule="exact"/>
              <w:rPr>
                <w:rFonts w:ascii="CordiaUPC" w:hAnsi="CordiaUPC" w:cs="CordiaUPC"/>
                <w:sz w:val="26"/>
                <w:szCs w:val="26"/>
              </w:rPr>
            </w:pPr>
          </w:p>
        </w:tc>
        <w:tc>
          <w:tcPr>
            <w:tcW w:w="2632" w:type="dxa"/>
            <w:gridSpan w:val="3"/>
            <w:vAlign w:val="bottom"/>
          </w:tcPr>
          <w:p w14:paraId="07A5786C" w14:textId="77777777" w:rsidR="00C5570C" w:rsidRPr="002D03D8" w:rsidRDefault="00C5570C" w:rsidP="000B0330">
            <w:pPr>
              <w:pStyle w:val="NoSpacing"/>
              <w:spacing w:line="240" w:lineRule="exact"/>
              <w:jc w:val="center"/>
              <w:rPr>
                <w:rFonts w:ascii="CordiaUPC" w:hAnsi="CordiaUPC" w:cs="CordiaUPC"/>
                <w:b/>
                <w:sz w:val="26"/>
                <w:szCs w:val="26"/>
              </w:rPr>
            </w:pPr>
            <w:proofErr w:type="spellStart"/>
            <w:r w:rsidRPr="002D03D8">
              <w:rPr>
                <w:rFonts w:ascii="CordiaUPC" w:hAnsi="CordiaUPC" w:cs="CordiaUPC"/>
                <w:b/>
                <w:sz w:val="26"/>
                <w:szCs w:val="26"/>
              </w:rPr>
              <w:t>Amortised</w:t>
            </w:r>
            <w:proofErr w:type="spellEnd"/>
            <w:r w:rsidRPr="002D03D8">
              <w:rPr>
                <w:rFonts w:ascii="CordiaUPC" w:hAnsi="CordiaUPC" w:cs="CordiaUPC"/>
                <w:b/>
                <w:sz w:val="26"/>
                <w:szCs w:val="26"/>
              </w:rPr>
              <w:t xml:space="preserve"> cost/fair value</w:t>
            </w:r>
          </w:p>
        </w:tc>
        <w:tc>
          <w:tcPr>
            <w:tcW w:w="180" w:type="dxa"/>
          </w:tcPr>
          <w:p w14:paraId="720985A6" w14:textId="77777777" w:rsidR="00C5570C" w:rsidRPr="002D03D8" w:rsidRDefault="00C5570C" w:rsidP="000B0330">
            <w:pPr>
              <w:pStyle w:val="NoSpacing"/>
              <w:spacing w:line="240" w:lineRule="exact"/>
              <w:jc w:val="center"/>
              <w:rPr>
                <w:rFonts w:ascii="CordiaUPC" w:hAnsi="CordiaUPC" w:cs="CordiaUPC"/>
                <w:b/>
                <w:sz w:val="26"/>
                <w:szCs w:val="26"/>
              </w:rPr>
            </w:pPr>
          </w:p>
        </w:tc>
        <w:tc>
          <w:tcPr>
            <w:tcW w:w="2700" w:type="dxa"/>
            <w:gridSpan w:val="4"/>
          </w:tcPr>
          <w:p w14:paraId="725916E8" w14:textId="77777777" w:rsidR="00C5570C" w:rsidRPr="002D03D8" w:rsidRDefault="00C5570C" w:rsidP="000B0330">
            <w:pPr>
              <w:pStyle w:val="NoSpacing"/>
              <w:spacing w:line="240" w:lineRule="exact"/>
              <w:jc w:val="center"/>
              <w:rPr>
                <w:rFonts w:ascii="CordiaUPC" w:hAnsi="CordiaUPC" w:cs="CordiaUPC"/>
                <w:b/>
                <w:sz w:val="26"/>
                <w:szCs w:val="26"/>
              </w:rPr>
            </w:pPr>
            <w:r w:rsidRPr="002D03D8">
              <w:rPr>
                <w:rFonts w:ascii="CordiaUPC" w:hAnsi="CordiaUPC" w:cs="CordiaUPC"/>
                <w:b/>
                <w:sz w:val="26"/>
                <w:szCs w:val="26"/>
              </w:rPr>
              <w:t>Dividend income</w:t>
            </w:r>
          </w:p>
        </w:tc>
      </w:tr>
      <w:tr w:rsidR="00C5570C" w:rsidRPr="002D03D8" w14:paraId="7826DE79" w14:textId="77777777" w:rsidTr="000B0330">
        <w:trPr>
          <w:cantSplit/>
          <w:trHeight w:val="20"/>
          <w:tblHeader/>
        </w:trPr>
        <w:tc>
          <w:tcPr>
            <w:tcW w:w="3754" w:type="dxa"/>
            <w:vAlign w:val="bottom"/>
          </w:tcPr>
          <w:p w14:paraId="05C28ED6" w14:textId="77777777" w:rsidR="00C5570C" w:rsidRPr="002D03D8" w:rsidRDefault="00C5570C" w:rsidP="000B0330">
            <w:pPr>
              <w:pStyle w:val="NoSpacing"/>
              <w:spacing w:line="240" w:lineRule="exact"/>
              <w:rPr>
                <w:rFonts w:ascii="CordiaUPC" w:hAnsi="CordiaUPC" w:cs="CordiaUPC"/>
                <w:sz w:val="26"/>
                <w:szCs w:val="26"/>
              </w:rPr>
            </w:pPr>
          </w:p>
        </w:tc>
        <w:tc>
          <w:tcPr>
            <w:tcW w:w="2632" w:type="dxa"/>
            <w:gridSpan w:val="3"/>
            <w:vAlign w:val="bottom"/>
          </w:tcPr>
          <w:p w14:paraId="13EE6B08" w14:textId="77777777" w:rsidR="00C5570C" w:rsidRPr="002D03D8" w:rsidRDefault="00C5570C" w:rsidP="000B0330">
            <w:pPr>
              <w:pStyle w:val="NoSpacing"/>
              <w:spacing w:line="240" w:lineRule="exact"/>
              <w:jc w:val="center"/>
              <w:rPr>
                <w:rFonts w:ascii="CordiaUPC" w:hAnsi="CordiaUPC" w:cs="CordiaUPC"/>
                <w:b/>
                <w:sz w:val="26"/>
                <w:szCs w:val="26"/>
              </w:rPr>
            </w:pPr>
          </w:p>
        </w:tc>
        <w:tc>
          <w:tcPr>
            <w:tcW w:w="180" w:type="dxa"/>
          </w:tcPr>
          <w:p w14:paraId="3C8CC9BA" w14:textId="77777777" w:rsidR="00C5570C" w:rsidRPr="002D03D8" w:rsidRDefault="00C5570C" w:rsidP="000B0330">
            <w:pPr>
              <w:pStyle w:val="NoSpacing"/>
              <w:spacing w:line="240" w:lineRule="exact"/>
              <w:jc w:val="center"/>
              <w:rPr>
                <w:rFonts w:ascii="CordiaUPC" w:hAnsi="CordiaUPC" w:cs="CordiaUPC"/>
                <w:b/>
                <w:sz w:val="26"/>
                <w:szCs w:val="26"/>
              </w:rPr>
            </w:pPr>
          </w:p>
        </w:tc>
        <w:tc>
          <w:tcPr>
            <w:tcW w:w="2700" w:type="dxa"/>
            <w:gridSpan w:val="4"/>
          </w:tcPr>
          <w:p w14:paraId="0023CAC7" w14:textId="77777777" w:rsidR="00C5570C" w:rsidRPr="002D03D8" w:rsidRDefault="00C5570C" w:rsidP="000B0330">
            <w:pPr>
              <w:pStyle w:val="NoSpacing"/>
              <w:spacing w:line="240" w:lineRule="exact"/>
              <w:jc w:val="center"/>
              <w:rPr>
                <w:rFonts w:ascii="CordiaUPC" w:hAnsi="CordiaUPC" w:cs="CordiaUPC"/>
                <w:b/>
                <w:sz w:val="26"/>
                <w:szCs w:val="26"/>
              </w:rPr>
            </w:pPr>
            <w:r w:rsidRPr="002D03D8">
              <w:rPr>
                <w:rFonts w:ascii="CordiaUPC" w:hAnsi="CordiaUPC" w:cs="CordiaUPC"/>
                <w:bCs/>
                <w:sz w:val="26"/>
                <w:szCs w:val="26"/>
              </w:rPr>
              <w:t>For the nine-month period ended</w:t>
            </w:r>
          </w:p>
        </w:tc>
      </w:tr>
      <w:tr w:rsidR="00C5570C" w:rsidRPr="002D03D8" w14:paraId="5BE19F49" w14:textId="77777777" w:rsidTr="000B0330">
        <w:trPr>
          <w:cantSplit/>
          <w:trHeight w:val="20"/>
          <w:tblHeader/>
        </w:trPr>
        <w:tc>
          <w:tcPr>
            <w:tcW w:w="3754" w:type="dxa"/>
            <w:vAlign w:val="bottom"/>
          </w:tcPr>
          <w:p w14:paraId="0631D248" w14:textId="77777777" w:rsidR="00C5570C" w:rsidRPr="002D03D8" w:rsidRDefault="00C5570C" w:rsidP="000B0330">
            <w:pPr>
              <w:pStyle w:val="NoSpacing"/>
              <w:spacing w:line="240" w:lineRule="exact"/>
              <w:rPr>
                <w:rFonts w:ascii="CordiaUPC" w:hAnsi="CordiaUPC" w:cs="CordiaUPC"/>
                <w:sz w:val="26"/>
                <w:szCs w:val="26"/>
              </w:rPr>
            </w:pPr>
          </w:p>
        </w:tc>
        <w:tc>
          <w:tcPr>
            <w:tcW w:w="1239" w:type="dxa"/>
            <w:vAlign w:val="bottom"/>
          </w:tcPr>
          <w:p w14:paraId="405CBB7E" w14:textId="77777777" w:rsidR="00C5570C" w:rsidRPr="002D03D8" w:rsidRDefault="00C5570C" w:rsidP="000B0330">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30 September</w:t>
            </w:r>
          </w:p>
          <w:p w14:paraId="4091B879" w14:textId="77777777" w:rsidR="00C5570C" w:rsidRPr="002D03D8" w:rsidRDefault="00C5570C" w:rsidP="000B0330">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2025</w:t>
            </w:r>
          </w:p>
        </w:tc>
        <w:tc>
          <w:tcPr>
            <w:tcW w:w="178" w:type="dxa"/>
            <w:vAlign w:val="bottom"/>
          </w:tcPr>
          <w:p w14:paraId="315EE2C8" w14:textId="77777777" w:rsidR="00C5570C" w:rsidRPr="002D03D8" w:rsidRDefault="00C5570C" w:rsidP="000B0330">
            <w:pPr>
              <w:pStyle w:val="NoSpacing"/>
              <w:spacing w:line="240" w:lineRule="exact"/>
              <w:jc w:val="center"/>
              <w:rPr>
                <w:rFonts w:ascii="CordiaUPC" w:hAnsi="CordiaUPC" w:cs="CordiaUPC"/>
                <w:bCs/>
                <w:sz w:val="26"/>
                <w:szCs w:val="26"/>
              </w:rPr>
            </w:pPr>
          </w:p>
        </w:tc>
        <w:tc>
          <w:tcPr>
            <w:tcW w:w="1215" w:type="dxa"/>
            <w:vAlign w:val="bottom"/>
          </w:tcPr>
          <w:p w14:paraId="202EF0EB" w14:textId="77777777" w:rsidR="00C5570C" w:rsidRPr="002D03D8" w:rsidRDefault="00C5570C" w:rsidP="000B0330">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31</w:t>
            </w:r>
            <w:r w:rsidRPr="002D03D8">
              <w:rPr>
                <w:rFonts w:ascii="CordiaUPC" w:hAnsi="CordiaUPC" w:cs="CordiaUPC" w:hint="cs"/>
                <w:bCs/>
                <w:sz w:val="26"/>
                <w:szCs w:val="26"/>
                <w:cs/>
              </w:rPr>
              <w:t xml:space="preserve"> </w:t>
            </w:r>
            <w:r w:rsidRPr="002D03D8">
              <w:rPr>
                <w:rFonts w:ascii="CordiaUPC" w:hAnsi="CordiaUPC" w:cs="CordiaUPC"/>
                <w:bCs/>
                <w:sz w:val="26"/>
                <w:szCs w:val="26"/>
              </w:rPr>
              <w:t>December 2024</w:t>
            </w:r>
          </w:p>
        </w:tc>
        <w:tc>
          <w:tcPr>
            <w:tcW w:w="180" w:type="dxa"/>
          </w:tcPr>
          <w:p w14:paraId="43DD2E2E" w14:textId="77777777" w:rsidR="00C5570C" w:rsidRPr="002D03D8" w:rsidRDefault="00C5570C" w:rsidP="000B0330">
            <w:pPr>
              <w:pStyle w:val="NoSpacing"/>
              <w:spacing w:line="240" w:lineRule="exact"/>
              <w:jc w:val="center"/>
              <w:rPr>
                <w:rFonts w:ascii="CordiaUPC" w:hAnsi="CordiaUPC" w:cs="CordiaUPC"/>
                <w:bCs/>
                <w:sz w:val="26"/>
                <w:szCs w:val="26"/>
              </w:rPr>
            </w:pPr>
          </w:p>
        </w:tc>
        <w:tc>
          <w:tcPr>
            <w:tcW w:w="1260" w:type="dxa"/>
            <w:vAlign w:val="bottom"/>
          </w:tcPr>
          <w:p w14:paraId="17416724" w14:textId="77777777" w:rsidR="00C5570C" w:rsidRPr="002D03D8" w:rsidRDefault="00C5570C" w:rsidP="000B0330">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30 September</w:t>
            </w:r>
          </w:p>
          <w:p w14:paraId="431E8E0B" w14:textId="77777777" w:rsidR="00C5570C" w:rsidRPr="002D03D8" w:rsidRDefault="00C5570C" w:rsidP="000B0330">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2025</w:t>
            </w:r>
          </w:p>
        </w:tc>
        <w:tc>
          <w:tcPr>
            <w:tcW w:w="181" w:type="dxa"/>
          </w:tcPr>
          <w:p w14:paraId="063C1E28" w14:textId="77777777" w:rsidR="00C5570C" w:rsidRPr="002D03D8" w:rsidRDefault="00C5570C" w:rsidP="000B0330">
            <w:pPr>
              <w:pStyle w:val="NoSpacing"/>
              <w:spacing w:line="240" w:lineRule="exact"/>
              <w:jc w:val="center"/>
              <w:rPr>
                <w:rFonts w:ascii="CordiaUPC" w:hAnsi="CordiaUPC" w:cs="CordiaUPC"/>
                <w:bCs/>
                <w:sz w:val="26"/>
                <w:szCs w:val="26"/>
              </w:rPr>
            </w:pPr>
          </w:p>
        </w:tc>
        <w:tc>
          <w:tcPr>
            <w:tcW w:w="1259" w:type="dxa"/>
            <w:gridSpan w:val="2"/>
          </w:tcPr>
          <w:p w14:paraId="4B5D960F" w14:textId="77777777" w:rsidR="00C5570C" w:rsidRPr="002D03D8" w:rsidRDefault="00C5570C" w:rsidP="000B0330">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30 September</w:t>
            </w:r>
          </w:p>
          <w:p w14:paraId="605299C2" w14:textId="77777777" w:rsidR="00C5570C" w:rsidRPr="002D03D8" w:rsidRDefault="00C5570C" w:rsidP="000B0330">
            <w:pPr>
              <w:pStyle w:val="NoSpacing"/>
              <w:spacing w:line="240" w:lineRule="exact"/>
              <w:jc w:val="center"/>
              <w:rPr>
                <w:rFonts w:ascii="CordiaUPC" w:hAnsi="CordiaUPC" w:cs="CordiaUPC"/>
                <w:bCs/>
                <w:sz w:val="26"/>
                <w:szCs w:val="26"/>
              </w:rPr>
            </w:pPr>
            <w:r w:rsidRPr="002D03D8">
              <w:rPr>
                <w:rFonts w:ascii="CordiaUPC" w:hAnsi="CordiaUPC" w:cs="CordiaUPC"/>
                <w:bCs/>
                <w:sz w:val="26"/>
                <w:szCs w:val="26"/>
              </w:rPr>
              <w:t>2024</w:t>
            </w:r>
          </w:p>
        </w:tc>
      </w:tr>
      <w:tr w:rsidR="00C5570C" w:rsidRPr="002D03D8" w14:paraId="0C351D77" w14:textId="77777777" w:rsidTr="000B0330">
        <w:trPr>
          <w:cantSplit/>
          <w:trHeight w:val="20"/>
          <w:tblHeader/>
        </w:trPr>
        <w:tc>
          <w:tcPr>
            <w:tcW w:w="3754" w:type="dxa"/>
            <w:vAlign w:val="bottom"/>
          </w:tcPr>
          <w:p w14:paraId="79A89E5D" w14:textId="77777777" w:rsidR="00C5570C" w:rsidRPr="002D03D8" w:rsidRDefault="00C5570C" w:rsidP="000B0330">
            <w:pPr>
              <w:pStyle w:val="NoSpacing"/>
              <w:spacing w:line="240" w:lineRule="exact"/>
              <w:rPr>
                <w:rFonts w:ascii="CordiaUPC" w:hAnsi="CordiaUPC" w:cs="CordiaUPC"/>
                <w:b/>
                <w:i/>
                <w:iCs/>
                <w:sz w:val="26"/>
                <w:szCs w:val="26"/>
              </w:rPr>
            </w:pPr>
          </w:p>
        </w:tc>
        <w:tc>
          <w:tcPr>
            <w:tcW w:w="2632" w:type="dxa"/>
            <w:gridSpan w:val="3"/>
            <w:vAlign w:val="bottom"/>
            <w:hideMark/>
          </w:tcPr>
          <w:p w14:paraId="54D056BC" w14:textId="77777777" w:rsidR="00C5570C" w:rsidRPr="002D03D8" w:rsidRDefault="00C5570C" w:rsidP="000B0330">
            <w:pPr>
              <w:pStyle w:val="NoSpacing"/>
              <w:spacing w:line="240" w:lineRule="exact"/>
              <w:jc w:val="center"/>
              <w:rPr>
                <w:rFonts w:ascii="CordiaUPC" w:hAnsi="CordiaUPC" w:cs="CordiaUPC"/>
                <w:bCs/>
                <w:sz w:val="26"/>
                <w:szCs w:val="26"/>
              </w:rPr>
            </w:pPr>
            <w:r w:rsidRPr="002D03D8">
              <w:rPr>
                <w:rFonts w:ascii="CordiaUPC" w:hAnsi="CordiaUPC" w:cs="CordiaUPC" w:hint="cs"/>
                <w:bCs/>
                <w:i/>
                <w:iCs/>
                <w:sz w:val="26"/>
                <w:szCs w:val="26"/>
              </w:rPr>
              <w:t>(in million Baht)</w:t>
            </w:r>
          </w:p>
        </w:tc>
        <w:tc>
          <w:tcPr>
            <w:tcW w:w="180" w:type="dxa"/>
          </w:tcPr>
          <w:p w14:paraId="579C5B5D" w14:textId="77777777" w:rsidR="00C5570C" w:rsidRPr="002D03D8" w:rsidRDefault="00C5570C" w:rsidP="000B0330">
            <w:pPr>
              <w:pStyle w:val="NoSpacing"/>
              <w:spacing w:line="240" w:lineRule="exact"/>
              <w:jc w:val="center"/>
              <w:rPr>
                <w:rFonts w:ascii="CordiaUPC" w:hAnsi="CordiaUPC" w:cs="CordiaUPC"/>
                <w:bCs/>
                <w:i/>
                <w:iCs/>
                <w:sz w:val="26"/>
                <w:szCs w:val="26"/>
              </w:rPr>
            </w:pPr>
          </w:p>
        </w:tc>
        <w:tc>
          <w:tcPr>
            <w:tcW w:w="2700" w:type="dxa"/>
            <w:gridSpan w:val="4"/>
          </w:tcPr>
          <w:p w14:paraId="2469DC4C" w14:textId="77777777" w:rsidR="00C5570C" w:rsidRPr="002D03D8" w:rsidRDefault="00C5570C" w:rsidP="000B0330">
            <w:pPr>
              <w:pStyle w:val="NoSpacing"/>
              <w:spacing w:line="240" w:lineRule="exact"/>
              <w:jc w:val="center"/>
              <w:rPr>
                <w:rFonts w:ascii="CordiaUPC" w:hAnsi="CordiaUPC" w:cs="CordiaUPC"/>
                <w:bCs/>
                <w:i/>
                <w:iCs/>
                <w:sz w:val="26"/>
                <w:szCs w:val="26"/>
              </w:rPr>
            </w:pPr>
            <w:r w:rsidRPr="002D03D8">
              <w:rPr>
                <w:rFonts w:ascii="CordiaUPC" w:hAnsi="CordiaUPC" w:cs="CordiaUPC" w:hint="cs"/>
                <w:bCs/>
                <w:i/>
                <w:iCs/>
                <w:sz w:val="26"/>
                <w:szCs w:val="26"/>
              </w:rPr>
              <w:t>(in million Baht)</w:t>
            </w:r>
          </w:p>
        </w:tc>
      </w:tr>
      <w:tr w:rsidR="00C5570C" w:rsidRPr="002D03D8" w14:paraId="6C1E4019" w14:textId="77777777" w:rsidTr="000B0330">
        <w:trPr>
          <w:cantSplit/>
          <w:trHeight w:val="20"/>
        </w:trPr>
        <w:tc>
          <w:tcPr>
            <w:tcW w:w="3754" w:type="dxa"/>
            <w:vAlign w:val="bottom"/>
            <w:hideMark/>
          </w:tcPr>
          <w:p w14:paraId="6CB80724" w14:textId="77777777" w:rsidR="00C5570C" w:rsidRPr="002D03D8" w:rsidRDefault="00C5570C" w:rsidP="000B0330">
            <w:pPr>
              <w:pStyle w:val="NoSpacing"/>
              <w:spacing w:line="240" w:lineRule="exact"/>
              <w:rPr>
                <w:rFonts w:ascii="CordiaUPC" w:hAnsi="CordiaUPC" w:cs="CordiaUPC"/>
                <w:b/>
                <w:i/>
                <w:iCs/>
                <w:sz w:val="26"/>
                <w:szCs w:val="26"/>
              </w:rPr>
            </w:pPr>
            <w:r w:rsidRPr="002D03D8">
              <w:rPr>
                <w:rFonts w:ascii="CordiaUPC" w:hAnsi="CordiaUPC" w:cs="CordiaUPC" w:hint="cs"/>
                <w:b/>
                <w:i/>
                <w:iCs/>
                <w:sz w:val="26"/>
                <w:szCs w:val="26"/>
              </w:rPr>
              <w:t xml:space="preserve">Investments in debt securities measured at </w:t>
            </w:r>
          </w:p>
          <w:p w14:paraId="6AF6D0A9" w14:textId="77777777" w:rsidR="00C5570C" w:rsidRPr="002D03D8" w:rsidRDefault="00C5570C" w:rsidP="000B0330">
            <w:pPr>
              <w:pStyle w:val="NoSpacing"/>
              <w:spacing w:line="240" w:lineRule="exact"/>
              <w:rPr>
                <w:rFonts w:ascii="CordiaUPC" w:hAnsi="CordiaUPC" w:cs="CordiaUPC"/>
                <w:b/>
                <w:i/>
                <w:iCs/>
                <w:sz w:val="26"/>
                <w:szCs w:val="26"/>
              </w:rPr>
            </w:pPr>
            <w:r w:rsidRPr="002D03D8">
              <w:rPr>
                <w:rFonts w:ascii="CordiaUPC" w:hAnsi="CordiaUPC" w:cs="CordiaUPC"/>
                <w:b/>
                <w:i/>
                <w:iCs/>
                <w:sz w:val="26"/>
                <w:szCs w:val="26"/>
              </w:rPr>
              <w:t xml:space="preserve">    </w:t>
            </w:r>
            <w:proofErr w:type="spellStart"/>
            <w:r w:rsidRPr="002D03D8">
              <w:rPr>
                <w:rFonts w:ascii="CordiaUPC" w:hAnsi="CordiaUPC" w:cs="CordiaUPC" w:hint="cs"/>
                <w:b/>
                <w:i/>
                <w:iCs/>
                <w:sz w:val="26"/>
                <w:szCs w:val="26"/>
              </w:rPr>
              <w:t>amortised</w:t>
            </w:r>
            <w:proofErr w:type="spellEnd"/>
            <w:r w:rsidRPr="002D03D8">
              <w:rPr>
                <w:rFonts w:ascii="CordiaUPC" w:hAnsi="CordiaUPC" w:cs="CordiaUPC"/>
                <w:b/>
                <w:i/>
                <w:iCs/>
                <w:sz w:val="26"/>
                <w:szCs w:val="26"/>
              </w:rPr>
              <w:t xml:space="preserve"> </w:t>
            </w:r>
            <w:r w:rsidRPr="002D03D8">
              <w:rPr>
                <w:rFonts w:ascii="CordiaUPC" w:hAnsi="CordiaUPC" w:cs="CordiaUPC" w:hint="cs"/>
                <w:b/>
                <w:i/>
                <w:iCs/>
                <w:sz w:val="26"/>
                <w:szCs w:val="26"/>
              </w:rPr>
              <w:t xml:space="preserve">costs </w:t>
            </w:r>
          </w:p>
        </w:tc>
        <w:tc>
          <w:tcPr>
            <w:tcW w:w="1239" w:type="dxa"/>
            <w:vAlign w:val="bottom"/>
          </w:tcPr>
          <w:p w14:paraId="19AFC27B" w14:textId="77777777" w:rsidR="00C5570C" w:rsidRPr="002D03D8" w:rsidRDefault="00C5570C" w:rsidP="000B0330">
            <w:pPr>
              <w:pStyle w:val="NoSpacing"/>
              <w:spacing w:line="240" w:lineRule="exact"/>
              <w:rPr>
                <w:rFonts w:ascii="CordiaUPC" w:hAnsi="CordiaUPC" w:cs="CordiaUPC"/>
                <w:sz w:val="26"/>
                <w:szCs w:val="26"/>
              </w:rPr>
            </w:pPr>
          </w:p>
        </w:tc>
        <w:tc>
          <w:tcPr>
            <w:tcW w:w="178" w:type="dxa"/>
            <w:vAlign w:val="bottom"/>
          </w:tcPr>
          <w:p w14:paraId="06C4AF7F" w14:textId="77777777" w:rsidR="00C5570C" w:rsidRPr="002D03D8" w:rsidRDefault="00C5570C" w:rsidP="000B0330">
            <w:pPr>
              <w:pStyle w:val="NoSpacing"/>
              <w:spacing w:line="240" w:lineRule="exact"/>
              <w:rPr>
                <w:rFonts w:ascii="CordiaUPC" w:hAnsi="CordiaUPC" w:cs="CordiaUPC"/>
                <w:sz w:val="26"/>
                <w:szCs w:val="26"/>
                <w:lang w:bidi="ar-SA"/>
              </w:rPr>
            </w:pPr>
          </w:p>
        </w:tc>
        <w:tc>
          <w:tcPr>
            <w:tcW w:w="1215" w:type="dxa"/>
            <w:vAlign w:val="bottom"/>
          </w:tcPr>
          <w:p w14:paraId="428D4133" w14:textId="77777777" w:rsidR="00C5570C" w:rsidRPr="002D03D8" w:rsidRDefault="00C5570C" w:rsidP="000B0330">
            <w:pPr>
              <w:pStyle w:val="NoSpacing"/>
              <w:spacing w:line="240" w:lineRule="exact"/>
              <w:rPr>
                <w:rFonts w:ascii="CordiaUPC" w:hAnsi="CordiaUPC" w:cs="CordiaUPC"/>
                <w:sz w:val="26"/>
                <w:szCs w:val="26"/>
              </w:rPr>
            </w:pPr>
          </w:p>
        </w:tc>
        <w:tc>
          <w:tcPr>
            <w:tcW w:w="180" w:type="dxa"/>
          </w:tcPr>
          <w:p w14:paraId="400B25DB" w14:textId="77777777" w:rsidR="00C5570C" w:rsidRPr="002D03D8" w:rsidRDefault="00C5570C" w:rsidP="000B0330">
            <w:pPr>
              <w:pStyle w:val="NoSpacing"/>
              <w:spacing w:line="240" w:lineRule="exact"/>
              <w:rPr>
                <w:rFonts w:ascii="CordiaUPC" w:hAnsi="CordiaUPC" w:cs="CordiaUPC"/>
                <w:sz w:val="26"/>
                <w:szCs w:val="26"/>
              </w:rPr>
            </w:pPr>
          </w:p>
        </w:tc>
        <w:tc>
          <w:tcPr>
            <w:tcW w:w="1260" w:type="dxa"/>
          </w:tcPr>
          <w:p w14:paraId="06B824B8" w14:textId="77777777" w:rsidR="00C5570C" w:rsidRPr="002D03D8" w:rsidRDefault="00C5570C" w:rsidP="000B0330">
            <w:pPr>
              <w:pStyle w:val="NoSpacing"/>
              <w:spacing w:line="240" w:lineRule="exact"/>
              <w:rPr>
                <w:rFonts w:ascii="CordiaUPC" w:hAnsi="CordiaUPC" w:cs="CordiaUPC"/>
                <w:sz w:val="26"/>
                <w:szCs w:val="26"/>
              </w:rPr>
            </w:pPr>
          </w:p>
        </w:tc>
        <w:tc>
          <w:tcPr>
            <w:tcW w:w="181" w:type="dxa"/>
          </w:tcPr>
          <w:p w14:paraId="6165585F" w14:textId="77777777" w:rsidR="00C5570C" w:rsidRPr="002D03D8" w:rsidRDefault="00C5570C" w:rsidP="000B0330">
            <w:pPr>
              <w:pStyle w:val="NoSpacing"/>
              <w:spacing w:line="240" w:lineRule="exact"/>
              <w:rPr>
                <w:rFonts w:ascii="CordiaUPC" w:hAnsi="CordiaUPC" w:cs="CordiaUPC"/>
                <w:sz w:val="26"/>
                <w:szCs w:val="26"/>
              </w:rPr>
            </w:pPr>
          </w:p>
        </w:tc>
        <w:tc>
          <w:tcPr>
            <w:tcW w:w="1259" w:type="dxa"/>
            <w:gridSpan w:val="2"/>
          </w:tcPr>
          <w:p w14:paraId="07FC10D4" w14:textId="77777777" w:rsidR="00C5570C" w:rsidRPr="002D03D8" w:rsidRDefault="00C5570C" w:rsidP="000B0330">
            <w:pPr>
              <w:pStyle w:val="NoSpacing"/>
              <w:spacing w:line="240" w:lineRule="exact"/>
              <w:rPr>
                <w:rFonts w:ascii="CordiaUPC" w:hAnsi="CordiaUPC" w:cs="CordiaUPC"/>
                <w:sz w:val="26"/>
                <w:szCs w:val="26"/>
              </w:rPr>
            </w:pPr>
          </w:p>
        </w:tc>
      </w:tr>
      <w:tr w:rsidR="00C5570C" w:rsidRPr="002D03D8" w14:paraId="63D26ECC" w14:textId="77777777" w:rsidTr="000B0330">
        <w:trPr>
          <w:cantSplit/>
          <w:trHeight w:val="20"/>
        </w:trPr>
        <w:tc>
          <w:tcPr>
            <w:tcW w:w="3754" w:type="dxa"/>
            <w:vAlign w:val="bottom"/>
            <w:hideMark/>
          </w:tcPr>
          <w:p w14:paraId="5F8DE9EE"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sz w:val="26"/>
                <w:szCs w:val="26"/>
              </w:rPr>
              <w:t>Government and state enterprise securities</w:t>
            </w:r>
          </w:p>
        </w:tc>
        <w:tc>
          <w:tcPr>
            <w:tcW w:w="1239" w:type="dxa"/>
            <w:shd w:val="clear" w:color="auto" w:fill="auto"/>
            <w:vAlign w:val="bottom"/>
          </w:tcPr>
          <w:p w14:paraId="62542A33" w14:textId="17E00F79"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sz w:val="26"/>
                <w:szCs w:val="26"/>
              </w:rPr>
              <w:t>59,830</w:t>
            </w:r>
          </w:p>
        </w:tc>
        <w:tc>
          <w:tcPr>
            <w:tcW w:w="178" w:type="dxa"/>
          </w:tcPr>
          <w:p w14:paraId="51E3BF18"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2926CA05"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59,856</w:t>
            </w:r>
          </w:p>
        </w:tc>
        <w:tc>
          <w:tcPr>
            <w:tcW w:w="180" w:type="dxa"/>
            <w:tcBorders>
              <w:top w:val="nil"/>
              <w:left w:val="nil"/>
              <w:right w:val="nil"/>
            </w:tcBorders>
          </w:tcPr>
          <w:p w14:paraId="5020F489"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1B5219FE"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37BBE02B"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top w:val="nil"/>
              <w:left w:val="nil"/>
              <w:right w:val="nil"/>
            </w:tcBorders>
          </w:tcPr>
          <w:p w14:paraId="3D93A29E"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C5570C" w:rsidRPr="002D03D8" w14:paraId="63A6F553" w14:textId="77777777" w:rsidTr="000B0330">
        <w:trPr>
          <w:cantSplit/>
          <w:trHeight w:val="20"/>
        </w:trPr>
        <w:tc>
          <w:tcPr>
            <w:tcW w:w="3754" w:type="dxa"/>
            <w:vAlign w:val="bottom"/>
          </w:tcPr>
          <w:p w14:paraId="1AF17B6D"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hint="cs"/>
                <w:b/>
                <w:bCs/>
                <w:sz w:val="26"/>
                <w:szCs w:val="26"/>
              </w:rPr>
              <w:t>Total</w:t>
            </w:r>
          </w:p>
        </w:tc>
        <w:tc>
          <w:tcPr>
            <w:tcW w:w="1239" w:type="dxa"/>
            <w:tcBorders>
              <w:top w:val="single" w:sz="4" w:space="0" w:color="auto"/>
            </w:tcBorders>
            <w:shd w:val="clear" w:color="auto" w:fill="auto"/>
            <w:vAlign w:val="bottom"/>
          </w:tcPr>
          <w:p w14:paraId="3D18CCFB" w14:textId="09BE413E"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2D03D8">
              <w:rPr>
                <w:rFonts w:ascii="CordiaUPC" w:hAnsi="CordiaUPC" w:cs="CordiaUPC"/>
                <w:b/>
                <w:bCs/>
                <w:sz w:val="26"/>
                <w:szCs w:val="26"/>
              </w:rPr>
              <w:t>59,830</w:t>
            </w:r>
          </w:p>
        </w:tc>
        <w:tc>
          <w:tcPr>
            <w:tcW w:w="178" w:type="dxa"/>
          </w:tcPr>
          <w:p w14:paraId="7B7C7E7D"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tcPr>
          <w:p w14:paraId="720D8249"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59,856</w:t>
            </w:r>
          </w:p>
        </w:tc>
        <w:tc>
          <w:tcPr>
            <w:tcW w:w="180" w:type="dxa"/>
            <w:tcBorders>
              <w:left w:val="nil"/>
              <w:right w:val="nil"/>
            </w:tcBorders>
          </w:tcPr>
          <w:p w14:paraId="0B4C148C"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00BCF33D"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6BCC1D5C"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left w:val="nil"/>
              <w:right w:val="nil"/>
            </w:tcBorders>
          </w:tcPr>
          <w:p w14:paraId="108F4717"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5570C" w:rsidRPr="002D03D8" w14:paraId="2638FC5B" w14:textId="77777777" w:rsidTr="000B0330">
        <w:trPr>
          <w:cantSplit/>
          <w:trHeight w:val="20"/>
        </w:trPr>
        <w:tc>
          <w:tcPr>
            <w:tcW w:w="3754" w:type="dxa"/>
            <w:vAlign w:val="bottom"/>
            <w:hideMark/>
          </w:tcPr>
          <w:p w14:paraId="171E654B"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hint="cs"/>
                <w:i/>
                <w:iCs/>
                <w:sz w:val="26"/>
                <w:szCs w:val="26"/>
              </w:rPr>
              <w:t xml:space="preserve">Less </w:t>
            </w:r>
            <w:r w:rsidRPr="002D03D8">
              <w:rPr>
                <w:rFonts w:ascii="CordiaUPC" w:hAnsi="CordiaUPC" w:cs="CordiaUPC" w:hint="cs"/>
                <w:sz w:val="26"/>
                <w:szCs w:val="26"/>
              </w:rPr>
              <w:t>allowance for</w:t>
            </w:r>
            <w:r w:rsidRPr="002D03D8">
              <w:rPr>
                <w:rFonts w:ascii="CordiaUPC" w:hAnsi="CordiaUPC" w:cs="CordiaUPC" w:hint="cs"/>
                <w:i/>
                <w:iCs/>
                <w:sz w:val="26"/>
                <w:szCs w:val="26"/>
              </w:rPr>
              <w:t xml:space="preserve"> </w:t>
            </w:r>
            <w:r w:rsidRPr="002D03D8">
              <w:rPr>
                <w:rFonts w:ascii="CordiaUPC" w:hAnsi="CordiaUPC" w:cs="CordiaUPC" w:hint="cs"/>
                <w:sz w:val="26"/>
                <w:szCs w:val="26"/>
              </w:rPr>
              <w:t>expected credit loss</w:t>
            </w:r>
          </w:p>
        </w:tc>
        <w:tc>
          <w:tcPr>
            <w:tcW w:w="1239" w:type="dxa"/>
            <w:tcBorders>
              <w:bottom w:val="single" w:sz="4" w:space="0" w:color="auto"/>
            </w:tcBorders>
            <w:shd w:val="clear" w:color="auto" w:fill="auto"/>
            <w:vAlign w:val="bottom"/>
          </w:tcPr>
          <w:p w14:paraId="0420B68E" w14:textId="62D9A869"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2D03D8">
              <w:rPr>
                <w:rFonts w:ascii="CordiaUPC" w:hAnsi="CordiaUPC" w:cs="CordiaUPC"/>
                <w:sz w:val="26"/>
                <w:szCs w:val="26"/>
              </w:rPr>
              <w:t>(25)</w:t>
            </w:r>
          </w:p>
        </w:tc>
        <w:tc>
          <w:tcPr>
            <w:tcW w:w="178" w:type="dxa"/>
          </w:tcPr>
          <w:p w14:paraId="760823EC"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tcPr>
          <w:p w14:paraId="315719BC"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2D03D8">
              <w:rPr>
                <w:rFonts w:ascii="CordiaUPC" w:hAnsi="CordiaUPC" w:cs="CordiaUPC"/>
                <w:sz w:val="26"/>
                <w:szCs w:val="26"/>
              </w:rPr>
              <w:t>(25)</w:t>
            </w:r>
          </w:p>
        </w:tc>
        <w:tc>
          <w:tcPr>
            <w:tcW w:w="180" w:type="dxa"/>
            <w:tcBorders>
              <w:left w:val="nil"/>
              <w:right w:val="nil"/>
            </w:tcBorders>
          </w:tcPr>
          <w:p w14:paraId="758304A8"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3E56862F"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18669B4F"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left w:val="nil"/>
              <w:right w:val="nil"/>
            </w:tcBorders>
          </w:tcPr>
          <w:p w14:paraId="3360DE32"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C5570C" w:rsidRPr="002D03D8" w14:paraId="012563C5" w14:textId="77777777" w:rsidTr="000B0330">
        <w:trPr>
          <w:cantSplit/>
          <w:trHeight w:val="20"/>
        </w:trPr>
        <w:tc>
          <w:tcPr>
            <w:tcW w:w="3754" w:type="dxa"/>
            <w:vAlign w:val="bottom"/>
            <w:hideMark/>
          </w:tcPr>
          <w:p w14:paraId="733600E1" w14:textId="77777777" w:rsidR="00C5570C" w:rsidRPr="002D03D8" w:rsidRDefault="00C5570C" w:rsidP="00C5570C">
            <w:pPr>
              <w:pStyle w:val="NoSpacing"/>
              <w:spacing w:line="240" w:lineRule="exact"/>
              <w:rPr>
                <w:rFonts w:ascii="CordiaUPC" w:hAnsi="CordiaUPC" w:cs="CordiaUPC"/>
                <w:b/>
                <w:sz w:val="26"/>
                <w:szCs w:val="26"/>
              </w:rPr>
            </w:pPr>
            <w:r w:rsidRPr="002D03D8">
              <w:rPr>
                <w:rFonts w:ascii="CordiaUPC" w:hAnsi="CordiaUPC" w:cs="CordiaUPC" w:hint="cs"/>
                <w:b/>
                <w:sz w:val="26"/>
                <w:szCs w:val="26"/>
              </w:rPr>
              <w:t>Net</w:t>
            </w:r>
          </w:p>
        </w:tc>
        <w:tc>
          <w:tcPr>
            <w:tcW w:w="1239" w:type="dxa"/>
            <w:tcBorders>
              <w:top w:val="single" w:sz="4" w:space="0" w:color="auto"/>
              <w:bottom w:val="single" w:sz="4" w:space="0" w:color="auto"/>
            </w:tcBorders>
            <w:shd w:val="clear" w:color="auto" w:fill="auto"/>
            <w:vAlign w:val="bottom"/>
          </w:tcPr>
          <w:p w14:paraId="79CC9F10" w14:textId="531EA986"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2D03D8">
              <w:rPr>
                <w:rFonts w:ascii="CordiaUPC" w:hAnsi="CordiaUPC" w:cs="CordiaUPC"/>
                <w:b/>
                <w:bCs/>
                <w:sz w:val="26"/>
                <w:szCs w:val="26"/>
              </w:rPr>
              <w:t>59,805</w:t>
            </w:r>
          </w:p>
        </w:tc>
        <w:tc>
          <w:tcPr>
            <w:tcW w:w="178" w:type="dxa"/>
          </w:tcPr>
          <w:p w14:paraId="39FF153C"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tcPr>
          <w:p w14:paraId="09DE7258"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59,831</w:t>
            </w:r>
          </w:p>
        </w:tc>
        <w:tc>
          <w:tcPr>
            <w:tcW w:w="180" w:type="dxa"/>
            <w:tcBorders>
              <w:left w:val="nil"/>
              <w:right w:val="nil"/>
            </w:tcBorders>
          </w:tcPr>
          <w:p w14:paraId="35D561C0"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5613DD0A"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53139DC0"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59" w:type="dxa"/>
            <w:gridSpan w:val="2"/>
            <w:tcBorders>
              <w:left w:val="nil"/>
              <w:right w:val="nil"/>
            </w:tcBorders>
          </w:tcPr>
          <w:p w14:paraId="3297B5C7"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C5570C" w:rsidRPr="002D03D8" w14:paraId="1E6B56AA" w14:textId="77777777" w:rsidTr="000B0330">
        <w:trPr>
          <w:cantSplit/>
          <w:trHeight w:val="20"/>
        </w:trPr>
        <w:tc>
          <w:tcPr>
            <w:tcW w:w="3754" w:type="dxa"/>
            <w:vAlign w:val="bottom"/>
          </w:tcPr>
          <w:p w14:paraId="12713331" w14:textId="77777777" w:rsidR="00C5570C" w:rsidRPr="002D03D8" w:rsidRDefault="00C5570C" w:rsidP="000B0330">
            <w:pPr>
              <w:pStyle w:val="NoSpacing"/>
              <w:spacing w:line="240" w:lineRule="exact"/>
              <w:rPr>
                <w:rFonts w:ascii="CordiaUPC" w:hAnsi="CordiaUPC" w:cs="CordiaUPC"/>
                <w:sz w:val="20"/>
                <w:szCs w:val="20"/>
              </w:rPr>
            </w:pPr>
          </w:p>
        </w:tc>
        <w:tc>
          <w:tcPr>
            <w:tcW w:w="1239" w:type="dxa"/>
            <w:tcBorders>
              <w:top w:val="single" w:sz="4" w:space="0" w:color="auto"/>
              <w:left w:val="nil"/>
              <w:bottom w:val="nil"/>
              <w:right w:val="nil"/>
            </w:tcBorders>
            <w:vAlign w:val="bottom"/>
          </w:tcPr>
          <w:p w14:paraId="1BC5A23D"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07EDCF6C"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tcPr>
          <w:p w14:paraId="493B287B"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7D8CC864"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1CF0946C"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547AC2E2"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bottom w:val="nil"/>
              <w:right w:val="nil"/>
            </w:tcBorders>
          </w:tcPr>
          <w:p w14:paraId="0493352B"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C5570C" w:rsidRPr="002D03D8" w14:paraId="2E0B55F6" w14:textId="77777777" w:rsidTr="000B0330">
        <w:trPr>
          <w:cantSplit/>
          <w:trHeight w:val="20"/>
        </w:trPr>
        <w:tc>
          <w:tcPr>
            <w:tcW w:w="3754" w:type="dxa"/>
            <w:vAlign w:val="bottom"/>
            <w:hideMark/>
          </w:tcPr>
          <w:p w14:paraId="16E87966" w14:textId="77777777" w:rsidR="00C5570C" w:rsidRPr="002D03D8" w:rsidRDefault="00C5570C" w:rsidP="000B0330">
            <w:pPr>
              <w:pStyle w:val="NoSpacing"/>
              <w:spacing w:line="240" w:lineRule="exact"/>
              <w:rPr>
                <w:rFonts w:ascii="CordiaUPC" w:hAnsi="CordiaUPC" w:cs="CordiaUPC"/>
                <w:b/>
                <w:i/>
                <w:iCs/>
                <w:sz w:val="26"/>
                <w:szCs w:val="26"/>
              </w:rPr>
            </w:pPr>
            <w:r w:rsidRPr="002D03D8">
              <w:rPr>
                <w:rFonts w:ascii="CordiaUPC" w:hAnsi="CordiaUPC" w:cs="CordiaUPC" w:hint="cs"/>
                <w:b/>
                <w:i/>
                <w:iCs/>
                <w:sz w:val="26"/>
                <w:szCs w:val="26"/>
              </w:rPr>
              <w:t xml:space="preserve">Investments in debt securities measured at </w:t>
            </w:r>
          </w:p>
          <w:p w14:paraId="6F85F606" w14:textId="77777777" w:rsidR="00C5570C" w:rsidRPr="002D03D8" w:rsidRDefault="00C5570C" w:rsidP="000B0330">
            <w:pPr>
              <w:pStyle w:val="NoSpacing"/>
              <w:spacing w:line="240" w:lineRule="exact"/>
              <w:rPr>
                <w:rFonts w:ascii="CordiaUPC" w:hAnsi="CordiaUPC" w:cs="CordiaUPC"/>
                <w:b/>
                <w:sz w:val="26"/>
                <w:szCs w:val="26"/>
              </w:rPr>
            </w:pPr>
            <w:r w:rsidRPr="002D03D8">
              <w:rPr>
                <w:rFonts w:ascii="CordiaUPC" w:hAnsi="CordiaUPC" w:cs="CordiaUPC"/>
                <w:b/>
                <w:i/>
                <w:iCs/>
                <w:sz w:val="26"/>
                <w:szCs w:val="26"/>
              </w:rPr>
              <w:t xml:space="preserve">    </w:t>
            </w:r>
            <w:r w:rsidRPr="002D03D8">
              <w:rPr>
                <w:rFonts w:ascii="CordiaUPC" w:hAnsi="CordiaUPC" w:cs="CordiaUPC" w:hint="cs"/>
                <w:b/>
                <w:i/>
                <w:iCs/>
                <w:sz w:val="26"/>
                <w:szCs w:val="26"/>
              </w:rPr>
              <w:t>FVOCI</w:t>
            </w:r>
            <w:r w:rsidRPr="002D03D8">
              <w:rPr>
                <w:rFonts w:ascii="CordiaUPC" w:hAnsi="CordiaUPC" w:cs="CordiaUPC" w:hint="cs"/>
                <w:b/>
                <w:sz w:val="26"/>
                <w:szCs w:val="26"/>
              </w:rPr>
              <w:t xml:space="preserve"> </w:t>
            </w:r>
          </w:p>
        </w:tc>
        <w:tc>
          <w:tcPr>
            <w:tcW w:w="1239" w:type="dxa"/>
            <w:vAlign w:val="bottom"/>
          </w:tcPr>
          <w:p w14:paraId="013C3853"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7E496A3E"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617DBF2A"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301B9031"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2C776ACA"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C4889B1"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05D741FE"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5570C" w:rsidRPr="002D03D8" w14:paraId="69A06F5C" w14:textId="77777777" w:rsidTr="000B0330">
        <w:trPr>
          <w:cantSplit/>
          <w:trHeight w:val="20"/>
        </w:trPr>
        <w:tc>
          <w:tcPr>
            <w:tcW w:w="3754" w:type="dxa"/>
            <w:vAlign w:val="bottom"/>
            <w:hideMark/>
          </w:tcPr>
          <w:p w14:paraId="03ED8A0C"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hint="cs"/>
                <w:sz w:val="26"/>
                <w:szCs w:val="26"/>
              </w:rPr>
              <w:t>Government and state enterprise securities</w:t>
            </w:r>
          </w:p>
        </w:tc>
        <w:tc>
          <w:tcPr>
            <w:tcW w:w="1239" w:type="dxa"/>
            <w:shd w:val="clear" w:color="auto" w:fill="auto"/>
            <w:vAlign w:val="bottom"/>
          </w:tcPr>
          <w:p w14:paraId="4AD5B35E" w14:textId="0969B67D"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sz w:val="26"/>
                <w:szCs w:val="26"/>
              </w:rPr>
              <w:t>100,152</w:t>
            </w:r>
          </w:p>
        </w:tc>
        <w:tc>
          <w:tcPr>
            <w:tcW w:w="178" w:type="dxa"/>
            <w:shd w:val="clear" w:color="auto" w:fill="auto"/>
            <w:vAlign w:val="bottom"/>
          </w:tcPr>
          <w:p w14:paraId="034F0228"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09126651"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78,762</w:t>
            </w:r>
          </w:p>
        </w:tc>
        <w:tc>
          <w:tcPr>
            <w:tcW w:w="180" w:type="dxa"/>
          </w:tcPr>
          <w:p w14:paraId="21EBE43B"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719F7BBF"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0E5B348E"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5BFBE581"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5570C" w:rsidRPr="002D03D8" w14:paraId="3BBFEEF2" w14:textId="77777777" w:rsidTr="000B0330">
        <w:trPr>
          <w:cantSplit/>
          <w:trHeight w:val="20"/>
        </w:trPr>
        <w:tc>
          <w:tcPr>
            <w:tcW w:w="3754" w:type="dxa"/>
            <w:vAlign w:val="bottom"/>
            <w:hideMark/>
          </w:tcPr>
          <w:p w14:paraId="4ADD1308" w14:textId="77777777" w:rsidR="00C5570C" w:rsidRPr="002D03D8" w:rsidRDefault="00C5570C" w:rsidP="00C5570C">
            <w:pPr>
              <w:pStyle w:val="NoSpacing"/>
              <w:spacing w:line="240" w:lineRule="exact"/>
              <w:rPr>
                <w:rFonts w:ascii="CordiaUPC" w:hAnsi="CordiaUPC" w:cs="CordiaUPC"/>
                <w:sz w:val="26"/>
                <w:szCs w:val="26"/>
                <w:cs/>
              </w:rPr>
            </w:pPr>
            <w:r w:rsidRPr="002D03D8">
              <w:rPr>
                <w:rFonts w:ascii="CordiaUPC" w:hAnsi="CordiaUPC" w:cs="CordiaUPC" w:hint="cs"/>
                <w:sz w:val="26"/>
                <w:szCs w:val="26"/>
              </w:rPr>
              <w:t>Private debt securities</w:t>
            </w:r>
          </w:p>
        </w:tc>
        <w:tc>
          <w:tcPr>
            <w:tcW w:w="1239" w:type="dxa"/>
            <w:shd w:val="clear" w:color="auto" w:fill="auto"/>
            <w:vAlign w:val="bottom"/>
          </w:tcPr>
          <w:p w14:paraId="1E30085A" w14:textId="378A89AA"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sz w:val="26"/>
                <w:szCs w:val="26"/>
              </w:rPr>
              <w:t>12,298</w:t>
            </w:r>
          </w:p>
        </w:tc>
        <w:tc>
          <w:tcPr>
            <w:tcW w:w="178" w:type="dxa"/>
            <w:shd w:val="clear" w:color="auto" w:fill="auto"/>
            <w:vAlign w:val="bottom"/>
          </w:tcPr>
          <w:p w14:paraId="33BD347F"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7C93B0C5"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6,966</w:t>
            </w:r>
          </w:p>
        </w:tc>
        <w:tc>
          <w:tcPr>
            <w:tcW w:w="180" w:type="dxa"/>
          </w:tcPr>
          <w:p w14:paraId="48F15E17"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6EB3812D"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76F9FF8"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1058DA6B"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5570C" w:rsidRPr="002D03D8" w14:paraId="2F125BD4" w14:textId="77777777" w:rsidTr="000B0330">
        <w:trPr>
          <w:cantSplit/>
          <w:trHeight w:val="20"/>
        </w:trPr>
        <w:tc>
          <w:tcPr>
            <w:tcW w:w="3754" w:type="dxa"/>
            <w:vAlign w:val="bottom"/>
            <w:hideMark/>
          </w:tcPr>
          <w:p w14:paraId="4D3E9CF8"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hint="cs"/>
                <w:sz w:val="26"/>
                <w:szCs w:val="26"/>
              </w:rPr>
              <w:t>Foreign debt securities</w:t>
            </w:r>
          </w:p>
        </w:tc>
        <w:tc>
          <w:tcPr>
            <w:tcW w:w="1239" w:type="dxa"/>
            <w:tcBorders>
              <w:bottom w:val="single" w:sz="4" w:space="0" w:color="auto"/>
            </w:tcBorders>
            <w:shd w:val="clear" w:color="auto" w:fill="auto"/>
            <w:vAlign w:val="bottom"/>
          </w:tcPr>
          <w:p w14:paraId="7618B4E0" w14:textId="58D017B2"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sz w:val="26"/>
                <w:szCs w:val="26"/>
              </w:rPr>
              <w:t>37,504</w:t>
            </w:r>
          </w:p>
        </w:tc>
        <w:tc>
          <w:tcPr>
            <w:tcW w:w="178" w:type="dxa"/>
            <w:shd w:val="clear" w:color="auto" w:fill="auto"/>
            <w:vAlign w:val="bottom"/>
          </w:tcPr>
          <w:p w14:paraId="2CDFECF6"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tcPr>
          <w:p w14:paraId="25926F50"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7,621</w:t>
            </w:r>
          </w:p>
        </w:tc>
        <w:tc>
          <w:tcPr>
            <w:tcW w:w="180" w:type="dxa"/>
          </w:tcPr>
          <w:p w14:paraId="7DC510A6"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C1CA02D"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4139992B"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59B5D0A6"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C5570C" w:rsidRPr="002D03D8" w14:paraId="6725DB5E" w14:textId="77777777" w:rsidTr="000B0330">
        <w:trPr>
          <w:cantSplit/>
          <w:trHeight w:val="20"/>
        </w:trPr>
        <w:tc>
          <w:tcPr>
            <w:tcW w:w="3754" w:type="dxa"/>
            <w:vAlign w:val="bottom"/>
          </w:tcPr>
          <w:p w14:paraId="6E59A097" w14:textId="77777777" w:rsidR="00C5570C" w:rsidRPr="002D03D8" w:rsidRDefault="00C5570C" w:rsidP="00C5570C">
            <w:pPr>
              <w:pStyle w:val="NoSpacing"/>
              <w:spacing w:line="240" w:lineRule="exact"/>
              <w:rPr>
                <w:rFonts w:ascii="CordiaUPC" w:hAnsi="CordiaUPC" w:cs="CordiaUPC"/>
                <w:b/>
                <w:bCs/>
                <w:sz w:val="26"/>
                <w:szCs w:val="26"/>
              </w:rPr>
            </w:pPr>
            <w:r w:rsidRPr="002D03D8">
              <w:rPr>
                <w:rFonts w:ascii="CordiaUPC" w:hAnsi="CordiaUPC" w:cs="CordiaUPC" w:hint="cs"/>
                <w:b/>
                <w:bCs/>
                <w:sz w:val="26"/>
                <w:szCs w:val="26"/>
              </w:rPr>
              <w:t>Total</w:t>
            </w:r>
          </w:p>
        </w:tc>
        <w:tc>
          <w:tcPr>
            <w:tcW w:w="1239" w:type="dxa"/>
            <w:tcBorders>
              <w:top w:val="single" w:sz="4" w:space="0" w:color="auto"/>
              <w:bottom w:val="single" w:sz="4" w:space="0" w:color="auto"/>
            </w:tcBorders>
            <w:shd w:val="clear" w:color="auto" w:fill="auto"/>
            <w:vAlign w:val="bottom"/>
          </w:tcPr>
          <w:p w14:paraId="7F72B31E" w14:textId="4229F8CE"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2D03D8">
              <w:rPr>
                <w:rFonts w:ascii="CordiaUPC" w:hAnsi="CordiaUPC" w:cs="CordiaUPC"/>
                <w:b/>
                <w:bCs/>
                <w:sz w:val="26"/>
                <w:szCs w:val="26"/>
              </w:rPr>
              <w:t>149,954</w:t>
            </w:r>
          </w:p>
        </w:tc>
        <w:tc>
          <w:tcPr>
            <w:tcW w:w="178" w:type="dxa"/>
            <w:shd w:val="clear" w:color="auto" w:fill="auto"/>
            <w:vAlign w:val="bottom"/>
          </w:tcPr>
          <w:p w14:paraId="6E4E8640"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tcPr>
          <w:p w14:paraId="558124EF"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93,349</w:t>
            </w:r>
          </w:p>
        </w:tc>
        <w:tc>
          <w:tcPr>
            <w:tcW w:w="180" w:type="dxa"/>
          </w:tcPr>
          <w:p w14:paraId="5672BD04"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0ACA1447"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0578A8C2"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00EEE077"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5570C" w:rsidRPr="002D03D8" w14:paraId="39AC1C30" w14:textId="77777777" w:rsidTr="000B0330">
        <w:trPr>
          <w:cantSplit/>
          <w:trHeight w:val="20"/>
        </w:trPr>
        <w:tc>
          <w:tcPr>
            <w:tcW w:w="3754" w:type="dxa"/>
            <w:vAlign w:val="bottom"/>
          </w:tcPr>
          <w:p w14:paraId="325D9073" w14:textId="77777777" w:rsidR="00C5570C" w:rsidRPr="002D03D8" w:rsidRDefault="00C5570C" w:rsidP="000B0330">
            <w:pPr>
              <w:pStyle w:val="NoSpacing"/>
              <w:spacing w:line="240" w:lineRule="exact"/>
              <w:rPr>
                <w:rFonts w:ascii="CordiaUPC" w:hAnsi="CordiaUPC" w:cs="CordiaUPC"/>
                <w:b/>
                <w:bCs/>
                <w:sz w:val="26"/>
                <w:szCs w:val="26"/>
              </w:rPr>
            </w:pPr>
          </w:p>
        </w:tc>
        <w:tc>
          <w:tcPr>
            <w:tcW w:w="1239" w:type="dxa"/>
            <w:shd w:val="clear" w:color="auto" w:fill="auto"/>
            <w:vAlign w:val="bottom"/>
          </w:tcPr>
          <w:p w14:paraId="4A7B4EEA" w14:textId="77777777" w:rsidR="00C5570C" w:rsidRPr="002D03D8" w:rsidRDefault="00C5570C" w:rsidP="000B0330">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778F3741"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tcPr>
          <w:p w14:paraId="4C47A70F"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73E0BA65"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0F5BADA1"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4B20B38F"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40954606"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5570C" w:rsidRPr="002D03D8" w14:paraId="456915DC" w14:textId="77777777" w:rsidTr="000B0330">
        <w:trPr>
          <w:cantSplit/>
          <w:trHeight w:val="20"/>
        </w:trPr>
        <w:tc>
          <w:tcPr>
            <w:tcW w:w="3754" w:type="dxa"/>
            <w:vAlign w:val="bottom"/>
            <w:hideMark/>
          </w:tcPr>
          <w:p w14:paraId="1AC22645" w14:textId="77777777" w:rsidR="00C5570C" w:rsidRPr="002D03D8" w:rsidRDefault="00C5570C" w:rsidP="000B0330">
            <w:pPr>
              <w:pStyle w:val="NoSpacing"/>
              <w:spacing w:line="240" w:lineRule="exact"/>
              <w:rPr>
                <w:rFonts w:ascii="CordiaUPC" w:hAnsi="CordiaUPC" w:cs="CordiaUPC"/>
                <w:b/>
                <w:bCs/>
                <w:sz w:val="26"/>
                <w:szCs w:val="26"/>
              </w:rPr>
            </w:pPr>
            <w:r w:rsidRPr="002D03D8">
              <w:rPr>
                <w:rFonts w:ascii="CordiaUPC" w:hAnsi="CordiaUPC" w:cs="CordiaUPC" w:hint="cs"/>
                <w:b/>
                <w:bCs/>
                <w:sz w:val="26"/>
                <w:szCs w:val="26"/>
              </w:rPr>
              <w:t>Allowance for expected credit loss</w:t>
            </w:r>
          </w:p>
        </w:tc>
        <w:tc>
          <w:tcPr>
            <w:tcW w:w="1239" w:type="dxa"/>
            <w:shd w:val="clear" w:color="auto" w:fill="auto"/>
            <w:vAlign w:val="bottom"/>
          </w:tcPr>
          <w:p w14:paraId="2542EDD3" w14:textId="306B5CDE"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2D03D8">
              <w:rPr>
                <w:rFonts w:ascii="CordiaUPC" w:hAnsi="CordiaUPC" w:cs="CordiaUPC"/>
                <w:b/>
                <w:bCs/>
                <w:sz w:val="26"/>
                <w:szCs w:val="26"/>
              </w:rPr>
              <w:t>(31</w:t>
            </w:r>
            <w:r w:rsidR="00174856" w:rsidRPr="002D03D8">
              <w:rPr>
                <w:rFonts w:ascii="CordiaUPC" w:hAnsi="CordiaUPC" w:cs="CordiaUPC"/>
                <w:b/>
                <w:bCs/>
                <w:sz w:val="26"/>
                <w:szCs w:val="26"/>
              </w:rPr>
              <w:t>8</w:t>
            </w:r>
            <w:r w:rsidRPr="002D03D8">
              <w:rPr>
                <w:rFonts w:ascii="CordiaUPC" w:hAnsi="CordiaUPC" w:cs="CordiaUPC"/>
                <w:b/>
                <w:bCs/>
                <w:sz w:val="26"/>
                <w:szCs w:val="26"/>
              </w:rPr>
              <w:t>)</w:t>
            </w:r>
          </w:p>
        </w:tc>
        <w:tc>
          <w:tcPr>
            <w:tcW w:w="178" w:type="dxa"/>
            <w:shd w:val="clear" w:color="auto" w:fill="auto"/>
            <w:vAlign w:val="bottom"/>
          </w:tcPr>
          <w:p w14:paraId="13AA7971"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tcPr>
          <w:p w14:paraId="0E01A9F6"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cs/>
              </w:rPr>
            </w:pPr>
            <w:r w:rsidRPr="002D03D8">
              <w:rPr>
                <w:rFonts w:ascii="CordiaUPC" w:hAnsi="CordiaUPC" w:cs="CordiaUPC"/>
                <w:b/>
                <w:bCs/>
                <w:sz w:val="26"/>
                <w:szCs w:val="26"/>
              </w:rPr>
              <w:t>(1,349)</w:t>
            </w:r>
          </w:p>
        </w:tc>
        <w:tc>
          <w:tcPr>
            <w:tcW w:w="180" w:type="dxa"/>
          </w:tcPr>
          <w:p w14:paraId="70E207E6"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2A55F1FA"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3E30BB31"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6E8A298E"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5570C" w:rsidRPr="002D03D8" w14:paraId="3EE19FA2" w14:textId="77777777" w:rsidTr="000B0330">
        <w:trPr>
          <w:cantSplit/>
          <w:trHeight w:val="20"/>
        </w:trPr>
        <w:tc>
          <w:tcPr>
            <w:tcW w:w="3754" w:type="dxa"/>
            <w:vAlign w:val="bottom"/>
            <w:hideMark/>
          </w:tcPr>
          <w:p w14:paraId="6B787AB3" w14:textId="77777777" w:rsidR="00C5570C" w:rsidRPr="002D03D8" w:rsidRDefault="00C5570C" w:rsidP="000B0330">
            <w:pPr>
              <w:pStyle w:val="NoSpacing"/>
              <w:spacing w:line="240" w:lineRule="exact"/>
              <w:rPr>
                <w:rFonts w:ascii="CordiaUPC" w:hAnsi="CordiaUPC" w:cs="CordiaUPC"/>
                <w:bCs/>
                <w:sz w:val="20"/>
                <w:szCs w:val="20"/>
              </w:rPr>
            </w:pPr>
          </w:p>
        </w:tc>
        <w:tc>
          <w:tcPr>
            <w:tcW w:w="1239" w:type="dxa"/>
            <w:tcBorders>
              <w:left w:val="nil"/>
              <w:right w:val="nil"/>
            </w:tcBorders>
          </w:tcPr>
          <w:p w14:paraId="080826CF"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3BC57764"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tcPr>
          <w:p w14:paraId="218206E7"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144FA203"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4E071B9D"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01BB3DAA"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right w:val="nil"/>
            </w:tcBorders>
          </w:tcPr>
          <w:p w14:paraId="07395E41"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C5570C" w:rsidRPr="002D03D8" w14:paraId="5CA2F777" w14:textId="77777777" w:rsidTr="000B0330">
        <w:trPr>
          <w:cantSplit/>
          <w:trHeight w:val="53"/>
        </w:trPr>
        <w:tc>
          <w:tcPr>
            <w:tcW w:w="3754" w:type="dxa"/>
            <w:vAlign w:val="bottom"/>
            <w:hideMark/>
          </w:tcPr>
          <w:p w14:paraId="70B5E746" w14:textId="77777777" w:rsidR="00C5570C" w:rsidRPr="002D03D8" w:rsidRDefault="00C5570C" w:rsidP="000B0330">
            <w:pPr>
              <w:pStyle w:val="NoSpacing"/>
              <w:spacing w:line="240" w:lineRule="exact"/>
              <w:rPr>
                <w:rFonts w:ascii="CordiaUPC" w:hAnsi="CordiaUPC" w:cs="CordiaUPC"/>
                <w:b/>
                <w:i/>
                <w:iCs/>
                <w:sz w:val="26"/>
                <w:szCs w:val="26"/>
              </w:rPr>
            </w:pPr>
            <w:r w:rsidRPr="002D03D8">
              <w:rPr>
                <w:rFonts w:ascii="CordiaUPC" w:hAnsi="CordiaUPC" w:cs="CordiaUPC" w:hint="cs"/>
                <w:b/>
                <w:i/>
                <w:iCs/>
                <w:sz w:val="26"/>
                <w:szCs w:val="26"/>
              </w:rPr>
              <w:t xml:space="preserve">Investments in equity securities designated at </w:t>
            </w:r>
          </w:p>
          <w:p w14:paraId="0D766CC2" w14:textId="77777777" w:rsidR="00C5570C" w:rsidRPr="002D03D8" w:rsidRDefault="00C5570C" w:rsidP="000B0330">
            <w:pPr>
              <w:pStyle w:val="NoSpacing"/>
              <w:spacing w:line="240" w:lineRule="exact"/>
              <w:rPr>
                <w:rFonts w:ascii="CordiaUPC" w:hAnsi="CordiaUPC" w:cs="CordiaUPC"/>
                <w:bCs/>
                <w:i/>
                <w:iCs/>
                <w:sz w:val="26"/>
                <w:szCs w:val="26"/>
              </w:rPr>
            </w:pPr>
            <w:r w:rsidRPr="002D03D8">
              <w:rPr>
                <w:rFonts w:ascii="CordiaUPC" w:hAnsi="CordiaUPC" w:cs="CordiaUPC"/>
                <w:b/>
                <w:i/>
                <w:iCs/>
                <w:sz w:val="26"/>
                <w:szCs w:val="26"/>
              </w:rPr>
              <w:t xml:space="preserve">    </w:t>
            </w:r>
            <w:r w:rsidRPr="002D03D8">
              <w:rPr>
                <w:rFonts w:ascii="CordiaUPC" w:hAnsi="CordiaUPC" w:cs="CordiaUPC" w:hint="cs"/>
                <w:b/>
                <w:i/>
                <w:iCs/>
                <w:sz w:val="26"/>
                <w:szCs w:val="26"/>
              </w:rPr>
              <w:t>FVOCI</w:t>
            </w:r>
            <w:r w:rsidRPr="002D03D8">
              <w:rPr>
                <w:rFonts w:ascii="CordiaUPC" w:hAnsi="CordiaUPC" w:cs="CordiaUPC"/>
                <w:b/>
                <w:i/>
                <w:iCs/>
                <w:sz w:val="26"/>
                <w:szCs w:val="26"/>
              </w:rPr>
              <w:t xml:space="preserve"> </w:t>
            </w:r>
          </w:p>
        </w:tc>
        <w:tc>
          <w:tcPr>
            <w:tcW w:w="1239" w:type="dxa"/>
          </w:tcPr>
          <w:p w14:paraId="1336F990"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3F10CDCC"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02B3E5B4"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4A7FCEA8"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60" w:type="dxa"/>
          </w:tcPr>
          <w:p w14:paraId="2427D994"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81" w:type="dxa"/>
          </w:tcPr>
          <w:p w14:paraId="27D2C561"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59" w:type="dxa"/>
            <w:gridSpan w:val="2"/>
          </w:tcPr>
          <w:p w14:paraId="5BEAE012"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r>
      <w:tr w:rsidR="003A5DED" w:rsidRPr="002D03D8" w14:paraId="69639EC1" w14:textId="77777777" w:rsidTr="000B0330">
        <w:trPr>
          <w:cantSplit/>
          <w:trHeight w:val="53"/>
        </w:trPr>
        <w:tc>
          <w:tcPr>
            <w:tcW w:w="3754" w:type="dxa"/>
            <w:vAlign w:val="bottom"/>
          </w:tcPr>
          <w:p w14:paraId="72FC83C4" w14:textId="77777777" w:rsidR="003A5DED" w:rsidRPr="002D03D8" w:rsidRDefault="003A5DED" w:rsidP="003A5DED">
            <w:pPr>
              <w:pStyle w:val="NoSpacing"/>
              <w:spacing w:line="240" w:lineRule="exact"/>
              <w:rPr>
                <w:rFonts w:ascii="CordiaUPC" w:hAnsi="CordiaUPC" w:cs="CordiaUPC"/>
                <w:b/>
                <w:i/>
                <w:iCs/>
                <w:sz w:val="26"/>
                <w:szCs w:val="26"/>
              </w:rPr>
            </w:pPr>
            <w:r w:rsidRPr="002D03D8">
              <w:rPr>
                <w:rFonts w:ascii="CordiaUPC" w:hAnsi="CordiaUPC" w:cs="CordiaUPC"/>
                <w:sz w:val="26"/>
                <w:szCs w:val="26"/>
              </w:rPr>
              <w:t>M</w:t>
            </w:r>
            <w:r w:rsidRPr="002D03D8">
              <w:rPr>
                <w:rFonts w:ascii="CordiaUPC" w:hAnsi="CordiaUPC" w:cs="CordiaUPC" w:hint="cs"/>
                <w:sz w:val="26"/>
                <w:szCs w:val="26"/>
              </w:rPr>
              <w:t>arketable equity securities - domestic</w:t>
            </w:r>
          </w:p>
        </w:tc>
        <w:tc>
          <w:tcPr>
            <w:tcW w:w="1239" w:type="dxa"/>
            <w:shd w:val="clear" w:color="auto" w:fill="auto"/>
            <w:vAlign w:val="bottom"/>
          </w:tcPr>
          <w:p w14:paraId="5C57F9DA" w14:textId="0D500F6A"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sz w:val="26"/>
                <w:szCs w:val="26"/>
              </w:rPr>
              <w:t>7,661</w:t>
            </w:r>
          </w:p>
        </w:tc>
        <w:tc>
          <w:tcPr>
            <w:tcW w:w="178" w:type="dxa"/>
            <w:vAlign w:val="bottom"/>
          </w:tcPr>
          <w:p w14:paraId="3618FF94"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7811B35E"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136</w:t>
            </w:r>
          </w:p>
        </w:tc>
        <w:tc>
          <w:tcPr>
            <w:tcW w:w="180" w:type="dxa"/>
          </w:tcPr>
          <w:p w14:paraId="5A1B1ED9"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D7B54DB"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w:t>
            </w:r>
          </w:p>
        </w:tc>
        <w:tc>
          <w:tcPr>
            <w:tcW w:w="181" w:type="dxa"/>
          </w:tcPr>
          <w:p w14:paraId="5F733038"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610DCC4D"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w:t>
            </w:r>
          </w:p>
        </w:tc>
      </w:tr>
      <w:tr w:rsidR="003A5DED" w:rsidRPr="002D03D8" w14:paraId="17ACF15E" w14:textId="77777777" w:rsidTr="000B0330">
        <w:trPr>
          <w:cantSplit/>
          <w:trHeight w:val="20"/>
        </w:trPr>
        <w:tc>
          <w:tcPr>
            <w:tcW w:w="3754" w:type="dxa"/>
            <w:vAlign w:val="bottom"/>
            <w:hideMark/>
          </w:tcPr>
          <w:p w14:paraId="2DCE4AD3" w14:textId="77777777" w:rsidR="003A5DED" w:rsidRPr="002D03D8" w:rsidRDefault="003A5DED" w:rsidP="003A5DED">
            <w:pPr>
              <w:pStyle w:val="NoSpacing"/>
              <w:spacing w:line="240" w:lineRule="exact"/>
              <w:rPr>
                <w:rFonts w:ascii="CordiaUPC" w:hAnsi="CordiaUPC" w:cs="CordiaUPC"/>
                <w:sz w:val="26"/>
                <w:szCs w:val="26"/>
              </w:rPr>
            </w:pPr>
            <w:r w:rsidRPr="002D03D8">
              <w:rPr>
                <w:rFonts w:ascii="CordiaUPC" w:hAnsi="CordiaUPC" w:cs="CordiaUPC" w:hint="cs"/>
                <w:sz w:val="26"/>
                <w:szCs w:val="26"/>
              </w:rPr>
              <w:t>Non-marketable equity securities - domestic</w:t>
            </w:r>
          </w:p>
        </w:tc>
        <w:tc>
          <w:tcPr>
            <w:tcW w:w="1239" w:type="dxa"/>
            <w:shd w:val="clear" w:color="auto" w:fill="auto"/>
            <w:vAlign w:val="bottom"/>
          </w:tcPr>
          <w:p w14:paraId="5E194C07" w14:textId="74FD220F"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sz w:val="26"/>
                <w:szCs w:val="26"/>
              </w:rPr>
              <w:t>1,339</w:t>
            </w:r>
          </w:p>
        </w:tc>
        <w:tc>
          <w:tcPr>
            <w:tcW w:w="178" w:type="dxa"/>
            <w:shd w:val="clear" w:color="auto" w:fill="auto"/>
            <w:vAlign w:val="bottom"/>
          </w:tcPr>
          <w:p w14:paraId="0B869E69"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4677CAE8"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3,029</w:t>
            </w:r>
          </w:p>
        </w:tc>
        <w:tc>
          <w:tcPr>
            <w:tcW w:w="180" w:type="dxa"/>
          </w:tcPr>
          <w:p w14:paraId="7CAFF8EC"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5ED835A"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144</w:t>
            </w:r>
          </w:p>
        </w:tc>
        <w:tc>
          <w:tcPr>
            <w:tcW w:w="181" w:type="dxa"/>
          </w:tcPr>
          <w:p w14:paraId="03D4D2DD"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16AA207C" w14:textId="77777777" w:rsidR="003A5DED" w:rsidRPr="002D03D8" w:rsidRDefault="003A5DED" w:rsidP="003A5DE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268</w:t>
            </w:r>
          </w:p>
        </w:tc>
      </w:tr>
      <w:tr w:rsidR="00C5570C" w:rsidRPr="002D03D8" w14:paraId="1D5C44B1" w14:textId="77777777" w:rsidTr="000B0330">
        <w:trPr>
          <w:cantSplit/>
          <w:trHeight w:val="20"/>
        </w:trPr>
        <w:tc>
          <w:tcPr>
            <w:tcW w:w="3754" w:type="dxa"/>
            <w:vAlign w:val="bottom"/>
          </w:tcPr>
          <w:p w14:paraId="60B45F17" w14:textId="77777777" w:rsidR="00C5570C" w:rsidRPr="002D03D8" w:rsidRDefault="00C5570C" w:rsidP="00C5570C">
            <w:pPr>
              <w:pStyle w:val="NoSpacing"/>
              <w:spacing w:line="240" w:lineRule="exact"/>
              <w:rPr>
                <w:rFonts w:ascii="CordiaUPC" w:hAnsi="CordiaUPC" w:cs="CordiaUPC"/>
                <w:sz w:val="26"/>
                <w:szCs w:val="26"/>
              </w:rPr>
            </w:pPr>
            <w:r w:rsidRPr="002D03D8">
              <w:rPr>
                <w:rFonts w:ascii="CordiaUPC" w:hAnsi="CordiaUPC" w:cs="CordiaUPC" w:hint="cs"/>
                <w:sz w:val="26"/>
                <w:szCs w:val="26"/>
              </w:rPr>
              <w:t>Non-marketable equity securities - overseas</w:t>
            </w:r>
          </w:p>
        </w:tc>
        <w:tc>
          <w:tcPr>
            <w:tcW w:w="1239" w:type="dxa"/>
            <w:tcBorders>
              <w:bottom w:val="single" w:sz="4" w:space="0" w:color="auto"/>
            </w:tcBorders>
            <w:shd w:val="clear" w:color="auto" w:fill="auto"/>
            <w:vAlign w:val="bottom"/>
          </w:tcPr>
          <w:p w14:paraId="02B0DB30" w14:textId="595E3874"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2D03D8">
              <w:rPr>
                <w:rFonts w:ascii="CordiaUPC" w:hAnsi="CordiaUPC" w:cs="CordiaUPC"/>
                <w:sz w:val="26"/>
                <w:szCs w:val="26"/>
              </w:rPr>
              <w:t>5</w:t>
            </w:r>
          </w:p>
        </w:tc>
        <w:tc>
          <w:tcPr>
            <w:tcW w:w="178" w:type="dxa"/>
            <w:shd w:val="clear" w:color="auto" w:fill="auto"/>
            <w:vAlign w:val="bottom"/>
          </w:tcPr>
          <w:p w14:paraId="55D56E25"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tcPr>
          <w:p w14:paraId="77EF53A3"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5</w:t>
            </w:r>
          </w:p>
        </w:tc>
        <w:tc>
          <w:tcPr>
            <w:tcW w:w="180" w:type="dxa"/>
          </w:tcPr>
          <w:p w14:paraId="33688F06"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Borders>
              <w:top w:val="nil"/>
              <w:left w:val="nil"/>
              <w:bottom w:val="single" w:sz="4" w:space="0" w:color="auto"/>
              <w:right w:val="nil"/>
            </w:tcBorders>
          </w:tcPr>
          <w:p w14:paraId="4D43A7EE"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2D03D8">
              <w:rPr>
                <w:rFonts w:ascii="CordiaUPC" w:hAnsi="CordiaUPC" w:cs="CordiaUPC"/>
                <w:sz w:val="26"/>
                <w:szCs w:val="26"/>
              </w:rPr>
              <w:t>-</w:t>
            </w:r>
          </w:p>
        </w:tc>
        <w:tc>
          <w:tcPr>
            <w:tcW w:w="181" w:type="dxa"/>
          </w:tcPr>
          <w:p w14:paraId="378E2BA1"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Borders>
              <w:top w:val="nil"/>
              <w:left w:val="nil"/>
              <w:bottom w:val="single" w:sz="4" w:space="0" w:color="auto"/>
              <w:right w:val="nil"/>
            </w:tcBorders>
          </w:tcPr>
          <w:p w14:paraId="642C94FB"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2D03D8">
              <w:rPr>
                <w:rFonts w:ascii="CordiaUPC" w:hAnsi="CordiaUPC" w:cs="CordiaUPC"/>
                <w:sz w:val="26"/>
                <w:szCs w:val="26"/>
              </w:rPr>
              <w:t>-</w:t>
            </w:r>
          </w:p>
        </w:tc>
      </w:tr>
      <w:tr w:rsidR="00C5570C" w:rsidRPr="002D03D8" w14:paraId="762C9071" w14:textId="77777777" w:rsidTr="000B0330">
        <w:trPr>
          <w:cantSplit/>
          <w:trHeight w:val="20"/>
        </w:trPr>
        <w:tc>
          <w:tcPr>
            <w:tcW w:w="3754" w:type="dxa"/>
            <w:vAlign w:val="bottom"/>
            <w:hideMark/>
          </w:tcPr>
          <w:p w14:paraId="77C3F62A" w14:textId="77777777" w:rsidR="00C5570C" w:rsidRPr="002D03D8" w:rsidRDefault="00C5570C" w:rsidP="00C5570C">
            <w:pPr>
              <w:pStyle w:val="NoSpacing"/>
              <w:spacing w:line="240" w:lineRule="exact"/>
              <w:rPr>
                <w:rFonts w:ascii="CordiaUPC" w:hAnsi="CordiaUPC" w:cs="CordiaUPC"/>
                <w:b/>
                <w:sz w:val="26"/>
                <w:szCs w:val="26"/>
              </w:rPr>
            </w:pPr>
            <w:r w:rsidRPr="002D03D8">
              <w:rPr>
                <w:rFonts w:ascii="CordiaUPC" w:hAnsi="CordiaUPC" w:cs="CordiaUPC" w:hint="cs"/>
                <w:b/>
                <w:sz w:val="26"/>
                <w:szCs w:val="26"/>
              </w:rPr>
              <w:t>Total</w:t>
            </w:r>
          </w:p>
        </w:tc>
        <w:tc>
          <w:tcPr>
            <w:tcW w:w="1239" w:type="dxa"/>
            <w:tcBorders>
              <w:top w:val="single" w:sz="4" w:space="0" w:color="auto"/>
              <w:bottom w:val="single" w:sz="4" w:space="0" w:color="auto"/>
            </w:tcBorders>
            <w:shd w:val="clear" w:color="auto" w:fill="auto"/>
            <w:vAlign w:val="bottom"/>
          </w:tcPr>
          <w:p w14:paraId="33C7AE7B" w14:textId="0EA89B2D"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2D03D8">
              <w:rPr>
                <w:rFonts w:ascii="CordiaUPC" w:hAnsi="CordiaUPC" w:cs="CordiaUPC"/>
                <w:b/>
                <w:bCs/>
                <w:sz w:val="26"/>
                <w:szCs w:val="26"/>
              </w:rPr>
              <w:t>9,005</w:t>
            </w:r>
          </w:p>
        </w:tc>
        <w:tc>
          <w:tcPr>
            <w:tcW w:w="178" w:type="dxa"/>
            <w:shd w:val="clear" w:color="auto" w:fill="auto"/>
            <w:vAlign w:val="bottom"/>
          </w:tcPr>
          <w:p w14:paraId="0E7D7D07"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tcPr>
          <w:p w14:paraId="7F322EEF"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3,170</w:t>
            </w:r>
          </w:p>
        </w:tc>
        <w:tc>
          <w:tcPr>
            <w:tcW w:w="180" w:type="dxa"/>
          </w:tcPr>
          <w:p w14:paraId="433F8C46"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left w:val="nil"/>
              <w:bottom w:val="single" w:sz="4" w:space="0" w:color="auto"/>
              <w:right w:val="nil"/>
            </w:tcBorders>
            <w:vAlign w:val="bottom"/>
          </w:tcPr>
          <w:p w14:paraId="77F5203C"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144</w:t>
            </w:r>
          </w:p>
        </w:tc>
        <w:tc>
          <w:tcPr>
            <w:tcW w:w="181" w:type="dxa"/>
          </w:tcPr>
          <w:p w14:paraId="11E29097"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top w:val="single" w:sz="4" w:space="0" w:color="auto"/>
              <w:left w:val="nil"/>
              <w:bottom w:val="single" w:sz="4" w:space="0" w:color="auto"/>
              <w:right w:val="nil"/>
            </w:tcBorders>
            <w:vAlign w:val="bottom"/>
          </w:tcPr>
          <w:p w14:paraId="3BD1AED2" w14:textId="77777777" w:rsidR="00C5570C" w:rsidRPr="002D03D8" w:rsidRDefault="00C5570C" w:rsidP="00C5570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268</w:t>
            </w:r>
          </w:p>
        </w:tc>
      </w:tr>
      <w:tr w:rsidR="00C5570C" w:rsidRPr="002D03D8" w14:paraId="5B4802A8" w14:textId="77777777" w:rsidTr="000B0330">
        <w:trPr>
          <w:cantSplit/>
          <w:trHeight w:val="20"/>
        </w:trPr>
        <w:tc>
          <w:tcPr>
            <w:tcW w:w="3754" w:type="dxa"/>
            <w:vAlign w:val="bottom"/>
          </w:tcPr>
          <w:p w14:paraId="26AE3D4F" w14:textId="77777777" w:rsidR="00C5570C" w:rsidRPr="002D03D8" w:rsidRDefault="00C5570C" w:rsidP="000B0330">
            <w:pPr>
              <w:pStyle w:val="NoSpacing"/>
              <w:spacing w:line="240" w:lineRule="exact"/>
              <w:rPr>
                <w:rFonts w:ascii="CordiaUPC" w:hAnsi="CordiaUPC" w:cs="CordiaUPC"/>
                <w:strike/>
                <w:sz w:val="26"/>
                <w:szCs w:val="26"/>
              </w:rPr>
            </w:pPr>
          </w:p>
        </w:tc>
        <w:tc>
          <w:tcPr>
            <w:tcW w:w="1239" w:type="dxa"/>
            <w:tcBorders>
              <w:top w:val="single" w:sz="4" w:space="0" w:color="auto"/>
            </w:tcBorders>
            <w:shd w:val="clear" w:color="auto" w:fill="auto"/>
            <w:vAlign w:val="bottom"/>
          </w:tcPr>
          <w:p w14:paraId="0572B5BA"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1CB252A0"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lang w:bidi="ar-SA"/>
              </w:rPr>
            </w:pPr>
          </w:p>
        </w:tc>
        <w:tc>
          <w:tcPr>
            <w:tcW w:w="1215" w:type="dxa"/>
            <w:tcBorders>
              <w:top w:val="single" w:sz="4" w:space="0" w:color="auto"/>
            </w:tcBorders>
            <w:shd w:val="clear" w:color="auto" w:fill="auto"/>
          </w:tcPr>
          <w:p w14:paraId="0018847E"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trike/>
                <w:sz w:val="26"/>
                <w:szCs w:val="26"/>
              </w:rPr>
            </w:pPr>
          </w:p>
        </w:tc>
        <w:tc>
          <w:tcPr>
            <w:tcW w:w="180" w:type="dxa"/>
          </w:tcPr>
          <w:p w14:paraId="479F8A5F"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60" w:type="dxa"/>
            <w:tcBorders>
              <w:top w:val="single" w:sz="4" w:space="0" w:color="auto"/>
            </w:tcBorders>
          </w:tcPr>
          <w:p w14:paraId="4E8C4BFC"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81" w:type="dxa"/>
          </w:tcPr>
          <w:p w14:paraId="774BD21E"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59" w:type="dxa"/>
            <w:gridSpan w:val="2"/>
            <w:tcBorders>
              <w:top w:val="single" w:sz="4" w:space="0" w:color="auto"/>
            </w:tcBorders>
          </w:tcPr>
          <w:p w14:paraId="32C8C55B"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r>
      <w:tr w:rsidR="00C5570C" w:rsidRPr="002D03D8" w14:paraId="23DACFF5" w14:textId="77777777" w:rsidTr="000B0330">
        <w:trPr>
          <w:cantSplit/>
          <w:trHeight w:val="20"/>
        </w:trPr>
        <w:tc>
          <w:tcPr>
            <w:tcW w:w="3754" w:type="dxa"/>
            <w:vAlign w:val="bottom"/>
            <w:hideMark/>
          </w:tcPr>
          <w:p w14:paraId="749AD59F" w14:textId="77777777" w:rsidR="00C5570C" w:rsidRPr="002D03D8" w:rsidRDefault="00C5570C" w:rsidP="000B0330">
            <w:pPr>
              <w:pStyle w:val="NoSpacing"/>
              <w:spacing w:line="240" w:lineRule="exact"/>
              <w:rPr>
                <w:rFonts w:ascii="CordiaUPC" w:hAnsi="CordiaUPC" w:cs="CordiaUPC"/>
                <w:b/>
                <w:sz w:val="26"/>
                <w:szCs w:val="26"/>
              </w:rPr>
            </w:pPr>
            <w:r w:rsidRPr="002D03D8">
              <w:rPr>
                <w:rFonts w:ascii="CordiaUPC" w:hAnsi="CordiaUPC" w:cs="CordiaUPC" w:hint="cs"/>
                <w:b/>
                <w:sz w:val="26"/>
                <w:szCs w:val="26"/>
              </w:rPr>
              <w:t>Total investments</w:t>
            </w:r>
            <w:r w:rsidRPr="002D03D8">
              <w:rPr>
                <w:rFonts w:ascii="CordiaUPC" w:hAnsi="CordiaUPC" w:cs="CordiaUPC"/>
                <w:b/>
                <w:sz w:val="26"/>
                <w:szCs w:val="26"/>
              </w:rPr>
              <w:t>,</w:t>
            </w:r>
            <w:r w:rsidRPr="002D03D8">
              <w:rPr>
                <w:rFonts w:ascii="CordiaUPC" w:hAnsi="CordiaUPC" w:cs="CordiaUPC" w:hint="cs"/>
                <w:b/>
                <w:sz w:val="26"/>
                <w:szCs w:val="26"/>
              </w:rPr>
              <w:t xml:space="preserve"> net</w:t>
            </w:r>
          </w:p>
        </w:tc>
        <w:tc>
          <w:tcPr>
            <w:tcW w:w="1239" w:type="dxa"/>
            <w:tcBorders>
              <w:bottom w:val="double" w:sz="4" w:space="0" w:color="auto"/>
            </w:tcBorders>
            <w:shd w:val="clear" w:color="auto" w:fill="auto"/>
            <w:vAlign w:val="bottom"/>
          </w:tcPr>
          <w:p w14:paraId="730238DC" w14:textId="771DC173"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2D03D8">
              <w:rPr>
                <w:rFonts w:ascii="CordiaUPC" w:hAnsi="CordiaUPC" w:cs="CordiaUPC"/>
                <w:b/>
                <w:bCs/>
                <w:sz w:val="26"/>
                <w:szCs w:val="26"/>
              </w:rPr>
              <w:t>218,764</w:t>
            </w:r>
          </w:p>
        </w:tc>
        <w:tc>
          <w:tcPr>
            <w:tcW w:w="178" w:type="dxa"/>
            <w:shd w:val="clear" w:color="auto" w:fill="auto"/>
            <w:vAlign w:val="bottom"/>
          </w:tcPr>
          <w:p w14:paraId="374C32C1"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tcPr>
          <w:p w14:paraId="0143E012"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2D03D8">
              <w:rPr>
                <w:rFonts w:ascii="CordiaUPC" w:hAnsi="CordiaUPC" w:cs="CordiaUPC"/>
                <w:b/>
                <w:bCs/>
                <w:sz w:val="26"/>
                <w:szCs w:val="26"/>
              </w:rPr>
              <w:t>156,350</w:t>
            </w:r>
          </w:p>
        </w:tc>
        <w:tc>
          <w:tcPr>
            <w:tcW w:w="180" w:type="dxa"/>
          </w:tcPr>
          <w:p w14:paraId="23F7D0BB"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z w:val="26"/>
                <w:szCs w:val="26"/>
                <w:lang w:val="en-GB"/>
              </w:rPr>
            </w:pPr>
          </w:p>
        </w:tc>
        <w:tc>
          <w:tcPr>
            <w:tcW w:w="1260" w:type="dxa"/>
          </w:tcPr>
          <w:p w14:paraId="750F66A1"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cs/>
                <w:lang w:val="en-GB"/>
              </w:rPr>
            </w:pPr>
          </w:p>
        </w:tc>
        <w:tc>
          <w:tcPr>
            <w:tcW w:w="181" w:type="dxa"/>
          </w:tcPr>
          <w:p w14:paraId="6AE12BE1"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259" w:type="dxa"/>
            <w:gridSpan w:val="2"/>
          </w:tcPr>
          <w:p w14:paraId="5B5D42DC" w14:textId="77777777" w:rsidR="00C5570C" w:rsidRPr="002D03D8" w:rsidRDefault="00C5570C" w:rsidP="000B0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r>
    </w:tbl>
    <w:p w14:paraId="14F42780" w14:textId="76DB07F4" w:rsidR="00B94562" w:rsidRPr="002D03D8" w:rsidRDefault="00B94562">
      <w:pPr>
        <w:spacing w:line="240" w:lineRule="auto"/>
        <w:rPr>
          <w:rFonts w:ascii="CordiaUPC" w:hAnsi="CordiaUPC" w:cs="CordiaUPC"/>
          <w:b/>
          <w:bCs/>
          <w:sz w:val="26"/>
          <w:szCs w:val="26"/>
          <w:lang w:val="en-AU" w:bidi="th-TH"/>
        </w:rPr>
      </w:pPr>
    </w:p>
    <w:p w14:paraId="12D82CD2" w14:textId="77777777" w:rsidR="00C25DC2" w:rsidRPr="002D03D8" w:rsidRDefault="00C25DC2" w:rsidP="00C25DC2">
      <w:pPr>
        <w:pStyle w:val="index"/>
        <w:spacing w:after="0" w:line="240" w:lineRule="exact"/>
        <w:ind w:left="547"/>
        <w:jc w:val="both"/>
        <w:rPr>
          <w:rFonts w:ascii="CordiaUPC" w:eastAsia="Times New Roman" w:hAnsi="CordiaUPC" w:cs="CordiaUPC"/>
          <w:sz w:val="26"/>
          <w:szCs w:val="26"/>
          <w:lang w:val="en-US" w:bidi="th-TH"/>
        </w:rPr>
      </w:pPr>
      <w:bookmarkStart w:id="5" w:name="_Hlk212718784"/>
      <w:r w:rsidRPr="002D03D8">
        <w:rPr>
          <w:rFonts w:ascii="CordiaUPC" w:eastAsia="Times New Roman" w:hAnsi="CordiaUPC" w:cs="CordiaUPC"/>
          <w:sz w:val="26"/>
          <w:szCs w:val="26"/>
          <w:lang w:val="en-US" w:bidi="th-TH"/>
        </w:rPr>
        <w:t xml:space="preserve">As </w:t>
      </w:r>
      <w:proofErr w:type="gramStart"/>
      <w:r w:rsidRPr="002D03D8">
        <w:rPr>
          <w:rFonts w:ascii="CordiaUPC" w:eastAsia="Times New Roman" w:hAnsi="CordiaUPC" w:cs="CordiaUPC"/>
          <w:sz w:val="26"/>
          <w:szCs w:val="26"/>
          <w:lang w:val="en-US" w:bidi="th-TH"/>
        </w:rPr>
        <w:t>at</w:t>
      </w:r>
      <w:proofErr w:type="gramEnd"/>
      <w:r w:rsidRPr="002D03D8">
        <w:rPr>
          <w:rFonts w:ascii="CordiaUPC" w:eastAsia="Times New Roman" w:hAnsi="CordiaUPC" w:cs="CordiaUPC"/>
          <w:sz w:val="26"/>
          <w:szCs w:val="26"/>
          <w:lang w:val="en-US" w:bidi="th-TH"/>
        </w:rPr>
        <w:t xml:space="preserve"> 30 September 2025, the Bank holds an investment in equity shares of a private entity with a fair value of Baht 7,539 million that are subject to contractual sale restrictions.</w:t>
      </w:r>
    </w:p>
    <w:bookmarkEnd w:id="5"/>
    <w:p w14:paraId="001769B8" w14:textId="77777777" w:rsidR="00C25DC2" w:rsidRPr="002D03D8" w:rsidRDefault="00C25DC2">
      <w:pPr>
        <w:spacing w:line="240" w:lineRule="auto"/>
        <w:rPr>
          <w:rFonts w:ascii="CordiaUPC" w:hAnsi="CordiaUPC" w:cs="CordiaUPC"/>
          <w:b/>
          <w:bCs/>
          <w:sz w:val="26"/>
          <w:szCs w:val="26"/>
          <w:lang w:val="en-AU" w:bidi="th-TH"/>
        </w:rPr>
      </w:pPr>
    </w:p>
    <w:p w14:paraId="2C61E695" w14:textId="7E00DC05" w:rsidR="00DB5C4A" w:rsidRPr="002D03D8" w:rsidRDefault="00804E90" w:rsidP="00DB5C4A">
      <w:pPr>
        <w:pStyle w:val="index"/>
        <w:spacing w:after="0" w:line="240" w:lineRule="exact"/>
        <w:rPr>
          <w:rFonts w:ascii="CordiaUPC" w:hAnsi="CordiaUPC" w:cs="CordiaUPC"/>
          <w:b/>
          <w:bCs/>
          <w:sz w:val="26"/>
          <w:szCs w:val="26"/>
          <w:cs/>
          <w:lang w:bidi="th-TH"/>
        </w:rPr>
      </w:pPr>
      <w:r w:rsidRPr="002D03D8">
        <w:rPr>
          <w:rFonts w:ascii="CordiaUPC" w:hAnsi="CordiaUPC" w:cs="CordiaUPC"/>
          <w:b/>
          <w:bCs/>
          <w:sz w:val="26"/>
          <w:szCs w:val="26"/>
          <w:lang w:bidi="th-TH"/>
        </w:rPr>
        <w:t>7</w:t>
      </w:r>
      <w:r w:rsidR="00DB5C4A" w:rsidRPr="002D03D8">
        <w:rPr>
          <w:rFonts w:ascii="CordiaUPC" w:hAnsi="CordiaUPC" w:cs="CordiaUPC"/>
          <w:b/>
          <w:bCs/>
          <w:sz w:val="26"/>
          <w:szCs w:val="26"/>
          <w:lang w:bidi="th-TH"/>
        </w:rPr>
        <w:t xml:space="preserve">.2 </w:t>
      </w:r>
      <w:r w:rsidR="00DB5C4A" w:rsidRPr="002D03D8">
        <w:rPr>
          <w:rFonts w:ascii="CordiaUPC" w:hAnsi="CordiaUPC" w:cs="CordiaUPC"/>
          <w:b/>
          <w:bCs/>
          <w:sz w:val="26"/>
          <w:szCs w:val="26"/>
          <w:lang w:bidi="th-TH"/>
        </w:rPr>
        <w:tab/>
        <w:t>Derecognised investments</w:t>
      </w:r>
    </w:p>
    <w:p w14:paraId="66D4C779" w14:textId="75C1449C" w:rsidR="00DB5C4A" w:rsidRPr="002D03D8" w:rsidRDefault="00DB5C4A" w:rsidP="005E4E77">
      <w:pPr>
        <w:pStyle w:val="index"/>
        <w:spacing w:before="120" w:after="120" w:line="240" w:lineRule="exact"/>
        <w:ind w:left="547"/>
        <w:jc w:val="both"/>
        <w:rPr>
          <w:rFonts w:ascii="CordiaUPC" w:eastAsia="Times New Roman" w:hAnsi="CordiaUPC" w:cs="CordiaUPC"/>
          <w:sz w:val="26"/>
          <w:szCs w:val="26"/>
          <w:lang w:val="en-US" w:bidi="th-TH"/>
        </w:rPr>
      </w:pPr>
      <w:proofErr w:type="spellStart"/>
      <w:r w:rsidRPr="002D03D8">
        <w:rPr>
          <w:rFonts w:ascii="CordiaUPC" w:eastAsia="Times New Roman" w:hAnsi="CordiaUPC" w:cs="CordiaUPC"/>
          <w:sz w:val="26"/>
          <w:szCs w:val="26"/>
          <w:lang w:val="en-US" w:bidi="th-TH"/>
        </w:rPr>
        <w:t>Derecognised</w:t>
      </w:r>
      <w:proofErr w:type="spellEnd"/>
      <w:r w:rsidRPr="002D03D8">
        <w:rPr>
          <w:rFonts w:ascii="CordiaUPC" w:eastAsia="Times New Roman" w:hAnsi="CordiaUPC" w:cs="CordiaUPC"/>
          <w:sz w:val="26"/>
          <w:szCs w:val="26"/>
          <w:lang w:val="en-US" w:bidi="th-TH"/>
        </w:rPr>
        <w:t xml:space="preserve"> investments in equity securities designated at fair value through other comprehensive income arising from</w:t>
      </w:r>
      <w:r w:rsidR="005F7B83" w:rsidRPr="002D03D8">
        <w:rPr>
          <w:rFonts w:ascii="CordiaUPC" w:eastAsia="Times New Roman" w:hAnsi="CordiaUPC" w:cs="CordiaUPC" w:hint="cs"/>
          <w:sz w:val="26"/>
          <w:szCs w:val="26"/>
          <w:cs/>
          <w:lang w:val="en-US" w:bidi="th-TH"/>
        </w:rPr>
        <w:t xml:space="preserve"> </w:t>
      </w:r>
      <w:r w:rsidRPr="002D03D8">
        <w:rPr>
          <w:rFonts w:ascii="CordiaUPC" w:eastAsia="Times New Roman" w:hAnsi="CordiaUPC" w:cs="CordiaUPC"/>
          <w:sz w:val="26"/>
          <w:szCs w:val="26"/>
          <w:lang w:val="en-US" w:bidi="th-TH"/>
        </w:rPr>
        <w:t xml:space="preserve">shareholding reduction </w:t>
      </w:r>
      <w:r w:rsidR="00173A6B" w:rsidRPr="002D03D8">
        <w:rPr>
          <w:rFonts w:ascii="CordiaUPC" w:eastAsia="Times New Roman" w:hAnsi="CordiaUPC" w:cs="CordiaUPC"/>
          <w:sz w:val="26"/>
          <w:szCs w:val="26"/>
          <w:lang w:val="en-US" w:bidi="th-TH"/>
        </w:rPr>
        <w:t>during the</w:t>
      </w:r>
      <w:r w:rsidR="00173A6B" w:rsidRPr="002D03D8">
        <w:rPr>
          <w:rFonts w:ascii="CordiaUPC" w:hAnsi="CordiaUPC" w:cs="CordiaUPC"/>
          <w:sz w:val="26"/>
          <w:szCs w:val="26"/>
          <w:lang w:val="en-US" w:eastAsia="en-GB" w:bidi="th-TH"/>
        </w:rPr>
        <w:t xml:space="preserve"> </w:t>
      </w:r>
      <w:r w:rsidR="00BF2639" w:rsidRPr="002D03D8">
        <w:rPr>
          <w:rFonts w:ascii="CordiaUPC" w:hAnsi="CordiaUPC" w:cs="CordiaUPC"/>
          <w:sz w:val="26"/>
          <w:szCs w:val="26"/>
          <w:lang w:val="en-US" w:eastAsia="en-GB" w:bidi="th-TH"/>
        </w:rPr>
        <w:t>nine</w:t>
      </w:r>
      <w:r w:rsidR="00173A6B" w:rsidRPr="002D03D8">
        <w:rPr>
          <w:rFonts w:ascii="CordiaUPC" w:hAnsi="CordiaUPC" w:cs="CordiaUPC"/>
          <w:sz w:val="26"/>
          <w:szCs w:val="26"/>
          <w:lang w:val="en-US" w:eastAsia="en-GB" w:bidi="th-TH"/>
        </w:rPr>
        <w:t>-month</w:t>
      </w:r>
      <w:r w:rsidR="00173A6B" w:rsidRPr="002D03D8">
        <w:rPr>
          <w:rFonts w:ascii="CordiaUPC" w:eastAsia="Times New Roman" w:hAnsi="CordiaUPC" w:cs="CordiaUPC"/>
          <w:sz w:val="26"/>
          <w:szCs w:val="26"/>
          <w:cs/>
          <w:lang w:val="en-US" w:bidi="th-TH"/>
        </w:rPr>
        <w:t xml:space="preserve"> </w:t>
      </w:r>
      <w:r w:rsidR="00173A6B" w:rsidRPr="002D03D8">
        <w:rPr>
          <w:rFonts w:ascii="CordiaUPC" w:eastAsia="Times New Roman" w:hAnsi="CordiaUPC" w:cs="CordiaUPC"/>
          <w:sz w:val="26"/>
          <w:szCs w:val="26"/>
          <w:lang w:val="en-US" w:bidi="th-TH"/>
        </w:rPr>
        <w:t xml:space="preserve">period ended </w:t>
      </w:r>
      <w:r w:rsidR="00173A6B" w:rsidRPr="002D03D8">
        <w:rPr>
          <w:rFonts w:ascii="CordiaUPC" w:hAnsi="CordiaUPC" w:cs="CordiaUPC"/>
          <w:sz w:val="26"/>
          <w:szCs w:val="26"/>
          <w:lang w:val="en-US" w:eastAsia="en-GB" w:bidi="th-TH"/>
        </w:rPr>
        <w:t xml:space="preserve">30 </w:t>
      </w:r>
      <w:r w:rsidR="00DA4DD8" w:rsidRPr="002D03D8">
        <w:rPr>
          <w:rFonts w:ascii="CordiaUPC" w:hAnsi="CordiaUPC" w:cs="CordiaUPC"/>
          <w:sz w:val="26"/>
          <w:szCs w:val="26"/>
          <w:lang w:val="en-US" w:eastAsia="en-GB" w:bidi="th-TH"/>
        </w:rPr>
        <w:t>September</w:t>
      </w:r>
      <w:r w:rsidR="00173A6B" w:rsidRPr="002D03D8">
        <w:rPr>
          <w:rFonts w:ascii="CordiaUPC" w:hAnsi="CordiaUPC" w:cs="CordiaUPC"/>
          <w:sz w:val="26"/>
          <w:szCs w:val="26"/>
          <w:lang w:val="en-US" w:eastAsia="en-GB" w:bidi="th-TH"/>
        </w:rPr>
        <w:t xml:space="preserve"> 2025 and 2024</w:t>
      </w:r>
      <w:r w:rsidR="00173A6B" w:rsidRPr="002D03D8">
        <w:rPr>
          <w:rFonts w:ascii="CordiaUPC" w:eastAsia="Times New Roman" w:hAnsi="CordiaUPC" w:cs="CordiaUPC"/>
          <w:sz w:val="26"/>
          <w:szCs w:val="26"/>
          <w:lang w:val="en-US" w:bidi="th-TH"/>
        </w:rPr>
        <w:t xml:space="preserve"> </w:t>
      </w:r>
      <w:r w:rsidRPr="002D03D8">
        <w:rPr>
          <w:rFonts w:ascii="CordiaUPC" w:eastAsia="Times New Roman" w:hAnsi="CordiaUPC" w:cs="CordiaUPC"/>
          <w:sz w:val="26"/>
          <w:szCs w:val="26"/>
          <w:lang w:val="en-US" w:bidi="th-TH"/>
        </w:rPr>
        <w:t>as follow</w:t>
      </w:r>
      <w:r w:rsidR="005E0432" w:rsidRPr="002D03D8">
        <w:rPr>
          <w:rFonts w:ascii="CordiaUPC" w:eastAsia="Times New Roman" w:hAnsi="CordiaUPC" w:cs="CordiaUPC"/>
          <w:sz w:val="26"/>
          <w:szCs w:val="26"/>
          <w:lang w:val="en-US" w:bidi="th-TH"/>
        </w:rPr>
        <w:t>s:</w:t>
      </w:r>
    </w:p>
    <w:p w14:paraId="3820CEFF" w14:textId="77777777" w:rsidR="007D4956" w:rsidRPr="002D03D8" w:rsidRDefault="007D4956" w:rsidP="007D4956">
      <w:pPr>
        <w:pStyle w:val="index"/>
        <w:spacing w:after="0" w:line="240" w:lineRule="exact"/>
        <w:ind w:left="547" w:hanging="547"/>
        <w:rPr>
          <w:rFonts w:ascii="CordiaUPC" w:hAnsi="CordiaUPC" w:cs="CordiaUPC"/>
          <w:b/>
          <w:bCs/>
          <w:sz w:val="26"/>
          <w:szCs w:val="26"/>
          <w:cs/>
          <w:lang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2D03D8" w14:paraId="1F01145F" w14:textId="77777777" w:rsidTr="00A63DB9">
        <w:trPr>
          <w:cantSplit/>
          <w:trHeight w:val="144"/>
        </w:trPr>
        <w:tc>
          <w:tcPr>
            <w:tcW w:w="2791" w:type="dxa"/>
          </w:tcPr>
          <w:p w14:paraId="60781A6E" w14:textId="77777777" w:rsidR="00DB5C4A" w:rsidRPr="002D03D8" w:rsidRDefault="00DB5C4A" w:rsidP="00A63DB9">
            <w:pPr>
              <w:snapToGrid w:val="0"/>
              <w:spacing w:line="280" w:lineRule="exact"/>
              <w:rPr>
                <w:rFonts w:ascii="CordiaUPC" w:eastAsia="MS Mincho" w:hAnsi="CordiaUPC" w:cs="CordiaUPC"/>
                <w:sz w:val="26"/>
                <w:szCs w:val="26"/>
                <w:lang w:val="en-US" w:bidi="th-TH"/>
              </w:rPr>
            </w:pPr>
          </w:p>
        </w:tc>
        <w:tc>
          <w:tcPr>
            <w:tcW w:w="6809" w:type="dxa"/>
            <w:gridSpan w:val="6"/>
            <w:vAlign w:val="bottom"/>
            <w:hideMark/>
          </w:tcPr>
          <w:p w14:paraId="7A9AC83F" w14:textId="77777777" w:rsidR="00DB5C4A" w:rsidRPr="002D03D8" w:rsidRDefault="00DB5C4A" w:rsidP="00A63DB9">
            <w:pPr>
              <w:spacing w:line="280" w:lineRule="exact"/>
              <w:ind w:left="-108" w:right="-108"/>
              <w:jc w:val="center"/>
              <w:rPr>
                <w:rFonts w:ascii="CordiaUPC" w:eastAsia="MS Mincho" w:hAnsi="CordiaUPC" w:cs="CordiaUPC"/>
                <w:b/>
                <w:bCs/>
                <w:sz w:val="26"/>
                <w:szCs w:val="26"/>
                <w:lang w:val="en-US" w:bidi="th-TH"/>
              </w:rPr>
            </w:pPr>
            <w:r w:rsidRPr="002D03D8">
              <w:rPr>
                <w:rFonts w:ascii="CordiaUPC" w:eastAsia="Angsana New" w:hAnsi="CordiaUPC" w:cs="CordiaUPC"/>
                <w:b/>
                <w:bCs/>
                <w:sz w:val="26"/>
                <w:szCs w:val="26"/>
                <w:lang w:val="en-US" w:bidi="th-TH"/>
              </w:rPr>
              <w:t>Consolidated</w:t>
            </w:r>
          </w:p>
        </w:tc>
      </w:tr>
      <w:tr w:rsidR="00DB5C4A" w:rsidRPr="002D03D8" w14:paraId="73449C30" w14:textId="77777777" w:rsidTr="00A63DB9">
        <w:trPr>
          <w:cantSplit/>
          <w:trHeight w:val="144"/>
        </w:trPr>
        <w:tc>
          <w:tcPr>
            <w:tcW w:w="2791" w:type="dxa"/>
          </w:tcPr>
          <w:p w14:paraId="0777412E" w14:textId="77777777" w:rsidR="00DB5C4A" w:rsidRPr="002D03D8"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050C2BD3" w14:textId="77777777" w:rsidR="00DB5C4A" w:rsidRPr="002D03D8" w:rsidRDefault="00DB5C4A" w:rsidP="00A63DB9">
            <w:pPr>
              <w:spacing w:line="280" w:lineRule="exact"/>
              <w:ind w:left="-124" w:right="-97"/>
              <w:jc w:val="center"/>
              <w:rPr>
                <w:rFonts w:ascii="CordiaUPC" w:eastAsia="MS Mincho" w:hAnsi="CordiaUPC" w:cs="CordiaUPC"/>
                <w:b/>
                <w:bCs/>
                <w:sz w:val="26"/>
                <w:szCs w:val="26"/>
                <w:lang w:val="en-US" w:bidi="th-TH"/>
              </w:rPr>
            </w:pPr>
            <w:r w:rsidRPr="002D03D8">
              <w:rPr>
                <w:rFonts w:ascii="CordiaUPC" w:eastAsia="MS Mincho" w:hAnsi="CordiaUPC" w:cs="CordiaUPC"/>
                <w:b/>
                <w:bCs/>
                <w:sz w:val="26"/>
                <w:szCs w:val="26"/>
                <w:lang w:val="en-US" w:bidi="th-TH"/>
              </w:rPr>
              <w:t xml:space="preserve">Fair value at </w:t>
            </w:r>
            <w:r w:rsidRPr="002D03D8">
              <w:rPr>
                <w:rFonts w:ascii="CordiaUPC" w:eastAsia="MS Mincho" w:hAnsi="CordiaUPC" w:cs="CordiaUPC"/>
                <w:b/>
                <w:bCs/>
                <w:sz w:val="26"/>
                <w:szCs w:val="26"/>
                <w:lang w:val="en-US" w:bidi="th-TH"/>
              </w:rPr>
              <w:br/>
            </w:r>
            <w:proofErr w:type="spellStart"/>
            <w:r w:rsidRPr="002D03D8">
              <w:rPr>
                <w:rFonts w:ascii="CordiaUPC" w:eastAsia="MS Mincho" w:hAnsi="CordiaUPC" w:cs="CordiaUPC"/>
                <w:b/>
                <w:bCs/>
                <w:sz w:val="26"/>
                <w:szCs w:val="26"/>
                <w:lang w:val="en-US" w:bidi="th-TH"/>
              </w:rPr>
              <w:t>derecognised</w:t>
            </w:r>
            <w:proofErr w:type="spellEnd"/>
            <w:r w:rsidRPr="002D03D8">
              <w:rPr>
                <w:rFonts w:ascii="CordiaUPC" w:eastAsia="MS Mincho" w:hAnsi="CordiaUPC" w:cs="CordiaUPC"/>
                <w:b/>
                <w:bCs/>
                <w:sz w:val="26"/>
                <w:szCs w:val="26"/>
                <w:lang w:val="en-US" w:bidi="th-TH"/>
              </w:rPr>
              <w:t xml:space="preserve"> date</w:t>
            </w:r>
          </w:p>
        </w:tc>
        <w:tc>
          <w:tcPr>
            <w:tcW w:w="2270" w:type="dxa"/>
            <w:gridSpan w:val="2"/>
            <w:vAlign w:val="bottom"/>
            <w:hideMark/>
          </w:tcPr>
          <w:p w14:paraId="3EF9F447" w14:textId="77777777" w:rsidR="00DB5C4A" w:rsidRPr="002D03D8" w:rsidRDefault="00DB5C4A" w:rsidP="00A63DB9">
            <w:pPr>
              <w:spacing w:line="280" w:lineRule="exact"/>
              <w:ind w:left="-124" w:right="-97"/>
              <w:jc w:val="center"/>
              <w:rPr>
                <w:rFonts w:ascii="CordiaUPC" w:eastAsia="MS Mincho" w:hAnsi="CordiaUPC" w:cs="CordiaUPC"/>
                <w:b/>
                <w:bCs/>
                <w:sz w:val="26"/>
                <w:szCs w:val="26"/>
                <w:lang w:val="en-US" w:bidi="th-TH"/>
              </w:rPr>
            </w:pPr>
            <w:r w:rsidRPr="002D03D8">
              <w:rPr>
                <w:rFonts w:ascii="CordiaUPC" w:eastAsia="MS Mincho" w:hAnsi="CordiaUPC" w:cs="CordiaUPC"/>
                <w:b/>
                <w:bCs/>
                <w:sz w:val="26"/>
                <w:szCs w:val="26"/>
                <w:lang w:val="en-US" w:bidi="th-TH"/>
              </w:rPr>
              <w:t>Dividend income</w:t>
            </w:r>
          </w:p>
        </w:tc>
        <w:tc>
          <w:tcPr>
            <w:tcW w:w="2270" w:type="dxa"/>
            <w:gridSpan w:val="2"/>
            <w:vAlign w:val="bottom"/>
            <w:hideMark/>
          </w:tcPr>
          <w:p w14:paraId="161D0B3B" w14:textId="241E4525" w:rsidR="00DB5C4A" w:rsidRPr="002D03D8" w:rsidRDefault="00AB661B" w:rsidP="00A63DB9">
            <w:pPr>
              <w:spacing w:line="280" w:lineRule="exact"/>
              <w:ind w:left="-124" w:right="-97"/>
              <w:jc w:val="center"/>
              <w:rPr>
                <w:rFonts w:ascii="CordiaUPC" w:eastAsia="MS Mincho" w:hAnsi="CordiaUPC" w:cs="CordiaUPC"/>
                <w:b/>
                <w:bCs/>
                <w:sz w:val="26"/>
                <w:szCs w:val="26"/>
                <w:lang w:val="en-US" w:bidi="th-TH"/>
              </w:rPr>
            </w:pPr>
            <w:r w:rsidRPr="002D03D8">
              <w:rPr>
                <w:rFonts w:ascii="CordiaUPC" w:eastAsia="MS Mincho" w:hAnsi="CordiaUPC" w:cs="CordiaUPC"/>
                <w:b/>
                <w:bCs/>
                <w:sz w:val="26"/>
                <w:szCs w:val="26"/>
                <w:lang w:val="en-US" w:bidi="th-TH"/>
              </w:rPr>
              <w:t>Cumulative gain from derecognition</w:t>
            </w:r>
          </w:p>
        </w:tc>
      </w:tr>
      <w:tr w:rsidR="00173A6B" w:rsidRPr="002D03D8" w14:paraId="25794DAE" w14:textId="77777777" w:rsidTr="00A63DB9">
        <w:trPr>
          <w:cantSplit/>
          <w:trHeight w:val="144"/>
        </w:trPr>
        <w:tc>
          <w:tcPr>
            <w:tcW w:w="2791" w:type="dxa"/>
          </w:tcPr>
          <w:p w14:paraId="2A28E1C3" w14:textId="77777777" w:rsidR="00173A6B" w:rsidRPr="002D03D8" w:rsidRDefault="00173A6B" w:rsidP="00173A6B">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7D69C749" w14:textId="01FC9E79"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2025</w:t>
            </w:r>
          </w:p>
        </w:tc>
        <w:tc>
          <w:tcPr>
            <w:tcW w:w="1135" w:type="dxa"/>
            <w:hideMark/>
          </w:tcPr>
          <w:p w14:paraId="5E0F265E" w14:textId="7CE9AC1B"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2024</w:t>
            </w:r>
          </w:p>
        </w:tc>
        <w:tc>
          <w:tcPr>
            <w:tcW w:w="1135" w:type="dxa"/>
            <w:hideMark/>
          </w:tcPr>
          <w:p w14:paraId="063FBEE4" w14:textId="138249BF"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2025</w:t>
            </w:r>
          </w:p>
        </w:tc>
        <w:tc>
          <w:tcPr>
            <w:tcW w:w="1135" w:type="dxa"/>
            <w:hideMark/>
          </w:tcPr>
          <w:p w14:paraId="568AE307" w14:textId="11F4DD53"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2024</w:t>
            </w:r>
          </w:p>
        </w:tc>
        <w:tc>
          <w:tcPr>
            <w:tcW w:w="1135" w:type="dxa"/>
            <w:hideMark/>
          </w:tcPr>
          <w:p w14:paraId="29347835" w14:textId="44C38623"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2025</w:t>
            </w:r>
          </w:p>
        </w:tc>
        <w:tc>
          <w:tcPr>
            <w:tcW w:w="1135" w:type="dxa"/>
            <w:hideMark/>
          </w:tcPr>
          <w:p w14:paraId="5CF45BF9" w14:textId="718069B6"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2024</w:t>
            </w:r>
          </w:p>
        </w:tc>
      </w:tr>
      <w:tr w:rsidR="00DB5C4A" w:rsidRPr="002D03D8" w14:paraId="1107F13D" w14:textId="77777777" w:rsidTr="00A63DB9">
        <w:trPr>
          <w:cantSplit/>
          <w:trHeight w:val="144"/>
        </w:trPr>
        <w:tc>
          <w:tcPr>
            <w:tcW w:w="2791" w:type="dxa"/>
          </w:tcPr>
          <w:p w14:paraId="39A5C71B" w14:textId="77777777" w:rsidR="00DB5C4A" w:rsidRPr="002D03D8"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7D427CF" w14:textId="77777777" w:rsidR="00DB5C4A" w:rsidRPr="002D03D8" w:rsidRDefault="00DB5C4A" w:rsidP="00A63DB9">
            <w:pPr>
              <w:tabs>
                <w:tab w:val="right" w:pos="839"/>
                <w:tab w:val="center" w:pos="4153"/>
                <w:tab w:val="right" w:pos="8306"/>
              </w:tabs>
              <w:snapToGrid w:val="0"/>
              <w:spacing w:line="280" w:lineRule="exact"/>
              <w:ind w:left="-18" w:right="-19"/>
              <w:jc w:val="center"/>
              <w:rPr>
                <w:rFonts w:ascii="CordiaUPC" w:eastAsia="MS Mincho" w:hAnsi="CordiaUPC" w:cs="CordiaUPC"/>
                <w:sz w:val="26"/>
                <w:szCs w:val="26"/>
                <w:lang w:val="en-US" w:eastAsia="th-TH" w:bidi="th-TH"/>
              </w:rPr>
            </w:pPr>
            <w:r w:rsidRPr="002D03D8">
              <w:rPr>
                <w:rFonts w:ascii="CordiaUPC" w:hAnsi="CordiaUPC" w:cs="CordiaUPC"/>
                <w:bCs/>
                <w:i/>
                <w:iCs/>
                <w:sz w:val="26"/>
                <w:szCs w:val="26"/>
              </w:rPr>
              <w:t>(in million Baht)</w:t>
            </w:r>
          </w:p>
        </w:tc>
      </w:tr>
      <w:tr w:rsidR="00DB5C4A" w:rsidRPr="002D03D8" w14:paraId="37538BED" w14:textId="77777777" w:rsidTr="00A63DB9">
        <w:trPr>
          <w:cantSplit/>
          <w:trHeight w:val="144"/>
        </w:trPr>
        <w:tc>
          <w:tcPr>
            <w:tcW w:w="2791" w:type="dxa"/>
            <w:hideMark/>
          </w:tcPr>
          <w:p w14:paraId="78BE7E1C" w14:textId="77777777" w:rsidR="00DB5C4A" w:rsidRPr="002D03D8" w:rsidRDefault="00DB5C4A" w:rsidP="00A63DB9">
            <w:pPr>
              <w:tabs>
                <w:tab w:val="center" w:pos="4320"/>
                <w:tab w:val="right" w:pos="8640"/>
              </w:tabs>
              <w:spacing w:line="280" w:lineRule="exact"/>
              <w:ind w:left="340" w:right="-108"/>
              <w:rPr>
                <w:rFonts w:ascii="CordiaUPC" w:eastAsia="Angsana New" w:hAnsi="CordiaUPC" w:cs="CordiaUPC"/>
                <w:sz w:val="26"/>
                <w:szCs w:val="26"/>
                <w:cs/>
                <w:lang w:eastAsia="th-TH" w:bidi="th-TH"/>
              </w:rPr>
            </w:pPr>
            <w:proofErr w:type="spellStart"/>
            <w:r w:rsidRPr="002D03D8">
              <w:rPr>
                <w:rFonts w:ascii="CordiaUPC" w:eastAsia="Angsana New" w:hAnsi="CordiaUPC" w:cs="CordiaUPC"/>
                <w:sz w:val="26"/>
                <w:szCs w:val="26"/>
                <w:lang w:val="en-US" w:eastAsia="th-TH" w:bidi="th-TH"/>
              </w:rPr>
              <w:t>Derecognised</w:t>
            </w:r>
            <w:proofErr w:type="spellEnd"/>
            <w:r w:rsidRPr="002D03D8">
              <w:rPr>
                <w:rFonts w:ascii="CordiaUPC" w:eastAsia="Angsana New" w:hAnsi="CordiaUPC" w:cs="CordiaUPC"/>
                <w:sz w:val="26"/>
                <w:szCs w:val="26"/>
                <w:lang w:val="en-US" w:eastAsia="th-TH" w:bidi="th-TH"/>
              </w:rPr>
              <w:t xml:space="preserve"> investments</w:t>
            </w:r>
          </w:p>
        </w:tc>
        <w:tc>
          <w:tcPr>
            <w:tcW w:w="1134" w:type="dxa"/>
            <w:hideMark/>
          </w:tcPr>
          <w:p w14:paraId="3EF8E6EB" w14:textId="03C9B589" w:rsidR="00DB5C4A" w:rsidRPr="002D03D8" w:rsidRDefault="00C5570C" w:rsidP="003848C1">
            <w:pPr>
              <w:tabs>
                <w:tab w:val="center" w:pos="4153"/>
                <w:tab w:val="right" w:pos="8306"/>
              </w:tabs>
              <w:snapToGrid w:val="0"/>
              <w:spacing w:line="280" w:lineRule="exact"/>
              <w:ind w:left="-18" w:right="112"/>
              <w:jc w:val="right"/>
              <w:rPr>
                <w:rFonts w:ascii="CordiaUPC" w:hAnsi="CordiaUPC" w:cs="CordiaUPC"/>
                <w:sz w:val="26"/>
                <w:szCs w:val="26"/>
                <w:cs/>
                <w:lang w:val="en-US" w:bidi="th-TH"/>
              </w:rPr>
            </w:pPr>
            <w:r w:rsidRPr="002D03D8">
              <w:rPr>
                <w:rFonts w:ascii="CordiaUPC" w:hAnsi="CordiaUPC" w:cs="CordiaUPC"/>
                <w:sz w:val="26"/>
                <w:szCs w:val="26"/>
                <w:lang w:val="en-US"/>
              </w:rPr>
              <w:t>31</w:t>
            </w:r>
          </w:p>
        </w:tc>
        <w:tc>
          <w:tcPr>
            <w:tcW w:w="1135" w:type="dxa"/>
            <w:hideMark/>
          </w:tcPr>
          <w:p w14:paraId="6DBF8AD4" w14:textId="57A15958" w:rsidR="00DB5C4A" w:rsidRPr="002D03D8" w:rsidRDefault="00173A6B" w:rsidP="00A63DB9">
            <w:pPr>
              <w:tabs>
                <w:tab w:val="center" w:pos="4153"/>
                <w:tab w:val="right" w:pos="8306"/>
              </w:tabs>
              <w:snapToGrid w:val="0"/>
              <w:spacing w:line="280" w:lineRule="exact"/>
              <w:ind w:left="-18" w:right="108"/>
              <w:jc w:val="right"/>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w:t>
            </w:r>
          </w:p>
        </w:tc>
        <w:tc>
          <w:tcPr>
            <w:tcW w:w="1135" w:type="dxa"/>
            <w:hideMark/>
          </w:tcPr>
          <w:p w14:paraId="683DCF77" w14:textId="26003873" w:rsidR="00DB5C4A" w:rsidRPr="002D03D8" w:rsidRDefault="00C5570C"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2D03D8">
              <w:rPr>
                <w:rFonts w:ascii="CordiaUPC" w:hAnsi="CordiaUPC" w:cs="CordiaUPC"/>
                <w:sz w:val="26"/>
                <w:szCs w:val="26"/>
                <w:lang w:val="en-US"/>
              </w:rPr>
              <w:t>7</w:t>
            </w:r>
          </w:p>
        </w:tc>
        <w:tc>
          <w:tcPr>
            <w:tcW w:w="1135" w:type="dxa"/>
            <w:hideMark/>
          </w:tcPr>
          <w:p w14:paraId="264CEA2A" w14:textId="003C4E5D" w:rsidR="00DB5C4A" w:rsidRPr="002D03D8" w:rsidRDefault="00173A6B"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w:t>
            </w:r>
          </w:p>
        </w:tc>
        <w:tc>
          <w:tcPr>
            <w:tcW w:w="1135" w:type="dxa"/>
            <w:hideMark/>
          </w:tcPr>
          <w:p w14:paraId="6FC0103E" w14:textId="72CDBB81" w:rsidR="00DB5C4A" w:rsidRPr="002D03D8" w:rsidRDefault="00C5570C" w:rsidP="003B07F1">
            <w:pPr>
              <w:tabs>
                <w:tab w:val="right" w:pos="801"/>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2D03D8">
              <w:rPr>
                <w:rFonts w:ascii="CordiaUPC" w:hAnsi="CordiaUPC" w:cs="CordiaUPC"/>
                <w:sz w:val="26"/>
                <w:szCs w:val="26"/>
                <w:lang w:val="en-US"/>
              </w:rPr>
              <w:t>26</w:t>
            </w:r>
          </w:p>
        </w:tc>
        <w:tc>
          <w:tcPr>
            <w:tcW w:w="1135" w:type="dxa"/>
            <w:hideMark/>
          </w:tcPr>
          <w:p w14:paraId="363C0333" w14:textId="48AE8D12" w:rsidR="00DB5C4A" w:rsidRPr="002D03D8" w:rsidRDefault="00173A6B"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2D03D8">
              <w:rPr>
                <w:rFonts w:ascii="CordiaUPC" w:eastAsia="MS Mincho" w:hAnsi="CordiaUPC" w:cs="CordiaUPC"/>
                <w:sz w:val="26"/>
                <w:szCs w:val="26"/>
                <w:lang w:val="en-US" w:eastAsia="th-TH" w:bidi="th-TH"/>
              </w:rPr>
              <w:t>1</w:t>
            </w:r>
          </w:p>
        </w:tc>
      </w:tr>
    </w:tbl>
    <w:p w14:paraId="30DAF711" w14:textId="77777777" w:rsidR="00A63DB9" w:rsidRPr="002D03D8" w:rsidRDefault="00A63DB9" w:rsidP="005E4E77">
      <w:pPr>
        <w:tabs>
          <w:tab w:val="left" w:pos="720"/>
          <w:tab w:val="center" w:pos="4230"/>
          <w:tab w:val="center" w:pos="5490"/>
          <w:tab w:val="center" w:pos="6750"/>
          <w:tab w:val="center" w:pos="8010"/>
          <w:tab w:val="center" w:pos="9090"/>
        </w:tabs>
        <w:spacing w:line="240" w:lineRule="auto"/>
        <w:ind w:right="576"/>
        <w:jc w:val="both"/>
        <w:outlineLvl w:val="0"/>
        <w:rPr>
          <w:rFonts w:ascii="CordiaUPC" w:eastAsia="Angsana New" w:hAnsi="CordiaUPC" w:cs="CordiaUPC"/>
          <w:b/>
          <w:bCs/>
          <w:szCs w:val="22"/>
          <w:cs/>
          <w:lang w:val="en-US" w:eastAsia="th-TH"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2D03D8" w14:paraId="54401218" w14:textId="77777777" w:rsidTr="00DB5C4A">
        <w:trPr>
          <w:cantSplit/>
        </w:trPr>
        <w:tc>
          <w:tcPr>
            <w:tcW w:w="2791" w:type="dxa"/>
          </w:tcPr>
          <w:p w14:paraId="7C351B74" w14:textId="77777777" w:rsidR="00DB5C4A" w:rsidRPr="002D03D8" w:rsidRDefault="00DB5C4A" w:rsidP="00A63DB9">
            <w:pPr>
              <w:snapToGrid w:val="0"/>
              <w:spacing w:line="280" w:lineRule="exact"/>
              <w:rPr>
                <w:rFonts w:ascii="CordiaUPC" w:eastAsia="MS Mincho" w:hAnsi="CordiaUPC" w:cs="CordiaUPC"/>
                <w:sz w:val="26"/>
                <w:szCs w:val="26"/>
                <w:cs/>
                <w:lang w:val="en-US" w:bidi="th-TH"/>
              </w:rPr>
            </w:pPr>
          </w:p>
        </w:tc>
        <w:tc>
          <w:tcPr>
            <w:tcW w:w="6809" w:type="dxa"/>
            <w:gridSpan w:val="6"/>
            <w:vAlign w:val="bottom"/>
            <w:hideMark/>
          </w:tcPr>
          <w:p w14:paraId="1C6B1CE4" w14:textId="77777777" w:rsidR="00DB5C4A" w:rsidRPr="002D03D8" w:rsidRDefault="00DB5C4A" w:rsidP="00A63DB9">
            <w:pPr>
              <w:spacing w:line="280" w:lineRule="exact"/>
              <w:ind w:left="-108" w:right="-108"/>
              <w:jc w:val="center"/>
              <w:rPr>
                <w:rFonts w:ascii="CordiaUPC" w:eastAsia="MS Mincho" w:hAnsi="CordiaUPC" w:cs="CordiaUPC"/>
                <w:b/>
                <w:bCs/>
                <w:sz w:val="26"/>
                <w:szCs w:val="26"/>
                <w:lang w:val="en-US" w:bidi="th-TH"/>
              </w:rPr>
            </w:pPr>
            <w:r w:rsidRPr="002D03D8">
              <w:rPr>
                <w:rFonts w:ascii="CordiaUPC" w:eastAsia="Angsana New" w:hAnsi="CordiaUPC" w:cs="CordiaUPC"/>
                <w:b/>
                <w:bCs/>
                <w:sz w:val="26"/>
                <w:szCs w:val="26"/>
                <w:lang w:val="en-US" w:bidi="th-TH"/>
              </w:rPr>
              <w:t>Bank only</w:t>
            </w:r>
          </w:p>
        </w:tc>
      </w:tr>
      <w:tr w:rsidR="00DB5C4A" w:rsidRPr="002D03D8" w14:paraId="1CC5F57D" w14:textId="77777777" w:rsidTr="00DB5C4A">
        <w:trPr>
          <w:cantSplit/>
        </w:trPr>
        <w:tc>
          <w:tcPr>
            <w:tcW w:w="2791" w:type="dxa"/>
          </w:tcPr>
          <w:p w14:paraId="3903168F" w14:textId="77777777" w:rsidR="00DB5C4A" w:rsidRPr="002D03D8"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46853EBF" w14:textId="77777777" w:rsidR="00DB5C4A" w:rsidRPr="002D03D8" w:rsidRDefault="00DB5C4A" w:rsidP="00A63DB9">
            <w:pPr>
              <w:spacing w:line="280" w:lineRule="exact"/>
              <w:ind w:left="-124" w:right="-97"/>
              <w:jc w:val="center"/>
              <w:rPr>
                <w:rFonts w:ascii="CordiaUPC" w:eastAsia="MS Mincho" w:hAnsi="CordiaUPC" w:cs="CordiaUPC"/>
                <w:b/>
                <w:bCs/>
                <w:sz w:val="26"/>
                <w:szCs w:val="26"/>
                <w:lang w:val="en-US" w:bidi="th-TH"/>
              </w:rPr>
            </w:pPr>
            <w:r w:rsidRPr="002D03D8">
              <w:rPr>
                <w:rFonts w:ascii="CordiaUPC" w:eastAsia="MS Mincho" w:hAnsi="CordiaUPC" w:cs="CordiaUPC"/>
                <w:b/>
                <w:bCs/>
                <w:sz w:val="26"/>
                <w:szCs w:val="26"/>
                <w:lang w:val="en-US" w:bidi="th-TH"/>
              </w:rPr>
              <w:t xml:space="preserve">Fair value at </w:t>
            </w:r>
            <w:r w:rsidRPr="002D03D8">
              <w:rPr>
                <w:rFonts w:ascii="CordiaUPC" w:eastAsia="MS Mincho" w:hAnsi="CordiaUPC" w:cs="CordiaUPC"/>
                <w:b/>
                <w:bCs/>
                <w:sz w:val="26"/>
                <w:szCs w:val="26"/>
                <w:lang w:val="en-US" w:bidi="th-TH"/>
              </w:rPr>
              <w:br/>
            </w:r>
            <w:proofErr w:type="spellStart"/>
            <w:r w:rsidRPr="002D03D8">
              <w:rPr>
                <w:rFonts w:ascii="CordiaUPC" w:eastAsia="MS Mincho" w:hAnsi="CordiaUPC" w:cs="CordiaUPC"/>
                <w:b/>
                <w:bCs/>
                <w:sz w:val="26"/>
                <w:szCs w:val="26"/>
                <w:lang w:val="en-US" w:bidi="th-TH"/>
              </w:rPr>
              <w:t>derecognised</w:t>
            </w:r>
            <w:proofErr w:type="spellEnd"/>
            <w:r w:rsidRPr="002D03D8">
              <w:rPr>
                <w:rFonts w:ascii="CordiaUPC" w:eastAsia="MS Mincho" w:hAnsi="CordiaUPC" w:cs="CordiaUPC"/>
                <w:b/>
                <w:bCs/>
                <w:sz w:val="26"/>
                <w:szCs w:val="26"/>
                <w:lang w:val="en-US" w:bidi="th-TH"/>
              </w:rPr>
              <w:t xml:space="preserve"> date</w:t>
            </w:r>
          </w:p>
        </w:tc>
        <w:tc>
          <w:tcPr>
            <w:tcW w:w="2270" w:type="dxa"/>
            <w:gridSpan w:val="2"/>
            <w:vAlign w:val="bottom"/>
            <w:hideMark/>
          </w:tcPr>
          <w:p w14:paraId="00C4F437" w14:textId="77777777" w:rsidR="00DB5C4A" w:rsidRPr="002D03D8" w:rsidRDefault="00DB5C4A" w:rsidP="00A63DB9">
            <w:pPr>
              <w:spacing w:line="280" w:lineRule="exact"/>
              <w:ind w:left="-124" w:right="-97"/>
              <w:jc w:val="center"/>
              <w:rPr>
                <w:rFonts w:ascii="CordiaUPC" w:eastAsia="MS Mincho" w:hAnsi="CordiaUPC" w:cs="CordiaUPC"/>
                <w:b/>
                <w:bCs/>
                <w:sz w:val="26"/>
                <w:szCs w:val="26"/>
                <w:lang w:val="en-US" w:bidi="th-TH"/>
              </w:rPr>
            </w:pPr>
            <w:r w:rsidRPr="002D03D8">
              <w:rPr>
                <w:rFonts w:ascii="CordiaUPC" w:eastAsia="MS Mincho" w:hAnsi="CordiaUPC" w:cs="CordiaUPC"/>
                <w:b/>
                <w:bCs/>
                <w:sz w:val="26"/>
                <w:szCs w:val="26"/>
                <w:lang w:val="en-US" w:bidi="th-TH"/>
              </w:rPr>
              <w:t>Dividend income</w:t>
            </w:r>
          </w:p>
        </w:tc>
        <w:tc>
          <w:tcPr>
            <w:tcW w:w="2270" w:type="dxa"/>
            <w:gridSpan w:val="2"/>
            <w:vAlign w:val="bottom"/>
            <w:hideMark/>
          </w:tcPr>
          <w:p w14:paraId="1ED998C1" w14:textId="1CC51779" w:rsidR="00DB5C4A" w:rsidRPr="002D03D8" w:rsidRDefault="00AB661B" w:rsidP="00A63DB9">
            <w:pPr>
              <w:spacing w:line="280" w:lineRule="exact"/>
              <w:ind w:left="-124" w:right="-97"/>
              <w:jc w:val="center"/>
              <w:rPr>
                <w:rFonts w:ascii="CordiaUPC" w:eastAsia="MS Mincho" w:hAnsi="CordiaUPC" w:cs="CordiaUPC"/>
                <w:b/>
                <w:bCs/>
                <w:sz w:val="26"/>
                <w:szCs w:val="26"/>
                <w:lang w:val="en-US" w:bidi="th-TH"/>
              </w:rPr>
            </w:pPr>
            <w:r w:rsidRPr="002D03D8">
              <w:rPr>
                <w:rFonts w:ascii="CordiaUPC" w:eastAsia="MS Mincho" w:hAnsi="CordiaUPC" w:cs="CordiaUPC"/>
                <w:b/>
                <w:bCs/>
                <w:sz w:val="26"/>
                <w:szCs w:val="26"/>
                <w:lang w:val="en-US" w:bidi="th-TH"/>
              </w:rPr>
              <w:t>Cumulative gain from derecognition</w:t>
            </w:r>
          </w:p>
        </w:tc>
      </w:tr>
      <w:tr w:rsidR="00173A6B" w:rsidRPr="002D03D8" w14:paraId="0FC13CE0" w14:textId="77777777" w:rsidTr="00DB5C4A">
        <w:trPr>
          <w:cantSplit/>
        </w:trPr>
        <w:tc>
          <w:tcPr>
            <w:tcW w:w="2791" w:type="dxa"/>
          </w:tcPr>
          <w:p w14:paraId="7167856D" w14:textId="77777777" w:rsidR="00173A6B" w:rsidRPr="002D03D8" w:rsidRDefault="00173A6B" w:rsidP="00173A6B">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2B7693F5" w14:textId="425EE5E2"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2025</w:t>
            </w:r>
          </w:p>
        </w:tc>
        <w:tc>
          <w:tcPr>
            <w:tcW w:w="1135" w:type="dxa"/>
            <w:hideMark/>
          </w:tcPr>
          <w:p w14:paraId="7F16E8B4" w14:textId="71D7AC5B"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2024</w:t>
            </w:r>
          </w:p>
        </w:tc>
        <w:tc>
          <w:tcPr>
            <w:tcW w:w="1135" w:type="dxa"/>
            <w:hideMark/>
          </w:tcPr>
          <w:p w14:paraId="2CEA4544" w14:textId="5814616A"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2025</w:t>
            </w:r>
          </w:p>
        </w:tc>
        <w:tc>
          <w:tcPr>
            <w:tcW w:w="1135" w:type="dxa"/>
            <w:hideMark/>
          </w:tcPr>
          <w:p w14:paraId="32700F8E" w14:textId="4BAAD605"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2024</w:t>
            </w:r>
          </w:p>
        </w:tc>
        <w:tc>
          <w:tcPr>
            <w:tcW w:w="1135" w:type="dxa"/>
            <w:hideMark/>
          </w:tcPr>
          <w:p w14:paraId="101189DD" w14:textId="28008D4A"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2025</w:t>
            </w:r>
          </w:p>
        </w:tc>
        <w:tc>
          <w:tcPr>
            <w:tcW w:w="1135" w:type="dxa"/>
            <w:hideMark/>
          </w:tcPr>
          <w:p w14:paraId="0BE29D82" w14:textId="022B0518" w:rsidR="00173A6B" w:rsidRPr="002D03D8"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2024</w:t>
            </w:r>
          </w:p>
        </w:tc>
      </w:tr>
      <w:tr w:rsidR="00DB5C4A" w:rsidRPr="002D03D8" w14:paraId="5565901C" w14:textId="77777777" w:rsidTr="00DB5C4A">
        <w:trPr>
          <w:cantSplit/>
        </w:trPr>
        <w:tc>
          <w:tcPr>
            <w:tcW w:w="2791" w:type="dxa"/>
          </w:tcPr>
          <w:p w14:paraId="03491D25" w14:textId="77777777" w:rsidR="00DB5C4A" w:rsidRPr="002D03D8"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6EFB7A9" w14:textId="77777777" w:rsidR="00DB5C4A" w:rsidRPr="002D03D8"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2D03D8">
              <w:rPr>
                <w:rFonts w:ascii="CordiaUPC" w:hAnsi="CordiaUPC" w:cs="CordiaUPC"/>
                <w:bCs/>
                <w:i/>
                <w:iCs/>
                <w:sz w:val="26"/>
                <w:szCs w:val="26"/>
              </w:rPr>
              <w:t>(in million Baht)</w:t>
            </w:r>
          </w:p>
        </w:tc>
      </w:tr>
      <w:tr w:rsidR="00DB5C4A" w:rsidRPr="002D03D8" w14:paraId="12A8AE3A" w14:textId="77777777" w:rsidTr="00DB5C4A">
        <w:trPr>
          <w:cantSplit/>
        </w:trPr>
        <w:tc>
          <w:tcPr>
            <w:tcW w:w="2791" w:type="dxa"/>
            <w:hideMark/>
          </w:tcPr>
          <w:p w14:paraId="3456581E" w14:textId="77777777" w:rsidR="00DB5C4A" w:rsidRPr="002D03D8" w:rsidRDefault="00DB5C4A" w:rsidP="00A63DB9">
            <w:pPr>
              <w:tabs>
                <w:tab w:val="center" w:pos="4320"/>
                <w:tab w:val="right" w:pos="8640"/>
              </w:tabs>
              <w:spacing w:line="280" w:lineRule="exact"/>
              <w:ind w:left="340" w:right="-108"/>
              <w:rPr>
                <w:rFonts w:ascii="CordiaUPC" w:eastAsia="Angsana New" w:hAnsi="CordiaUPC" w:cs="CordiaUPC"/>
                <w:sz w:val="26"/>
                <w:szCs w:val="26"/>
                <w:lang w:eastAsia="th-TH" w:bidi="th-TH"/>
              </w:rPr>
            </w:pPr>
            <w:proofErr w:type="spellStart"/>
            <w:r w:rsidRPr="002D03D8">
              <w:rPr>
                <w:rFonts w:ascii="CordiaUPC" w:eastAsia="Angsana New" w:hAnsi="CordiaUPC" w:cs="CordiaUPC"/>
                <w:sz w:val="26"/>
                <w:szCs w:val="26"/>
                <w:lang w:val="en-US" w:eastAsia="th-TH" w:bidi="th-TH"/>
              </w:rPr>
              <w:t>Derecognised</w:t>
            </w:r>
            <w:proofErr w:type="spellEnd"/>
            <w:r w:rsidRPr="002D03D8">
              <w:rPr>
                <w:rFonts w:ascii="CordiaUPC" w:eastAsia="Angsana New" w:hAnsi="CordiaUPC" w:cs="CordiaUPC"/>
                <w:sz w:val="26"/>
                <w:szCs w:val="26"/>
                <w:lang w:val="en-US" w:eastAsia="th-TH" w:bidi="th-TH"/>
              </w:rPr>
              <w:t xml:space="preserve"> investments</w:t>
            </w:r>
          </w:p>
        </w:tc>
        <w:tc>
          <w:tcPr>
            <w:tcW w:w="1134" w:type="dxa"/>
            <w:hideMark/>
          </w:tcPr>
          <w:p w14:paraId="6F7F377C" w14:textId="10587C87" w:rsidR="00DB5C4A" w:rsidRPr="002D03D8" w:rsidRDefault="00C5570C"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2D03D8">
              <w:rPr>
                <w:rFonts w:ascii="CordiaUPC" w:hAnsi="CordiaUPC" w:cs="CordiaUPC"/>
                <w:sz w:val="26"/>
                <w:szCs w:val="26"/>
                <w:lang w:val="en-US"/>
              </w:rPr>
              <w:t>31</w:t>
            </w:r>
          </w:p>
        </w:tc>
        <w:tc>
          <w:tcPr>
            <w:tcW w:w="1135" w:type="dxa"/>
            <w:hideMark/>
          </w:tcPr>
          <w:p w14:paraId="7E807FE9" w14:textId="44E22936" w:rsidR="00DB5C4A" w:rsidRPr="002D03D8" w:rsidRDefault="00173A6B"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2</w:t>
            </w:r>
          </w:p>
        </w:tc>
        <w:tc>
          <w:tcPr>
            <w:tcW w:w="1135" w:type="dxa"/>
            <w:hideMark/>
          </w:tcPr>
          <w:p w14:paraId="22B81531" w14:textId="1E42F9CE" w:rsidR="00DB5C4A" w:rsidRPr="002D03D8" w:rsidRDefault="00C5570C"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2D03D8">
              <w:rPr>
                <w:rFonts w:ascii="CordiaUPC" w:hAnsi="CordiaUPC" w:cs="CordiaUPC"/>
                <w:sz w:val="26"/>
                <w:szCs w:val="26"/>
                <w:lang w:val="en-US"/>
              </w:rPr>
              <w:t>7</w:t>
            </w:r>
          </w:p>
        </w:tc>
        <w:tc>
          <w:tcPr>
            <w:tcW w:w="1135" w:type="dxa"/>
            <w:hideMark/>
          </w:tcPr>
          <w:p w14:paraId="0B11C2E9" w14:textId="6DF8F31D" w:rsidR="00DB5C4A" w:rsidRPr="002D03D8" w:rsidRDefault="00DA4DD8"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w:t>
            </w:r>
          </w:p>
        </w:tc>
        <w:tc>
          <w:tcPr>
            <w:tcW w:w="1135" w:type="dxa"/>
            <w:hideMark/>
          </w:tcPr>
          <w:p w14:paraId="436F0A69" w14:textId="6A1546A0" w:rsidR="00DB5C4A" w:rsidRPr="002D03D8" w:rsidRDefault="00C5570C"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2D03D8">
              <w:rPr>
                <w:rFonts w:ascii="CordiaUPC" w:hAnsi="CordiaUPC" w:cs="CordiaUPC"/>
                <w:sz w:val="26"/>
                <w:szCs w:val="26"/>
                <w:lang w:val="en-US"/>
              </w:rPr>
              <w:t>24</w:t>
            </w:r>
          </w:p>
        </w:tc>
        <w:tc>
          <w:tcPr>
            <w:tcW w:w="1135" w:type="dxa"/>
            <w:hideMark/>
          </w:tcPr>
          <w:p w14:paraId="15EF269A" w14:textId="2C139A4B" w:rsidR="00DB5C4A" w:rsidRPr="002D03D8" w:rsidRDefault="00EB3B02"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2D03D8">
              <w:rPr>
                <w:rFonts w:ascii="CordiaUPC" w:eastAsia="MS Mincho" w:hAnsi="CordiaUPC" w:cs="CordiaUPC"/>
                <w:sz w:val="26"/>
                <w:szCs w:val="26"/>
                <w:lang w:val="en-US" w:eastAsia="th-TH" w:bidi="th-TH"/>
              </w:rPr>
              <w:t>1</w:t>
            </w:r>
          </w:p>
        </w:tc>
      </w:tr>
    </w:tbl>
    <w:p w14:paraId="293115E9" w14:textId="77777777" w:rsidR="007D4956" w:rsidRPr="002D03D8" w:rsidRDefault="007D4956">
      <w:pPr>
        <w:spacing w:line="240" w:lineRule="auto"/>
        <w:rPr>
          <w:rFonts w:ascii="CordiaUPC" w:hAnsi="CordiaUPC" w:cs="CordiaUPC"/>
          <w:b/>
          <w:bCs/>
          <w:sz w:val="26"/>
          <w:szCs w:val="26"/>
          <w:cs/>
          <w:lang w:bidi="th-TH"/>
        </w:rPr>
      </w:pPr>
      <w:r w:rsidRPr="002D03D8">
        <w:rPr>
          <w:rFonts w:ascii="CordiaUPC" w:hAnsi="CordiaUPC" w:cs="CordiaUPC"/>
          <w:b/>
          <w:bCs/>
          <w:sz w:val="26"/>
          <w:szCs w:val="26"/>
          <w:cs/>
          <w:lang w:bidi="th-TH"/>
        </w:rPr>
        <w:br w:type="page"/>
      </w:r>
    </w:p>
    <w:p w14:paraId="0CFF2F66" w14:textId="2CC50316" w:rsidR="00C82FD9" w:rsidRPr="002D03D8" w:rsidRDefault="00804E90" w:rsidP="00466B55">
      <w:pPr>
        <w:pStyle w:val="index"/>
        <w:spacing w:after="0" w:line="240" w:lineRule="exact"/>
        <w:rPr>
          <w:rFonts w:ascii="CordiaUPC" w:hAnsi="CordiaUPC" w:cs="CordiaUPC"/>
          <w:b/>
          <w:bCs/>
          <w:sz w:val="26"/>
          <w:szCs w:val="26"/>
          <w:lang w:bidi="th-TH"/>
        </w:rPr>
      </w:pPr>
      <w:r w:rsidRPr="002D03D8">
        <w:rPr>
          <w:rFonts w:ascii="CordiaUPC" w:hAnsi="CordiaUPC" w:cs="CordiaUPC"/>
          <w:b/>
          <w:bCs/>
          <w:sz w:val="26"/>
          <w:szCs w:val="26"/>
          <w:lang w:bidi="th-TH"/>
        </w:rPr>
        <w:lastRenderedPageBreak/>
        <w:t>7</w:t>
      </w:r>
      <w:r w:rsidR="00C82FD9" w:rsidRPr="002D03D8">
        <w:rPr>
          <w:rFonts w:ascii="CordiaUPC" w:hAnsi="CordiaUPC" w:cs="CordiaUPC" w:hint="cs"/>
          <w:b/>
          <w:bCs/>
          <w:sz w:val="26"/>
          <w:szCs w:val="26"/>
          <w:lang w:bidi="th-TH"/>
        </w:rPr>
        <w:t>.</w:t>
      </w:r>
      <w:r w:rsidR="00C82FD9" w:rsidRPr="002D03D8">
        <w:rPr>
          <w:rFonts w:ascii="CordiaUPC" w:hAnsi="CordiaUPC" w:cs="CordiaUPC"/>
          <w:b/>
          <w:bCs/>
          <w:sz w:val="26"/>
          <w:szCs w:val="26"/>
          <w:lang w:bidi="th-TH"/>
        </w:rPr>
        <w:t>3</w:t>
      </w:r>
      <w:r w:rsidR="00C82FD9" w:rsidRPr="002D03D8">
        <w:rPr>
          <w:rFonts w:ascii="CordiaUPC" w:hAnsi="CordiaUPC" w:cs="CordiaUPC" w:hint="cs"/>
          <w:b/>
          <w:bCs/>
          <w:sz w:val="26"/>
          <w:szCs w:val="26"/>
          <w:lang w:bidi="th-TH"/>
        </w:rPr>
        <w:tab/>
        <w:t>Investments in entities in which the Bank and its subsidiaries hold 10% or more</w:t>
      </w:r>
    </w:p>
    <w:p w14:paraId="34CA0D22" w14:textId="77777777" w:rsidR="00C82FD9" w:rsidRPr="002D03D8" w:rsidRDefault="00C82FD9" w:rsidP="00C82FD9">
      <w:pPr>
        <w:pStyle w:val="index"/>
        <w:spacing w:after="0" w:line="240" w:lineRule="exact"/>
        <w:ind w:left="567" w:hanging="567"/>
        <w:rPr>
          <w:rFonts w:ascii="CordiaUPC" w:hAnsi="CordiaUPC" w:cs="CordiaUPC"/>
          <w:sz w:val="26"/>
          <w:szCs w:val="26"/>
          <w:cs/>
          <w:lang w:val="en-US" w:bidi="th-TH"/>
        </w:rPr>
      </w:pPr>
    </w:p>
    <w:p w14:paraId="4666AA37" w14:textId="1DA005BF" w:rsidR="00C82FD9" w:rsidRPr="002D03D8"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2D03D8">
        <w:rPr>
          <w:rFonts w:ascii="CordiaUPC" w:hAnsi="CordiaUPC" w:cs="CordiaUPC" w:hint="cs"/>
          <w:sz w:val="26"/>
          <w:szCs w:val="26"/>
          <w:lang w:val="en-US" w:eastAsia="en-GB" w:bidi="th-TH"/>
        </w:rPr>
        <w:t xml:space="preserve">As </w:t>
      </w:r>
      <w:proofErr w:type="gramStart"/>
      <w:r w:rsidR="00173A6B" w:rsidRPr="002D03D8">
        <w:rPr>
          <w:rFonts w:ascii="CordiaUPC" w:hAnsi="CordiaUPC" w:cs="CordiaUPC"/>
          <w:sz w:val="26"/>
          <w:szCs w:val="26"/>
          <w:lang w:val="en-US" w:eastAsia="en-GB" w:bidi="th-TH"/>
        </w:rPr>
        <w:t>at</w:t>
      </w:r>
      <w:proofErr w:type="gramEnd"/>
      <w:r w:rsidR="00173A6B" w:rsidRPr="002D03D8">
        <w:rPr>
          <w:rFonts w:ascii="CordiaUPC" w:hAnsi="CordiaUPC" w:cs="CordiaUPC"/>
          <w:sz w:val="26"/>
          <w:szCs w:val="26"/>
          <w:lang w:val="en-US" w:eastAsia="en-GB" w:bidi="th-TH"/>
        </w:rPr>
        <w:t xml:space="preserve"> 30 </w:t>
      </w:r>
      <w:r w:rsidR="00DA4DD8" w:rsidRPr="002D03D8">
        <w:rPr>
          <w:rFonts w:ascii="CordiaUPC" w:hAnsi="CordiaUPC" w:cs="CordiaUPC"/>
          <w:sz w:val="26"/>
          <w:szCs w:val="26"/>
          <w:lang w:val="en-US" w:eastAsia="en-GB" w:bidi="th-TH"/>
        </w:rPr>
        <w:t>September</w:t>
      </w:r>
      <w:r w:rsidR="00173A6B" w:rsidRPr="002D03D8">
        <w:rPr>
          <w:rFonts w:ascii="CordiaUPC" w:hAnsi="CordiaUPC" w:cs="CordiaUPC"/>
          <w:sz w:val="26"/>
          <w:szCs w:val="26"/>
          <w:lang w:val="en-US" w:eastAsia="en-GB" w:bidi="th-TH"/>
        </w:rPr>
        <w:t xml:space="preserve"> 2025 and 31 December 2024</w:t>
      </w:r>
      <w:r w:rsidRPr="002D03D8">
        <w:rPr>
          <w:rFonts w:ascii="CordiaUPC" w:hAnsi="CordiaUPC" w:cs="CordiaUPC" w:hint="cs"/>
          <w:sz w:val="26"/>
          <w:szCs w:val="26"/>
          <w:lang w:val="en-US" w:eastAsia="en-GB" w:bidi="th-TH"/>
        </w:rPr>
        <w:t xml:space="preserve">, the Bank and its subsidiaries had investments in entities in which the Bank and its subsidiaries hold 10% or more of the paid-up share capital of the investee companies </w:t>
      </w:r>
      <w:r w:rsidRPr="002D03D8">
        <w:rPr>
          <w:rFonts w:ascii="CordiaUPC" w:hAnsi="CordiaUPC" w:cs="CordiaUPC"/>
          <w:sz w:val="26"/>
          <w:szCs w:val="26"/>
          <w:lang w:val="en-US" w:eastAsia="en-GB" w:bidi="th-TH"/>
        </w:rPr>
        <w:t xml:space="preserve">but such companies are not treated as its subsidiaries and associate </w:t>
      </w:r>
      <w:proofErr w:type="spellStart"/>
      <w:r w:rsidRPr="002D03D8">
        <w:rPr>
          <w:rFonts w:ascii="CordiaUPC" w:hAnsi="CordiaUPC" w:cs="CordiaUPC"/>
          <w:sz w:val="26"/>
          <w:szCs w:val="26"/>
          <w:lang w:val="en-US" w:eastAsia="en-GB" w:bidi="th-TH"/>
        </w:rPr>
        <w:t>summarised</w:t>
      </w:r>
      <w:proofErr w:type="spellEnd"/>
      <w:r w:rsidRPr="002D03D8">
        <w:rPr>
          <w:rFonts w:ascii="CordiaUPC" w:hAnsi="CordiaUPC" w:cs="CordiaUPC"/>
          <w:sz w:val="26"/>
          <w:szCs w:val="26"/>
          <w:lang w:val="en-US" w:eastAsia="en-GB" w:bidi="th-TH"/>
        </w:rPr>
        <w:t xml:space="preserve"> below.</w:t>
      </w:r>
    </w:p>
    <w:p w14:paraId="6B9CEA27" w14:textId="77777777" w:rsidR="00C82FD9" w:rsidRPr="002D03D8"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385" w:type="dxa"/>
        <w:tblInd w:w="429" w:type="dxa"/>
        <w:tblLayout w:type="fixed"/>
        <w:tblLook w:val="01E0" w:firstRow="1" w:lastRow="1" w:firstColumn="1" w:lastColumn="1" w:noHBand="0" w:noVBand="0"/>
      </w:tblPr>
      <w:tblGrid>
        <w:gridCol w:w="5598"/>
        <w:gridCol w:w="273"/>
        <w:gridCol w:w="1617"/>
        <w:gridCol w:w="270"/>
        <w:gridCol w:w="1620"/>
        <w:gridCol w:w="7"/>
      </w:tblGrid>
      <w:tr w:rsidR="00C82FD9" w:rsidRPr="002D03D8" w14:paraId="0F3FE775" w14:textId="77777777" w:rsidTr="00770F70">
        <w:trPr>
          <w:trHeight w:val="137"/>
        </w:trPr>
        <w:tc>
          <w:tcPr>
            <w:tcW w:w="5598" w:type="dxa"/>
          </w:tcPr>
          <w:p w14:paraId="7DCFC2C4" w14:textId="77777777" w:rsidR="00C82FD9" w:rsidRPr="002D03D8" w:rsidRDefault="00C82FD9" w:rsidP="005E3D05">
            <w:pPr>
              <w:spacing w:line="240" w:lineRule="exact"/>
              <w:rPr>
                <w:rFonts w:ascii="CordiaUPC" w:hAnsi="CordiaUPC" w:cs="CordiaUPC"/>
                <w:b/>
                <w:bCs/>
                <w:sz w:val="26"/>
                <w:szCs w:val="26"/>
                <w:lang w:val="en-US"/>
              </w:rPr>
            </w:pPr>
          </w:p>
        </w:tc>
        <w:tc>
          <w:tcPr>
            <w:tcW w:w="273" w:type="dxa"/>
          </w:tcPr>
          <w:p w14:paraId="266FC8EC" w14:textId="77777777" w:rsidR="00C82FD9" w:rsidRPr="002D03D8" w:rsidRDefault="00C82FD9" w:rsidP="005E3D05">
            <w:pPr>
              <w:pStyle w:val="acctfourfigures"/>
              <w:tabs>
                <w:tab w:val="clear" w:pos="765"/>
              </w:tabs>
              <w:spacing w:line="240" w:lineRule="exact"/>
              <w:ind w:left="-108" w:right="-88"/>
              <w:jc w:val="center"/>
              <w:rPr>
                <w:rFonts w:ascii="CordiaUPC" w:hAnsi="CordiaUPC" w:cs="CordiaUPC"/>
                <w:b/>
                <w:bCs/>
                <w:sz w:val="26"/>
                <w:szCs w:val="26"/>
              </w:rPr>
            </w:pPr>
          </w:p>
        </w:tc>
        <w:tc>
          <w:tcPr>
            <w:tcW w:w="3514" w:type="dxa"/>
            <w:gridSpan w:val="4"/>
          </w:tcPr>
          <w:p w14:paraId="297BD8FB" w14:textId="77777777" w:rsidR="00C82FD9" w:rsidRPr="002D03D8" w:rsidRDefault="00C82FD9" w:rsidP="005E3D05">
            <w:pPr>
              <w:pStyle w:val="acctfourfigures"/>
              <w:tabs>
                <w:tab w:val="clear" w:pos="765"/>
              </w:tabs>
              <w:spacing w:line="240" w:lineRule="exact"/>
              <w:ind w:left="-108" w:right="-88"/>
              <w:jc w:val="center"/>
              <w:rPr>
                <w:rFonts w:ascii="CordiaUPC" w:hAnsi="CordiaUPC" w:cs="CordiaUPC"/>
                <w:b/>
                <w:bCs/>
                <w:sz w:val="26"/>
                <w:szCs w:val="26"/>
              </w:rPr>
            </w:pPr>
            <w:r w:rsidRPr="002D03D8">
              <w:rPr>
                <w:rFonts w:ascii="CordiaUPC" w:hAnsi="CordiaUPC" w:cs="CordiaUPC"/>
                <w:b/>
                <w:bCs/>
                <w:sz w:val="26"/>
                <w:szCs w:val="26"/>
                <w:lang w:val="en-US" w:bidi="th-TH"/>
              </w:rPr>
              <w:t xml:space="preserve">Consolidated and </w:t>
            </w:r>
            <w:r w:rsidRPr="002D03D8">
              <w:rPr>
                <w:rFonts w:ascii="CordiaUPC" w:hAnsi="CordiaUPC" w:cs="CordiaUPC" w:hint="cs"/>
                <w:b/>
                <w:bCs/>
                <w:sz w:val="26"/>
                <w:szCs w:val="26"/>
              </w:rPr>
              <w:t>Bank only</w:t>
            </w:r>
          </w:p>
        </w:tc>
      </w:tr>
      <w:tr w:rsidR="00173A6B" w:rsidRPr="002D03D8" w14:paraId="707ADA1F" w14:textId="77777777" w:rsidTr="00770F70">
        <w:trPr>
          <w:gridAfter w:val="1"/>
          <w:wAfter w:w="7" w:type="dxa"/>
          <w:trHeight w:val="137"/>
        </w:trPr>
        <w:tc>
          <w:tcPr>
            <w:tcW w:w="5598" w:type="dxa"/>
          </w:tcPr>
          <w:p w14:paraId="219F37EA" w14:textId="77777777" w:rsidR="00173A6B" w:rsidRPr="002D03D8" w:rsidRDefault="00173A6B" w:rsidP="00173A6B">
            <w:pPr>
              <w:spacing w:line="240" w:lineRule="exact"/>
              <w:ind w:firstLine="562"/>
              <w:rPr>
                <w:rFonts w:ascii="CordiaUPC" w:hAnsi="CordiaUPC" w:cs="CordiaUPC"/>
                <w:b/>
                <w:bCs/>
                <w:sz w:val="26"/>
                <w:szCs w:val="26"/>
                <w:lang w:val="en-US"/>
              </w:rPr>
            </w:pPr>
          </w:p>
        </w:tc>
        <w:tc>
          <w:tcPr>
            <w:tcW w:w="273" w:type="dxa"/>
            <w:shd w:val="clear" w:color="auto" w:fill="auto"/>
          </w:tcPr>
          <w:p w14:paraId="7430DFA0" w14:textId="77777777" w:rsidR="00173A6B" w:rsidRPr="002D03D8" w:rsidRDefault="00173A6B" w:rsidP="00173A6B">
            <w:pPr>
              <w:pStyle w:val="acctmergecolhdg"/>
              <w:spacing w:line="240" w:lineRule="exact"/>
              <w:rPr>
                <w:rFonts w:ascii="CordiaUPC" w:hAnsi="CordiaUPC" w:cs="CordiaUPC"/>
                <w:b w:val="0"/>
                <w:bCs/>
                <w:sz w:val="26"/>
                <w:szCs w:val="26"/>
              </w:rPr>
            </w:pPr>
          </w:p>
        </w:tc>
        <w:tc>
          <w:tcPr>
            <w:tcW w:w="1617" w:type="dxa"/>
            <w:vAlign w:val="bottom"/>
          </w:tcPr>
          <w:p w14:paraId="11FFF23E" w14:textId="529F179D" w:rsidR="00173A6B" w:rsidRPr="002D03D8" w:rsidRDefault="00173A6B" w:rsidP="00173A6B">
            <w:pPr>
              <w:pStyle w:val="acctmergecolhdg"/>
              <w:spacing w:line="240" w:lineRule="exact"/>
              <w:ind w:left="-79" w:right="-79"/>
              <w:rPr>
                <w:rFonts w:ascii="CordiaUPC" w:hAnsi="CordiaUPC" w:cs="CordiaUPC"/>
                <w:b w:val="0"/>
                <w:bCs/>
                <w:sz w:val="26"/>
                <w:szCs w:val="26"/>
                <w:lang w:val="en-US" w:bidi="th-TH"/>
              </w:rPr>
            </w:pPr>
            <w:r w:rsidRPr="002D03D8">
              <w:rPr>
                <w:rFonts w:ascii="CordiaUPC" w:hAnsi="CordiaUPC" w:cs="CordiaUPC"/>
                <w:b w:val="0"/>
                <w:bCs/>
                <w:sz w:val="26"/>
                <w:szCs w:val="26"/>
              </w:rPr>
              <w:t xml:space="preserve">30 </w:t>
            </w:r>
            <w:r w:rsidR="00DA4DD8" w:rsidRPr="002D03D8">
              <w:rPr>
                <w:rFonts w:ascii="CordiaUPC" w:hAnsi="CordiaUPC" w:cs="CordiaUPC"/>
                <w:b w:val="0"/>
                <w:bCs/>
                <w:sz w:val="26"/>
                <w:szCs w:val="26"/>
              </w:rPr>
              <w:t>September</w:t>
            </w:r>
            <w:r w:rsidRPr="002D03D8">
              <w:rPr>
                <w:rFonts w:ascii="CordiaUPC" w:hAnsi="CordiaUPC" w:cs="CordiaUPC"/>
                <w:b w:val="0"/>
                <w:bCs/>
                <w:sz w:val="26"/>
                <w:szCs w:val="26"/>
              </w:rPr>
              <w:t xml:space="preserve"> 2025</w:t>
            </w:r>
          </w:p>
        </w:tc>
        <w:tc>
          <w:tcPr>
            <w:tcW w:w="270" w:type="dxa"/>
          </w:tcPr>
          <w:p w14:paraId="22FCE468" w14:textId="77777777" w:rsidR="00173A6B" w:rsidRPr="002D03D8" w:rsidRDefault="00173A6B" w:rsidP="00173A6B">
            <w:pPr>
              <w:pStyle w:val="acctmergecolhdg"/>
              <w:spacing w:line="240" w:lineRule="exact"/>
              <w:ind w:left="-79" w:right="101"/>
              <w:rPr>
                <w:rFonts w:ascii="CordiaUPC" w:hAnsi="CordiaUPC" w:cs="CordiaUPC"/>
                <w:b w:val="0"/>
                <w:bCs/>
                <w:sz w:val="26"/>
                <w:szCs w:val="26"/>
              </w:rPr>
            </w:pPr>
          </w:p>
        </w:tc>
        <w:tc>
          <w:tcPr>
            <w:tcW w:w="1620" w:type="dxa"/>
          </w:tcPr>
          <w:p w14:paraId="5AD31FE1" w14:textId="5050A17F" w:rsidR="00173A6B" w:rsidRPr="002D03D8" w:rsidRDefault="00173A6B" w:rsidP="00173A6B">
            <w:pPr>
              <w:pStyle w:val="acctmergecolhdg"/>
              <w:tabs>
                <w:tab w:val="left" w:pos="656"/>
              </w:tabs>
              <w:spacing w:line="240" w:lineRule="exact"/>
              <w:ind w:left="-79" w:right="-68"/>
              <w:rPr>
                <w:rFonts w:ascii="CordiaUPC" w:hAnsi="CordiaUPC" w:cs="CordiaUPC"/>
                <w:b w:val="0"/>
                <w:bCs/>
                <w:spacing w:val="-6"/>
                <w:sz w:val="26"/>
                <w:szCs w:val="26"/>
              </w:rPr>
            </w:pPr>
            <w:r w:rsidRPr="002D03D8">
              <w:rPr>
                <w:rFonts w:ascii="CordiaUPC" w:hAnsi="CordiaUPC" w:cs="CordiaUPC"/>
                <w:b w:val="0"/>
                <w:bCs/>
                <w:spacing w:val="-6"/>
                <w:sz w:val="26"/>
                <w:szCs w:val="26"/>
              </w:rPr>
              <w:t>31 December 2024</w:t>
            </w:r>
          </w:p>
        </w:tc>
      </w:tr>
      <w:tr w:rsidR="00C82FD9" w:rsidRPr="002D03D8" w14:paraId="0721A8D6" w14:textId="77777777" w:rsidTr="00770F70">
        <w:trPr>
          <w:trHeight w:val="187"/>
        </w:trPr>
        <w:tc>
          <w:tcPr>
            <w:tcW w:w="5598" w:type="dxa"/>
          </w:tcPr>
          <w:p w14:paraId="340EB9DE" w14:textId="77777777" w:rsidR="00C82FD9" w:rsidRPr="002D03D8" w:rsidRDefault="00C82FD9" w:rsidP="005E3D05">
            <w:pPr>
              <w:spacing w:line="240" w:lineRule="exact"/>
              <w:rPr>
                <w:rFonts w:ascii="CordiaUPC" w:hAnsi="CordiaUPC" w:cs="CordiaUPC"/>
                <w:b/>
                <w:bCs/>
                <w:sz w:val="26"/>
                <w:szCs w:val="26"/>
                <w:lang w:val="en-US"/>
              </w:rPr>
            </w:pPr>
          </w:p>
        </w:tc>
        <w:tc>
          <w:tcPr>
            <w:tcW w:w="273" w:type="dxa"/>
          </w:tcPr>
          <w:p w14:paraId="33FD54FD" w14:textId="77777777" w:rsidR="00C82FD9" w:rsidRPr="002D03D8"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14" w:type="dxa"/>
            <w:gridSpan w:val="4"/>
          </w:tcPr>
          <w:p w14:paraId="18B23180" w14:textId="77777777" w:rsidR="00C82FD9" w:rsidRPr="002D03D8"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2D03D8">
              <w:rPr>
                <w:rFonts w:ascii="CordiaUPC" w:hAnsi="CordiaUPC" w:cs="CordiaUPC" w:hint="cs"/>
                <w:bCs/>
                <w:i/>
                <w:iCs/>
                <w:sz w:val="26"/>
                <w:szCs w:val="26"/>
              </w:rPr>
              <w:t>(in million Baht)</w:t>
            </w:r>
          </w:p>
        </w:tc>
      </w:tr>
      <w:tr w:rsidR="00C5570C" w:rsidRPr="002D03D8" w14:paraId="6F84B1FE" w14:textId="77777777" w:rsidTr="00770F70">
        <w:trPr>
          <w:gridAfter w:val="1"/>
          <w:wAfter w:w="7" w:type="dxa"/>
          <w:trHeight w:val="187"/>
        </w:trPr>
        <w:tc>
          <w:tcPr>
            <w:tcW w:w="5598" w:type="dxa"/>
          </w:tcPr>
          <w:p w14:paraId="3156C919" w14:textId="77777777" w:rsidR="00C5570C" w:rsidRPr="002D03D8" w:rsidRDefault="00C5570C" w:rsidP="00C5570C">
            <w:pPr>
              <w:spacing w:line="240" w:lineRule="exact"/>
              <w:ind w:left="118" w:hanging="118"/>
              <w:rPr>
                <w:rFonts w:ascii="CordiaUPC" w:hAnsi="CordiaUPC" w:cs="CordiaUPC"/>
                <w:sz w:val="26"/>
                <w:szCs w:val="26"/>
                <w:lang w:val="en-US"/>
              </w:rPr>
            </w:pPr>
            <w:r w:rsidRPr="002D03D8">
              <w:rPr>
                <w:rFonts w:ascii="CordiaUPC" w:hAnsi="CordiaUPC" w:cs="CordiaUPC" w:hint="cs"/>
                <w:sz w:val="26"/>
                <w:szCs w:val="26"/>
                <w:lang w:val="en-US"/>
              </w:rPr>
              <w:t>Public utilities and services</w:t>
            </w:r>
          </w:p>
        </w:tc>
        <w:tc>
          <w:tcPr>
            <w:tcW w:w="273" w:type="dxa"/>
          </w:tcPr>
          <w:p w14:paraId="696D9620" w14:textId="77777777" w:rsidR="00C5570C" w:rsidRPr="002D03D8" w:rsidRDefault="00C5570C" w:rsidP="00C5570C">
            <w:pPr>
              <w:pStyle w:val="acctfourfigures"/>
              <w:tabs>
                <w:tab w:val="clear" w:pos="765"/>
                <w:tab w:val="decimal" w:pos="1062"/>
              </w:tabs>
              <w:spacing w:line="240" w:lineRule="exact"/>
              <w:ind w:left="-79" w:right="-198"/>
              <w:rPr>
                <w:rFonts w:ascii="CordiaUPC" w:hAnsi="CordiaUPC" w:cs="CordiaUPC"/>
                <w:sz w:val="26"/>
                <w:szCs w:val="26"/>
              </w:rPr>
            </w:pPr>
          </w:p>
        </w:tc>
        <w:tc>
          <w:tcPr>
            <w:tcW w:w="1617" w:type="dxa"/>
          </w:tcPr>
          <w:p w14:paraId="2C2545DC" w14:textId="182F1979" w:rsidR="00C5570C" w:rsidRPr="002D03D8" w:rsidRDefault="00C5570C" w:rsidP="00C5570C">
            <w:pPr>
              <w:pStyle w:val="acctfourfigures"/>
              <w:tabs>
                <w:tab w:val="clear" w:pos="765"/>
                <w:tab w:val="decimal" w:pos="1154"/>
              </w:tabs>
              <w:spacing w:line="240" w:lineRule="exact"/>
              <w:ind w:left="-79" w:right="-198"/>
              <w:rPr>
                <w:rFonts w:ascii="CordiaUPC" w:hAnsi="CordiaUPC" w:cs="CordiaUPC"/>
                <w:sz w:val="26"/>
                <w:szCs w:val="26"/>
                <w:lang w:val="en-US"/>
              </w:rPr>
            </w:pPr>
            <w:r w:rsidRPr="002D03D8">
              <w:rPr>
                <w:rFonts w:ascii="CordiaUPC" w:hAnsi="CordiaUPC" w:cs="CordiaUPC"/>
                <w:sz w:val="26"/>
                <w:szCs w:val="26"/>
                <w:lang w:val="en-US"/>
              </w:rPr>
              <w:t>150</w:t>
            </w:r>
          </w:p>
        </w:tc>
        <w:tc>
          <w:tcPr>
            <w:tcW w:w="270" w:type="dxa"/>
          </w:tcPr>
          <w:p w14:paraId="2CF5C28B" w14:textId="77777777" w:rsidR="00C5570C" w:rsidRPr="002D03D8" w:rsidRDefault="00C5570C" w:rsidP="00C5570C">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6B351C1F" w14:textId="7097EE73" w:rsidR="00C5570C" w:rsidRPr="002D03D8" w:rsidRDefault="00C5570C" w:rsidP="00C5570C">
            <w:pPr>
              <w:pStyle w:val="acctfourfigures"/>
              <w:tabs>
                <w:tab w:val="clear" w:pos="765"/>
                <w:tab w:val="decimal" w:pos="1154"/>
              </w:tabs>
              <w:spacing w:line="240" w:lineRule="exact"/>
              <w:ind w:left="-79" w:right="-198"/>
              <w:rPr>
                <w:rFonts w:ascii="CordiaUPC" w:hAnsi="CordiaUPC" w:cs="CordiaUPC"/>
                <w:sz w:val="26"/>
                <w:szCs w:val="26"/>
              </w:rPr>
            </w:pPr>
            <w:r w:rsidRPr="002D03D8">
              <w:rPr>
                <w:rFonts w:ascii="CordiaUPC" w:hAnsi="CordiaUPC" w:cs="CordiaUPC"/>
                <w:sz w:val="26"/>
                <w:szCs w:val="26"/>
                <w:lang w:val="en-US"/>
              </w:rPr>
              <w:t>143</w:t>
            </w:r>
          </w:p>
        </w:tc>
      </w:tr>
      <w:tr w:rsidR="00C5570C" w:rsidRPr="002D03D8" w14:paraId="01CB0646" w14:textId="77777777" w:rsidTr="00770F70">
        <w:trPr>
          <w:gridAfter w:val="1"/>
          <w:wAfter w:w="7" w:type="dxa"/>
          <w:trHeight w:val="187"/>
        </w:trPr>
        <w:tc>
          <w:tcPr>
            <w:tcW w:w="5598" w:type="dxa"/>
          </w:tcPr>
          <w:p w14:paraId="50AD4A4B" w14:textId="77777777" w:rsidR="00C5570C" w:rsidRPr="002D03D8" w:rsidRDefault="00C5570C" w:rsidP="00C5570C">
            <w:pPr>
              <w:spacing w:line="240" w:lineRule="exact"/>
              <w:ind w:left="118" w:hanging="118"/>
              <w:rPr>
                <w:rFonts w:ascii="CordiaUPC" w:hAnsi="CordiaUPC" w:cs="CordiaUPC"/>
                <w:sz w:val="26"/>
                <w:szCs w:val="26"/>
                <w:lang w:val="en-US"/>
              </w:rPr>
            </w:pPr>
            <w:r w:rsidRPr="002D03D8">
              <w:rPr>
                <w:rFonts w:ascii="CordiaUPC" w:hAnsi="CordiaUPC" w:cs="CordiaUPC"/>
                <w:sz w:val="26"/>
                <w:szCs w:val="26"/>
              </w:rPr>
              <w:t>Financial services</w:t>
            </w:r>
          </w:p>
        </w:tc>
        <w:tc>
          <w:tcPr>
            <w:tcW w:w="273" w:type="dxa"/>
          </w:tcPr>
          <w:p w14:paraId="2308042D" w14:textId="77777777" w:rsidR="00C5570C" w:rsidRPr="002D03D8" w:rsidRDefault="00C5570C" w:rsidP="00C5570C">
            <w:pPr>
              <w:pStyle w:val="acctfourfigures"/>
              <w:tabs>
                <w:tab w:val="clear" w:pos="765"/>
                <w:tab w:val="decimal" w:pos="1062"/>
              </w:tabs>
              <w:spacing w:line="240" w:lineRule="exact"/>
              <w:ind w:left="-79" w:right="-198"/>
              <w:rPr>
                <w:rFonts w:ascii="CordiaUPC" w:hAnsi="CordiaUPC" w:cs="CordiaUPC"/>
                <w:sz w:val="26"/>
                <w:szCs w:val="26"/>
              </w:rPr>
            </w:pPr>
          </w:p>
        </w:tc>
        <w:tc>
          <w:tcPr>
            <w:tcW w:w="1617" w:type="dxa"/>
            <w:tcBorders>
              <w:bottom w:val="single" w:sz="2" w:space="0" w:color="auto"/>
            </w:tcBorders>
            <w:vAlign w:val="bottom"/>
          </w:tcPr>
          <w:p w14:paraId="0594FF87" w14:textId="61F0EA82" w:rsidR="00C5570C" w:rsidRPr="002D03D8" w:rsidRDefault="00C5570C" w:rsidP="00C5570C">
            <w:pPr>
              <w:pStyle w:val="acctfourfigures"/>
              <w:tabs>
                <w:tab w:val="clear" w:pos="765"/>
              </w:tabs>
              <w:spacing w:line="240" w:lineRule="exact"/>
              <w:ind w:left="-79" w:right="255"/>
              <w:jc w:val="right"/>
              <w:rPr>
                <w:rFonts w:ascii="CordiaUPC" w:hAnsi="CordiaUPC" w:cs="CordiaUPC"/>
                <w:sz w:val="26"/>
                <w:szCs w:val="26"/>
              </w:rPr>
            </w:pPr>
            <w:r w:rsidRPr="002D03D8">
              <w:rPr>
                <w:rFonts w:ascii="CordiaUPC" w:hAnsi="CordiaUPC" w:cs="CordiaUPC"/>
                <w:sz w:val="26"/>
                <w:szCs w:val="26"/>
                <w:lang w:val="en-US" w:bidi="th-TH"/>
              </w:rPr>
              <w:t>678</w:t>
            </w:r>
          </w:p>
        </w:tc>
        <w:tc>
          <w:tcPr>
            <w:tcW w:w="270" w:type="dxa"/>
          </w:tcPr>
          <w:p w14:paraId="401B94F7" w14:textId="77777777" w:rsidR="00C5570C" w:rsidRPr="002D03D8" w:rsidRDefault="00C5570C" w:rsidP="00C5570C">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7D2EA709" w14:textId="12802382" w:rsidR="00C5570C" w:rsidRPr="002D03D8" w:rsidRDefault="00C5570C" w:rsidP="00C5570C">
            <w:pPr>
              <w:pStyle w:val="acctfourfigures"/>
              <w:tabs>
                <w:tab w:val="clear" w:pos="765"/>
                <w:tab w:val="decimal" w:pos="1154"/>
              </w:tabs>
              <w:spacing w:line="240" w:lineRule="exact"/>
              <w:ind w:left="-79" w:right="-198"/>
              <w:rPr>
                <w:rFonts w:ascii="CordiaUPC" w:hAnsi="CordiaUPC" w:cs="CordiaUPC"/>
                <w:sz w:val="26"/>
                <w:szCs w:val="26"/>
                <w:lang w:bidi="th-TH"/>
              </w:rPr>
            </w:pPr>
            <w:r w:rsidRPr="002D03D8">
              <w:rPr>
                <w:rFonts w:ascii="CordiaUPC" w:hAnsi="CordiaUPC" w:cs="CordiaUPC"/>
                <w:sz w:val="26"/>
                <w:szCs w:val="26"/>
              </w:rPr>
              <w:t>838</w:t>
            </w:r>
          </w:p>
        </w:tc>
      </w:tr>
      <w:tr w:rsidR="00C5570C" w:rsidRPr="002D03D8" w14:paraId="52023CED" w14:textId="77777777" w:rsidTr="00770F70">
        <w:trPr>
          <w:gridAfter w:val="1"/>
          <w:wAfter w:w="7" w:type="dxa"/>
          <w:trHeight w:val="60"/>
        </w:trPr>
        <w:tc>
          <w:tcPr>
            <w:tcW w:w="5598" w:type="dxa"/>
            <w:vAlign w:val="bottom"/>
          </w:tcPr>
          <w:p w14:paraId="64BC6499" w14:textId="77777777" w:rsidR="00C5570C" w:rsidRPr="002D03D8" w:rsidRDefault="00C5570C" w:rsidP="00C5570C">
            <w:pPr>
              <w:spacing w:line="240" w:lineRule="exact"/>
              <w:ind w:left="118" w:hanging="118"/>
              <w:rPr>
                <w:rFonts w:ascii="CordiaUPC" w:hAnsi="CordiaUPC" w:cs="CordiaUPC"/>
                <w:b/>
                <w:bCs/>
                <w:sz w:val="26"/>
                <w:szCs w:val="26"/>
                <w:lang w:val="en-US"/>
              </w:rPr>
            </w:pPr>
            <w:r w:rsidRPr="002D03D8">
              <w:rPr>
                <w:rFonts w:ascii="CordiaUPC" w:hAnsi="CordiaUPC" w:cs="CordiaUPC"/>
                <w:b/>
                <w:bCs/>
                <w:sz w:val="26"/>
                <w:szCs w:val="26"/>
              </w:rPr>
              <w:t>Total</w:t>
            </w:r>
          </w:p>
        </w:tc>
        <w:tc>
          <w:tcPr>
            <w:tcW w:w="273" w:type="dxa"/>
          </w:tcPr>
          <w:p w14:paraId="2A6C3221" w14:textId="77777777" w:rsidR="00C5570C" w:rsidRPr="002D03D8" w:rsidRDefault="00C5570C" w:rsidP="00C5570C">
            <w:pPr>
              <w:pStyle w:val="acctfourfigures"/>
              <w:tabs>
                <w:tab w:val="clear" w:pos="765"/>
                <w:tab w:val="decimal" w:pos="1062"/>
              </w:tabs>
              <w:spacing w:line="240" w:lineRule="exact"/>
              <w:ind w:left="-79" w:right="-198"/>
              <w:rPr>
                <w:rFonts w:ascii="CordiaUPC" w:hAnsi="CordiaUPC" w:cs="CordiaUPC"/>
                <w:b/>
                <w:bCs/>
                <w:sz w:val="26"/>
                <w:szCs w:val="26"/>
              </w:rPr>
            </w:pPr>
          </w:p>
        </w:tc>
        <w:tc>
          <w:tcPr>
            <w:tcW w:w="1617" w:type="dxa"/>
            <w:tcBorders>
              <w:top w:val="single" w:sz="2" w:space="0" w:color="auto"/>
              <w:bottom w:val="double" w:sz="4" w:space="0" w:color="auto"/>
            </w:tcBorders>
            <w:vAlign w:val="bottom"/>
          </w:tcPr>
          <w:p w14:paraId="13CBDFBA" w14:textId="726155DD" w:rsidR="00C5570C" w:rsidRPr="002D03D8" w:rsidRDefault="00C5570C" w:rsidP="00C5570C">
            <w:pPr>
              <w:pStyle w:val="acctfourfigures"/>
              <w:tabs>
                <w:tab w:val="clear" w:pos="765"/>
              </w:tabs>
              <w:spacing w:line="240" w:lineRule="exact"/>
              <w:ind w:left="-79" w:right="255"/>
              <w:jc w:val="right"/>
              <w:rPr>
                <w:rFonts w:ascii="CordiaUPC" w:hAnsi="CordiaUPC" w:cs="CordiaUPC"/>
                <w:b/>
                <w:bCs/>
                <w:sz w:val="26"/>
                <w:szCs w:val="26"/>
              </w:rPr>
            </w:pPr>
            <w:r w:rsidRPr="002D03D8">
              <w:rPr>
                <w:rFonts w:ascii="CordiaUPC" w:hAnsi="CordiaUPC" w:cs="CordiaUPC"/>
                <w:b/>
                <w:bCs/>
                <w:sz w:val="26"/>
                <w:szCs w:val="26"/>
                <w:lang w:val="en-US"/>
              </w:rPr>
              <w:t>828</w:t>
            </w:r>
          </w:p>
        </w:tc>
        <w:tc>
          <w:tcPr>
            <w:tcW w:w="270" w:type="dxa"/>
          </w:tcPr>
          <w:p w14:paraId="0F529DD8" w14:textId="77777777" w:rsidR="00C5570C" w:rsidRPr="002D03D8" w:rsidRDefault="00C5570C" w:rsidP="00C5570C">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6F7E0E94" w14:textId="7A5B5958" w:rsidR="00C5570C" w:rsidRPr="002D03D8" w:rsidRDefault="00C5570C" w:rsidP="00C5570C">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2D03D8">
              <w:rPr>
                <w:rFonts w:ascii="CordiaUPC" w:hAnsi="CordiaUPC" w:cs="CordiaUPC"/>
                <w:b/>
                <w:bCs/>
                <w:sz w:val="26"/>
                <w:szCs w:val="26"/>
              </w:rPr>
              <w:t>981</w:t>
            </w:r>
          </w:p>
        </w:tc>
      </w:tr>
    </w:tbl>
    <w:p w14:paraId="3AE81EFF" w14:textId="77777777" w:rsidR="00C82FD9" w:rsidRPr="002D03D8"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75FA00BD" w14:textId="77777777" w:rsidR="00C82FD9" w:rsidRPr="002D03D8" w:rsidRDefault="00C82FD9" w:rsidP="00C82FD9">
      <w:pPr>
        <w:spacing w:line="240" w:lineRule="exact"/>
        <w:ind w:left="547"/>
        <w:rPr>
          <w:rFonts w:ascii="CordiaUPC" w:eastAsia="Calibri" w:hAnsi="CordiaUPC" w:cs="CordiaUPC"/>
          <w:i/>
          <w:iCs/>
          <w:sz w:val="26"/>
          <w:szCs w:val="26"/>
          <w:lang w:val="en-US" w:bidi="th-TH"/>
        </w:rPr>
      </w:pPr>
      <w:r w:rsidRPr="002D03D8">
        <w:rPr>
          <w:rFonts w:ascii="CordiaUPC" w:eastAsia="Calibri" w:hAnsi="CordiaUPC" w:cs="CordiaUPC" w:hint="cs"/>
          <w:i/>
          <w:iCs/>
          <w:sz w:val="26"/>
          <w:szCs w:val="26"/>
          <w:lang w:val="en-US" w:bidi="th-TH"/>
        </w:rPr>
        <w:t>Interest in unconsolidated structured entity arising in the normal business</w:t>
      </w:r>
    </w:p>
    <w:p w14:paraId="12FB4647" w14:textId="77777777" w:rsidR="00C82FD9" w:rsidRPr="002D03D8" w:rsidRDefault="00C82FD9" w:rsidP="00C82FD9">
      <w:pPr>
        <w:spacing w:line="240" w:lineRule="exact"/>
        <w:ind w:left="547"/>
        <w:jc w:val="thaiDistribute"/>
        <w:rPr>
          <w:rFonts w:ascii="CordiaUPC" w:eastAsia="Calibri" w:hAnsi="CordiaUPC" w:cs="CordiaUPC"/>
          <w:sz w:val="26"/>
          <w:szCs w:val="26"/>
          <w:lang w:val="en-US" w:bidi="th-TH"/>
        </w:rPr>
      </w:pPr>
    </w:p>
    <w:p w14:paraId="4CC3CFC2" w14:textId="77777777" w:rsidR="00C82FD9" w:rsidRPr="002D03D8" w:rsidRDefault="00C82FD9" w:rsidP="00C82FD9">
      <w:pPr>
        <w:spacing w:line="240" w:lineRule="exact"/>
        <w:ind w:left="547"/>
        <w:jc w:val="thaiDistribute"/>
        <w:rPr>
          <w:rFonts w:ascii="CordiaUPC" w:eastAsia="Calibri" w:hAnsi="CordiaUPC" w:cs="CordiaUPC"/>
          <w:sz w:val="26"/>
          <w:szCs w:val="26"/>
          <w:lang w:val="en-US" w:bidi="th-TH"/>
        </w:rPr>
      </w:pPr>
      <w:r w:rsidRPr="002D03D8">
        <w:rPr>
          <w:rFonts w:ascii="CordiaUPC" w:eastAsia="Calibri" w:hAnsi="CordiaUPC" w:cs="CordiaUPC" w:hint="cs"/>
          <w:sz w:val="26"/>
          <w:szCs w:val="26"/>
          <w:lang w:val="en-US" w:bidi="th-TH"/>
        </w:rPr>
        <w:t xml:space="preserve">The Bank and its subsidiaries may </w:t>
      </w:r>
      <w:proofErr w:type="gramStart"/>
      <w:r w:rsidRPr="002D03D8">
        <w:rPr>
          <w:rFonts w:ascii="CordiaUPC" w:eastAsia="Calibri" w:hAnsi="CordiaUPC" w:cs="CordiaUPC" w:hint="cs"/>
          <w:sz w:val="26"/>
          <w:szCs w:val="26"/>
          <w:lang w:val="en-US" w:bidi="th-TH"/>
        </w:rPr>
        <w:t>enter into</w:t>
      </w:r>
      <w:proofErr w:type="gramEnd"/>
      <w:r w:rsidRPr="002D03D8">
        <w:rPr>
          <w:rFonts w:ascii="CordiaUPC" w:eastAsia="Calibri" w:hAnsi="CordiaUPC" w:cs="CordiaUPC" w:hint="cs"/>
          <w:sz w:val="26"/>
          <w:szCs w:val="26"/>
          <w:lang w:val="en-US" w:bidi="th-TH"/>
        </w:rPr>
        <w:t xml:space="preserve"> transactions with structured entities in the forms of investment in unit trusts, lending and derivative transactions.  Investment in unit trusts is </w:t>
      </w:r>
      <w:proofErr w:type="spellStart"/>
      <w:r w:rsidRPr="002D03D8">
        <w:rPr>
          <w:rFonts w:ascii="CordiaUPC" w:eastAsia="Calibri" w:hAnsi="CordiaUPC" w:cs="CordiaUPC" w:hint="cs"/>
          <w:sz w:val="26"/>
          <w:szCs w:val="26"/>
          <w:lang w:val="en-US" w:bidi="th-TH"/>
        </w:rPr>
        <w:t>summarised</w:t>
      </w:r>
      <w:proofErr w:type="spellEnd"/>
      <w:r w:rsidRPr="002D03D8">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other counterparties. </w:t>
      </w:r>
    </w:p>
    <w:p w14:paraId="0F0627A3" w14:textId="77777777" w:rsidR="00C82FD9" w:rsidRPr="002D03D8" w:rsidRDefault="00C82FD9" w:rsidP="00C82FD9">
      <w:pPr>
        <w:spacing w:line="240" w:lineRule="exact"/>
        <w:ind w:left="547"/>
        <w:jc w:val="thaiDistribute"/>
        <w:rPr>
          <w:rFonts w:ascii="CordiaUPC" w:eastAsia="Calibri" w:hAnsi="CordiaUPC" w:cs="CordiaUPC"/>
          <w:sz w:val="26"/>
          <w:szCs w:val="26"/>
          <w:lang w:val="en-US" w:bidi="th-TH"/>
        </w:rPr>
      </w:pPr>
    </w:p>
    <w:p w14:paraId="7A2B49BD" w14:textId="51AC1767" w:rsidR="00C82FD9" w:rsidRPr="002D03D8" w:rsidRDefault="00A36342" w:rsidP="00C82FD9">
      <w:pPr>
        <w:spacing w:line="240" w:lineRule="exact"/>
        <w:ind w:left="547"/>
        <w:jc w:val="thaiDistribute"/>
        <w:rPr>
          <w:rFonts w:ascii="CordiaUPC" w:eastAsia="Calibri" w:hAnsi="CordiaUPC" w:cs="CordiaUPC"/>
          <w:sz w:val="26"/>
          <w:szCs w:val="26"/>
          <w:cs/>
          <w:lang w:val="en-US" w:bidi="th-TH"/>
        </w:rPr>
      </w:pPr>
      <w:r w:rsidRPr="002D03D8">
        <w:rPr>
          <w:rFonts w:ascii="CordiaUPC" w:eastAsia="Calibri" w:hAnsi="CordiaUPC" w:cs="CordiaUPC"/>
          <w:sz w:val="26"/>
          <w:szCs w:val="26"/>
          <w:lang w:val="en-US" w:bidi="th-TH"/>
        </w:rPr>
        <w:t>During the nine-month period ended</w:t>
      </w:r>
      <w:r w:rsidR="00EC709D" w:rsidRPr="002D03D8">
        <w:rPr>
          <w:rFonts w:ascii="CordiaUPC" w:eastAsia="Calibri" w:hAnsi="CordiaUPC" w:cs="CordiaUPC"/>
          <w:sz w:val="26"/>
          <w:szCs w:val="26"/>
          <w:lang w:val="en-US" w:bidi="th-TH"/>
        </w:rPr>
        <w:t xml:space="preserve"> </w:t>
      </w:r>
      <w:r w:rsidR="00173A6B" w:rsidRPr="002D03D8">
        <w:rPr>
          <w:rFonts w:ascii="CordiaUPC" w:eastAsia="Calibri" w:hAnsi="CordiaUPC" w:cs="CordiaUPC"/>
          <w:sz w:val="26"/>
          <w:szCs w:val="26"/>
          <w:lang w:val="en-US" w:bidi="th-TH"/>
        </w:rPr>
        <w:t xml:space="preserve">30 </w:t>
      </w:r>
      <w:r w:rsidR="00DA4DD8" w:rsidRPr="002D03D8">
        <w:rPr>
          <w:rFonts w:ascii="CordiaUPC" w:eastAsia="Calibri" w:hAnsi="CordiaUPC" w:cs="CordiaUPC"/>
          <w:sz w:val="26"/>
          <w:szCs w:val="26"/>
          <w:lang w:val="en-US" w:bidi="th-TH"/>
        </w:rPr>
        <w:t>September</w:t>
      </w:r>
      <w:r w:rsidR="00173A6B" w:rsidRPr="002D03D8">
        <w:rPr>
          <w:rFonts w:ascii="CordiaUPC" w:eastAsia="Calibri" w:hAnsi="CordiaUPC" w:cs="CordiaUPC"/>
          <w:sz w:val="26"/>
          <w:szCs w:val="26"/>
          <w:lang w:val="en-US" w:bidi="th-TH"/>
        </w:rPr>
        <w:t xml:space="preserve"> 2025</w:t>
      </w:r>
      <w:r w:rsidRPr="002D03D8">
        <w:rPr>
          <w:rFonts w:ascii="CordiaUPC" w:eastAsia="Calibri" w:hAnsi="CordiaUPC" w:cs="CordiaUPC"/>
          <w:sz w:val="26"/>
          <w:szCs w:val="26"/>
          <w:lang w:val="en-US" w:bidi="th-TH"/>
        </w:rPr>
        <w:t xml:space="preserve">, </w:t>
      </w:r>
      <w:r w:rsidR="00C82FD9" w:rsidRPr="002D03D8">
        <w:rPr>
          <w:rFonts w:ascii="CordiaUPC" w:eastAsia="Calibri" w:hAnsi="CordiaUPC" w:cs="CordiaUPC" w:hint="cs"/>
          <w:sz w:val="26"/>
          <w:szCs w:val="26"/>
          <w:lang w:val="en-US" w:bidi="th-TH"/>
        </w:rPr>
        <w:t xml:space="preserve">the Bank </w:t>
      </w:r>
      <w:r w:rsidRPr="002D03D8">
        <w:rPr>
          <w:rFonts w:ascii="CordiaUPC" w:eastAsia="Calibri" w:hAnsi="CordiaUPC" w:cs="CordiaUPC"/>
          <w:sz w:val="26"/>
          <w:szCs w:val="26"/>
          <w:lang w:val="en-US" w:bidi="th-TH"/>
        </w:rPr>
        <w:t xml:space="preserve">had </w:t>
      </w:r>
      <w:r w:rsidR="00C82FD9" w:rsidRPr="002D03D8">
        <w:rPr>
          <w:rFonts w:ascii="CordiaUPC" w:eastAsia="Calibri" w:hAnsi="CordiaUPC" w:cs="CordiaUPC" w:hint="cs"/>
          <w:sz w:val="26"/>
          <w:szCs w:val="26"/>
          <w:lang w:val="en-US" w:bidi="th-TH"/>
        </w:rPr>
        <w:t xml:space="preserve">significant </w:t>
      </w:r>
      <w:r w:rsidRPr="002D03D8">
        <w:rPr>
          <w:rFonts w:ascii="CordiaUPC" w:eastAsia="Calibri" w:hAnsi="CordiaUPC" w:cs="CordiaUPC"/>
          <w:sz w:val="26"/>
          <w:szCs w:val="26"/>
          <w:lang w:val="en-US" w:bidi="th-TH"/>
        </w:rPr>
        <w:t>tra</w:t>
      </w:r>
      <w:r w:rsidR="00C82FD9" w:rsidRPr="002D03D8">
        <w:rPr>
          <w:rFonts w:ascii="CordiaUPC" w:eastAsia="Calibri" w:hAnsi="CordiaUPC" w:cs="CordiaUPC" w:hint="cs"/>
          <w:sz w:val="26"/>
          <w:szCs w:val="26"/>
          <w:lang w:val="en-US" w:bidi="th-TH"/>
        </w:rPr>
        <w:t>nsactions relating to</w:t>
      </w:r>
      <w:r w:rsidR="00F27DAE" w:rsidRPr="002D03D8">
        <w:rPr>
          <w:rFonts w:ascii="CordiaUPC" w:eastAsia="Calibri" w:hAnsi="CordiaUPC" w:cs="CordiaUPC"/>
          <w:sz w:val="26"/>
          <w:szCs w:val="26"/>
          <w:lang w:val="en-US" w:bidi="th-TH"/>
        </w:rPr>
        <w:t xml:space="preserve"> a</w:t>
      </w:r>
      <w:r w:rsidR="00C82FD9" w:rsidRPr="002D03D8">
        <w:rPr>
          <w:rFonts w:ascii="CordiaUPC" w:eastAsia="Calibri" w:hAnsi="CordiaUPC" w:cs="CordiaUPC" w:hint="cs"/>
          <w:sz w:val="26"/>
          <w:szCs w:val="26"/>
          <w:lang w:val="en-US" w:bidi="th-TH"/>
        </w:rPr>
        <w:t xml:space="preserve"> </w:t>
      </w:r>
      <w:r w:rsidRPr="002D03D8">
        <w:rPr>
          <w:rFonts w:ascii="CordiaUPC" w:eastAsia="Calibri" w:hAnsi="CordiaUPC" w:cs="CordiaUPC"/>
          <w:sz w:val="26"/>
          <w:szCs w:val="26"/>
          <w:lang w:val="en-US" w:bidi="th-TH"/>
        </w:rPr>
        <w:t xml:space="preserve">financial services </w:t>
      </w:r>
      <w:r w:rsidR="00C82FD9" w:rsidRPr="002D03D8">
        <w:rPr>
          <w:rFonts w:ascii="CordiaUPC" w:eastAsia="Calibri" w:hAnsi="CordiaUPC" w:cs="CordiaUPC" w:hint="cs"/>
          <w:sz w:val="26"/>
          <w:szCs w:val="26"/>
          <w:lang w:val="en-US" w:bidi="th-TH"/>
        </w:rPr>
        <w:t>enti</w:t>
      </w:r>
      <w:r w:rsidRPr="002D03D8">
        <w:rPr>
          <w:rFonts w:ascii="CordiaUPC" w:eastAsia="Calibri" w:hAnsi="CordiaUPC" w:cs="CordiaUPC"/>
          <w:sz w:val="26"/>
          <w:szCs w:val="26"/>
          <w:lang w:val="en-US" w:bidi="th-TH"/>
        </w:rPr>
        <w:t>ty as</w:t>
      </w:r>
      <w:r w:rsidR="00C82FD9" w:rsidRPr="002D03D8">
        <w:rPr>
          <w:rFonts w:ascii="CordiaUPC" w:eastAsia="Calibri" w:hAnsi="CordiaUPC" w:cs="CordiaUPC" w:hint="cs"/>
          <w:sz w:val="26"/>
          <w:szCs w:val="26"/>
          <w:lang w:val="en-US" w:bidi="th-TH"/>
        </w:rPr>
        <w:t xml:space="preserve"> disclose</w:t>
      </w:r>
      <w:r w:rsidRPr="002D03D8">
        <w:rPr>
          <w:rFonts w:ascii="CordiaUPC" w:eastAsia="Calibri" w:hAnsi="CordiaUPC" w:cs="CordiaUPC"/>
          <w:sz w:val="26"/>
          <w:szCs w:val="26"/>
          <w:lang w:val="en-US" w:bidi="th-TH"/>
        </w:rPr>
        <w:t>d</w:t>
      </w:r>
      <w:r w:rsidR="00C82FD9" w:rsidRPr="002D03D8">
        <w:rPr>
          <w:rFonts w:ascii="CordiaUPC" w:eastAsia="Calibri" w:hAnsi="CordiaUPC" w:cs="CordiaUPC" w:hint="cs"/>
          <w:sz w:val="26"/>
          <w:szCs w:val="26"/>
          <w:lang w:val="en-US" w:bidi="th-TH"/>
        </w:rPr>
        <w:t xml:space="preserve"> in </w:t>
      </w:r>
      <w:r w:rsidRPr="002D03D8">
        <w:rPr>
          <w:rFonts w:ascii="CordiaUPC" w:eastAsia="Calibri" w:hAnsi="CordiaUPC" w:cs="CordiaUPC"/>
          <w:sz w:val="26"/>
          <w:szCs w:val="26"/>
          <w:lang w:val="en-US" w:bidi="th-TH"/>
        </w:rPr>
        <w:t>Note 4</w:t>
      </w:r>
      <w:r w:rsidR="00C82FD9" w:rsidRPr="002D03D8">
        <w:rPr>
          <w:rFonts w:ascii="CordiaUPC" w:eastAsia="Calibri" w:hAnsi="CordiaUPC" w:cs="CordiaUPC" w:hint="cs"/>
          <w:sz w:val="26"/>
          <w:szCs w:val="26"/>
          <w:lang w:val="en-US" w:bidi="th-TH"/>
        </w:rPr>
        <w:t xml:space="preserve">. </w:t>
      </w:r>
    </w:p>
    <w:p w14:paraId="1577EF1D" w14:textId="77777777" w:rsidR="00884B0A" w:rsidRPr="002D03D8" w:rsidRDefault="00884B0A" w:rsidP="0044009C">
      <w:pPr>
        <w:pStyle w:val="index"/>
        <w:spacing w:after="0" w:line="240" w:lineRule="exact"/>
        <w:rPr>
          <w:rFonts w:ascii="CordiaUPC" w:hAnsi="CordiaUPC" w:cs="CordiaUPC"/>
          <w:b/>
          <w:bCs/>
          <w:sz w:val="26"/>
          <w:szCs w:val="26"/>
          <w:lang w:val="en-US" w:bidi="th-TH"/>
        </w:rPr>
      </w:pPr>
    </w:p>
    <w:p w14:paraId="739CE6B0" w14:textId="2C0444D7" w:rsidR="00C82FD9" w:rsidRPr="002D03D8" w:rsidRDefault="00804E90" w:rsidP="00C82FD9">
      <w:pPr>
        <w:pStyle w:val="index"/>
        <w:spacing w:after="0" w:line="240" w:lineRule="exact"/>
        <w:ind w:left="547" w:hanging="547"/>
        <w:rPr>
          <w:rFonts w:ascii="CordiaUPC" w:hAnsi="CordiaUPC" w:cs="CordiaUPC"/>
          <w:b/>
          <w:bCs/>
          <w:sz w:val="26"/>
          <w:szCs w:val="26"/>
          <w:cs/>
          <w:lang w:bidi="th-TH"/>
        </w:rPr>
      </w:pPr>
      <w:r w:rsidRPr="002D03D8">
        <w:rPr>
          <w:rFonts w:ascii="CordiaUPC" w:hAnsi="CordiaUPC" w:cs="CordiaUPC"/>
          <w:b/>
          <w:bCs/>
          <w:sz w:val="26"/>
          <w:szCs w:val="26"/>
          <w:lang w:bidi="th-TH"/>
        </w:rPr>
        <w:t>7</w:t>
      </w:r>
      <w:r w:rsidR="00C82FD9" w:rsidRPr="002D03D8">
        <w:rPr>
          <w:rFonts w:ascii="CordiaUPC" w:hAnsi="CordiaUPC" w:cs="CordiaUPC" w:hint="cs"/>
          <w:b/>
          <w:bCs/>
          <w:sz w:val="26"/>
          <w:szCs w:val="26"/>
          <w:lang w:bidi="th-TH"/>
        </w:rPr>
        <w:t>.</w:t>
      </w:r>
      <w:r w:rsidR="00C82FD9" w:rsidRPr="002D03D8">
        <w:rPr>
          <w:rFonts w:ascii="CordiaUPC" w:hAnsi="CordiaUPC" w:cs="CordiaUPC"/>
          <w:b/>
          <w:bCs/>
          <w:sz w:val="26"/>
          <w:szCs w:val="26"/>
          <w:lang w:bidi="th-TH"/>
        </w:rPr>
        <w:t>4</w:t>
      </w:r>
      <w:r w:rsidR="00C82FD9" w:rsidRPr="002D03D8">
        <w:rPr>
          <w:rFonts w:ascii="CordiaUPC" w:hAnsi="CordiaUPC" w:cs="CordiaUPC" w:hint="cs"/>
          <w:b/>
          <w:bCs/>
          <w:sz w:val="26"/>
          <w:szCs w:val="26"/>
          <w:lang w:bidi="th-TH"/>
        </w:rPr>
        <w:tab/>
        <w:t>Investments in companies with problems in their financial position and operating results</w:t>
      </w:r>
    </w:p>
    <w:p w14:paraId="654AD8C9" w14:textId="77777777" w:rsidR="00C82FD9" w:rsidRPr="002D03D8" w:rsidRDefault="00C82FD9" w:rsidP="00C82FD9">
      <w:pPr>
        <w:pStyle w:val="index"/>
        <w:spacing w:after="0" w:line="240" w:lineRule="exact"/>
        <w:ind w:left="567" w:hanging="567"/>
        <w:rPr>
          <w:rFonts w:ascii="CordiaUPC" w:hAnsi="CordiaUPC" w:cs="CordiaUPC"/>
          <w:sz w:val="26"/>
          <w:szCs w:val="26"/>
          <w:cs/>
          <w:lang w:bidi="th-TH"/>
        </w:rPr>
      </w:pPr>
    </w:p>
    <w:p w14:paraId="036B71C3" w14:textId="44E6F87C" w:rsidR="00C82FD9" w:rsidRPr="002D03D8" w:rsidRDefault="00173A6B"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As</w:t>
      </w:r>
      <w:r w:rsidR="00EC709D" w:rsidRPr="002D03D8">
        <w:rPr>
          <w:rFonts w:ascii="CordiaUPC" w:hAnsi="CordiaUPC" w:cs="CordiaUPC"/>
          <w:sz w:val="26"/>
          <w:szCs w:val="26"/>
          <w:lang w:val="en-US" w:eastAsia="en-GB" w:bidi="th-TH"/>
        </w:rPr>
        <w:t xml:space="preserve"> at</w:t>
      </w:r>
      <w:r w:rsidRPr="002D03D8">
        <w:rPr>
          <w:rFonts w:ascii="CordiaUPC" w:hAnsi="CordiaUPC" w:cs="CordiaUPC"/>
          <w:sz w:val="26"/>
          <w:szCs w:val="26"/>
          <w:lang w:val="en-US" w:eastAsia="en-GB" w:bidi="th-TH"/>
        </w:rPr>
        <w:t xml:space="preserve"> 30 </w:t>
      </w:r>
      <w:r w:rsidR="00DA4DD8" w:rsidRPr="002D03D8">
        <w:rPr>
          <w:rFonts w:ascii="CordiaUPC" w:hAnsi="CordiaUPC" w:cs="CordiaUPC"/>
          <w:sz w:val="26"/>
          <w:szCs w:val="26"/>
          <w:lang w:val="en-US" w:eastAsia="en-GB" w:bidi="th-TH"/>
        </w:rPr>
        <w:t>September</w:t>
      </w:r>
      <w:r w:rsidRPr="002D03D8">
        <w:rPr>
          <w:rFonts w:ascii="CordiaUPC" w:hAnsi="CordiaUPC" w:cs="CordiaUPC"/>
          <w:sz w:val="26"/>
          <w:szCs w:val="26"/>
          <w:lang w:val="en-US" w:eastAsia="en-GB" w:bidi="th-TH"/>
        </w:rPr>
        <w:t xml:space="preserve"> 2025 and 31 December 2024</w:t>
      </w:r>
      <w:r w:rsidR="00C82FD9" w:rsidRPr="002D03D8">
        <w:rPr>
          <w:rFonts w:ascii="CordiaUPC" w:hAnsi="CordiaUPC" w:cs="CordiaUPC" w:hint="cs"/>
          <w:sz w:val="26"/>
          <w:szCs w:val="26"/>
          <w:lang w:val="en-US" w:eastAsia="en-GB" w:bidi="th-TH"/>
        </w:rPr>
        <w:t>,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Those investments, which measured either at fair value through profit or loss, or through other comprehensive income, in the statement</w:t>
      </w:r>
      <w:r w:rsidR="00C82FD9" w:rsidRPr="002D03D8">
        <w:rPr>
          <w:rFonts w:ascii="CordiaUPC" w:hAnsi="CordiaUPC" w:cs="CordiaUPC"/>
          <w:sz w:val="26"/>
          <w:szCs w:val="26"/>
          <w:lang w:val="en-US" w:eastAsia="en-GB" w:bidi="th-TH"/>
        </w:rPr>
        <w:t>s</w:t>
      </w:r>
      <w:r w:rsidR="00C82FD9" w:rsidRPr="002D03D8">
        <w:rPr>
          <w:rFonts w:ascii="CordiaUPC" w:hAnsi="CordiaUPC" w:cs="CordiaUPC" w:hint="cs"/>
          <w:sz w:val="26"/>
          <w:szCs w:val="26"/>
          <w:lang w:val="en-US" w:eastAsia="en-GB" w:bidi="th-TH"/>
        </w:rPr>
        <w:t xml:space="preserve"> of financial position were </w:t>
      </w:r>
      <w:proofErr w:type="spellStart"/>
      <w:r w:rsidR="00C82FD9" w:rsidRPr="002D03D8">
        <w:rPr>
          <w:rFonts w:ascii="CordiaUPC" w:hAnsi="CordiaUPC" w:cs="CordiaUPC" w:hint="cs"/>
          <w:sz w:val="26"/>
          <w:szCs w:val="26"/>
          <w:lang w:val="en-US" w:eastAsia="en-GB" w:bidi="th-TH"/>
        </w:rPr>
        <w:t>summarised</w:t>
      </w:r>
      <w:proofErr w:type="spellEnd"/>
      <w:r w:rsidR="00C82FD9" w:rsidRPr="002D03D8">
        <w:rPr>
          <w:rFonts w:ascii="CordiaUPC" w:hAnsi="CordiaUPC" w:cs="CordiaUPC" w:hint="cs"/>
          <w:sz w:val="26"/>
          <w:szCs w:val="26"/>
          <w:lang w:val="en-US" w:eastAsia="en-GB" w:bidi="th-TH"/>
        </w:rPr>
        <w:t xml:space="preserve"> below.</w:t>
      </w:r>
    </w:p>
    <w:p w14:paraId="4BF7F80B" w14:textId="77777777" w:rsidR="00C82FD9" w:rsidRPr="002D03D8"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99"/>
        <w:gridCol w:w="607"/>
        <w:gridCol w:w="201"/>
        <w:gridCol w:w="703"/>
        <w:gridCol w:w="197"/>
        <w:gridCol w:w="565"/>
        <w:gridCol w:w="192"/>
        <w:gridCol w:w="889"/>
      </w:tblGrid>
      <w:tr w:rsidR="00C82FD9" w:rsidRPr="002D03D8" w14:paraId="1E7E0EBD" w14:textId="77777777" w:rsidTr="005E3D05">
        <w:trPr>
          <w:trHeight w:val="137"/>
        </w:trPr>
        <w:tc>
          <w:tcPr>
            <w:tcW w:w="2285" w:type="dxa"/>
          </w:tcPr>
          <w:p w14:paraId="02F38C4D" w14:textId="77777777" w:rsidR="00C82FD9" w:rsidRPr="002D03D8" w:rsidRDefault="00C82FD9" w:rsidP="005E3D05">
            <w:pPr>
              <w:spacing w:line="240" w:lineRule="exact"/>
              <w:rPr>
                <w:rFonts w:ascii="CordiaUPC" w:hAnsi="CordiaUPC" w:cs="CordiaUPC"/>
                <w:b/>
                <w:bCs/>
                <w:sz w:val="24"/>
                <w:szCs w:val="24"/>
                <w:lang w:val="en-US"/>
              </w:rPr>
            </w:pPr>
          </w:p>
        </w:tc>
        <w:tc>
          <w:tcPr>
            <w:tcW w:w="6938" w:type="dxa"/>
            <w:gridSpan w:val="15"/>
          </w:tcPr>
          <w:p w14:paraId="545A1254" w14:textId="77777777" w:rsidR="00C82FD9" w:rsidRPr="002D03D8" w:rsidRDefault="00C82FD9" w:rsidP="005E3D05">
            <w:pPr>
              <w:spacing w:line="240" w:lineRule="exact"/>
              <w:ind w:left="-98" w:right="-68"/>
              <w:jc w:val="center"/>
              <w:rPr>
                <w:rFonts w:ascii="CordiaUPC" w:hAnsi="CordiaUPC" w:cs="CordiaUPC"/>
                <w:sz w:val="24"/>
                <w:szCs w:val="24"/>
              </w:rPr>
            </w:pPr>
            <w:r w:rsidRPr="002D03D8">
              <w:rPr>
                <w:rFonts w:ascii="CordiaUPC" w:hAnsi="CordiaUPC" w:cs="CordiaUPC"/>
                <w:b/>
                <w:bCs/>
                <w:sz w:val="24"/>
                <w:szCs w:val="24"/>
              </w:rPr>
              <w:t>Consolidated and Bank only</w:t>
            </w:r>
          </w:p>
        </w:tc>
      </w:tr>
      <w:tr w:rsidR="00C82FD9" w:rsidRPr="002D03D8" w14:paraId="403AEC16" w14:textId="77777777" w:rsidTr="009D671F">
        <w:trPr>
          <w:trHeight w:val="137"/>
        </w:trPr>
        <w:tc>
          <w:tcPr>
            <w:tcW w:w="2285" w:type="dxa"/>
          </w:tcPr>
          <w:p w14:paraId="65083A8E" w14:textId="77777777" w:rsidR="00C82FD9" w:rsidRPr="002D03D8" w:rsidRDefault="00C82FD9" w:rsidP="005E3D05">
            <w:pPr>
              <w:spacing w:line="240" w:lineRule="exact"/>
              <w:rPr>
                <w:rFonts w:ascii="CordiaUPC" w:hAnsi="CordiaUPC" w:cs="CordiaUPC"/>
                <w:b/>
                <w:bCs/>
                <w:sz w:val="24"/>
                <w:szCs w:val="24"/>
                <w:lang w:val="en-US"/>
              </w:rPr>
            </w:pPr>
          </w:p>
        </w:tc>
        <w:tc>
          <w:tcPr>
            <w:tcW w:w="3385" w:type="dxa"/>
            <w:gridSpan w:val="7"/>
          </w:tcPr>
          <w:p w14:paraId="07BB47E2" w14:textId="176DF94C" w:rsidR="00C82FD9" w:rsidRPr="002D03D8" w:rsidRDefault="0008130D" w:rsidP="009D671F">
            <w:pPr>
              <w:spacing w:line="240" w:lineRule="exact"/>
              <w:ind w:left="-98" w:right="-68"/>
              <w:jc w:val="center"/>
              <w:rPr>
                <w:rFonts w:ascii="CordiaUPC" w:hAnsi="CordiaUPC" w:cs="CordiaUPC"/>
                <w:sz w:val="24"/>
                <w:szCs w:val="24"/>
                <w:cs/>
                <w:lang w:bidi="th-TH"/>
              </w:rPr>
            </w:pPr>
            <w:r w:rsidRPr="002D03D8">
              <w:rPr>
                <w:rFonts w:ascii="CordiaUPC" w:hAnsi="CordiaUPC" w:cs="CordiaUPC"/>
                <w:color w:val="000000"/>
                <w:sz w:val="24"/>
                <w:szCs w:val="24"/>
                <w:lang w:val="en-US" w:eastAsia="en-GB" w:bidi="th-TH"/>
              </w:rPr>
              <w:t xml:space="preserve">30 </w:t>
            </w:r>
            <w:r w:rsidR="00DA4DD8" w:rsidRPr="002D03D8">
              <w:rPr>
                <w:rFonts w:ascii="CordiaUPC" w:hAnsi="CordiaUPC" w:cs="CordiaUPC"/>
                <w:color w:val="000000"/>
                <w:sz w:val="24"/>
                <w:szCs w:val="24"/>
                <w:lang w:val="en-US" w:eastAsia="en-GB" w:bidi="th-TH"/>
              </w:rPr>
              <w:t>September</w:t>
            </w:r>
            <w:r w:rsidRPr="002D03D8">
              <w:rPr>
                <w:rFonts w:ascii="CordiaUPC" w:hAnsi="CordiaUPC" w:cs="CordiaUPC"/>
                <w:color w:val="000000"/>
                <w:sz w:val="24"/>
                <w:szCs w:val="24"/>
                <w:lang w:val="en-US" w:eastAsia="en-GB" w:bidi="th-TH"/>
              </w:rPr>
              <w:t xml:space="preserve"> </w:t>
            </w:r>
            <w:r w:rsidR="006048A7" w:rsidRPr="002D03D8">
              <w:rPr>
                <w:rFonts w:ascii="CordiaUPC" w:hAnsi="CordiaUPC" w:cs="CordiaUPC"/>
                <w:sz w:val="24"/>
                <w:szCs w:val="24"/>
                <w:lang w:val="en-US" w:eastAsia="en-GB" w:bidi="th-TH"/>
              </w:rPr>
              <w:t>202</w:t>
            </w:r>
            <w:r w:rsidRPr="002D03D8">
              <w:rPr>
                <w:rFonts w:ascii="CordiaUPC" w:hAnsi="CordiaUPC" w:cs="CordiaUPC"/>
                <w:sz w:val="24"/>
                <w:szCs w:val="24"/>
                <w:lang w:val="en-US" w:eastAsia="en-GB" w:bidi="th-TH"/>
              </w:rPr>
              <w:t>5</w:t>
            </w:r>
          </w:p>
        </w:tc>
        <w:tc>
          <w:tcPr>
            <w:tcW w:w="199" w:type="dxa"/>
            <w:vAlign w:val="bottom"/>
          </w:tcPr>
          <w:p w14:paraId="36C16AF7" w14:textId="77777777" w:rsidR="00C82FD9" w:rsidRPr="002D03D8" w:rsidRDefault="00C82FD9" w:rsidP="005E3D05">
            <w:pPr>
              <w:spacing w:line="240" w:lineRule="exact"/>
              <w:jc w:val="center"/>
              <w:rPr>
                <w:rFonts w:ascii="CordiaUPC" w:hAnsi="CordiaUPC" w:cs="CordiaUPC"/>
                <w:sz w:val="24"/>
                <w:szCs w:val="24"/>
              </w:rPr>
            </w:pPr>
          </w:p>
        </w:tc>
        <w:tc>
          <w:tcPr>
            <w:tcW w:w="3354" w:type="dxa"/>
            <w:gridSpan w:val="7"/>
          </w:tcPr>
          <w:p w14:paraId="3531529C" w14:textId="45B4D765" w:rsidR="00C82FD9" w:rsidRPr="002D03D8" w:rsidRDefault="0008130D" w:rsidP="005E3D05">
            <w:pPr>
              <w:spacing w:line="240" w:lineRule="exact"/>
              <w:ind w:left="-98" w:right="-68"/>
              <w:jc w:val="center"/>
              <w:rPr>
                <w:rFonts w:ascii="CordiaUPC" w:hAnsi="CordiaUPC" w:cs="CordiaUPC"/>
                <w:sz w:val="24"/>
                <w:szCs w:val="24"/>
              </w:rPr>
            </w:pPr>
            <w:r w:rsidRPr="002D03D8">
              <w:rPr>
                <w:rFonts w:ascii="CordiaUPC" w:hAnsi="CordiaUPC" w:cs="CordiaUPC"/>
                <w:color w:val="000000"/>
                <w:sz w:val="24"/>
                <w:szCs w:val="24"/>
                <w:lang w:val="en-US" w:eastAsia="en-GB" w:bidi="th-TH"/>
              </w:rPr>
              <w:t xml:space="preserve">31 December </w:t>
            </w:r>
            <w:r w:rsidR="00C82FD9" w:rsidRPr="002D03D8">
              <w:rPr>
                <w:rFonts w:ascii="CordiaUPC" w:hAnsi="CordiaUPC" w:cs="CordiaUPC"/>
                <w:sz w:val="24"/>
                <w:szCs w:val="24"/>
                <w:lang w:val="en-US" w:eastAsia="en-GB" w:bidi="th-TH"/>
              </w:rPr>
              <w:t>202</w:t>
            </w:r>
            <w:r w:rsidRPr="002D03D8">
              <w:rPr>
                <w:rFonts w:ascii="CordiaUPC" w:hAnsi="CordiaUPC" w:cs="CordiaUPC"/>
                <w:sz w:val="24"/>
                <w:szCs w:val="24"/>
                <w:lang w:val="en-US" w:eastAsia="en-GB" w:bidi="th-TH"/>
              </w:rPr>
              <w:t>4</w:t>
            </w:r>
          </w:p>
        </w:tc>
      </w:tr>
      <w:tr w:rsidR="00C82FD9" w:rsidRPr="002D03D8" w14:paraId="69830458" w14:textId="77777777" w:rsidTr="009D671F">
        <w:trPr>
          <w:trHeight w:val="137"/>
        </w:trPr>
        <w:tc>
          <w:tcPr>
            <w:tcW w:w="2285" w:type="dxa"/>
          </w:tcPr>
          <w:p w14:paraId="2F7FD16C" w14:textId="77777777" w:rsidR="00C82FD9" w:rsidRPr="002D03D8" w:rsidRDefault="00C82FD9" w:rsidP="005E3D05">
            <w:pPr>
              <w:spacing w:line="240" w:lineRule="exact"/>
              <w:rPr>
                <w:rFonts w:ascii="CordiaUPC" w:hAnsi="CordiaUPC" w:cs="CordiaUPC"/>
                <w:b/>
                <w:bCs/>
                <w:sz w:val="24"/>
                <w:szCs w:val="24"/>
                <w:lang w:val="en-US"/>
              </w:rPr>
            </w:pPr>
          </w:p>
        </w:tc>
        <w:tc>
          <w:tcPr>
            <w:tcW w:w="712" w:type="dxa"/>
          </w:tcPr>
          <w:p w14:paraId="5591F65F" w14:textId="77777777" w:rsidR="00C82FD9" w:rsidRPr="002D03D8" w:rsidRDefault="00C82FD9" w:rsidP="005E3D05">
            <w:pPr>
              <w:spacing w:line="240" w:lineRule="exact"/>
              <w:jc w:val="center"/>
              <w:rPr>
                <w:rFonts w:ascii="CordiaUPC" w:hAnsi="CordiaUPC" w:cs="CordiaUPC"/>
                <w:sz w:val="24"/>
                <w:szCs w:val="24"/>
              </w:rPr>
            </w:pPr>
          </w:p>
          <w:p w14:paraId="5BA5880E" w14:textId="77777777" w:rsidR="00C82FD9" w:rsidRPr="002D03D8" w:rsidRDefault="00C82FD9" w:rsidP="005E3D05">
            <w:pPr>
              <w:spacing w:line="240" w:lineRule="exact"/>
              <w:jc w:val="center"/>
              <w:rPr>
                <w:rFonts w:ascii="CordiaUPC" w:hAnsi="CordiaUPC" w:cs="CordiaUPC"/>
                <w:sz w:val="24"/>
                <w:szCs w:val="24"/>
              </w:rPr>
            </w:pPr>
            <w:r w:rsidRPr="002D03D8">
              <w:rPr>
                <w:rFonts w:ascii="CordiaUPC" w:hAnsi="CordiaUPC" w:cs="CordiaUPC"/>
                <w:sz w:val="24"/>
                <w:szCs w:val="24"/>
              </w:rPr>
              <w:t>No.</w:t>
            </w:r>
          </w:p>
          <w:p w14:paraId="7861705A" w14:textId="77777777" w:rsidR="00C82FD9" w:rsidRPr="002D03D8" w:rsidRDefault="00C82FD9" w:rsidP="005E3D05">
            <w:pPr>
              <w:spacing w:line="240" w:lineRule="exact"/>
              <w:jc w:val="center"/>
              <w:rPr>
                <w:rFonts w:ascii="CordiaUPC" w:hAnsi="CordiaUPC" w:cs="CordiaUPC"/>
                <w:sz w:val="24"/>
                <w:szCs w:val="24"/>
              </w:rPr>
            </w:pPr>
            <w:r w:rsidRPr="002D03D8">
              <w:rPr>
                <w:rFonts w:ascii="CordiaUPC" w:hAnsi="CordiaUPC" w:cs="CordiaUPC"/>
                <w:sz w:val="24"/>
                <w:szCs w:val="24"/>
              </w:rPr>
              <w:t>of</w:t>
            </w:r>
          </w:p>
          <w:p w14:paraId="4D2022C8" w14:textId="77777777" w:rsidR="00C82FD9" w:rsidRPr="002D03D8" w:rsidRDefault="00C82FD9" w:rsidP="005E3D05">
            <w:pPr>
              <w:spacing w:line="240" w:lineRule="exact"/>
              <w:jc w:val="center"/>
              <w:rPr>
                <w:rFonts w:ascii="CordiaUPC" w:hAnsi="CordiaUPC" w:cs="CordiaUPC"/>
                <w:sz w:val="24"/>
                <w:szCs w:val="24"/>
              </w:rPr>
            </w:pPr>
            <w:r w:rsidRPr="002D03D8">
              <w:rPr>
                <w:rFonts w:ascii="CordiaUPC" w:hAnsi="CordiaUPC" w:cs="CordiaUPC"/>
                <w:sz w:val="24"/>
                <w:szCs w:val="24"/>
              </w:rPr>
              <w:t>Com-</w:t>
            </w:r>
            <w:proofErr w:type="spellStart"/>
            <w:r w:rsidRPr="002D03D8">
              <w:rPr>
                <w:rFonts w:ascii="CordiaUPC" w:hAnsi="CordiaUPC" w:cs="CordiaUPC"/>
                <w:sz w:val="24"/>
                <w:szCs w:val="24"/>
              </w:rPr>
              <w:t>panies</w:t>
            </w:r>
            <w:proofErr w:type="spellEnd"/>
          </w:p>
        </w:tc>
        <w:tc>
          <w:tcPr>
            <w:tcW w:w="200" w:type="dxa"/>
          </w:tcPr>
          <w:p w14:paraId="64E336AF" w14:textId="77777777" w:rsidR="00C82FD9" w:rsidRPr="002D03D8" w:rsidRDefault="00C82FD9" w:rsidP="005E3D05">
            <w:pPr>
              <w:spacing w:line="240" w:lineRule="exact"/>
              <w:jc w:val="center"/>
              <w:rPr>
                <w:rFonts w:ascii="CordiaUPC" w:hAnsi="CordiaUPC" w:cs="CordiaUPC"/>
                <w:sz w:val="24"/>
                <w:szCs w:val="24"/>
              </w:rPr>
            </w:pPr>
          </w:p>
        </w:tc>
        <w:tc>
          <w:tcPr>
            <w:tcW w:w="673" w:type="dxa"/>
            <w:vAlign w:val="bottom"/>
          </w:tcPr>
          <w:p w14:paraId="7BB5C438" w14:textId="77777777" w:rsidR="00C82FD9" w:rsidRPr="002D03D8" w:rsidRDefault="00C82FD9" w:rsidP="005E3D05">
            <w:pPr>
              <w:spacing w:line="240" w:lineRule="exact"/>
              <w:jc w:val="center"/>
              <w:rPr>
                <w:rFonts w:ascii="CordiaUPC" w:hAnsi="CordiaUPC" w:cs="CordiaUPC"/>
                <w:sz w:val="24"/>
                <w:szCs w:val="24"/>
              </w:rPr>
            </w:pPr>
            <w:r w:rsidRPr="002D03D8">
              <w:rPr>
                <w:rFonts w:ascii="CordiaUPC" w:hAnsi="CordiaUPC" w:cs="CordiaUPC"/>
                <w:sz w:val="24"/>
                <w:szCs w:val="24"/>
              </w:rPr>
              <w:t>Cost value</w:t>
            </w:r>
          </w:p>
        </w:tc>
        <w:tc>
          <w:tcPr>
            <w:tcW w:w="192" w:type="dxa"/>
            <w:vAlign w:val="bottom"/>
          </w:tcPr>
          <w:p w14:paraId="073580B9" w14:textId="77777777" w:rsidR="00C82FD9" w:rsidRPr="002D03D8" w:rsidRDefault="00C82FD9" w:rsidP="005E3D05">
            <w:pPr>
              <w:spacing w:line="240" w:lineRule="exact"/>
              <w:jc w:val="center"/>
              <w:rPr>
                <w:rFonts w:ascii="CordiaUPC" w:hAnsi="CordiaUPC" w:cs="CordiaUPC"/>
                <w:sz w:val="24"/>
                <w:szCs w:val="24"/>
              </w:rPr>
            </w:pPr>
          </w:p>
        </w:tc>
        <w:tc>
          <w:tcPr>
            <w:tcW w:w="618" w:type="dxa"/>
            <w:vAlign w:val="bottom"/>
          </w:tcPr>
          <w:p w14:paraId="2A97EDBC" w14:textId="77777777" w:rsidR="00C82FD9" w:rsidRPr="002D03D8" w:rsidRDefault="00C82FD9" w:rsidP="005E3D05">
            <w:pPr>
              <w:spacing w:line="240" w:lineRule="exact"/>
              <w:jc w:val="center"/>
              <w:rPr>
                <w:rFonts w:ascii="CordiaUPC" w:hAnsi="CordiaUPC" w:cs="CordiaUPC"/>
                <w:sz w:val="24"/>
                <w:szCs w:val="24"/>
              </w:rPr>
            </w:pPr>
            <w:r w:rsidRPr="002D03D8">
              <w:rPr>
                <w:rFonts w:ascii="CordiaUPC" w:hAnsi="CordiaUPC" w:cs="CordiaUPC"/>
                <w:sz w:val="24"/>
                <w:szCs w:val="24"/>
              </w:rPr>
              <w:t>Fair value</w:t>
            </w:r>
          </w:p>
        </w:tc>
        <w:tc>
          <w:tcPr>
            <w:tcW w:w="192" w:type="dxa"/>
          </w:tcPr>
          <w:p w14:paraId="21880570" w14:textId="77777777" w:rsidR="00C82FD9" w:rsidRPr="002D03D8" w:rsidRDefault="00C82FD9" w:rsidP="005E3D05">
            <w:pPr>
              <w:spacing w:line="240" w:lineRule="exact"/>
              <w:jc w:val="center"/>
              <w:rPr>
                <w:rFonts w:ascii="CordiaUPC" w:hAnsi="CordiaUPC" w:cs="CordiaUPC"/>
                <w:sz w:val="24"/>
                <w:szCs w:val="24"/>
              </w:rPr>
            </w:pPr>
          </w:p>
        </w:tc>
        <w:tc>
          <w:tcPr>
            <w:tcW w:w="798" w:type="dxa"/>
            <w:vAlign w:val="bottom"/>
          </w:tcPr>
          <w:p w14:paraId="7A455FBE" w14:textId="77777777" w:rsidR="00C82FD9" w:rsidRPr="002D03D8" w:rsidRDefault="00C82FD9" w:rsidP="005E3D05">
            <w:pPr>
              <w:spacing w:line="240" w:lineRule="exact"/>
              <w:ind w:left="-98" w:right="-68"/>
              <w:jc w:val="center"/>
              <w:rPr>
                <w:rFonts w:ascii="CordiaUPC" w:hAnsi="CordiaUPC" w:cs="CordiaUPC"/>
                <w:sz w:val="24"/>
                <w:szCs w:val="24"/>
              </w:rPr>
            </w:pPr>
            <w:r w:rsidRPr="002D03D8">
              <w:rPr>
                <w:rFonts w:ascii="CordiaUPC" w:hAnsi="CordiaUPC" w:cs="CordiaUPC"/>
                <w:sz w:val="24"/>
                <w:szCs w:val="24"/>
              </w:rPr>
              <w:t xml:space="preserve">Allowance for </w:t>
            </w:r>
          </w:p>
          <w:p w14:paraId="5276F5DB" w14:textId="77777777" w:rsidR="00C82FD9" w:rsidRPr="002D03D8" w:rsidRDefault="00C82FD9" w:rsidP="005E3D05">
            <w:pPr>
              <w:spacing w:line="240" w:lineRule="exact"/>
              <w:ind w:left="-98" w:right="-109"/>
              <w:jc w:val="center"/>
              <w:rPr>
                <w:rFonts w:ascii="CordiaUPC" w:hAnsi="CordiaUPC" w:cs="CordiaUPC"/>
                <w:sz w:val="24"/>
                <w:szCs w:val="24"/>
              </w:rPr>
            </w:pPr>
            <w:r w:rsidRPr="002D03D8">
              <w:rPr>
                <w:rFonts w:ascii="CordiaUPC" w:hAnsi="CordiaUPC" w:cs="CordiaUPC"/>
                <w:sz w:val="24"/>
                <w:szCs w:val="24"/>
              </w:rPr>
              <w:t>expected</w:t>
            </w:r>
          </w:p>
          <w:p w14:paraId="38C2B9E3" w14:textId="77777777" w:rsidR="00C82FD9" w:rsidRPr="002D03D8" w:rsidRDefault="00C82FD9" w:rsidP="005E3D05">
            <w:pPr>
              <w:spacing w:line="240" w:lineRule="exact"/>
              <w:ind w:left="-98" w:right="-109"/>
              <w:jc w:val="center"/>
              <w:rPr>
                <w:rFonts w:ascii="CordiaUPC" w:hAnsi="CordiaUPC" w:cs="CordiaUPC"/>
                <w:sz w:val="24"/>
                <w:szCs w:val="24"/>
              </w:rPr>
            </w:pPr>
            <w:r w:rsidRPr="002D03D8">
              <w:rPr>
                <w:rFonts w:ascii="CordiaUPC" w:hAnsi="CordiaUPC" w:cs="CordiaUPC"/>
                <w:sz w:val="24"/>
                <w:szCs w:val="24"/>
              </w:rPr>
              <w:t>credit</w:t>
            </w:r>
          </w:p>
          <w:p w14:paraId="2161FF73" w14:textId="77777777" w:rsidR="00C82FD9" w:rsidRPr="002D03D8" w:rsidRDefault="00C82FD9" w:rsidP="005E3D05">
            <w:pPr>
              <w:spacing w:line="240" w:lineRule="exact"/>
              <w:jc w:val="center"/>
              <w:rPr>
                <w:rFonts w:ascii="CordiaUPC" w:hAnsi="CordiaUPC" w:cs="CordiaUPC"/>
                <w:sz w:val="24"/>
                <w:szCs w:val="24"/>
              </w:rPr>
            </w:pPr>
            <w:r w:rsidRPr="002D03D8">
              <w:rPr>
                <w:rFonts w:ascii="CordiaUPC" w:hAnsi="CordiaUPC" w:cs="CordiaUPC"/>
                <w:sz w:val="24"/>
                <w:szCs w:val="24"/>
                <w:cs/>
                <w:lang w:bidi="th-TH"/>
              </w:rPr>
              <w:t xml:space="preserve"> </w:t>
            </w:r>
            <w:r w:rsidRPr="002D03D8">
              <w:rPr>
                <w:rFonts w:ascii="CordiaUPC" w:hAnsi="CordiaUPC" w:cs="CordiaUPC"/>
                <w:sz w:val="24"/>
                <w:szCs w:val="24"/>
                <w:lang w:bidi="th-TH"/>
              </w:rPr>
              <w:t>loss</w:t>
            </w:r>
          </w:p>
        </w:tc>
        <w:tc>
          <w:tcPr>
            <w:tcW w:w="199" w:type="dxa"/>
            <w:vAlign w:val="bottom"/>
          </w:tcPr>
          <w:p w14:paraId="4791AB47" w14:textId="77777777" w:rsidR="00C82FD9" w:rsidRPr="002D03D8" w:rsidRDefault="00C82FD9" w:rsidP="005E3D05">
            <w:pPr>
              <w:spacing w:line="240" w:lineRule="exact"/>
              <w:jc w:val="center"/>
              <w:rPr>
                <w:rFonts w:ascii="CordiaUPC" w:hAnsi="CordiaUPC" w:cs="CordiaUPC"/>
                <w:sz w:val="24"/>
                <w:szCs w:val="24"/>
              </w:rPr>
            </w:pPr>
          </w:p>
        </w:tc>
        <w:tc>
          <w:tcPr>
            <w:tcW w:w="607" w:type="dxa"/>
          </w:tcPr>
          <w:p w14:paraId="3A64AE17" w14:textId="77777777" w:rsidR="00C82FD9" w:rsidRPr="002D03D8" w:rsidRDefault="00C82FD9" w:rsidP="005E3D05">
            <w:pPr>
              <w:spacing w:line="240" w:lineRule="exact"/>
              <w:jc w:val="center"/>
              <w:rPr>
                <w:rFonts w:ascii="CordiaUPC" w:hAnsi="CordiaUPC" w:cs="CordiaUPC"/>
                <w:sz w:val="24"/>
                <w:szCs w:val="24"/>
              </w:rPr>
            </w:pPr>
          </w:p>
          <w:p w14:paraId="43778664" w14:textId="77777777" w:rsidR="00C82FD9" w:rsidRPr="002D03D8" w:rsidRDefault="00C82FD9" w:rsidP="005E3D05">
            <w:pPr>
              <w:spacing w:line="240" w:lineRule="exact"/>
              <w:ind w:left="-94" w:right="-85"/>
              <w:jc w:val="center"/>
              <w:rPr>
                <w:rFonts w:ascii="CordiaUPC" w:hAnsi="CordiaUPC" w:cs="CordiaUPC"/>
                <w:sz w:val="24"/>
                <w:szCs w:val="24"/>
              </w:rPr>
            </w:pPr>
            <w:r w:rsidRPr="002D03D8">
              <w:rPr>
                <w:rFonts w:ascii="CordiaUPC" w:hAnsi="CordiaUPC" w:cs="CordiaUPC"/>
                <w:sz w:val="24"/>
                <w:szCs w:val="24"/>
              </w:rPr>
              <w:t>No.</w:t>
            </w:r>
          </w:p>
          <w:p w14:paraId="5B6B8298" w14:textId="77777777" w:rsidR="00C82FD9" w:rsidRPr="002D03D8" w:rsidRDefault="00C82FD9" w:rsidP="005E3D05">
            <w:pPr>
              <w:spacing w:line="240" w:lineRule="exact"/>
              <w:ind w:left="-94" w:right="-85"/>
              <w:jc w:val="center"/>
              <w:rPr>
                <w:rFonts w:ascii="CordiaUPC" w:hAnsi="CordiaUPC" w:cs="CordiaUPC"/>
                <w:sz w:val="24"/>
                <w:szCs w:val="24"/>
              </w:rPr>
            </w:pPr>
            <w:r w:rsidRPr="002D03D8">
              <w:rPr>
                <w:rFonts w:ascii="CordiaUPC" w:hAnsi="CordiaUPC" w:cs="CordiaUPC"/>
                <w:sz w:val="24"/>
                <w:szCs w:val="24"/>
              </w:rPr>
              <w:t>of</w:t>
            </w:r>
          </w:p>
          <w:p w14:paraId="467DDA02" w14:textId="77777777" w:rsidR="00C82FD9" w:rsidRPr="002D03D8" w:rsidRDefault="00C82FD9" w:rsidP="005E3D05">
            <w:pPr>
              <w:spacing w:line="240" w:lineRule="exact"/>
              <w:ind w:left="-94" w:right="-85"/>
              <w:jc w:val="center"/>
              <w:rPr>
                <w:rFonts w:ascii="CordiaUPC" w:hAnsi="CordiaUPC" w:cs="CordiaUPC"/>
                <w:sz w:val="24"/>
                <w:szCs w:val="24"/>
              </w:rPr>
            </w:pPr>
            <w:r w:rsidRPr="002D03D8">
              <w:rPr>
                <w:rFonts w:ascii="CordiaUPC" w:hAnsi="CordiaUPC" w:cs="CordiaUPC"/>
                <w:sz w:val="24"/>
                <w:szCs w:val="24"/>
              </w:rPr>
              <w:t>Com-</w:t>
            </w:r>
            <w:proofErr w:type="spellStart"/>
            <w:r w:rsidRPr="002D03D8">
              <w:rPr>
                <w:rFonts w:ascii="CordiaUPC" w:hAnsi="CordiaUPC" w:cs="CordiaUPC"/>
                <w:sz w:val="24"/>
                <w:szCs w:val="24"/>
              </w:rPr>
              <w:t>panies</w:t>
            </w:r>
            <w:proofErr w:type="spellEnd"/>
          </w:p>
        </w:tc>
        <w:tc>
          <w:tcPr>
            <w:tcW w:w="201" w:type="dxa"/>
          </w:tcPr>
          <w:p w14:paraId="652161EE" w14:textId="77777777" w:rsidR="00C82FD9" w:rsidRPr="002D03D8" w:rsidRDefault="00C82FD9" w:rsidP="005E3D05">
            <w:pPr>
              <w:spacing w:line="240" w:lineRule="exact"/>
              <w:jc w:val="center"/>
              <w:rPr>
                <w:rFonts w:ascii="CordiaUPC" w:hAnsi="CordiaUPC" w:cs="CordiaUPC"/>
                <w:sz w:val="24"/>
                <w:szCs w:val="24"/>
              </w:rPr>
            </w:pPr>
          </w:p>
        </w:tc>
        <w:tc>
          <w:tcPr>
            <w:tcW w:w="703" w:type="dxa"/>
            <w:vAlign w:val="bottom"/>
          </w:tcPr>
          <w:p w14:paraId="4CB6D42E" w14:textId="77777777" w:rsidR="00C82FD9" w:rsidRPr="002D03D8" w:rsidRDefault="00C82FD9" w:rsidP="005E3D05">
            <w:pPr>
              <w:spacing w:line="240" w:lineRule="exact"/>
              <w:jc w:val="center"/>
              <w:rPr>
                <w:rFonts w:ascii="CordiaUPC" w:hAnsi="CordiaUPC" w:cs="CordiaUPC"/>
                <w:sz w:val="24"/>
                <w:szCs w:val="24"/>
              </w:rPr>
            </w:pPr>
            <w:r w:rsidRPr="002D03D8">
              <w:rPr>
                <w:rFonts w:ascii="CordiaUPC" w:hAnsi="CordiaUPC" w:cs="CordiaUPC"/>
                <w:sz w:val="24"/>
                <w:szCs w:val="24"/>
              </w:rPr>
              <w:t>Cost value</w:t>
            </w:r>
          </w:p>
        </w:tc>
        <w:tc>
          <w:tcPr>
            <w:tcW w:w="197" w:type="dxa"/>
            <w:vAlign w:val="bottom"/>
          </w:tcPr>
          <w:p w14:paraId="1CF6D80F" w14:textId="77777777" w:rsidR="00C82FD9" w:rsidRPr="002D03D8" w:rsidRDefault="00C82FD9" w:rsidP="005E3D05">
            <w:pPr>
              <w:spacing w:line="240" w:lineRule="exact"/>
              <w:jc w:val="center"/>
              <w:rPr>
                <w:rFonts w:ascii="CordiaUPC" w:hAnsi="CordiaUPC" w:cs="CordiaUPC"/>
                <w:sz w:val="24"/>
                <w:szCs w:val="24"/>
              </w:rPr>
            </w:pPr>
          </w:p>
        </w:tc>
        <w:tc>
          <w:tcPr>
            <w:tcW w:w="565" w:type="dxa"/>
            <w:vAlign w:val="bottom"/>
          </w:tcPr>
          <w:p w14:paraId="44CB67C7" w14:textId="77777777" w:rsidR="00C82FD9" w:rsidRPr="002D03D8" w:rsidRDefault="00C82FD9" w:rsidP="005E3D05">
            <w:pPr>
              <w:spacing w:line="240" w:lineRule="exact"/>
              <w:jc w:val="center"/>
              <w:rPr>
                <w:rFonts w:ascii="CordiaUPC" w:hAnsi="CordiaUPC" w:cs="CordiaUPC"/>
                <w:sz w:val="24"/>
                <w:szCs w:val="24"/>
              </w:rPr>
            </w:pPr>
            <w:r w:rsidRPr="002D03D8">
              <w:rPr>
                <w:rFonts w:ascii="CordiaUPC" w:hAnsi="CordiaUPC" w:cs="CordiaUPC"/>
                <w:sz w:val="24"/>
                <w:szCs w:val="24"/>
              </w:rPr>
              <w:t>Fair value</w:t>
            </w:r>
          </w:p>
        </w:tc>
        <w:tc>
          <w:tcPr>
            <w:tcW w:w="192" w:type="dxa"/>
            <w:vAlign w:val="bottom"/>
          </w:tcPr>
          <w:p w14:paraId="4A591D33" w14:textId="77777777" w:rsidR="00C82FD9" w:rsidRPr="002D03D8" w:rsidRDefault="00C82FD9" w:rsidP="005E3D05">
            <w:pPr>
              <w:spacing w:line="240" w:lineRule="exact"/>
              <w:jc w:val="center"/>
              <w:rPr>
                <w:rFonts w:ascii="CordiaUPC" w:hAnsi="CordiaUPC" w:cs="CordiaUPC"/>
                <w:sz w:val="24"/>
                <w:szCs w:val="24"/>
              </w:rPr>
            </w:pPr>
          </w:p>
        </w:tc>
        <w:tc>
          <w:tcPr>
            <w:tcW w:w="889" w:type="dxa"/>
            <w:vAlign w:val="bottom"/>
          </w:tcPr>
          <w:p w14:paraId="57C21A8C" w14:textId="77777777" w:rsidR="00C82FD9" w:rsidRPr="002D03D8" w:rsidRDefault="00C82FD9" w:rsidP="005E3D05">
            <w:pPr>
              <w:spacing w:line="240" w:lineRule="exact"/>
              <w:ind w:left="-98" w:right="-68"/>
              <w:jc w:val="center"/>
              <w:rPr>
                <w:rFonts w:ascii="CordiaUPC" w:hAnsi="CordiaUPC" w:cs="CordiaUPC"/>
                <w:sz w:val="24"/>
                <w:szCs w:val="24"/>
              </w:rPr>
            </w:pPr>
            <w:r w:rsidRPr="002D03D8">
              <w:rPr>
                <w:rFonts w:ascii="CordiaUPC" w:hAnsi="CordiaUPC" w:cs="CordiaUPC"/>
                <w:sz w:val="24"/>
                <w:szCs w:val="24"/>
              </w:rPr>
              <w:t xml:space="preserve">Allowance for </w:t>
            </w:r>
          </w:p>
          <w:p w14:paraId="4C8151B6" w14:textId="77777777" w:rsidR="00C82FD9" w:rsidRPr="002D03D8" w:rsidRDefault="00C82FD9" w:rsidP="005E3D05">
            <w:pPr>
              <w:spacing w:line="240" w:lineRule="exact"/>
              <w:ind w:left="-98" w:right="-109"/>
              <w:jc w:val="center"/>
              <w:rPr>
                <w:rFonts w:ascii="CordiaUPC" w:hAnsi="CordiaUPC" w:cs="CordiaUPC"/>
                <w:sz w:val="24"/>
                <w:szCs w:val="24"/>
              </w:rPr>
            </w:pPr>
            <w:r w:rsidRPr="002D03D8">
              <w:rPr>
                <w:rFonts w:ascii="CordiaUPC" w:hAnsi="CordiaUPC" w:cs="CordiaUPC"/>
                <w:sz w:val="24"/>
                <w:szCs w:val="24"/>
              </w:rPr>
              <w:t>expected credit</w:t>
            </w:r>
          </w:p>
          <w:p w14:paraId="18289FB1" w14:textId="77777777" w:rsidR="00C82FD9" w:rsidRPr="002D03D8" w:rsidRDefault="00C82FD9" w:rsidP="005E3D05">
            <w:pPr>
              <w:spacing w:line="240" w:lineRule="exact"/>
              <w:ind w:left="-98" w:right="-109"/>
              <w:jc w:val="center"/>
              <w:rPr>
                <w:rFonts w:ascii="CordiaUPC" w:hAnsi="CordiaUPC" w:cs="CordiaUPC"/>
                <w:sz w:val="24"/>
                <w:szCs w:val="24"/>
                <w:cs/>
                <w:lang w:bidi="th-TH"/>
              </w:rPr>
            </w:pPr>
            <w:r w:rsidRPr="002D03D8">
              <w:rPr>
                <w:rFonts w:ascii="CordiaUPC" w:hAnsi="CordiaUPC" w:cs="CordiaUPC"/>
                <w:sz w:val="24"/>
                <w:szCs w:val="24"/>
              </w:rPr>
              <w:t>loss</w:t>
            </w:r>
          </w:p>
        </w:tc>
      </w:tr>
      <w:tr w:rsidR="00C82FD9" w:rsidRPr="002D03D8" w14:paraId="39CDB66F" w14:textId="77777777" w:rsidTr="00770F70">
        <w:trPr>
          <w:trHeight w:val="137"/>
        </w:trPr>
        <w:tc>
          <w:tcPr>
            <w:tcW w:w="2285" w:type="dxa"/>
          </w:tcPr>
          <w:p w14:paraId="624A82E7" w14:textId="77777777" w:rsidR="00C82FD9" w:rsidRPr="002D03D8" w:rsidRDefault="00C82FD9" w:rsidP="005E3D05">
            <w:pPr>
              <w:spacing w:line="240" w:lineRule="exact"/>
              <w:rPr>
                <w:rFonts w:ascii="CordiaUPC" w:hAnsi="CordiaUPC" w:cs="CordiaUPC"/>
                <w:b/>
                <w:bCs/>
                <w:sz w:val="24"/>
                <w:szCs w:val="24"/>
                <w:lang w:val="en-US"/>
              </w:rPr>
            </w:pPr>
          </w:p>
        </w:tc>
        <w:tc>
          <w:tcPr>
            <w:tcW w:w="3385" w:type="dxa"/>
            <w:gridSpan w:val="7"/>
          </w:tcPr>
          <w:p w14:paraId="5F8CB713" w14:textId="77777777" w:rsidR="00C82FD9" w:rsidRPr="002D03D8" w:rsidRDefault="00C82FD9" w:rsidP="005E3D05">
            <w:pPr>
              <w:spacing w:line="240" w:lineRule="exact"/>
              <w:jc w:val="center"/>
              <w:rPr>
                <w:rFonts w:ascii="CordiaUPC" w:hAnsi="CordiaUPC" w:cs="CordiaUPC"/>
                <w:sz w:val="24"/>
                <w:szCs w:val="24"/>
              </w:rPr>
            </w:pPr>
            <w:r w:rsidRPr="002D03D8">
              <w:rPr>
                <w:rFonts w:ascii="CordiaUPC" w:hAnsi="CordiaUPC" w:cs="CordiaUPC"/>
                <w:i/>
                <w:iCs/>
                <w:sz w:val="24"/>
                <w:szCs w:val="24"/>
              </w:rPr>
              <w:t xml:space="preserve">              (in million Baht)</w:t>
            </w:r>
          </w:p>
        </w:tc>
        <w:tc>
          <w:tcPr>
            <w:tcW w:w="3553" w:type="dxa"/>
            <w:gridSpan w:val="8"/>
          </w:tcPr>
          <w:p w14:paraId="345847F8" w14:textId="77777777" w:rsidR="00C82FD9" w:rsidRPr="002D03D8" w:rsidRDefault="00C82FD9" w:rsidP="005E3D05">
            <w:pPr>
              <w:spacing w:line="240" w:lineRule="exact"/>
              <w:jc w:val="center"/>
              <w:rPr>
                <w:rFonts w:ascii="CordiaUPC" w:hAnsi="CordiaUPC" w:cs="CordiaUPC"/>
                <w:sz w:val="24"/>
                <w:szCs w:val="24"/>
              </w:rPr>
            </w:pPr>
            <w:r w:rsidRPr="002D03D8">
              <w:rPr>
                <w:rFonts w:ascii="CordiaUPC" w:hAnsi="CordiaUPC" w:cs="CordiaUPC"/>
                <w:i/>
                <w:iCs/>
                <w:sz w:val="24"/>
                <w:szCs w:val="24"/>
              </w:rPr>
              <w:t xml:space="preserve">               (in million Baht)</w:t>
            </w:r>
          </w:p>
        </w:tc>
      </w:tr>
      <w:tr w:rsidR="00C5570C" w:rsidRPr="002D03D8" w14:paraId="6FE98C1A" w14:textId="77777777" w:rsidTr="006C2831">
        <w:trPr>
          <w:trHeight w:val="362"/>
        </w:trPr>
        <w:tc>
          <w:tcPr>
            <w:tcW w:w="2285" w:type="dxa"/>
          </w:tcPr>
          <w:p w14:paraId="23DC82CA" w14:textId="5D3A6E4B" w:rsidR="00C5570C" w:rsidRPr="002D03D8" w:rsidRDefault="00C5570C" w:rsidP="00C5570C">
            <w:pPr>
              <w:tabs>
                <w:tab w:val="left" w:pos="179"/>
              </w:tabs>
              <w:spacing w:line="240" w:lineRule="exact"/>
              <w:ind w:left="321" w:hanging="321"/>
              <w:rPr>
                <w:rFonts w:ascii="CordiaUPC" w:hAnsi="CordiaUPC" w:cs="CordiaUPC"/>
                <w:sz w:val="24"/>
                <w:szCs w:val="24"/>
              </w:rPr>
            </w:pPr>
            <w:r w:rsidRPr="002D03D8">
              <w:rPr>
                <w:rFonts w:ascii="CordiaUPC" w:hAnsi="CordiaUPC" w:cs="CordiaUPC"/>
                <w:sz w:val="24"/>
                <w:szCs w:val="24"/>
                <w:lang w:val="en-US" w:eastAsia="en-GB" w:bidi="th-TH"/>
              </w:rPr>
              <w:t>-   Listed companies under delisting conditions/ defaulted debt securities</w:t>
            </w:r>
          </w:p>
        </w:tc>
        <w:tc>
          <w:tcPr>
            <w:tcW w:w="712" w:type="dxa"/>
            <w:vAlign w:val="bottom"/>
          </w:tcPr>
          <w:p w14:paraId="65894F28" w14:textId="5C0491E1" w:rsidR="00C5570C" w:rsidRPr="002D03D8" w:rsidRDefault="00C5570C" w:rsidP="00C5570C">
            <w:pPr>
              <w:pStyle w:val="acctfourfigures"/>
              <w:tabs>
                <w:tab w:val="clear" w:pos="765"/>
                <w:tab w:val="decimal" w:pos="466"/>
              </w:tabs>
              <w:spacing w:line="240" w:lineRule="exact"/>
              <w:ind w:left="-101" w:right="-69"/>
              <w:rPr>
                <w:rFonts w:ascii="CordiaUPC" w:hAnsi="CordiaUPC" w:cs="CordiaUPC"/>
                <w:sz w:val="24"/>
                <w:szCs w:val="24"/>
                <w:cs/>
                <w:lang w:bidi="th-TH"/>
              </w:rPr>
            </w:pPr>
            <w:r w:rsidRPr="002D03D8">
              <w:rPr>
                <w:rFonts w:ascii="CordiaUPC" w:hAnsi="CordiaUPC" w:cs="CordiaUPC"/>
                <w:sz w:val="24"/>
                <w:szCs w:val="24"/>
              </w:rPr>
              <w:t>1</w:t>
            </w:r>
          </w:p>
        </w:tc>
        <w:tc>
          <w:tcPr>
            <w:tcW w:w="200" w:type="dxa"/>
            <w:vAlign w:val="bottom"/>
          </w:tcPr>
          <w:p w14:paraId="5FAE95DC" w14:textId="77777777" w:rsidR="00C5570C" w:rsidRPr="002D03D8" w:rsidRDefault="00C5570C" w:rsidP="00C5570C">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vAlign w:val="bottom"/>
          </w:tcPr>
          <w:p w14:paraId="328108D8" w14:textId="365D3BBB" w:rsidR="00C5570C" w:rsidRPr="002D03D8" w:rsidRDefault="00C5570C" w:rsidP="00C5570C">
            <w:pPr>
              <w:pStyle w:val="acctfourfigures"/>
              <w:tabs>
                <w:tab w:val="clear" w:pos="765"/>
                <w:tab w:val="decimal" w:pos="466"/>
              </w:tabs>
              <w:spacing w:line="240" w:lineRule="exact"/>
              <w:ind w:left="-101" w:right="-69"/>
              <w:rPr>
                <w:rFonts w:ascii="CordiaUPC" w:hAnsi="CordiaUPC" w:cs="CordiaUPC"/>
                <w:sz w:val="24"/>
                <w:szCs w:val="24"/>
                <w:lang w:bidi="th-TH"/>
              </w:rPr>
            </w:pPr>
            <w:r w:rsidRPr="002D03D8">
              <w:rPr>
                <w:rFonts w:ascii="CordiaUPC" w:hAnsi="CordiaUPC" w:cs="CordiaUPC"/>
                <w:sz w:val="24"/>
                <w:szCs w:val="24"/>
              </w:rPr>
              <w:t>12</w:t>
            </w:r>
          </w:p>
        </w:tc>
        <w:tc>
          <w:tcPr>
            <w:tcW w:w="192" w:type="dxa"/>
            <w:vAlign w:val="bottom"/>
          </w:tcPr>
          <w:p w14:paraId="1B3D17EB" w14:textId="77777777" w:rsidR="00C5570C" w:rsidRPr="002D03D8" w:rsidRDefault="00C5570C" w:rsidP="00C5570C">
            <w:pPr>
              <w:pStyle w:val="acctfourfigures"/>
              <w:tabs>
                <w:tab w:val="clear" w:pos="765"/>
                <w:tab w:val="decimal" w:pos="702"/>
              </w:tabs>
              <w:spacing w:line="240" w:lineRule="exact"/>
              <w:ind w:right="-89"/>
              <w:rPr>
                <w:rFonts w:ascii="CordiaUPC" w:hAnsi="CordiaUPC" w:cs="CordiaUPC"/>
                <w:b/>
                <w:bCs/>
                <w:sz w:val="24"/>
                <w:szCs w:val="24"/>
              </w:rPr>
            </w:pPr>
          </w:p>
        </w:tc>
        <w:tc>
          <w:tcPr>
            <w:tcW w:w="618" w:type="dxa"/>
            <w:vAlign w:val="bottom"/>
          </w:tcPr>
          <w:p w14:paraId="03567E70" w14:textId="31C94A5A" w:rsidR="00C5570C" w:rsidRPr="002D03D8" w:rsidRDefault="00C5570C" w:rsidP="00C5570C">
            <w:pPr>
              <w:pStyle w:val="acctfourfigures"/>
              <w:tabs>
                <w:tab w:val="clear" w:pos="765"/>
                <w:tab w:val="decimal" w:pos="418"/>
              </w:tabs>
              <w:spacing w:line="240" w:lineRule="exact"/>
              <w:ind w:right="-89"/>
              <w:rPr>
                <w:rFonts w:ascii="CordiaUPC" w:hAnsi="CordiaUPC" w:cs="CordiaUPC"/>
                <w:sz w:val="24"/>
                <w:szCs w:val="24"/>
                <w:lang w:bidi="th-TH"/>
              </w:rPr>
            </w:pPr>
            <w:r w:rsidRPr="002D03D8">
              <w:rPr>
                <w:rFonts w:ascii="CordiaUPC" w:hAnsi="CordiaUPC" w:cs="CordiaUPC" w:hint="cs"/>
                <w:sz w:val="24"/>
                <w:szCs w:val="24"/>
                <w:cs/>
                <w:lang w:bidi="th-TH"/>
              </w:rPr>
              <w:t xml:space="preserve">     </w:t>
            </w:r>
            <w:r w:rsidRPr="002D03D8">
              <w:rPr>
                <w:rFonts w:ascii="CordiaUPC" w:hAnsi="CordiaUPC" w:cs="CordiaUPC"/>
                <w:sz w:val="24"/>
                <w:szCs w:val="24"/>
              </w:rPr>
              <w:t>-</w:t>
            </w:r>
          </w:p>
        </w:tc>
        <w:tc>
          <w:tcPr>
            <w:tcW w:w="192" w:type="dxa"/>
            <w:vAlign w:val="bottom"/>
          </w:tcPr>
          <w:p w14:paraId="283D3EDE" w14:textId="77777777" w:rsidR="00C5570C" w:rsidRPr="002D03D8" w:rsidRDefault="00C5570C" w:rsidP="00C5570C">
            <w:pPr>
              <w:tabs>
                <w:tab w:val="decimal" w:pos="702"/>
              </w:tabs>
              <w:spacing w:line="240" w:lineRule="exact"/>
              <w:ind w:right="-89"/>
              <w:rPr>
                <w:rFonts w:ascii="CordiaUPC" w:hAnsi="CordiaUPC" w:cs="CordiaUPC"/>
                <w:sz w:val="24"/>
                <w:szCs w:val="24"/>
              </w:rPr>
            </w:pPr>
          </w:p>
        </w:tc>
        <w:tc>
          <w:tcPr>
            <w:tcW w:w="798" w:type="dxa"/>
            <w:vAlign w:val="bottom"/>
          </w:tcPr>
          <w:p w14:paraId="6A908D7F" w14:textId="12363B3C" w:rsidR="00C5570C" w:rsidRPr="002D03D8" w:rsidRDefault="00C5570C" w:rsidP="00C5570C">
            <w:pPr>
              <w:tabs>
                <w:tab w:val="decimal" w:pos="530"/>
              </w:tabs>
              <w:spacing w:line="240" w:lineRule="exact"/>
              <w:ind w:right="-89"/>
              <w:rPr>
                <w:rFonts w:ascii="CordiaUPC" w:hAnsi="CordiaUPC" w:cs="CordiaUPC"/>
                <w:sz w:val="24"/>
                <w:szCs w:val="24"/>
                <w:lang w:bidi="th-TH"/>
              </w:rPr>
            </w:pPr>
            <w:r w:rsidRPr="002D03D8">
              <w:rPr>
                <w:rFonts w:ascii="CordiaUPC" w:hAnsi="CordiaUPC" w:cs="CordiaUPC"/>
                <w:sz w:val="24"/>
                <w:szCs w:val="24"/>
              </w:rPr>
              <w:t>-</w:t>
            </w:r>
          </w:p>
        </w:tc>
        <w:tc>
          <w:tcPr>
            <w:tcW w:w="199" w:type="dxa"/>
            <w:vAlign w:val="bottom"/>
          </w:tcPr>
          <w:p w14:paraId="469134C0" w14:textId="77777777" w:rsidR="00C5570C" w:rsidRPr="002D03D8" w:rsidRDefault="00C5570C" w:rsidP="00C5570C">
            <w:pPr>
              <w:tabs>
                <w:tab w:val="decimal" w:pos="702"/>
              </w:tabs>
              <w:spacing w:line="240" w:lineRule="exact"/>
              <w:ind w:right="-89"/>
              <w:rPr>
                <w:rFonts w:ascii="CordiaUPC" w:hAnsi="CordiaUPC" w:cs="CordiaUPC"/>
                <w:sz w:val="24"/>
                <w:szCs w:val="24"/>
              </w:rPr>
            </w:pPr>
          </w:p>
        </w:tc>
        <w:tc>
          <w:tcPr>
            <w:tcW w:w="607" w:type="dxa"/>
            <w:vAlign w:val="bottom"/>
          </w:tcPr>
          <w:p w14:paraId="76AFD83B" w14:textId="77777777" w:rsidR="00C5570C" w:rsidRPr="002D03D8" w:rsidRDefault="00C5570C" w:rsidP="00C5570C">
            <w:pPr>
              <w:pStyle w:val="acctfourfigures"/>
              <w:tabs>
                <w:tab w:val="clear" w:pos="765"/>
                <w:tab w:val="decimal" w:pos="466"/>
              </w:tabs>
              <w:spacing w:line="240" w:lineRule="exact"/>
              <w:ind w:left="-101" w:right="-69"/>
              <w:rPr>
                <w:rFonts w:ascii="CordiaUPC" w:hAnsi="CordiaUPC" w:cs="CordiaUPC"/>
                <w:sz w:val="24"/>
                <w:szCs w:val="24"/>
              </w:rPr>
            </w:pPr>
            <w:r w:rsidRPr="002D03D8">
              <w:rPr>
                <w:rFonts w:ascii="CordiaUPC" w:hAnsi="CordiaUPC" w:cs="CordiaUPC"/>
                <w:sz w:val="24"/>
                <w:szCs w:val="24"/>
              </w:rPr>
              <w:t>1</w:t>
            </w:r>
          </w:p>
        </w:tc>
        <w:tc>
          <w:tcPr>
            <w:tcW w:w="201" w:type="dxa"/>
            <w:vAlign w:val="bottom"/>
          </w:tcPr>
          <w:p w14:paraId="530751BC" w14:textId="77777777" w:rsidR="00C5570C" w:rsidRPr="002D03D8" w:rsidRDefault="00C5570C" w:rsidP="00C5570C">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vAlign w:val="bottom"/>
          </w:tcPr>
          <w:p w14:paraId="3D81515A" w14:textId="77777777" w:rsidR="00C5570C" w:rsidRPr="002D03D8" w:rsidRDefault="00C5570C" w:rsidP="00C5570C">
            <w:pPr>
              <w:pStyle w:val="acctfourfigures"/>
              <w:tabs>
                <w:tab w:val="clear" w:pos="765"/>
                <w:tab w:val="decimal" w:pos="466"/>
              </w:tabs>
              <w:spacing w:line="240" w:lineRule="exact"/>
              <w:ind w:left="-101" w:right="-69"/>
              <w:rPr>
                <w:rFonts w:ascii="CordiaUPC" w:hAnsi="CordiaUPC" w:cs="CordiaUPC"/>
                <w:sz w:val="24"/>
                <w:szCs w:val="24"/>
              </w:rPr>
            </w:pPr>
            <w:r w:rsidRPr="002D03D8">
              <w:rPr>
                <w:rFonts w:ascii="CordiaUPC" w:hAnsi="CordiaUPC" w:cs="CordiaUPC"/>
                <w:sz w:val="24"/>
                <w:szCs w:val="24"/>
              </w:rPr>
              <w:t>12</w:t>
            </w:r>
          </w:p>
        </w:tc>
        <w:tc>
          <w:tcPr>
            <w:tcW w:w="197" w:type="dxa"/>
            <w:vAlign w:val="bottom"/>
          </w:tcPr>
          <w:p w14:paraId="251AC64F" w14:textId="77777777" w:rsidR="00C5570C" w:rsidRPr="002D03D8" w:rsidRDefault="00C5570C" w:rsidP="00C5570C">
            <w:pPr>
              <w:pStyle w:val="acctfourfigures"/>
              <w:tabs>
                <w:tab w:val="clear" w:pos="765"/>
                <w:tab w:val="decimal" w:pos="702"/>
              </w:tabs>
              <w:spacing w:line="240" w:lineRule="exact"/>
              <w:ind w:right="-89"/>
              <w:rPr>
                <w:rFonts w:ascii="CordiaUPC" w:hAnsi="CordiaUPC" w:cs="CordiaUPC"/>
                <w:b/>
                <w:bCs/>
                <w:sz w:val="24"/>
                <w:szCs w:val="24"/>
              </w:rPr>
            </w:pPr>
          </w:p>
        </w:tc>
        <w:tc>
          <w:tcPr>
            <w:tcW w:w="565" w:type="dxa"/>
            <w:vAlign w:val="bottom"/>
          </w:tcPr>
          <w:p w14:paraId="0868ACC8" w14:textId="6D923930" w:rsidR="00C5570C" w:rsidRPr="002D03D8" w:rsidRDefault="00C5570C" w:rsidP="00C5570C">
            <w:pPr>
              <w:pStyle w:val="acctfourfigures"/>
              <w:tabs>
                <w:tab w:val="clear" w:pos="765"/>
                <w:tab w:val="left" w:pos="260"/>
              </w:tabs>
              <w:spacing w:line="240" w:lineRule="exact"/>
              <w:ind w:right="-89"/>
              <w:jc w:val="center"/>
              <w:rPr>
                <w:rFonts w:ascii="CordiaUPC" w:hAnsi="CordiaUPC" w:cs="CordiaUPC"/>
                <w:sz w:val="24"/>
                <w:szCs w:val="24"/>
              </w:rPr>
            </w:pPr>
            <w:r w:rsidRPr="002D03D8">
              <w:rPr>
                <w:rFonts w:ascii="CordiaUPC" w:hAnsi="CordiaUPC" w:cs="CordiaUPC" w:hint="cs"/>
                <w:sz w:val="24"/>
                <w:szCs w:val="24"/>
                <w:cs/>
                <w:lang w:bidi="th-TH"/>
              </w:rPr>
              <w:t xml:space="preserve">     </w:t>
            </w:r>
            <w:r w:rsidRPr="002D03D8">
              <w:rPr>
                <w:rFonts w:ascii="CordiaUPC" w:hAnsi="CordiaUPC" w:cs="CordiaUPC"/>
                <w:sz w:val="24"/>
                <w:szCs w:val="24"/>
              </w:rPr>
              <w:t>-</w:t>
            </w:r>
          </w:p>
        </w:tc>
        <w:tc>
          <w:tcPr>
            <w:tcW w:w="192" w:type="dxa"/>
            <w:vAlign w:val="bottom"/>
          </w:tcPr>
          <w:p w14:paraId="32B93133" w14:textId="77777777" w:rsidR="00C5570C" w:rsidRPr="002D03D8" w:rsidRDefault="00C5570C" w:rsidP="00C5570C">
            <w:pPr>
              <w:tabs>
                <w:tab w:val="decimal" w:pos="702"/>
              </w:tabs>
              <w:spacing w:line="240" w:lineRule="exact"/>
              <w:ind w:right="-89"/>
              <w:rPr>
                <w:rFonts w:ascii="CordiaUPC" w:hAnsi="CordiaUPC" w:cs="CordiaUPC"/>
                <w:sz w:val="24"/>
                <w:szCs w:val="24"/>
              </w:rPr>
            </w:pPr>
          </w:p>
        </w:tc>
        <w:tc>
          <w:tcPr>
            <w:tcW w:w="889" w:type="dxa"/>
            <w:vAlign w:val="bottom"/>
          </w:tcPr>
          <w:p w14:paraId="363D7CCD" w14:textId="77777777" w:rsidR="00C5570C" w:rsidRPr="002D03D8" w:rsidRDefault="00C5570C" w:rsidP="00C5570C">
            <w:pPr>
              <w:pStyle w:val="acctfourfigures"/>
              <w:tabs>
                <w:tab w:val="clear" w:pos="765"/>
                <w:tab w:val="decimal" w:pos="604"/>
              </w:tabs>
              <w:spacing w:line="240" w:lineRule="exact"/>
              <w:ind w:right="-89"/>
              <w:rPr>
                <w:rFonts w:ascii="CordiaUPC" w:hAnsi="CordiaUPC" w:cs="CordiaUPC"/>
                <w:sz w:val="24"/>
                <w:szCs w:val="24"/>
              </w:rPr>
            </w:pPr>
            <w:r w:rsidRPr="002D03D8">
              <w:rPr>
                <w:rFonts w:ascii="CordiaUPC" w:hAnsi="CordiaUPC" w:cs="CordiaUPC"/>
                <w:sz w:val="24"/>
                <w:szCs w:val="24"/>
              </w:rPr>
              <w:t>-</w:t>
            </w:r>
          </w:p>
        </w:tc>
      </w:tr>
      <w:tr w:rsidR="00C5570C" w:rsidRPr="002D03D8" w14:paraId="183EB0B3" w14:textId="77777777" w:rsidTr="006C2831">
        <w:trPr>
          <w:trHeight w:val="1199"/>
        </w:trPr>
        <w:tc>
          <w:tcPr>
            <w:tcW w:w="2285" w:type="dxa"/>
            <w:vAlign w:val="bottom"/>
          </w:tcPr>
          <w:p w14:paraId="6DB0B428" w14:textId="6103E40B" w:rsidR="00C5570C" w:rsidRPr="002D03D8" w:rsidRDefault="00C5570C" w:rsidP="00C5570C">
            <w:pPr>
              <w:tabs>
                <w:tab w:val="left" w:pos="179"/>
                <w:tab w:val="left" w:pos="463"/>
              </w:tabs>
              <w:spacing w:line="240" w:lineRule="exact"/>
              <w:ind w:left="321" w:hanging="321"/>
              <w:rPr>
                <w:rFonts w:ascii="CordiaUPC" w:hAnsi="CordiaUPC" w:cs="CordiaUPC"/>
                <w:sz w:val="24"/>
                <w:szCs w:val="24"/>
              </w:rPr>
            </w:pPr>
            <w:r w:rsidRPr="002D03D8">
              <w:rPr>
                <w:rFonts w:ascii="CordiaUPC" w:hAnsi="CordiaUPC" w:cs="CordiaUPC"/>
                <w:sz w:val="24"/>
                <w:szCs w:val="24"/>
                <w:lang w:val="en-US" w:eastAsia="en-GB" w:bidi="th-TH"/>
              </w:rPr>
              <w:t xml:space="preserve">-   Companies whose ability to continues as a going concern is uncertain, or unlisted companies whose financial position and operating results are </w:t>
            </w:r>
            <w:proofErr w:type="gramStart"/>
            <w:r w:rsidRPr="002D03D8">
              <w:rPr>
                <w:rFonts w:ascii="CordiaUPC" w:hAnsi="CordiaUPC" w:cs="CordiaUPC"/>
                <w:sz w:val="24"/>
                <w:szCs w:val="24"/>
                <w:lang w:val="en-US" w:eastAsia="en-GB" w:bidi="th-TH"/>
              </w:rPr>
              <w:t>similar to</w:t>
            </w:r>
            <w:proofErr w:type="gramEnd"/>
            <w:r w:rsidRPr="002D03D8">
              <w:rPr>
                <w:rFonts w:ascii="CordiaUPC" w:hAnsi="CordiaUPC" w:cs="CordiaUPC"/>
                <w:sz w:val="24"/>
                <w:szCs w:val="24"/>
                <w:lang w:val="en-US" w:eastAsia="en-GB" w:bidi="th-TH"/>
              </w:rPr>
              <w:t xml:space="preserve"> the listed companies which meet criteria for delisting from the SET</w:t>
            </w:r>
          </w:p>
        </w:tc>
        <w:tc>
          <w:tcPr>
            <w:tcW w:w="712" w:type="dxa"/>
            <w:tcBorders>
              <w:bottom w:val="single" w:sz="4" w:space="0" w:color="auto"/>
            </w:tcBorders>
            <w:vAlign w:val="bottom"/>
          </w:tcPr>
          <w:p w14:paraId="2EFC6655" w14:textId="38B3D23A" w:rsidR="00C5570C" w:rsidRPr="002D03D8" w:rsidRDefault="00C5570C" w:rsidP="00C5570C">
            <w:pPr>
              <w:pStyle w:val="acctfourfigures"/>
              <w:tabs>
                <w:tab w:val="clear" w:pos="765"/>
                <w:tab w:val="decimal" w:pos="466"/>
              </w:tabs>
              <w:spacing w:line="240" w:lineRule="exact"/>
              <w:ind w:left="-101" w:right="-69"/>
              <w:rPr>
                <w:rFonts w:ascii="CordiaUPC" w:hAnsi="CordiaUPC" w:cs="CordiaUPC"/>
                <w:sz w:val="24"/>
                <w:szCs w:val="24"/>
                <w:lang w:bidi="th-TH"/>
              </w:rPr>
            </w:pPr>
            <w:r w:rsidRPr="002D03D8">
              <w:rPr>
                <w:rFonts w:ascii="CordiaUPC" w:hAnsi="CordiaUPC" w:cs="CordiaUPC"/>
                <w:sz w:val="24"/>
                <w:szCs w:val="24"/>
                <w:lang w:bidi="th-TH"/>
              </w:rPr>
              <w:t>10</w:t>
            </w:r>
          </w:p>
        </w:tc>
        <w:tc>
          <w:tcPr>
            <w:tcW w:w="200" w:type="dxa"/>
            <w:vAlign w:val="bottom"/>
          </w:tcPr>
          <w:p w14:paraId="23EE91D7" w14:textId="77777777" w:rsidR="00C5570C" w:rsidRPr="002D03D8" w:rsidRDefault="00C5570C" w:rsidP="00C5570C">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2" w:space="0" w:color="auto"/>
            </w:tcBorders>
            <w:vAlign w:val="bottom"/>
          </w:tcPr>
          <w:p w14:paraId="125D991C" w14:textId="73C0FF6C" w:rsidR="00C5570C" w:rsidRPr="002D03D8" w:rsidRDefault="003A5DED" w:rsidP="00C5570C">
            <w:pPr>
              <w:pStyle w:val="acctfourfigures"/>
              <w:tabs>
                <w:tab w:val="clear" w:pos="765"/>
                <w:tab w:val="decimal" w:pos="466"/>
              </w:tabs>
              <w:spacing w:line="240" w:lineRule="exact"/>
              <w:ind w:right="-69"/>
              <w:rPr>
                <w:rFonts w:ascii="CordiaUPC" w:hAnsi="CordiaUPC" w:cs="CordiaUPC"/>
                <w:sz w:val="24"/>
                <w:szCs w:val="24"/>
                <w:lang w:val="en-US"/>
              </w:rPr>
            </w:pPr>
            <w:r w:rsidRPr="002D03D8">
              <w:rPr>
                <w:rFonts w:ascii="CordiaUPC" w:hAnsi="CordiaUPC" w:cs="CordiaUPC"/>
                <w:sz w:val="24"/>
                <w:szCs w:val="24"/>
                <w:lang w:val="en-US"/>
              </w:rPr>
              <w:t>2</w:t>
            </w:r>
            <w:r w:rsidR="00C5570C" w:rsidRPr="002D03D8">
              <w:rPr>
                <w:rFonts w:ascii="CordiaUPC" w:hAnsi="CordiaUPC" w:cs="CordiaUPC"/>
                <w:sz w:val="24"/>
                <w:szCs w:val="24"/>
                <w:lang w:val="en-US"/>
              </w:rPr>
              <w:t>,</w:t>
            </w:r>
            <w:r w:rsidRPr="002D03D8">
              <w:rPr>
                <w:rFonts w:ascii="CordiaUPC" w:hAnsi="CordiaUPC" w:cs="CordiaUPC"/>
                <w:sz w:val="24"/>
                <w:szCs w:val="24"/>
                <w:lang w:val="en-US"/>
              </w:rPr>
              <w:t>536</w:t>
            </w:r>
          </w:p>
        </w:tc>
        <w:tc>
          <w:tcPr>
            <w:tcW w:w="192" w:type="dxa"/>
            <w:vAlign w:val="bottom"/>
          </w:tcPr>
          <w:p w14:paraId="2BC77CE6" w14:textId="65B9D9E0" w:rsidR="00C5570C" w:rsidRPr="002D03D8" w:rsidRDefault="00C5570C" w:rsidP="00C5570C">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2" w:space="0" w:color="auto"/>
            </w:tcBorders>
            <w:vAlign w:val="bottom"/>
          </w:tcPr>
          <w:p w14:paraId="6AC17DBB" w14:textId="41A60C8B" w:rsidR="00C5570C" w:rsidRPr="002D03D8" w:rsidRDefault="003A5DED" w:rsidP="00C5570C">
            <w:pPr>
              <w:pStyle w:val="acctfourfigures"/>
              <w:tabs>
                <w:tab w:val="clear" w:pos="765"/>
                <w:tab w:val="decimal" w:pos="418"/>
              </w:tabs>
              <w:spacing w:line="240" w:lineRule="exact"/>
              <w:ind w:right="-89"/>
              <w:rPr>
                <w:rFonts w:ascii="CordiaUPC" w:hAnsi="CordiaUPC" w:cs="CordiaUPC"/>
                <w:sz w:val="24"/>
                <w:szCs w:val="24"/>
              </w:rPr>
            </w:pPr>
            <w:r w:rsidRPr="002D03D8">
              <w:rPr>
                <w:rFonts w:ascii="CordiaUPC" w:hAnsi="CordiaUPC" w:cs="CordiaUPC"/>
                <w:sz w:val="24"/>
                <w:szCs w:val="24"/>
              </w:rPr>
              <w:t>1</w:t>
            </w:r>
            <w:r w:rsidR="00C5570C" w:rsidRPr="002D03D8">
              <w:rPr>
                <w:rFonts w:ascii="CordiaUPC" w:hAnsi="CordiaUPC" w:cs="CordiaUPC"/>
                <w:sz w:val="24"/>
                <w:szCs w:val="24"/>
              </w:rPr>
              <w:t>,</w:t>
            </w:r>
            <w:r w:rsidRPr="002D03D8">
              <w:rPr>
                <w:rFonts w:ascii="CordiaUPC" w:hAnsi="CordiaUPC" w:cs="CordiaUPC"/>
                <w:sz w:val="24"/>
                <w:szCs w:val="24"/>
              </w:rPr>
              <w:t>596</w:t>
            </w:r>
          </w:p>
        </w:tc>
        <w:tc>
          <w:tcPr>
            <w:tcW w:w="192" w:type="dxa"/>
            <w:vAlign w:val="bottom"/>
          </w:tcPr>
          <w:p w14:paraId="1C016CE4" w14:textId="77777777" w:rsidR="00C5570C" w:rsidRPr="002D03D8" w:rsidRDefault="00C5570C" w:rsidP="00C5570C">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2" w:space="0" w:color="auto"/>
            </w:tcBorders>
            <w:vAlign w:val="bottom"/>
          </w:tcPr>
          <w:p w14:paraId="67E22ACE" w14:textId="49CAB97A" w:rsidR="00C5570C" w:rsidRPr="002D03D8" w:rsidRDefault="00C5570C" w:rsidP="00C5570C">
            <w:pPr>
              <w:pStyle w:val="acctfourfigures"/>
              <w:tabs>
                <w:tab w:val="clear" w:pos="765"/>
                <w:tab w:val="decimal" w:pos="530"/>
              </w:tabs>
              <w:spacing w:line="240" w:lineRule="exact"/>
              <w:ind w:right="-89"/>
              <w:rPr>
                <w:rFonts w:ascii="CordiaUPC" w:hAnsi="CordiaUPC" w:cs="CordiaUPC"/>
                <w:sz w:val="24"/>
                <w:szCs w:val="24"/>
                <w:lang w:val="en-US" w:bidi="th-TH"/>
              </w:rPr>
            </w:pPr>
            <w:r w:rsidRPr="002D03D8">
              <w:rPr>
                <w:rFonts w:ascii="CordiaUPC" w:hAnsi="CordiaUPC" w:cs="CordiaUPC"/>
                <w:sz w:val="24"/>
                <w:szCs w:val="24"/>
                <w:lang w:val="en-US" w:bidi="th-TH"/>
              </w:rPr>
              <w:t>247</w:t>
            </w:r>
          </w:p>
        </w:tc>
        <w:tc>
          <w:tcPr>
            <w:tcW w:w="199" w:type="dxa"/>
            <w:vAlign w:val="bottom"/>
          </w:tcPr>
          <w:p w14:paraId="6A9117AC" w14:textId="77777777" w:rsidR="00C5570C" w:rsidRPr="002D03D8" w:rsidRDefault="00C5570C" w:rsidP="00C5570C">
            <w:pPr>
              <w:pStyle w:val="acctfourfigures"/>
              <w:tabs>
                <w:tab w:val="clear" w:pos="765"/>
                <w:tab w:val="decimal" w:pos="530"/>
              </w:tabs>
              <w:spacing w:line="240" w:lineRule="exact"/>
              <w:ind w:left="-79" w:right="-89"/>
              <w:rPr>
                <w:rFonts w:ascii="CordiaUPC" w:hAnsi="CordiaUPC" w:cs="CordiaUPC"/>
                <w:b/>
                <w:bCs/>
                <w:sz w:val="24"/>
                <w:szCs w:val="24"/>
              </w:rPr>
            </w:pPr>
          </w:p>
        </w:tc>
        <w:tc>
          <w:tcPr>
            <w:tcW w:w="607" w:type="dxa"/>
            <w:tcBorders>
              <w:bottom w:val="single" w:sz="4" w:space="0" w:color="auto"/>
            </w:tcBorders>
            <w:vAlign w:val="bottom"/>
          </w:tcPr>
          <w:p w14:paraId="5B45FE78" w14:textId="30732745" w:rsidR="00C5570C" w:rsidRPr="002D03D8" w:rsidRDefault="00C5570C" w:rsidP="00C5570C">
            <w:pPr>
              <w:pStyle w:val="acctfourfigures"/>
              <w:tabs>
                <w:tab w:val="clear" w:pos="765"/>
                <w:tab w:val="decimal" w:pos="466"/>
              </w:tabs>
              <w:spacing w:line="240" w:lineRule="exact"/>
              <w:ind w:left="-101" w:right="-69"/>
              <w:rPr>
                <w:rFonts w:ascii="CordiaUPC" w:hAnsi="CordiaUPC" w:cs="CordiaUPC"/>
                <w:sz w:val="24"/>
                <w:szCs w:val="24"/>
              </w:rPr>
            </w:pPr>
            <w:r w:rsidRPr="002D03D8">
              <w:rPr>
                <w:rFonts w:ascii="CordiaUPC" w:hAnsi="CordiaUPC" w:cs="CordiaUPC"/>
                <w:sz w:val="24"/>
                <w:szCs w:val="24"/>
              </w:rPr>
              <w:t>10</w:t>
            </w:r>
          </w:p>
        </w:tc>
        <w:tc>
          <w:tcPr>
            <w:tcW w:w="201" w:type="dxa"/>
            <w:vAlign w:val="bottom"/>
          </w:tcPr>
          <w:p w14:paraId="27402B65" w14:textId="77777777" w:rsidR="00C5570C" w:rsidRPr="002D03D8" w:rsidRDefault="00C5570C" w:rsidP="00C5570C">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63CD8773" w14:textId="0B6C3F65" w:rsidR="00C5570C" w:rsidRPr="002D03D8" w:rsidRDefault="00C5570C" w:rsidP="00C5570C">
            <w:pPr>
              <w:pStyle w:val="acctfourfigures"/>
              <w:tabs>
                <w:tab w:val="clear" w:pos="765"/>
                <w:tab w:val="decimal" w:pos="466"/>
              </w:tabs>
              <w:spacing w:line="240" w:lineRule="exact"/>
              <w:ind w:left="-101" w:right="-69"/>
              <w:rPr>
                <w:rFonts w:ascii="CordiaUPC" w:hAnsi="CordiaUPC" w:cs="CordiaUPC"/>
                <w:sz w:val="24"/>
                <w:szCs w:val="24"/>
                <w:lang w:val="en-US"/>
              </w:rPr>
            </w:pPr>
            <w:r w:rsidRPr="002D03D8">
              <w:rPr>
                <w:rFonts w:ascii="CordiaUPC" w:eastAsia="AngsanaNew" w:hAnsi="CordiaUPC" w:cs="CordiaUPC"/>
                <w:sz w:val="24"/>
                <w:szCs w:val="24"/>
                <w:lang w:eastAsia="en-GB"/>
              </w:rPr>
              <w:t>4,012</w:t>
            </w:r>
          </w:p>
        </w:tc>
        <w:tc>
          <w:tcPr>
            <w:tcW w:w="197" w:type="dxa"/>
            <w:vAlign w:val="bottom"/>
          </w:tcPr>
          <w:p w14:paraId="5ED224BC" w14:textId="77777777" w:rsidR="00C5570C" w:rsidRPr="002D03D8" w:rsidRDefault="00C5570C" w:rsidP="00C5570C">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vAlign w:val="bottom"/>
          </w:tcPr>
          <w:p w14:paraId="7D9BDFD7" w14:textId="0CAC2ED7" w:rsidR="00C5570C" w:rsidRPr="002D03D8" w:rsidRDefault="00C5570C" w:rsidP="00C5570C">
            <w:pPr>
              <w:pStyle w:val="acctfourfigures"/>
              <w:tabs>
                <w:tab w:val="clear" w:pos="765"/>
                <w:tab w:val="decimal" w:pos="384"/>
              </w:tabs>
              <w:spacing w:line="240" w:lineRule="exact"/>
              <w:ind w:left="-79" w:right="-89"/>
              <w:rPr>
                <w:rFonts w:ascii="CordiaUPC" w:hAnsi="CordiaUPC" w:cs="CordiaUPC"/>
                <w:sz w:val="24"/>
                <w:szCs w:val="24"/>
              </w:rPr>
            </w:pPr>
            <w:r w:rsidRPr="002D03D8">
              <w:rPr>
                <w:rFonts w:ascii="CordiaUPC" w:eastAsia="AngsanaNew" w:hAnsi="CordiaUPC" w:cs="CordiaUPC"/>
                <w:sz w:val="24"/>
                <w:szCs w:val="24"/>
                <w:lang w:eastAsia="en-GB"/>
              </w:rPr>
              <w:t>2,014</w:t>
            </w:r>
          </w:p>
        </w:tc>
        <w:tc>
          <w:tcPr>
            <w:tcW w:w="192" w:type="dxa"/>
            <w:vAlign w:val="bottom"/>
          </w:tcPr>
          <w:p w14:paraId="5FE72EDE" w14:textId="77777777" w:rsidR="00C5570C" w:rsidRPr="002D03D8" w:rsidRDefault="00C5570C" w:rsidP="00C5570C">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bottom w:val="single" w:sz="2" w:space="0" w:color="auto"/>
            </w:tcBorders>
            <w:vAlign w:val="bottom"/>
          </w:tcPr>
          <w:p w14:paraId="43B88121" w14:textId="29BFA7AE" w:rsidR="00C5570C" w:rsidRPr="002D03D8" w:rsidRDefault="00C5570C" w:rsidP="00C5570C">
            <w:pPr>
              <w:pStyle w:val="acctfourfigures"/>
              <w:tabs>
                <w:tab w:val="clear" w:pos="765"/>
                <w:tab w:val="decimal" w:pos="604"/>
              </w:tabs>
              <w:spacing w:line="240" w:lineRule="exact"/>
              <w:ind w:left="-79" w:right="-89"/>
              <w:rPr>
                <w:rFonts w:ascii="CordiaUPC" w:hAnsi="CordiaUPC" w:cs="CordiaUPC"/>
                <w:sz w:val="24"/>
                <w:szCs w:val="24"/>
              </w:rPr>
            </w:pPr>
            <w:r w:rsidRPr="002D03D8">
              <w:rPr>
                <w:rFonts w:ascii="CordiaUPC" w:eastAsia="AngsanaNew" w:hAnsi="CordiaUPC" w:cs="CordiaUPC"/>
                <w:sz w:val="24"/>
                <w:szCs w:val="24"/>
                <w:lang w:eastAsia="en-GB"/>
              </w:rPr>
              <w:t>1,305</w:t>
            </w:r>
          </w:p>
        </w:tc>
      </w:tr>
      <w:tr w:rsidR="00C5570C" w:rsidRPr="002D03D8" w14:paraId="40FF0FEC" w14:textId="77777777" w:rsidTr="003F42C4">
        <w:trPr>
          <w:trHeight w:val="50"/>
        </w:trPr>
        <w:tc>
          <w:tcPr>
            <w:tcW w:w="2285" w:type="dxa"/>
            <w:vAlign w:val="bottom"/>
          </w:tcPr>
          <w:p w14:paraId="380D711C" w14:textId="77777777" w:rsidR="00C5570C" w:rsidRPr="002D03D8" w:rsidRDefault="00C5570C" w:rsidP="00C5570C">
            <w:pPr>
              <w:spacing w:line="240" w:lineRule="exact"/>
              <w:rPr>
                <w:rFonts w:ascii="CordiaUPC" w:hAnsi="CordiaUPC" w:cs="CordiaUPC"/>
                <w:b/>
                <w:bCs/>
                <w:sz w:val="24"/>
                <w:szCs w:val="24"/>
              </w:rPr>
            </w:pPr>
            <w:r w:rsidRPr="002D03D8">
              <w:rPr>
                <w:rFonts w:ascii="CordiaUPC" w:hAnsi="CordiaUPC" w:cs="CordiaUPC"/>
                <w:b/>
                <w:bCs/>
                <w:sz w:val="24"/>
                <w:szCs w:val="24"/>
              </w:rPr>
              <w:t>Total</w:t>
            </w:r>
          </w:p>
        </w:tc>
        <w:tc>
          <w:tcPr>
            <w:tcW w:w="712" w:type="dxa"/>
            <w:tcBorders>
              <w:top w:val="single" w:sz="4" w:space="0" w:color="auto"/>
              <w:bottom w:val="double" w:sz="4" w:space="0" w:color="auto"/>
            </w:tcBorders>
            <w:vAlign w:val="bottom"/>
          </w:tcPr>
          <w:p w14:paraId="76B90DD8" w14:textId="3FCC3E95" w:rsidR="00C5570C" w:rsidRPr="002D03D8" w:rsidRDefault="00C5570C" w:rsidP="00C5570C">
            <w:pPr>
              <w:pStyle w:val="acctfourfigures"/>
              <w:tabs>
                <w:tab w:val="clear" w:pos="765"/>
                <w:tab w:val="decimal" w:pos="466"/>
              </w:tabs>
              <w:spacing w:line="240" w:lineRule="exact"/>
              <w:ind w:left="-101" w:right="-69"/>
              <w:rPr>
                <w:rFonts w:ascii="CordiaUPC" w:hAnsi="CordiaUPC" w:cs="CordiaUPC"/>
                <w:b/>
                <w:bCs/>
                <w:sz w:val="24"/>
                <w:szCs w:val="24"/>
                <w:lang w:bidi="th-TH"/>
              </w:rPr>
            </w:pPr>
            <w:r w:rsidRPr="002D03D8">
              <w:rPr>
                <w:rFonts w:ascii="CordiaUPC" w:hAnsi="CordiaUPC" w:cs="CordiaUPC"/>
                <w:b/>
                <w:bCs/>
                <w:sz w:val="24"/>
                <w:szCs w:val="24"/>
                <w:lang w:bidi="th-TH"/>
              </w:rPr>
              <w:t>11</w:t>
            </w:r>
          </w:p>
        </w:tc>
        <w:tc>
          <w:tcPr>
            <w:tcW w:w="200" w:type="dxa"/>
            <w:vAlign w:val="bottom"/>
          </w:tcPr>
          <w:p w14:paraId="34550D08" w14:textId="747CAE4A" w:rsidR="00C5570C" w:rsidRPr="002D03D8" w:rsidRDefault="00C5570C" w:rsidP="00C5570C">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2" w:space="0" w:color="auto"/>
              <w:bottom w:val="double" w:sz="4" w:space="0" w:color="auto"/>
            </w:tcBorders>
            <w:vAlign w:val="bottom"/>
          </w:tcPr>
          <w:p w14:paraId="3DE1C599" w14:textId="19A42A11" w:rsidR="00C5570C" w:rsidRPr="002D03D8" w:rsidRDefault="003A5DED" w:rsidP="00C5570C">
            <w:pPr>
              <w:pStyle w:val="acctfourfigures"/>
              <w:tabs>
                <w:tab w:val="clear" w:pos="765"/>
                <w:tab w:val="decimal" w:pos="466"/>
              </w:tabs>
              <w:spacing w:line="240" w:lineRule="exact"/>
              <w:ind w:left="-101" w:right="-69"/>
              <w:rPr>
                <w:rFonts w:ascii="CordiaUPC" w:hAnsi="CordiaUPC" w:cs="CordiaUPC"/>
                <w:b/>
                <w:bCs/>
                <w:sz w:val="24"/>
                <w:szCs w:val="24"/>
              </w:rPr>
            </w:pPr>
            <w:r w:rsidRPr="002D03D8">
              <w:rPr>
                <w:rFonts w:ascii="CordiaUPC" w:hAnsi="CordiaUPC" w:cs="CordiaUPC"/>
                <w:b/>
                <w:bCs/>
                <w:sz w:val="24"/>
                <w:szCs w:val="24"/>
              </w:rPr>
              <w:t>2</w:t>
            </w:r>
            <w:r w:rsidR="00C5570C" w:rsidRPr="002D03D8">
              <w:rPr>
                <w:rFonts w:ascii="CordiaUPC" w:hAnsi="CordiaUPC" w:cs="CordiaUPC"/>
                <w:b/>
                <w:bCs/>
                <w:sz w:val="24"/>
                <w:szCs w:val="24"/>
              </w:rPr>
              <w:t>,</w:t>
            </w:r>
            <w:r w:rsidRPr="002D03D8">
              <w:rPr>
                <w:rFonts w:ascii="CordiaUPC" w:hAnsi="CordiaUPC" w:cs="CordiaUPC"/>
                <w:b/>
                <w:bCs/>
                <w:sz w:val="24"/>
                <w:szCs w:val="24"/>
              </w:rPr>
              <w:t>548</w:t>
            </w:r>
          </w:p>
        </w:tc>
        <w:tc>
          <w:tcPr>
            <w:tcW w:w="192" w:type="dxa"/>
            <w:vAlign w:val="bottom"/>
          </w:tcPr>
          <w:p w14:paraId="19664252" w14:textId="77777777" w:rsidR="00C5570C" w:rsidRPr="002D03D8" w:rsidRDefault="00C5570C" w:rsidP="00C5570C">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2" w:space="0" w:color="auto"/>
              <w:bottom w:val="double" w:sz="4" w:space="0" w:color="auto"/>
            </w:tcBorders>
            <w:vAlign w:val="bottom"/>
          </w:tcPr>
          <w:p w14:paraId="030AFF10" w14:textId="6FA9ECC3" w:rsidR="00C5570C" w:rsidRPr="002D03D8" w:rsidRDefault="003A5DED" w:rsidP="00C5570C">
            <w:pPr>
              <w:pStyle w:val="acctfourfigures"/>
              <w:tabs>
                <w:tab w:val="clear" w:pos="765"/>
                <w:tab w:val="decimal" w:pos="418"/>
              </w:tabs>
              <w:spacing w:line="240" w:lineRule="exact"/>
              <w:ind w:right="-89"/>
              <w:rPr>
                <w:rFonts w:ascii="CordiaUPC" w:hAnsi="CordiaUPC" w:cs="CordiaUPC"/>
                <w:b/>
                <w:bCs/>
                <w:sz w:val="24"/>
                <w:szCs w:val="24"/>
                <w:lang w:val="en-US"/>
              </w:rPr>
            </w:pPr>
            <w:r w:rsidRPr="002D03D8">
              <w:rPr>
                <w:rFonts w:ascii="CordiaUPC" w:hAnsi="CordiaUPC" w:cs="CordiaUPC"/>
                <w:b/>
                <w:bCs/>
                <w:sz w:val="24"/>
                <w:szCs w:val="24"/>
                <w:lang w:val="en-US"/>
              </w:rPr>
              <w:t>1</w:t>
            </w:r>
            <w:r w:rsidR="00C5570C" w:rsidRPr="002D03D8">
              <w:rPr>
                <w:rFonts w:ascii="CordiaUPC" w:hAnsi="CordiaUPC" w:cs="CordiaUPC"/>
                <w:b/>
                <w:bCs/>
                <w:sz w:val="24"/>
                <w:szCs w:val="24"/>
                <w:lang w:val="en-US"/>
              </w:rPr>
              <w:t>,</w:t>
            </w:r>
            <w:r w:rsidRPr="002D03D8">
              <w:rPr>
                <w:rFonts w:ascii="CordiaUPC" w:hAnsi="CordiaUPC" w:cs="CordiaUPC"/>
                <w:b/>
                <w:bCs/>
                <w:sz w:val="24"/>
                <w:szCs w:val="24"/>
                <w:lang w:val="en-US"/>
              </w:rPr>
              <w:t>596</w:t>
            </w:r>
          </w:p>
        </w:tc>
        <w:tc>
          <w:tcPr>
            <w:tcW w:w="192" w:type="dxa"/>
          </w:tcPr>
          <w:p w14:paraId="57E7AFED" w14:textId="77777777" w:rsidR="00C5570C" w:rsidRPr="002D03D8" w:rsidRDefault="00C5570C" w:rsidP="00C5570C">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2" w:space="0" w:color="auto"/>
              <w:bottom w:val="double" w:sz="4" w:space="0" w:color="auto"/>
            </w:tcBorders>
            <w:vAlign w:val="bottom"/>
          </w:tcPr>
          <w:p w14:paraId="6E54E9E5" w14:textId="79FF2C90" w:rsidR="00C5570C" w:rsidRPr="002D03D8" w:rsidRDefault="00C5570C" w:rsidP="00C5570C">
            <w:pPr>
              <w:pStyle w:val="acctfourfigures"/>
              <w:tabs>
                <w:tab w:val="clear" w:pos="765"/>
                <w:tab w:val="decimal" w:pos="530"/>
              </w:tabs>
              <w:spacing w:line="240" w:lineRule="exact"/>
              <w:ind w:left="-79" w:right="-89"/>
              <w:rPr>
                <w:rFonts w:ascii="CordiaUPC" w:hAnsi="CordiaUPC" w:cs="CordiaUPC"/>
                <w:b/>
                <w:bCs/>
                <w:sz w:val="24"/>
                <w:szCs w:val="24"/>
                <w:cs/>
                <w:lang w:bidi="th-TH"/>
              </w:rPr>
            </w:pPr>
            <w:r w:rsidRPr="002D03D8">
              <w:rPr>
                <w:rFonts w:ascii="CordiaUPC" w:hAnsi="CordiaUPC" w:cs="CordiaUPC"/>
                <w:b/>
                <w:bCs/>
                <w:sz w:val="24"/>
                <w:szCs w:val="24"/>
                <w:lang w:bidi="th-TH"/>
              </w:rPr>
              <w:t>247</w:t>
            </w:r>
          </w:p>
        </w:tc>
        <w:tc>
          <w:tcPr>
            <w:tcW w:w="199" w:type="dxa"/>
            <w:vAlign w:val="bottom"/>
          </w:tcPr>
          <w:p w14:paraId="4A9DDC05" w14:textId="77777777" w:rsidR="00C5570C" w:rsidRPr="002D03D8" w:rsidRDefault="00C5570C" w:rsidP="00C5570C">
            <w:pPr>
              <w:pStyle w:val="acctfourfigures"/>
              <w:tabs>
                <w:tab w:val="clear" w:pos="765"/>
                <w:tab w:val="decimal" w:pos="530"/>
              </w:tabs>
              <w:spacing w:line="240" w:lineRule="exact"/>
              <w:ind w:left="-79" w:right="-89"/>
              <w:rPr>
                <w:rFonts w:ascii="CordiaUPC" w:hAnsi="CordiaUPC" w:cs="CordiaUPC"/>
                <w:b/>
                <w:bCs/>
                <w:sz w:val="24"/>
                <w:szCs w:val="24"/>
              </w:rPr>
            </w:pPr>
          </w:p>
        </w:tc>
        <w:tc>
          <w:tcPr>
            <w:tcW w:w="607" w:type="dxa"/>
            <w:tcBorders>
              <w:top w:val="single" w:sz="4" w:space="0" w:color="auto"/>
              <w:bottom w:val="double" w:sz="4" w:space="0" w:color="auto"/>
            </w:tcBorders>
            <w:vAlign w:val="bottom"/>
          </w:tcPr>
          <w:p w14:paraId="250E7FF6" w14:textId="1AFB60DE" w:rsidR="00C5570C" w:rsidRPr="002D03D8" w:rsidRDefault="00C5570C" w:rsidP="00C5570C">
            <w:pPr>
              <w:pStyle w:val="acctfourfigures"/>
              <w:tabs>
                <w:tab w:val="clear" w:pos="765"/>
                <w:tab w:val="decimal" w:pos="466"/>
              </w:tabs>
              <w:spacing w:line="240" w:lineRule="exact"/>
              <w:ind w:left="-101" w:right="-69"/>
              <w:rPr>
                <w:rFonts w:ascii="CordiaUPC" w:hAnsi="CordiaUPC" w:cs="CordiaUPC"/>
                <w:b/>
                <w:bCs/>
                <w:sz w:val="24"/>
                <w:szCs w:val="24"/>
              </w:rPr>
            </w:pPr>
            <w:r w:rsidRPr="002D03D8">
              <w:rPr>
                <w:rFonts w:ascii="CordiaUPC" w:hAnsi="CordiaUPC" w:cs="CordiaUPC"/>
                <w:b/>
                <w:bCs/>
                <w:sz w:val="24"/>
                <w:szCs w:val="24"/>
              </w:rPr>
              <w:t>11</w:t>
            </w:r>
          </w:p>
        </w:tc>
        <w:tc>
          <w:tcPr>
            <w:tcW w:w="201" w:type="dxa"/>
            <w:vAlign w:val="bottom"/>
          </w:tcPr>
          <w:p w14:paraId="384FD988" w14:textId="77777777" w:rsidR="00C5570C" w:rsidRPr="002D03D8" w:rsidRDefault="00C5570C" w:rsidP="00C5570C">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6A591616" w14:textId="347102AD" w:rsidR="00C5570C" w:rsidRPr="002D03D8" w:rsidRDefault="00C5570C" w:rsidP="00C5570C">
            <w:pPr>
              <w:pStyle w:val="acctfourfigures"/>
              <w:tabs>
                <w:tab w:val="clear" w:pos="765"/>
                <w:tab w:val="decimal" w:pos="466"/>
              </w:tabs>
              <w:spacing w:line="240" w:lineRule="exact"/>
              <w:ind w:left="-101" w:right="-69"/>
              <w:rPr>
                <w:rFonts w:ascii="CordiaUPC" w:hAnsi="CordiaUPC" w:cs="CordiaUPC"/>
                <w:b/>
                <w:bCs/>
                <w:sz w:val="24"/>
                <w:szCs w:val="24"/>
              </w:rPr>
            </w:pPr>
            <w:r w:rsidRPr="002D03D8">
              <w:rPr>
                <w:rFonts w:ascii="CordiaUPC" w:eastAsia="AngsanaNew" w:hAnsi="CordiaUPC" w:cs="CordiaUPC"/>
                <w:b/>
                <w:bCs/>
                <w:sz w:val="24"/>
                <w:szCs w:val="24"/>
                <w:lang w:eastAsia="en-GB"/>
              </w:rPr>
              <w:t>4,024</w:t>
            </w:r>
          </w:p>
        </w:tc>
        <w:tc>
          <w:tcPr>
            <w:tcW w:w="197" w:type="dxa"/>
            <w:vAlign w:val="bottom"/>
          </w:tcPr>
          <w:p w14:paraId="76B14878" w14:textId="77777777" w:rsidR="00C5570C" w:rsidRPr="002D03D8" w:rsidRDefault="00C5570C" w:rsidP="00C5570C">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0A3614D0" w14:textId="5012916C" w:rsidR="00C5570C" w:rsidRPr="002D03D8" w:rsidRDefault="00C5570C" w:rsidP="00C5570C">
            <w:pPr>
              <w:pStyle w:val="acctfourfigures"/>
              <w:tabs>
                <w:tab w:val="clear" w:pos="765"/>
              </w:tabs>
              <w:spacing w:line="240" w:lineRule="exact"/>
              <w:ind w:right="-89"/>
              <w:rPr>
                <w:rFonts w:ascii="CordiaUPC" w:hAnsi="CordiaUPC" w:cs="CordiaUPC"/>
                <w:b/>
                <w:bCs/>
                <w:sz w:val="24"/>
                <w:szCs w:val="24"/>
              </w:rPr>
            </w:pPr>
            <w:r w:rsidRPr="002D03D8">
              <w:rPr>
                <w:rFonts w:ascii="CordiaUPC" w:eastAsia="AngsanaNew" w:hAnsi="CordiaUPC" w:cs="CordiaUPC"/>
                <w:b/>
                <w:bCs/>
                <w:sz w:val="24"/>
                <w:szCs w:val="24"/>
                <w:lang w:eastAsia="en-GB"/>
              </w:rPr>
              <w:t>2,014</w:t>
            </w:r>
          </w:p>
        </w:tc>
        <w:tc>
          <w:tcPr>
            <w:tcW w:w="192" w:type="dxa"/>
          </w:tcPr>
          <w:p w14:paraId="57C934B8" w14:textId="77777777" w:rsidR="00C5570C" w:rsidRPr="002D03D8" w:rsidRDefault="00C5570C" w:rsidP="00C5570C">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top w:val="single" w:sz="2" w:space="0" w:color="auto"/>
              <w:bottom w:val="double" w:sz="4" w:space="0" w:color="auto"/>
            </w:tcBorders>
            <w:vAlign w:val="bottom"/>
          </w:tcPr>
          <w:p w14:paraId="5CF869C8" w14:textId="08F42D29" w:rsidR="00C5570C" w:rsidRPr="002D03D8" w:rsidRDefault="00C5570C" w:rsidP="00C5570C">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2D03D8">
              <w:rPr>
                <w:rFonts w:ascii="CordiaUPC" w:eastAsia="AngsanaNew" w:hAnsi="CordiaUPC" w:cs="CordiaUPC"/>
                <w:b/>
                <w:bCs/>
                <w:sz w:val="24"/>
                <w:szCs w:val="24"/>
                <w:lang w:eastAsia="en-GB"/>
              </w:rPr>
              <w:t>1,305</w:t>
            </w:r>
          </w:p>
        </w:tc>
      </w:tr>
    </w:tbl>
    <w:p w14:paraId="28975A4A" w14:textId="516F959C" w:rsidR="00C82FD9" w:rsidRPr="002D03D8" w:rsidRDefault="00C82FD9" w:rsidP="00C82FD9">
      <w:pPr>
        <w:pStyle w:val="BodyText"/>
        <w:rPr>
          <w:cs/>
          <w:lang w:val="en-GB" w:bidi="th-TH"/>
        </w:rPr>
      </w:pPr>
    </w:p>
    <w:p w14:paraId="06375DE6" w14:textId="77777777" w:rsidR="00AF1AC5" w:rsidRPr="002D03D8" w:rsidRDefault="00AF1AC5" w:rsidP="00AF1AC5">
      <w:pPr>
        <w:autoSpaceDE w:val="0"/>
        <w:autoSpaceDN w:val="0"/>
        <w:adjustRightInd w:val="0"/>
        <w:spacing w:line="240" w:lineRule="exact"/>
        <w:ind w:left="562"/>
        <w:jc w:val="thaiDistribute"/>
        <w:rPr>
          <w:rFonts w:ascii="CordiaUPC" w:hAnsi="CordiaUPC" w:cs="CordiaUPC"/>
          <w:sz w:val="26"/>
          <w:szCs w:val="26"/>
          <w:cs/>
          <w:lang w:val="en-US" w:eastAsia="en-GB" w:bidi="th-TH"/>
        </w:rPr>
        <w:sectPr w:rsidR="00AF1AC5" w:rsidRPr="002D03D8" w:rsidSect="007550B5">
          <w:headerReference w:type="default" r:id="rId8"/>
          <w:footerReference w:type="default" r:id="rId9"/>
          <w:pgSz w:w="11907" w:h="16840" w:code="9"/>
          <w:pgMar w:top="594" w:right="1134" w:bottom="576" w:left="1152" w:header="720" w:footer="720" w:gutter="0"/>
          <w:pgNumType w:start="12"/>
          <w:cols w:space="720"/>
          <w:docGrid w:linePitch="299"/>
        </w:sectPr>
      </w:pPr>
    </w:p>
    <w:bookmarkEnd w:id="4"/>
    <w:p w14:paraId="6D51BA9E" w14:textId="1B1138B2" w:rsidR="00084E34" w:rsidRPr="002D03D8" w:rsidRDefault="00804E90" w:rsidP="001C09F9">
      <w:pPr>
        <w:pStyle w:val="Heading1"/>
        <w:tabs>
          <w:tab w:val="left" w:pos="540"/>
        </w:tabs>
        <w:spacing w:before="0" w:after="0" w:line="240" w:lineRule="exact"/>
        <w:rPr>
          <w:rFonts w:ascii="CordiaUPC" w:hAnsi="CordiaUPC" w:cs="CordiaUPC"/>
          <w:i w:val="0"/>
          <w:iCs/>
          <w:sz w:val="28"/>
          <w:szCs w:val="28"/>
          <w:cs/>
          <w:lang w:bidi="th-TH"/>
        </w:rPr>
      </w:pPr>
      <w:r w:rsidRPr="002D03D8">
        <w:rPr>
          <w:rFonts w:ascii="CordiaUPC" w:hAnsi="CordiaUPC" w:cs="CordiaUPC"/>
          <w:i w:val="0"/>
          <w:iCs/>
          <w:sz w:val="28"/>
          <w:szCs w:val="28"/>
        </w:rPr>
        <w:lastRenderedPageBreak/>
        <w:t>8</w:t>
      </w:r>
      <w:r w:rsidR="00084E34" w:rsidRPr="002D03D8">
        <w:rPr>
          <w:rFonts w:ascii="CordiaUPC" w:hAnsi="CordiaUPC" w:cs="CordiaUPC" w:hint="cs"/>
          <w:i w:val="0"/>
          <w:iCs/>
          <w:sz w:val="28"/>
          <w:szCs w:val="28"/>
        </w:rPr>
        <w:tab/>
        <w:t>Investments in subsidiaries</w:t>
      </w:r>
      <w:r w:rsidR="00B5493C" w:rsidRPr="002D03D8">
        <w:rPr>
          <w:rFonts w:ascii="CordiaUPC" w:hAnsi="CordiaUPC" w:cs="CordiaUPC" w:hint="cs"/>
          <w:i w:val="0"/>
          <w:iCs/>
          <w:sz w:val="28"/>
          <w:szCs w:val="28"/>
        </w:rPr>
        <w:t xml:space="preserve"> and associate</w:t>
      </w:r>
      <w:r w:rsidR="00C13D2D" w:rsidRPr="002D03D8">
        <w:rPr>
          <w:rFonts w:ascii="CordiaUPC" w:hAnsi="CordiaUPC" w:cs="CordiaUPC" w:hint="cs"/>
          <w:i w:val="0"/>
          <w:iCs/>
          <w:sz w:val="28"/>
          <w:szCs w:val="28"/>
        </w:rPr>
        <w:t>,</w:t>
      </w:r>
      <w:r w:rsidR="00084E34" w:rsidRPr="002D03D8">
        <w:rPr>
          <w:rFonts w:ascii="CordiaUPC" w:hAnsi="CordiaUPC" w:cs="CordiaUPC" w:hint="cs"/>
          <w:i w:val="0"/>
          <w:iCs/>
          <w:sz w:val="28"/>
          <w:szCs w:val="28"/>
        </w:rPr>
        <w:t xml:space="preserve"> </w:t>
      </w:r>
      <w:r w:rsidR="000A5E3A" w:rsidRPr="002D03D8">
        <w:rPr>
          <w:rFonts w:ascii="CordiaUPC" w:hAnsi="CordiaUPC" w:cs="CordiaUPC" w:hint="cs"/>
          <w:i w:val="0"/>
          <w:iCs/>
          <w:sz w:val="28"/>
          <w:szCs w:val="28"/>
        </w:rPr>
        <w:t>n</w:t>
      </w:r>
      <w:r w:rsidR="00084E34" w:rsidRPr="002D03D8">
        <w:rPr>
          <w:rFonts w:ascii="CordiaUPC" w:hAnsi="CordiaUPC" w:cs="CordiaUPC" w:hint="cs"/>
          <w:i w:val="0"/>
          <w:iCs/>
          <w:sz w:val="28"/>
          <w:szCs w:val="28"/>
        </w:rPr>
        <w:t>et</w:t>
      </w:r>
    </w:p>
    <w:p w14:paraId="73712EAA" w14:textId="77777777" w:rsidR="00084E34" w:rsidRPr="002D03D8" w:rsidRDefault="00084E34" w:rsidP="001C09F9">
      <w:pPr>
        <w:pStyle w:val="index"/>
        <w:spacing w:after="0" w:line="240" w:lineRule="exact"/>
        <w:jc w:val="both"/>
        <w:rPr>
          <w:rFonts w:ascii="CordiaUPC" w:hAnsi="CordiaUPC" w:cs="CordiaUPC"/>
          <w:b/>
          <w:bCs/>
          <w:sz w:val="26"/>
          <w:szCs w:val="26"/>
          <w:cs/>
          <w:lang w:bidi="th-TH"/>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3"/>
        <w:gridCol w:w="678"/>
        <w:gridCol w:w="647"/>
        <w:gridCol w:w="656"/>
        <w:gridCol w:w="683"/>
        <w:gridCol w:w="629"/>
        <w:gridCol w:w="629"/>
        <w:gridCol w:w="665"/>
        <w:gridCol w:w="670"/>
        <w:gridCol w:w="72"/>
        <w:gridCol w:w="562"/>
        <w:gridCol w:w="719"/>
        <w:gridCol w:w="90"/>
        <w:gridCol w:w="569"/>
        <w:gridCol w:w="696"/>
        <w:gridCol w:w="719"/>
        <w:gridCol w:w="715"/>
        <w:gridCol w:w="662"/>
      </w:tblGrid>
      <w:tr w:rsidR="008F6A70" w:rsidRPr="002D03D8" w14:paraId="7231AC6D" w14:textId="77777777" w:rsidTr="002E62F1">
        <w:tc>
          <w:tcPr>
            <w:tcW w:w="1838" w:type="dxa"/>
            <w:shd w:val="clear" w:color="auto" w:fill="auto"/>
          </w:tcPr>
          <w:p w14:paraId="4DFD1CF8" w14:textId="77777777" w:rsidR="008F6A70" w:rsidRPr="002D03D8" w:rsidRDefault="008F6A70" w:rsidP="005E3D05">
            <w:pPr>
              <w:pStyle w:val="index"/>
              <w:spacing w:after="0" w:line="240" w:lineRule="exact"/>
              <w:jc w:val="center"/>
              <w:rPr>
                <w:rFonts w:ascii="CordiaUPC" w:hAnsi="CordiaUPC" w:cs="CordiaUPC"/>
                <w:sz w:val="20"/>
                <w:lang w:val="en-GB" w:bidi="th-TH"/>
              </w:rPr>
            </w:pPr>
          </w:p>
        </w:tc>
        <w:tc>
          <w:tcPr>
            <w:tcW w:w="1170" w:type="dxa"/>
            <w:shd w:val="clear" w:color="auto" w:fill="auto"/>
          </w:tcPr>
          <w:p w14:paraId="024D3F5F" w14:textId="77777777" w:rsidR="008F6A70" w:rsidRPr="002D03D8" w:rsidRDefault="008F6A70" w:rsidP="005E3D05">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6884DADA" w14:textId="77777777" w:rsidR="008F6A70" w:rsidRPr="002D03D8" w:rsidRDefault="008F6A70" w:rsidP="005E3D05">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4BCCD801" w14:textId="77777777" w:rsidR="008F6A70" w:rsidRPr="002D03D8" w:rsidRDefault="008F6A70" w:rsidP="005E3D05">
            <w:pPr>
              <w:pStyle w:val="index"/>
              <w:spacing w:after="0" w:line="240" w:lineRule="exact"/>
              <w:jc w:val="center"/>
              <w:rPr>
                <w:rFonts w:ascii="CordiaUPC" w:hAnsi="CordiaUPC" w:cs="CordiaUPC"/>
                <w:sz w:val="20"/>
                <w:lang w:val="en-GB"/>
              </w:rPr>
            </w:pPr>
          </w:p>
        </w:tc>
        <w:tc>
          <w:tcPr>
            <w:tcW w:w="3909" w:type="dxa"/>
            <w:gridSpan w:val="6"/>
          </w:tcPr>
          <w:p w14:paraId="0C87840B" w14:textId="77777777" w:rsidR="008F6A70" w:rsidRPr="002D03D8" w:rsidRDefault="008F6A70" w:rsidP="005E3D05">
            <w:pPr>
              <w:pStyle w:val="index"/>
              <w:spacing w:after="0" w:line="240" w:lineRule="exact"/>
              <w:jc w:val="center"/>
              <w:rPr>
                <w:rFonts w:ascii="CordiaUPC" w:hAnsi="CordiaUPC" w:cs="CordiaUPC"/>
                <w:sz w:val="20"/>
                <w:lang w:val="en-GB"/>
              </w:rPr>
            </w:pPr>
            <w:r w:rsidRPr="002D03D8">
              <w:rPr>
                <w:rFonts w:ascii="CordiaUPC" w:hAnsi="CordiaUPC" w:cs="CordiaUPC" w:hint="cs"/>
                <w:b/>
                <w:bCs/>
                <w:sz w:val="20"/>
                <w:lang w:val="en-GB"/>
              </w:rPr>
              <w:t>Consolidated</w:t>
            </w:r>
          </w:p>
        </w:tc>
        <w:tc>
          <w:tcPr>
            <w:tcW w:w="5474" w:type="dxa"/>
            <w:gridSpan w:val="10"/>
            <w:shd w:val="clear" w:color="auto" w:fill="auto"/>
          </w:tcPr>
          <w:p w14:paraId="45E16021" w14:textId="77777777" w:rsidR="008F6A70" w:rsidRPr="002D03D8" w:rsidRDefault="008F6A70" w:rsidP="005E3D05">
            <w:pPr>
              <w:pStyle w:val="index"/>
              <w:spacing w:after="0" w:line="240" w:lineRule="exact"/>
              <w:jc w:val="center"/>
              <w:rPr>
                <w:rFonts w:ascii="CordiaUPC" w:hAnsi="CordiaUPC" w:cs="CordiaUPC"/>
                <w:sz w:val="20"/>
                <w:lang w:val="en-GB"/>
              </w:rPr>
            </w:pPr>
            <w:r w:rsidRPr="002D03D8">
              <w:rPr>
                <w:rFonts w:ascii="CordiaUPC" w:hAnsi="CordiaUPC" w:cs="CordiaUPC" w:hint="cs"/>
                <w:b/>
                <w:bCs/>
                <w:sz w:val="20"/>
                <w:lang w:val="en-GB"/>
              </w:rPr>
              <w:t>Bank only</w:t>
            </w:r>
          </w:p>
        </w:tc>
      </w:tr>
      <w:tr w:rsidR="008F6A70" w:rsidRPr="002D03D8" w14:paraId="219EBFED" w14:textId="77777777" w:rsidTr="002E62F1">
        <w:tc>
          <w:tcPr>
            <w:tcW w:w="1838" w:type="dxa"/>
            <w:shd w:val="clear" w:color="auto" w:fill="auto"/>
            <w:vAlign w:val="bottom"/>
          </w:tcPr>
          <w:p w14:paraId="76B0B4A6" w14:textId="77777777" w:rsidR="008F6A70" w:rsidRPr="002D03D8" w:rsidRDefault="008F6A70" w:rsidP="005E3D05">
            <w:pPr>
              <w:pStyle w:val="index"/>
              <w:spacing w:after="0" w:line="240" w:lineRule="exact"/>
              <w:jc w:val="center"/>
              <w:rPr>
                <w:rFonts w:ascii="CordiaUPC" w:hAnsi="CordiaUPC" w:cs="CordiaUPC"/>
                <w:sz w:val="20"/>
                <w:lang w:val="en-GB"/>
              </w:rPr>
            </w:pPr>
          </w:p>
          <w:p w14:paraId="740F4999" w14:textId="77777777" w:rsidR="008F6A70" w:rsidRPr="002D03D8" w:rsidRDefault="008F6A70" w:rsidP="005E3D05">
            <w:pPr>
              <w:pStyle w:val="index"/>
              <w:spacing w:after="0" w:line="240" w:lineRule="exact"/>
              <w:jc w:val="center"/>
              <w:rPr>
                <w:rFonts w:ascii="CordiaUPC" w:hAnsi="CordiaUPC" w:cs="CordiaUPC"/>
                <w:sz w:val="20"/>
                <w:cs/>
                <w:lang w:val="en-GB" w:bidi="th-TH"/>
              </w:rPr>
            </w:pPr>
            <w:r w:rsidRPr="002D03D8">
              <w:rPr>
                <w:rFonts w:ascii="CordiaUPC" w:hAnsi="CordiaUPC" w:cs="CordiaUPC" w:hint="cs"/>
                <w:sz w:val="20"/>
                <w:lang w:val="en-GB"/>
              </w:rPr>
              <w:t>Companies</w:t>
            </w:r>
          </w:p>
        </w:tc>
        <w:tc>
          <w:tcPr>
            <w:tcW w:w="1170" w:type="dxa"/>
            <w:shd w:val="clear" w:color="auto" w:fill="auto"/>
            <w:vAlign w:val="bottom"/>
          </w:tcPr>
          <w:p w14:paraId="0987782F" w14:textId="77777777" w:rsidR="008F6A70" w:rsidRPr="002D03D8" w:rsidRDefault="008F6A70" w:rsidP="005E3D05">
            <w:pPr>
              <w:pStyle w:val="index"/>
              <w:spacing w:after="0" w:line="240" w:lineRule="exact"/>
              <w:jc w:val="center"/>
              <w:rPr>
                <w:rFonts w:ascii="CordiaUPC" w:hAnsi="CordiaUPC" w:cs="CordiaUPC"/>
                <w:sz w:val="20"/>
                <w:lang w:val="en-GB"/>
              </w:rPr>
            </w:pPr>
            <w:r w:rsidRPr="002D03D8">
              <w:rPr>
                <w:rFonts w:ascii="CordiaUPC" w:hAnsi="CordiaUPC" w:cs="CordiaUPC" w:hint="cs"/>
                <w:sz w:val="20"/>
                <w:lang w:val="en-GB"/>
              </w:rPr>
              <w:t xml:space="preserve">Type of </w:t>
            </w:r>
          </w:p>
          <w:p w14:paraId="2D1A5175" w14:textId="77777777" w:rsidR="008F6A70" w:rsidRPr="002D03D8" w:rsidRDefault="008F6A70" w:rsidP="005E3D05">
            <w:pPr>
              <w:pStyle w:val="index"/>
              <w:spacing w:after="0" w:line="240" w:lineRule="exact"/>
              <w:jc w:val="center"/>
              <w:rPr>
                <w:rFonts w:ascii="CordiaUPC" w:hAnsi="CordiaUPC" w:cs="CordiaUPC"/>
                <w:sz w:val="20"/>
                <w:lang w:val="en-GB"/>
              </w:rPr>
            </w:pPr>
            <w:r w:rsidRPr="002D03D8">
              <w:rPr>
                <w:rFonts w:ascii="CordiaUPC" w:hAnsi="CordiaUPC" w:cs="CordiaUPC" w:hint="cs"/>
                <w:sz w:val="20"/>
                <w:lang w:val="en-GB"/>
              </w:rPr>
              <w:t>Business</w:t>
            </w:r>
          </w:p>
        </w:tc>
        <w:tc>
          <w:tcPr>
            <w:tcW w:w="1296" w:type="dxa"/>
            <w:gridSpan w:val="2"/>
            <w:shd w:val="clear" w:color="auto" w:fill="auto"/>
            <w:vAlign w:val="bottom"/>
          </w:tcPr>
          <w:p w14:paraId="65B3B9B0" w14:textId="77777777" w:rsidR="008F6A70" w:rsidRPr="002D03D8" w:rsidRDefault="008F6A70" w:rsidP="005E3D05">
            <w:pPr>
              <w:pStyle w:val="index"/>
              <w:spacing w:after="0" w:line="240" w:lineRule="exact"/>
              <w:jc w:val="center"/>
              <w:rPr>
                <w:rFonts w:ascii="CordiaUPC" w:hAnsi="CordiaUPC" w:cs="CordiaUPC"/>
                <w:sz w:val="20"/>
                <w:lang w:val="en-GB"/>
              </w:rPr>
            </w:pPr>
            <w:r w:rsidRPr="002D03D8">
              <w:rPr>
                <w:rFonts w:ascii="CordiaUPC" w:hAnsi="CordiaUPC" w:cs="CordiaUPC" w:hint="cs"/>
                <w:sz w:val="20"/>
                <w:lang w:val="en-GB"/>
              </w:rPr>
              <w:t>Percentage of</w:t>
            </w:r>
          </w:p>
          <w:p w14:paraId="3AE77A04" w14:textId="77777777" w:rsidR="008F6A70" w:rsidRPr="002D03D8" w:rsidRDefault="008F6A70" w:rsidP="005E3D05">
            <w:pPr>
              <w:pStyle w:val="index"/>
              <w:spacing w:after="0" w:line="240" w:lineRule="exact"/>
              <w:jc w:val="center"/>
              <w:rPr>
                <w:rFonts w:ascii="CordiaUPC" w:hAnsi="CordiaUPC" w:cs="CordiaUPC"/>
                <w:sz w:val="20"/>
                <w:lang w:val="en-GB"/>
              </w:rPr>
            </w:pPr>
            <w:r w:rsidRPr="002D03D8">
              <w:rPr>
                <w:rFonts w:ascii="CordiaUPC" w:hAnsi="CordiaUPC" w:cs="CordiaUPC" w:hint="cs"/>
                <w:sz w:val="20"/>
                <w:lang w:val="en-GB"/>
              </w:rPr>
              <w:t>ownership interest</w:t>
            </w:r>
          </w:p>
        </w:tc>
        <w:tc>
          <w:tcPr>
            <w:tcW w:w="1291" w:type="dxa"/>
            <w:gridSpan w:val="2"/>
            <w:shd w:val="clear" w:color="auto" w:fill="auto"/>
            <w:vAlign w:val="bottom"/>
          </w:tcPr>
          <w:p w14:paraId="5D40C691" w14:textId="77777777" w:rsidR="008F6A70" w:rsidRPr="002D03D8" w:rsidRDefault="008F6A70" w:rsidP="005E3D05">
            <w:pPr>
              <w:pStyle w:val="index"/>
              <w:spacing w:after="0" w:line="240" w:lineRule="exact"/>
              <w:jc w:val="center"/>
              <w:rPr>
                <w:rFonts w:ascii="CordiaUPC" w:hAnsi="CordiaUPC" w:cs="CordiaUPC"/>
                <w:sz w:val="20"/>
                <w:lang w:val="en-GB"/>
              </w:rPr>
            </w:pPr>
          </w:p>
          <w:p w14:paraId="190E7DB9" w14:textId="77777777" w:rsidR="008F6A70" w:rsidRPr="002D03D8" w:rsidRDefault="008F6A70" w:rsidP="005E3D05">
            <w:pPr>
              <w:pStyle w:val="index"/>
              <w:spacing w:after="0" w:line="240" w:lineRule="exact"/>
              <w:jc w:val="center"/>
              <w:rPr>
                <w:rFonts w:ascii="CordiaUPC" w:hAnsi="CordiaUPC" w:cs="CordiaUPC"/>
                <w:spacing w:val="-8"/>
                <w:sz w:val="20"/>
                <w:lang w:val="en-GB"/>
              </w:rPr>
            </w:pPr>
            <w:r w:rsidRPr="002D03D8">
              <w:rPr>
                <w:rFonts w:ascii="CordiaUPC" w:hAnsi="CordiaUPC" w:cs="CordiaUPC" w:hint="cs"/>
                <w:sz w:val="20"/>
                <w:lang w:val="en-GB"/>
              </w:rPr>
              <w:t>Paid-up capital</w:t>
            </w:r>
          </w:p>
        </w:tc>
        <w:tc>
          <w:tcPr>
            <w:tcW w:w="1303" w:type="dxa"/>
            <w:gridSpan w:val="2"/>
            <w:vAlign w:val="bottom"/>
          </w:tcPr>
          <w:p w14:paraId="5BF9DBE7" w14:textId="77777777" w:rsidR="008F6A70" w:rsidRPr="002D03D8" w:rsidRDefault="008F6A70" w:rsidP="005E3D05">
            <w:pPr>
              <w:pStyle w:val="index"/>
              <w:spacing w:after="0" w:line="240" w:lineRule="exact"/>
              <w:jc w:val="center"/>
              <w:rPr>
                <w:rFonts w:ascii="CordiaUPC" w:hAnsi="CordiaUPC" w:cs="CordiaUPC"/>
                <w:sz w:val="20"/>
                <w:lang w:val="en-US" w:bidi="th-TH"/>
              </w:rPr>
            </w:pPr>
          </w:p>
          <w:p w14:paraId="1B760184" w14:textId="77777777" w:rsidR="008F6A70" w:rsidRPr="002D03D8" w:rsidRDefault="008F6A70" w:rsidP="005E3D05">
            <w:pPr>
              <w:pStyle w:val="index"/>
              <w:spacing w:after="0" w:line="240" w:lineRule="exact"/>
              <w:jc w:val="center"/>
              <w:rPr>
                <w:rFonts w:ascii="CordiaUPC" w:hAnsi="CordiaUPC" w:cs="CordiaUPC"/>
                <w:sz w:val="20"/>
                <w:lang w:val="en-US" w:bidi="th-TH"/>
              </w:rPr>
            </w:pPr>
            <w:r w:rsidRPr="002D03D8">
              <w:rPr>
                <w:rFonts w:ascii="CordiaUPC" w:hAnsi="CordiaUPC" w:cs="CordiaUPC" w:hint="cs"/>
                <w:sz w:val="20"/>
                <w:lang w:val="en-US" w:bidi="th-TH"/>
              </w:rPr>
              <w:t>Equity</w:t>
            </w:r>
          </w:p>
        </w:tc>
        <w:tc>
          <w:tcPr>
            <w:tcW w:w="1312" w:type="dxa"/>
            <w:gridSpan w:val="2"/>
            <w:vAlign w:val="bottom"/>
          </w:tcPr>
          <w:p w14:paraId="1924DB34" w14:textId="77777777" w:rsidR="008F6A70" w:rsidRPr="002D03D8" w:rsidRDefault="008F6A70" w:rsidP="005E3D05">
            <w:pPr>
              <w:pStyle w:val="index"/>
              <w:spacing w:after="0" w:line="240" w:lineRule="exact"/>
              <w:jc w:val="center"/>
              <w:rPr>
                <w:rFonts w:ascii="CordiaUPC" w:hAnsi="CordiaUPC" w:cs="CordiaUPC"/>
                <w:spacing w:val="-8"/>
                <w:sz w:val="20"/>
                <w:lang w:val="en-US" w:bidi="th-TH"/>
              </w:rPr>
            </w:pPr>
            <w:r w:rsidRPr="002D03D8">
              <w:rPr>
                <w:rFonts w:ascii="CordiaUPC" w:hAnsi="CordiaUPC" w:cs="CordiaUPC" w:hint="cs"/>
                <w:sz w:val="20"/>
                <w:lang w:val="en-GB"/>
              </w:rPr>
              <w:t xml:space="preserve">Allowance for </w:t>
            </w:r>
            <w:r w:rsidRPr="002D03D8">
              <w:rPr>
                <w:rFonts w:ascii="CordiaUPC" w:hAnsi="CordiaUPC" w:cs="CordiaUPC"/>
                <w:sz w:val="20"/>
                <w:lang w:val="en-US" w:bidi="th-TH"/>
              </w:rPr>
              <w:t>impairment</w:t>
            </w:r>
          </w:p>
        </w:tc>
        <w:tc>
          <w:tcPr>
            <w:tcW w:w="1294" w:type="dxa"/>
            <w:gridSpan w:val="2"/>
            <w:vAlign w:val="bottom"/>
          </w:tcPr>
          <w:p w14:paraId="35FA20D9" w14:textId="77777777" w:rsidR="008F6A70" w:rsidRPr="002D03D8" w:rsidRDefault="008F6A70" w:rsidP="005E3D05">
            <w:pPr>
              <w:pStyle w:val="index"/>
              <w:spacing w:after="0" w:line="240" w:lineRule="exact"/>
              <w:jc w:val="center"/>
              <w:rPr>
                <w:rFonts w:ascii="CordiaUPC" w:hAnsi="CordiaUPC" w:cs="CordiaUPC"/>
                <w:sz w:val="20"/>
                <w:lang w:val="en-GB"/>
              </w:rPr>
            </w:pPr>
          </w:p>
          <w:p w14:paraId="57CAFF32" w14:textId="77777777" w:rsidR="008F6A70" w:rsidRPr="002D03D8" w:rsidRDefault="008F6A70" w:rsidP="005E3D05">
            <w:pPr>
              <w:pStyle w:val="index"/>
              <w:spacing w:after="0" w:line="240" w:lineRule="exact"/>
              <w:jc w:val="center"/>
              <w:rPr>
                <w:rFonts w:ascii="CordiaUPC" w:hAnsi="CordiaUPC" w:cs="CordiaUPC"/>
                <w:spacing w:val="-8"/>
                <w:sz w:val="20"/>
                <w:lang w:val="en-GB"/>
              </w:rPr>
            </w:pPr>
            <w:r w:rsidRPr="002D03D8">
              <w:rPr>
                <w:rFonts w:ascii="CordiaUPC" w:hAnsi="CordiaUPC" w:cs="CordiaUPC" w:hint="cs"/>
                <w:sz w:val="20"/>
                <w:lang w:val="en-GB"/>
              </w:rPr>
              <w:t>At Equity, net</w:t>
            </w:r>
          </w:p>
        </w:tc>
        <w:tc>
          <w:tcPr>
            <w:tcW w:w="1304" w:type="dxa"/>
            <w:gridSpan w:val="3"/>
            <w:shd w:val="clear" w:color="auto" w:fill="auto"/>
            <w:vAlign w:val="bottom"/>
          </w:tcPr>
          <w:p w14:paraId="21ACFD41" w14:textId="77777777" w:rsidR="008F6A70" w:rsidRPr="002D03D8" w:rsidRDefault="008F6A70" w:rsidP="005E3D05">
            <w:pPr>
              <w:pStyle w:val="index"/>
              <w:spacing w:after="0" w:line="240" w:lineRule="exact"/>
              <w:jc w:val="center"/>
              <w:rPr>
                <w:rFonts w:ascii="CordiaUPC" w:hAnsi="CordiaUPC" w:cs="CordiaUPC"/>
                <w:sz w:val="20"/>
                <w:lang w:val="en-GB"/>
              </w:rPr>
            </w:pPr>
          </w:p>
          <w:p w14:paraId="047C6329" w14:textId="77777777" w:rsidR="008F6A70" w:rsidRPr="002D03D8" w:rsidRDefault="008F6A70" w:rsidP="005E3D05">
            <w:pPr>
              <w:pStyle w:val="index"/>
              <w:spacing w:after="0" w:line="240" w:lineRule="exact"/>
              <w:jc w:val="center"/>
              <w:rPr>
                <w:rFonts w:ascii="CordiaUPC" w:hAnsi="CordiaUPC" w:cs="CordiaUPC"/>
                <w:spacing w:val="-8"/>
                <w:sz w:val="20"/>
                <w:lang w:val="en-GB"/>
              </w:rPr>
            </w:pPr>
            <w:r w:rsidRPr="002D03D8">
              <w:rPr>
                <w:rFonts w:ascii="CordiaUPC" w:hAnsi="CordiaUPC" w:cs="CordiaUPC" w:hint="cs"/>
                <w:sz w:val="20"/>
                <w:lang w:val="en-GB"/>
              </w:rPr>
              <w:t>Cost</w:t>
            </w:r>
          </w:p>
        </w:tc>
        <w:tc>
          <w:tcPr>
            <w:tcW w:w="1378" w:type="dxa"/>
            <w:gridSpan w:val="3"/>
            <w:shd w:val="clear" w:color="auto" w:fill="auto"/>
            <w:vAlign w:val="bottom"/>
          </w:tcPr>
          <w:p w14:paraId="32F4C661" w14:textId="77777777" w:rsidR="008F6A70" w:rsidRPr="002D03D8" w:rsidRDefault="008F6A70" w:rsidP="005E3D05">
            <w:pPr>
              <w:pStyle w:val="index"/>
              <w:spacing w:after="0" w:line="240" w:lineRule="exact"/>
              <w:jc w:val="center"/>
              <w:rPr>
                <w:rFonts w:ascii="CordiaUPC" w:hAnsi="CordiaUPC" w:cs="CordiaUPC"/>
                <w:spacing w:val="-8"/>
                <w:sz w:val="20"/>
                <w:lang w:val="en-GB"/>
              </w:rPr>
            </w:pPr>
            <w:r w:rsidRPr="002D03D8">
              <w:rPr>
                <w:rFonts w:ascii="CordiaUPC" w:hAnsi="CordiaUPC" w:cs="CordiaUPC" w:hint="cs"/>
                <w:sz w:val="20"/>
                <w:lang w:val="en-GB"/>
              </w:rPr>
              <w:t xml:space="preserve">Allowance for </w:t>
            </w:r>
            <w:r w:rsidRPr="002D03D8">
              <w:rPr>
                <w:rFonts w:ascii="CordiaUPC" w:hAnsi="CordiaUPC" w:cs="CordiaUPC"/>
                <w:sz w:val="20"/>
                <w:lang w:val="en-US" w:bidi="th-TH"/>
              </w:rPr>
              <w:t>impairment</w:t>
            </w:r>
          </w:p>
        </w:tc>
        <w:tc>
          <w:tcPr>
            <w:tcW w:w="1415" w:type="dxa"/>
            <w:gridSpan w:val="2"/>
            <w:shd w:val="clear" w:color="auto" w:fill="auto"/>
            <w:vAlign w:val="bottom"/>
          </w:tcPr>
          <w:p w14:paraId="736B50B3" w14:textId="77777777" w:rsidR="008F6A70" w:rsidRPr="002D03D8" w:rsidRDefault="008F6A70" w:rsidP="005E3D05">
            <w:pPr>
              <w:pStyle w:val="index"/>
              <w:spacing w:after="0" w:line="240" w:lineRule="exact"/>
              <w:jc w:val="center"/>
              <w:rPr>
                <w:rFonts w:ascii="CordiaUPC" w:hAnsi="CordiaUPC" w:cs="CordiaUPC"/>
                <w:sz w:val="20"/>
                <w:lang w:val="en-GB"/>
              </w:rPr>
            </w:pPr>
          </w:p>
          <w:p w14:paraId="7703DE95" w14:textId="77777777" w:rsidR="008F6A70" w:rsidRPr="002D03D8" w:rsidRDefault="008F6A70" w:rsidP="005E3D05">
            <w:pPr>
              <w:pStyle w:val="index"/>
              <w:spacing w:after="0" w:line="240" w:lineRule="exact"/>
              <w:jc w:val="center"/>
              <w:rPr>
                <w:rFonts w:ascii="CordiaUPC" w:hAnsi="CordiaUPC" w:cs="CordiaUPC"/>
                <w:spacing w:val="-8"/>
                <w:sz w:val="20"/>
                <w:lang w:val="en-GB"/>
              </w:rPr>
            </w:pPr>
            <w:r w:rsidRPr="002D03D8">
              <w:rPr>
                <w:rFonts w:ascii="CordiaUPC" w:hAnsi="CordiaUPC" w:cs="CordiaUPC" w:hint="cs"/>
                <w:sz w:val="20"/>
                <w:lang w:val="en-GB"/>
              </w:rPr>
              <w:t>At cost, net</w:t>
            </w:r>
          </w:p>
        </w:tc>
        <w:tc>
          <w:tcPr>
            <w:tcW w:w="1377" w:type="dxa"/>
            <w:gridSpan w:val="2"/>
          </w:tcPr>
          <w:p w14:paraId="5AD105C7" w14:textId="790F0178" w:rsidR="0008130D" w:rsidRPr="002D03D8" w:rsidRDefault="0008130D" w:rsidP="0008130D">
            <w:pPr>
              <w:pStyle w:val="index"/>
              <w:spacing w:line="240" w:lineRule="exact"/>
              <w:jc w:val="center"/>
              <w:rPr>
                <w:rFonts w:ascii="CordiaUPC" w:hAnsi="CordiaUPC" w:cs="CordiaUPC"/>
                <w:sz w:val="20"/>
              </w:rPr>
            </w:pPr>
            <w:r w:rsidRPr="002D03D8">
              <w:rPr>
                <w:rFonts w:ascii="CordiaUPC" w:hAnsi="CordiaUPC" w:cs="CordiaUPC"/>
                <w:sz w:val="20"/>
              </w:rPr>
              <w:t xml:space="preserve">Dividend income for the </w:t>
            </w:r>
            <w:r w:rsidR="002A64AC" w:rsidRPr="002D03D8">
              <w:rPr>
                <w:rFonts w:ascii="CordiaUPC" w:hAnsi="CordiaUPC" w:cs="CordiaUPC"/>
                <w:sz w:val="20"/>
              </w:rPr>
              <w:t>nine</w:t>
            </w:r>
            <w:r w:rsidRPr="002D03D8">
              <w:rPr>
                <w:rFonts w:ascii="CordiaUPC" w:hAnsi="CordiaUPC" w:cs="CordiaUPC"/>
                <w:sz w:val="20"/>
              </w:rPr>
              <w:t xml:space="preserve">-month </w:t>
            </w:r>
          </w:p>
          <w:p w14:paraId="6A7EE832" w14:textId="1FD79928" w:rsidR="008F6A70" w:rsidRPr="002D03D8" w:rsidRDefault="0008130D" w:rsidP="0008130D">
            <w:pPr>
              <w:pStyle w:val="index"/>
              <w:spacing w:after="0" w:line="240" w:lineRule="exact"/>
              <w:jc w:val="center"/>
              <w:rPr>
                <w:rFonts w:ascii="CordiaUPC" w:hAnsi="CordiaUPC" w:cs="CordiaUPC"/>
                <w:sz w:val="20"/>
                <w:cs/>
                <w:lang w:val="en-GB" w:bidi="th-TH"/>
              </w:rPr>
            </w:pPr>
            <w:r w:rsidRPr="002D03D8">
              <w:rPr>
                <w:rFonts w:ascii="CordiaUPC" w:hAnsi="CordiaUPC" w:cs="CordiaUPC"/>
                <w:sz w:val="20"/>
              </w:rPr>
              <w:t>period ended</w:t>
            </w:r>
          </w:p>
        </w:tc>
      </w:tr>
      <w:tr w:rsidR="0008130D" w:rsidRPr="002D03D8" w14:paraId="0666DF14" w14:textId="77777777" w:rsidTr="002E62F1">
        <w:tc>
          <w:tcPr>
            <w:tcW w:w="1838" w:type="dxa"/>
            <w:shd w:val="clear" w:color="auto" w:fill="auto"/>
          </w:tcPr>
          <w:p w14:paraId="1C714F6D" w14:textId="77777777" w:rsidR="0008130D" w:rsidRPr="002D03D8" w:rsidRDefault="0008130D" w:rsidP="0008130D">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4200B807" w14:textId="77777777" w:rsidR="0008130D" w:rsidRPr="002D03D8" w:rsidRDefault="0008130D" w:rsidP="0008130D">
            <w:pPr>
              <w:pStyle w:val="index"/>
              <w:spacing w:after="0" w:line="240" w:lineRule="exact"/>
              <w:jc w:val="center"/>
              <w:rPr>
                <w:rFonts w:ascii="CordiaUPC" w:hAnsi="CordiaUPC" w:cs="CordiaUPC"/>
                <w:sz w:val="20"/>
                <w:lang w:val="en-US"/>
              </w:rPr>
            </w:pPr>
          </w:p>
        </w:tc>
        <w:tc>
          <w:tcPr>
            <w:tcW w:w="630" w:type="dxa"/>
          </w:tcPr>
          <w:p w14:paraId="30A0BD8F" w14:textId="5851BDAB"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30</w:t>
            </w:r>
          </w:p>
        </w:tc>
        <w:tc>
          <w:tcPr>
            <w:tcW w:w="666" w:type="dxa"/>
          </w:tcPr>
          <w:p w14:paraId="2194E8B3" w14:textId="52E62043"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31</w:t>
            </w:r>
          </w:p>
        </w:tc>
        <w:tc>
          <w:tcPr>
            <w:tcW w:w="613" w:type="dxa"/>
          </w:tcPr>
          <w:p w14:paraId="68AFD505" w14:textId="61708DB1"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30</w:t>
            </w:r>
          </w:p>
        </w:tc>
        <w:tc>
          <w:tcPr>
            <w:tcW w:w="678" w:type="dxa"/>
          </w:tcPr>
          <w:p w14:paraId="3C8C1149" w14:textId="35F8B9F6"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31</w:t>
            </w:r>
          </w:p>
        </w:tc>
        <w:tc>
          <w:tcPr>
            <w:tcW w:w="647" w:type="dxa"/>
          </w:tcPr>
          <w:p w14:paraId="647FE9A5" w14:textId="2202D31B"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30</w:t>
            </w:r>
          </w:p>
        </w:tc>
        <w:tc>
          <w:tcPr>
            <w:tcW w:w="656" w:type="dxa"/>
          </w:tcPr>
          <w:p w14:paraId="1A334DC3" w14:textId="61698A40"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31</w:t>
            </w:r>
          </w:p>
        </w:tc>
        <w:tc>
          <w:tcPr>
            <w:tcW w:w="683" w:type="dxa"/>
          </w:tcPr>
          <w:p w14:paraId="3D3AFE1E" w14:textId="28E9921E"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30</w:t>
            </w:r>
          </w:p>
        </w:tc>
        <w:tc>
          <w:tcPr>
            <w:tcW w:w="629" w:type="dxa"/>
          </w:tcPr>
          <w:p w14:paraId="1B339B4B" w14:textId="23974CB6"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31</w:t>
            </w:r>
          </w:p>
        </w:tc>
        <w:tc>
          <w:tcPr>
            <w:tcW w:w="629" w:type="dxa"/>
          </w:tcPr>
          <w:p w14:paraId="25D95048" w14:textId="7E66A45A"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30</w:t>
            </w:r>
          </w:p>
        </w:tc>
        <w:tc>
          <w:tcPr>
            <w:tcW w:w="665" w:type="dxa"/>
          </w:tcPr>
          <w:p w14:paraId="1CE9B14D" w14:textId="42BC006A"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31</w:t>
            </w:r>
          </w:p>
        </w:tc>
        <w:tc>
          <w:tcPr>
            <w:tcW w:w="670" w:type="dxa"/>
          </w:tcPr>
          <w:p w14:paraId="4C4393F7" w14:textId="4168B5C1"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30</w:t>
            </w:r>
          </w:p>
        </w:tc>
        <w:tc>
          <w:tcPr>
            <w:tcW w:w="634" w:type="dxa"/>
            <w:gridSpan w:val="2"/>
          </w:tcPr>
          <w:p w14:paraId="57903F06" w14:textId="69117F62"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31</w:t>
            </w:r>
          </w:p>
        </w:tc>
        <w:tc>
          <w:tcPr>
            <w:tcW w:w="719" w:type="dxa"/>
          </w:tcPr>
          <w:p w14:paraId="53CEB048" w14:textId="5F50BD5F"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30</w:t>
            </w:r>
          </w:p>
        </w:tc>
        <w:tc>
          <w:tcPr>
            <w:tcW w:w="659" w:type="dxa"/>
            <w:gridSpan w:val="2"/>
          </w:tcPr>
          <w:p w14:paraId="3B4D9199" w14:textId="377DDF7F"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31</w:t>
            </w:r>
          </w:p>
        </w:tc>
        <w:tc>
          <w:tcPr>
            <w:tcW w:w="696" w:type="dxa"/>
          </w:tcPr>
          <w:p w14:paraId="29D77373" w14:textId="72F3D9E2"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30</w:t>
            </w:r>
          </w:p>
        </w:tc>
        <w:tc>
          <w:tcPr>
            <w:tcW w:w="719" w:type="dxa"/>
          </w:tcPr>
          <w:p w14:paraId="4974C696" w14:textId="0FFAAFA3"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31</w:t>
            </w:r>
          </w:p>
        </w:tc>
        <w:tc>
          <w:tcPr>
            <w:tcW w:w="715" w:type="dxa"/>
          </w:tcPr>
          <w:p w14:paraId="1FF35118" w14:textId="1F30AF7F"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30</w:t>
            </w:r>
          </w:p>
        </w:tc>
        <w:tc>
          <w:tcPr>
            <w:tcW w:w="662" w:type="dxa"/>
          </w:tcPr>
          <w:p w14:paraId="547ACF13" w14:textId="29C96637"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30</w:t>
            </w:r>
          </w:p>
        </w:tc>
      </w:tr>
      <w:tr w:rsidR="0008130D" w:rsidRPr="002D03D8" w14:paraId="06F58515" w14:textId="77777777" w:rsidTr="002E62F1">
        <w:tc>
          <w:tcPr>
            <w:tcW w:w="1838" w:type="dxa"/>
            <w:shd w:val="clear" w:color="auto" w:fill="auto"/>
          </w:tcPr>
          <w:p w14:paraId="2ED0A676" w14:textId="77777777" w:rsidR="0008130D" w:rsidRPr="002D03D8" w:rsidRDefault="0008130D" w:rsidP="0008130D">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158ED729" w14:textId="77777777" w:rsidR="0008130D" w:rsidRPr="002D03D8" w:rsidRDefault="0008130D" w:rsidP="0008130D">
            <w:pPr>
              <w:pStyle w:val="index"/>
              <w:spacing w:after="0" w:line="240" w:lineRule="exact"/>
              <w:jc w:val="center"/>
              <w:rPr>
                <w:rFonts w:ascii="CordiaUPC" w:hAnsi="CordiaUPC" w:cs="CordiaUPC"/>
                <w:sz w:val="20"/>
                <w:lang w:val="en-US"/>
              </w:rPr>
            </w:pPr>
          </w:p>
        </w:tc>
        <w:tc>
          <w:tcPr>
            <w:tcW w:w="630" w:type="dxa"/>
          </w:tcPr>
          <w:p w14:paraId="23E0EEA7" w14:textId="16AD0B11" w:rsidR="0008130D" w:rsidRPr="002D03D8" w:rsidRDefault="002A64AC"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September</w:t>
            </w:r>
          </w:p>
        </w:tc>
        <w:tc>
          <w:tcPr>
            <w:tcW w:w="666" w:type="dxa"/>
          </w:tcPr>
          <w:p w14:paraId="07303D56" w14:textId="2CB47AB4"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December</w:t>
            </w:r>
          </w:p>
        </w:tc>
        <w:tc>
          <w:tcPr>
            <w:tcW w:w="613" w:type="dxa"/>
          </w:tcPr>
          <w:p w14:paraId="60ADB65A" w14:textId="4819CD9C" w:rsidR="0008130D" w:rsidRPr="002D03D8" w:rsidRDefault="002A64AC"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September</w:t>
            </w:r>
          </w:p>
        </w:tc>
        <w:tc>
          <w:tcPr>
            <w:tcW w:w="678" w:type="dxa"/>
          </w:tcPr>
          <w:p w14:paraId="033977AF" w14:textId="3E57A91C"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December</w:t>
            </w:r>
          </w:p>
        </w:tc>
        <w:tc>
          <w:tcPr>
            <w:tcW w:w="647" w:type="dxa"/>
          </w:tcPr>
          <w:p w14:paraId="4EB13802" w14:textId="74F069B4" w:rsidR="0008130D" w:rsidRPr="002D03D8" w:rsidRDefault="002A64AC"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September</w:t>
            </w:r>
          </w:p>
        </w:tc>
        <w:tc>
          <w:tcPr>
            <w:tcW w:w="656" w:type="dxa"/>
          </w:tcPr>
          <w:p w14:paraId="7FBE90D9" w14:textId="3674B63C"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December</w:t>
            </w:r>
          </w:p>
        </w:tc>
        <w:tc>
          <w:tcPr>
            <w:tcW w:w="683" w:type="dxa"/>
          </w:tcPr>
          <w:p w14:paraId="4CC7C9CB" w14:textId="0E452F31" w:rsidR="0008130D" w:rsidRPr="002D03D8" w:rsidRDefault="002A64AC"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September</w:t>
            </w:r>
          </w:p>
        </w:tc>
        <w:tc>
          <w:tcPr>
            <w:tcW w:w="629" w:type="dxa"/>
          </w:tcPr>
          <w:p w14:paraId="27955F6B" w14:textId="61DD6F7A"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December</w:t>
            </w:r>
          </w:p>
        </w:tc>
        <w:tc>
          <w:tcPr>
            <w:tcW w:w="629" w:type="dxa"/>
          </w:tcPr>
          <w:p w14:paraId="287A4A37" w14:textId="44653732" w:rsidR="0008130D" w:rsidRPr="002D03D8" w:rsidRDefault="002A64AC"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September</w:t>
            </w:r>
          </w:p>
        </w:tc>
        <w:tc>
          <w:tcPr>
            <w:tcW w:w="665" w:type="dxa"/>
          </w:tcPr>
          <w:p w14:paraId="767DD840" w14:textId="3A3A152B"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December</w:t>
            </w:r>
          </w:p>
        </w:tc>
        <w:tc>
          <w:tcPr>
            <w:tcW w:w="670" w:type="dxa"/>
          </w:tcPr>
          <w:p w14:paraId="54DDF8E6" w14:textId="6F20A1AD" w:rsidR="0008130D" w:rsidRPr="002D03D8" w:rsidRDefault="002A64AC"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September</w:t>
            </w:r>
          </w:p>
        </w:tc>
        <w:tc>
          <w:tcPr>
            <w:tcW w:w="634" w:type="dxa"/>
            <w:gridSpan w:val="2"/>
          </w:tcPr>
          <w:p w14:paraId="62A26DE3" w14:textId="0EFFE357"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December</w:t>
            </w:r>
          </w:p>
        </w:tc>
        <w:tc>
          <w:tcPr>
            <w:tcW w:w="719" w:type="dxa"/>
          </w:tcPr>
          <w:p w14:paraId="0C5E919B" w14:textId="3397A098" w:rsidR="0008130D" w:rsidRPr="002D03D8" w:rsidRDefault="002A64AC"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September</w:t>
            </w:r>
          </w:p>
        </w:tc>
        <w:tc>
          <w:tcPr>
            <w:tcW w:w="659" w:type="dxa"/>
            <w:gridSpan w:val="2"/>
          </w:tcPr>
          <w:p w14:paraId="2304AF9E" w14:textId="55340D13"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December</w:t>
            </w:r>
          </w:p>
        </w:tc>
        <w:tc>
          <w:tcPr>
            <w:tcW w:w="696" w:type="dxa"/>
          </w:tcPr>
          <w:p w14:paraId="05D1FEBE" w14:textId="135296CA" w:rsidR="0008130D" w:rsidRPr="002D03D8" w:rsidRDefault="002A64AC"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September</w:t>
            </w:r>
          </w:p>
        </w:tc>
        <w:tc>
          <w:tcPr>
            <w:tcW w:w="719" w:type="dxa"/>
          </w:tcPr>
          <w:p w14:paraId="6426774B" w14:textId="4BBD1E50"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December</w:t>
            </w:r>
          </w:p>
        </w:tc>
        <w:tc>
          <w:tcPr>
            <w:tcW w:w="715" w:type="dxa"/>
          </w:tcPr>
          <w:p w14:paraId="32BB61E5" w14:textId="6A40BB4E" w:rsidR="0008130D" w:rsidRPr="002D03D8" w:rsidRDefault="002A64AC"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September</w:t>
            </w:r>
          </w:p>
        </w:tc>
        <w:tc>
          <w:tcPr>
            <w:tcW w:w="662" w:type="dxa"/>
          </w:tcPr>
          <w:p w14:paraId="59A76C60" w14:textId="57DC3129" w:rsidR="0008130D" w:rsidRPr="002D03D8" w:rsidRDefault="002A64AC"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September</w:t>
            </w:r>
          </w:p>
        </w:tc>
      </w:tr>
      <w:tr w:rsidR="0008130D" w:rsidRPr="002D03D8" w14:paraId="0BDD10C5" w14:textId="77777777" w:rsidTr="002E62F1">
        <w:tc>
          <w:tcPr>
            <w:tcW w:w="1838" w:type="dxa"/>
            <w:shd w:val="clear" w:color="auto" w:fill="auto"/>
          </w:tcPr>
          <w:p w14:paraId="3FB3BE73" w14:textId="77777777" w:rsidR="0008130D" w:rsidRPr="002D03D8" w:rsidRDefault="0008130D" w:rsidP="0008130D">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6D9E2115" w14:textId="77777777" w:rsidR="0008130D" w:rsidRPr="002D03D8" w:rsidRDefault="0008130D" w:rsidP="0008130D">
            <w:pPr>
              <w:pStyle w:val="index"/>
              <w:spacing w:after="0" w:line="240" w:lineRule="exact"/>
              <w:jc w:val="center"/>
              <w:rPr>
                <w:rFonts w:ascii="CordiaUPC" w:hAnsi="CordiaUPC" w:cs="CordiaUPC"/>
                <w:sz w:val="20"/>
                <w:lang w:val="en-US"/>
              </w:rPr>
            </w:pPr>
          </w:p>
        </w:tc>
        <w:tc>
          <w:tcPr>
            <w:tcW w:w="630" w:type="dxa"/>
            <w:shd w:val="clear" w:color="auto" w:fill="auto"/>
          </w:tcPr>
          <w:p w14:paraId="666824A1" w14:textId="72584CFB"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2025</w:t>
            </w:r>
          </w:p>
        </w:tc>
        <w:tc>
          <w:tcPr>
            <w:tcW w:w="666" w:type="dxa"/>
            <w:shd w:val="clear" w:color="auto" w:fill="auto"/>
          </w:tcPr>
          <w:p w14:paraId="44521406" w14:textId="2F0B9E0C"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2024</w:t>
            </w:r>
          </w:p>
        </w:tc>
        <w:tc>
          <w:tcPr>
            <w:tcW w:w="613" w:type="dxa"/>
            <w:shd w:val="clear" w:color="auto" w:fill="auto"/>
          </w:tcPr>
          <w:p w14:paraId="1BD6F45C" w14:textId="4FC20502"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2025</w:t>
            </w:r>
          </w:p>
        </w:tc>
        <w:tc>
          <w:tcPr>
            <w:tcW w:w="678" w:type="dxa"/>
            <w:shd w:val="clear" w:color="auto" w:fill="auto"/>
          </w:tcPr>
          <w:p w14:paraId="20694085" w14:textId="6146FBC3"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2024</w:t>
            </w:r>
          </w:p>
        </w:tc>
        <w:tc>
          <w:tcPr>
            <w:tcW w:w="647" w:type="dxa"/>
            <w:shd w:val="clear" w:color="auto" w:fill="auto"/>
          </w:tcPr>
          <w:p w14:paraId="00DCF2A8" w14:textId="7B35401A"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2025</w:t>
            </w:r>
          </w:p>
        </w:tc>
        <w:tc>
          <w:tcPr>
            <w:tcW w:w="656" w:type="dxa"/>
            <w:shd w:val="clear" w:color="auto" w:fill="auto"/>
          </w:tcPr>
          <w:p w14:paraId="3755BD52" w14:textId="44E92499"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2024</w:t>
            </w:r>
          </w:p>
        </w:tc>
        <w:tc>
          <w:tcPr>
            <w:tcW w:w="683" w:type="dxa"/>
            <w:shd w:val="clear" w:color="auto" w:fill="auto"/>
          </w:tcPr>
          <w:p w14:paraId="6F4CC5A9" w14:textId="3F2DE4DD"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2025</w:t>
            </w:r>
          </w:p>
        </w:tc>
        <w:tc>
          <w:tcPr>
            <w:tcW w:w="629" w:type="dxa"/>
            <w:shd w:val="clear" w:color="auto" w:fill="auto"/>
          </w:tcPr>
          <w:p w14:paraId="6F47C5A6" w14:textId="5EB1BF9C"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2024</w:t>
            </w:r>
          </w:p>
        </w:tc>
        <w:tc>
          <w:tcPr>
            <w:tcW w:w="629" w:type="dxa"/>
            <w:shd w:val="clear" w:color="auto" w:fill="auto"/>
          </w:tcPr>
          <w:p w14:paraId="2F7668D1" w14:textId="6410AEE4"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2025</w:t>
            </w:r>
          </w:p>
        </w:tc>
        <w:tc>
          <w:tcPr>
            <w:tcW w:w="665" w:type="dxa"/>
            <w:shd w:val="clear" w:color="auto" w:fill="auto"/>
          </w:tcPr>
          <w:p w14:paraId="6C9FE8F9" w14:textId="6F125E41"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2024</w:t>
            </w:r>
          </w:p>
        </w:tc>
        <w:tc>
          <w:tcPr>
            <w:tcW w:w="670" w:type="dxa"/>
            <w:shd w:val="clear" w:color="auto" w:fill="auto"/>
          </w:tcPr>
          <w:p w14:paraId="4DB98A7F" w14:textId="2EB6E65D"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2025</w:t>
            </w:r>
          </w:p>
        </w:tc>
        <w:tc>
          <w:tcPr>
            <w:tcW w:w="634" w:type="dxa"/>
            <w:gridSpan w:val="2"/>
            <w:shd w:val="clear" w:color="auto" w:fill="auto"/>
          </w:tcPr>
          <w:p w14:paraId="620315A8" w14:textId="39B05647"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2024</w:t>
            </w:r>
          </w:p>
        </w:tc>
        <w:tc>
          <w:tcPr>
            <w:tcW w:w="719" w:type="dxa"/>
            <w:shd w:val="clear" w:color="auto" w:fill="auto"/>
          </w:tcPr>
          <w:p w14:paraId="2B62C0F9" w14:textId="3CEAA920"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2025</w:t>
            </w:r>
          </w:p>
        </w:tc>
        <w:tc>
          <w:tcPr>
            <w:tcW w:w="659" w:type="dxa"/>
            <w:gridSpan w:val="2"/>
            <w:shd w:val="clear" w:color="auto" w:fill="auto"/>
          </w:tcPr>
          <w:p w14:paraId="0691DC5D" w14:textId="11670778"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2024</w:t>
            </w:r>
          </w:p>
        </w:tc>
        <w:tc>
          <w:tcPr>
            <w:tcW w:w="696" w:type="dxa"/>
            <w:shd w:val="clear" w:color="auto" w:fill="auto"/>
          </w:tcPr>
          <w:p w14:paraId="24BF8F56" w14:textId="38964E13"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2025</w:t>
            </w:r>
          </w:p>
        </w:tc>
        <w:tc>
          <w:tcPr>
            <w:tcW w:w="719" w:type="dxa"/>
            <w:shd w:val="clear" w:color="auto" w:fill="auto"/>
          </w:tcPr>
          <w:p w14:paraId="63EAAEE1" w14:textId="793E13AD"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2024</w:t>
            </w:r>
          </w:p>
        </w:tc>
        <w:tc>
          <w:tcPr>
            <w:tcW w:w="715" w:type="dxa"/>
            <w:shd w:val="clear" w:color="auto" w:fill="auto"/>
          </w:tcPr>
          <w:p w14:paraId="3D43E95F" w14:textId="5D85DFD0"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2025</w:t>
            </w:r>
          </w:p>
        </w:tc>
        <w:tc>
          <w:tcPr>
            <w:tcW w:w="662" w:type="dxa"/>
            <w:shd w:val="clear" w:color="auto" w:fill="auto"/>
          </w:tcPr>
          <w:p w14:paraId="715CB01C" w14:textId="73E81416" w:rsidR="0008130D" w:rsidRPr="002D03D8" w:rsidRDefault="0008130D" w:rsidP="0008130D">
            <w:pPr>
              <w:pStyle w:val="index"/>
              <w:spacing w:after="0" w:line="240" w:lineRule="exact"/>
              <w:jc w:val="center"/>
              <w:rPr>
                <w:rFonts w:ascii="CordiaUPC" w:hAnsi="CordiaUPC" w:cs="CordiaUPC"/>
                <w:spacing w:val="-8"/>
                <w:sz w:val="20"/>
                <w:lang w:val="en-GB"/>
              </w:rPr>
            </w:pPr>
            <w:r w:rsidRPr="002D03D8">
              <w:rPr>
                <w:rFonts w:ascii="CordiaUPC" w:hAnsi="CordiaUPC" w:cs="CordiaUPC"/>
                <w:spacing w:val="-8"/>
                <w:sz w:val="20"/>
                <w:lang w:val="en-GB"/>
              </w:rPr>
              <w:t>2024</w:t>
            </w:r>
          </w:p>
        </w:tc>
      </w:tr>
      <w:tr w:rsidR="008F6A70" w:rsidRPr="002D03D8" w14:paraId="14ECEB62" w14:textId="77777777" w:rsidTr="002E62F1">
        <w:tc>
          <w:tcPr>
            <w:tcW w:w="1838" w:type="dxa"/>
            <w:shd w:val="clear" w:color="auto" w:fill="auto"/>
          </w:tcPr>
          <w:p w14:paraId="3388A735" w14:textId="77777777" w:rsidR="008F6A70" w:rsidRPr="002D03D8" w:rsidRDefault="008F6A70" w:rsidP="005E3D05">
            <w:pPr>
              <w:pStyle w:val="index"/>
              <w:spacing w:after="0" w:line="240" w:lineRule="exact"/>
              <w:ind w:right="-90"/>
              <w:rPr>
                <w:rFonts w:ascii="CordiaUPC" w:hAnsi="CordiaUPC" w:cs="CordiaUPC"/>
                <w:b/>
                <w:bCs/>
                <w:sz w:val="20"/>
                <w:lang w:val="en-GB"/>
              </w:rPr>
            </w:pPr>
          </w:p>
        </w:tc>
        <w:tc>
          <w:tcPr>
            <w:tcW w:w="1170" w:type="dxa"/>
            <w:shd w:val="clear" w:color="auto" w:fill="auto"/>
          </w:tcPr>
          <w:p w14:paraId="1C8364C9" w14:textId="77777777" w:rsidR="008F6A70" w:rsidRPr="002D03D8" w:rsidRDefault="008F6A70" w:rsidP="005E3D05">
            <w:pPr>
              <w:pStyle w:val="index"/>
              <w:spacing w:after="0" w:line="240" w:lineRule="exact"/>
              <w:rPr>
                <w:rFonts w:ascii="CordiaUPC" w:hAnsi="CordiaUPC" w:cs="CordiaUPC"/>
                <w:sz w:val="20"/>
                <w:lang w:val="en-GB"/>
              </w:rPr>
            </w:pPr>
          </w:p>
        </w:tc>
        <w:tc>
          <w:tcPr>
            <w:tcW w:w="1296" w:type="dxa"/>
            <w:gridSpan w:val="2"/>
            <w:shd w:val="clear" w:color="auto" w:fill="auto"/>
          </w:tcPr>
          <w:p w14:paraId="77BE4643" w14:textId="77777777" w:rsidR="008F6A70" w:rsidRPr="002D03D8" w:rsidRDefault="008F6A70" w:rsidP="005E3D05">
            <w:pPr>
              <w:pStyle w:val="index"/>
              <w:spacing w:after="0" w:line="240" w:lineRule="exact"/>
              <w:jc w:val="center"/>
              <w:rPr>
                <w:rFonts w:ascii="CordiaUPC" w:hAnsi="CordiaUPC" w:cs="CordiaUPC"/>
                <w:spacing w:val="-8"/>
                <w:sz w:val="20"/>
                <w:lang w:val="en-GB"/>
              </w:rPr>
            </w:pPr>
            <w:r w:rsidRPr="002D03D8">
              <w:rPr>
                <w:rFonts w:ascii="CordiaUPC" w:hAnsi="CordiaUPC" w:cs="CordiaUPC" w:hint="cs"/>
                <w:i/>
                <w:iCs/>
                <w:spacing w:val="-8"/>
                <w:sz w:val="20"/>
                <w:lang w:val="en-GB"/>
              </w:rPr>
              <w:t>(%)</w:t>
            </w:r>
          </w:p>
        </w:tc>
        <w:tc>
          <w:tcPr>
            <w:tcW w:w="10674" w:type="dxa"/>
            <w:gridSpan w:val="18"/>
            <w:shd w:val="clear" w:color="auto" w:fill="auto"/>
          </w:tcPr>
          <w:p w14:paraId="599A70F9" w14:textId="77777777" w:rsidR="008F6A70" w:rsidRPr="002D03D8" w:rsidRDefault="008F6A70" w:rsidP="005E3D05">
            <w:pPr>
              <w:pStyle w:val="index"/>
              <w:spacing w:after="0" w:line="240" w:lineRule="exact"/>
              <w:ind w:left="-14"/>
              <w:jc w:val="center"/>
              <w:rPr>
                <w:rFonts w:ascii="CordiaUPC" w:hAnsi="CordiaUPC" w:cs="CordiaUPC"/>
                <w:spacing w:val="-8"/>
                <w:sz w:val="20"/>
                <w:lang w:val="en-GB"/>
              </w:rPr>
            </w:pPr>
            <w:r w:rsidRPr="002D03D8">
              <w:rPr>
                <w:rFonts w:ascii="CordiaUPC" w:hAnsi="CordiaUPC" w:cs="CordiaUPC" w:hint="cs"/>
                <w:i/>
                <w:iCs/>
                <w:spacing w:val="-8"/>
                <w:sz w:val="20"/>
                <w:lang w:val="en-GB"/>
              </w:rPr>
              <w:t>(in million Baht)</w:t>
            </w:r>
          </w:p>
        </w:tc>
      </w:tr>
      <w:tr w:rsidR="008F6A70" w:rsidRPr="002D03D8" w14:paraId="4EA2AE1B" w14:textId="77777777" w:rsidTr="002E62F1">
        <w:tc>
          <w:tcPr>
            <w:tcW w:w="1838" w:type="dxa"/>
            <w:shd w:val="clear" w:color="auto" w:fill="auto"/>
          </w:tcPr>
          <w:p w14:paraId="600EC9CB" w14:textId="77777777" w:rsidR="008F6A70" w:rsidRPr="002D03D8" w:rsidRDefault="008F6A70" w:rsidP="005E3D05">
            <w:pPr>
              <w:pStyle w:val="index"/>
              <w:spacing w:after="0" w:line="240" w:lineRule="exact"/>
              <w:ind w:right="-90"/>
              <w:rPr>
                <w:rFonts w:ascii="CordiaUPC" w:hAnsi="CordiaUPC" w:cs="CordiaUPC"/>
                <w:sz w:val="20"/>
                <w:lang w:val="en-GB"/>
              </w:rPr>
            </w:pPr>
            <w:r w:rsidRPr="002D03D8">
              <w:rPr>
                <w:rFonts w:ascii="CordiaUPC" w:hAnsi="CordiaUPC" w:cs="CordiaUPC"/>
                <w:b/>
                <w:bCs/>
                <w:sz w:val="20"/>
                <w:lang w:val="en-GB"/>
              </w:rPr>
              <w:t>S</w:t>
            </w:r>
            <w:r w:rsidRPr="002D03D8">
              <w:rPr>
                <w:rFonts w:ascii="CordiaUPC" w:hAnsi="CordiaUPC" w:cs="CordiaUPC" w:hint="cs"/>
                <w:b/>
                <w:bCs/>
                <w:sz w:val="20"/>
                <w:lang w:val="en-GB"/>
              </w:rPr>
              <w:t xml:space="preserve">ubsidiaries </w:t>
            </w:r>
          </w:p>
        </w:tc>
        <w:tc>
          <w:tcPr>
            <w:tcW w:w="1170" w:type="dxa"/>
            <w:shd w:val="clear" w:color="auto" w:fill="auto"/>
          </w:tcPr>
          <w:p w14:paraId="32605D9E" w14:textId="77777777" w:rsidR="008F6A70" w:rsidRPr="002D03D8" w:rsidRDefault="008F6A70" w:rsidP="005E3D05">
            <w:pPr>
              <w:pStyle w:val="index"/>
              <w:spacing w:after="0" w:line="240" w:lineRule="exact"/>
              <w:rPr>
                <w:rFonts w:ascii="CordiaUPC" w:hAnsi="CordiaUPC" w:cs="CordiaUPC"/>
                <w:sz w:val="20"/>
                <w:lang w:val="en-GB"/>
              </w:rPr>
            </w:pPr>
          </w:p>
        </w:tc>
        <w:tc>
          <w:tcPr>
            <w:tcW w:w="630" w:type="dxa"/>
            <w:shd w:val="clear" w:color="auto" w:fill="auto"/>
          </w:tcPr>
          <w:p w14:paraId="35F44D51" w14:textId="77777777" w:rsidR="008F6A70" w:rsidRPr="002D03D8" w:rsidRDefault="008F6A70" w:rsidP="005E3D05">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7846EADF" w14:textId="77777777" w:rsidR="008F6A70" w:rsidRPr="002D03D8" w:rsidRDefault="008F6A70" w:rsidP="005E3D05">
            <w:pPr>
              <w:pStyle w:val="index"/>
              <w:spacing w:after="0" w:line="240" w:lineRule="exact"/>
              <w:jc w:val="center"/>
              <w:rPr>
                <w:rFonts w:ascii="CordiaUPC" w:hAnsi="CordiaUPC" w:cs="CordiaUPC"/>
                <w:spacing w:val="-8"/>
                <w:sz w:val="20"/>
                <w:lang w:val="en-GB"/>
              </w:rPr>
            </w:pPr>
          </w:p>
        </w:tc>
        <w:tc>
          <w:tcPr>
            <w:tcW w:w="613" w:type="dxa"/>
            <w:shd w:val="clear" w:color="auto" w:fill="auto"/>
          </w:tcPr>
          <w:p w14:paraId="53AD7408" w14:textId="77777777" w:rsidR="008F6A70" w:rsidRPr="002D03D8" w:rsidRDefault="008F6A70" w:rsidP="005E3D05">
            <w:pPr>
              <w:pStyle w:val="index"/>
              <w:spacing w:after="0" w:line="240" w:lineRule="exact"/>
              <w:rPr>
                <w:rFonts w:ascii="CordiaUPC" w:hAnsi="CordiaUPC" w:cs="CordiaUPC"/>
                <w:spacing w:val="-8"/>
                <w:sz w:val="20"/>
                <w:lang w:val="en-GB"/>
              </w:rPr>
            </w:pPr>
          </w:p>
        </w:tc>
        <w:tc>
          <w:tcPr>
            <w:tcW w:w="678" w:type="dxa"/>
            <w:shd w:val="clear" w:color="auto" w:fill="auto"/>
          </w:tcPr>
          <w:p w14:paraId="40493D09" w14:textId="77777777" w:rsidR="008F6A70" w:rsidRPr="002D03D8" w:rsidRDefault="008F6A70" w:rsidP="005E3D05">
            <w:pPr>
              <w:pStyle w:val="index"/>
              <w:spacing w:after="0" w:line="240" w:lineRule="exact"/>
              <w:jc w:val="center"/>
              <w:rPr>
                <w:rFonts w:ascii="CordiaUPC" w:hAnsi="CordiaUPC" w:cs="CordiaUPC"/>
                <w:spacing w:val="-8"/>
                <w:sz w:val="20"/>
                <w:lang w:val="en-GB"/>
              </w:rPr>
            </w:pPr>
          </w:p>
        </w:tc>
        <w:tc>
          <w:tcPr>
            <w:tcW w:w="647" w:type="dxa"/>
          </w:tcPr>
          <w:p w14:paraId="54B74BD9" w14:textId="77777777" w:rsidR="008F6A70" w:rsidRPr="002D03D8" w:rsidRDefault="008F6A70" w:rsidP="005E3D05">
            <w:pPr>
              <w:pStyle w:val="index"/>
              <w:tabs>
                <w:tab w:val="decimal" w:pos="432"/>
              </w:tabs>
              <w:spacing w:after="0" w:line="240" w:lineRule="exact"/>
              <w:rPr>
                <w:rFonts w:ascii="CordiaUPC" w:hAnsi="CordiaUPC" w:cs="CordiaUPC"/>
                <w:spacing w:val="-8"/>
                <w:sz w:val="20"/>
                <w:lang w:val="en-GB"/>
              </w:rPr>
            </w:pPr>
          </w:p>
        </w:tc>
        <w:tc>
          <w:tcPr>
            <w:tcW w:w="656" w:type="dxa"/>
          </w:tcPr>
          <w:p w14:paraId="16E5ABE9"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83" w:type="dxa"/>
          </w:tcPr>
          <w:p w14:paraId="0400C897"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D1BEC26"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33F367D"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65" w:type="dxa"/>
          </w:tcPr>
          <w:p w14:paraId="4B1A143B"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70" w:type="dxa"/>
            <w:shd w:val="clear" w:color="auto" w:fill="auto"/>
          </w:tcPr>
          <w:p w14:paraId="4286E577"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34" w:type="dxa"/>
            <w:gridSpan w:val="2"/>
            <w:shd w:val="clear" w:color="auto" w:fill="auto"/>
          </w:tcPr>
          <w:p w14:paraId="4C1DCB64"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2E1087E8"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59" w:type="dxa"/>
            <w:gridSpan w:val="2"/>
            <w:shd w:val="clear" w:color="auto" w:fill="auto"/>
          </w:tcPr>
          <w:p w14:paraId="4B3A9B2F"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96" w:type="dxa"/>
            <w:shd w:val="clear" w:color="auto" w:fill="auto"/>
          </w:tcPr>
          <w:p w14:paraId="226033FE"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5FB7498C"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5" w:type="dxa"/>
          </w:tcPr>
          <w:p w14:paraId="158D7B7E" w14:textId="77777777" w:rsidR="008F6A70" w:rsidRPr="002D03D8"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62" w:type="dxa"/>
          </w:tcPr>
          <w:p w14:paraId="6FC75F5F" w14:textId="77777777" w:rsidR="008F6A70" w:rsidRPr="002D03D8" w:rsidRDefault="008F6A70" w:rsidP="005E3D05">
            <w:pPr>
              <w:pStyle w:val="index"/>
              <w:spacing w:after="0" w:line="240" w:lineRule="exact"/>
              <w:ind w:left="-14"/>
              <w:rPr>
                <w:rFonts w:ascii="CordiaUPC" w:hAnsi="CordiaUPC" w:cs="CordiaUPC"/>
                <w:spacing w:val="-8"/>
                <w:sz w:val="20"/>
                <w:lang w:val="en-GB"/>
              </w:rPr>
            </w:pPr>
          </w:p>
        </w:tc>
      </w:tr>
      <w:tr w:rsidR="00156B5B" w:rsidRPr="002D03D8" w14:paraId="6EB12304" w14:textId="77777777" w:rsidTr="00803696">
        <w:tc>
          <w:tcPr>
            <w:tcW w:w="1838" w:type="dxa"/>
            <w:shd w:val="clear" w:color="auto" w:fill="auto"/>
            <w:vAlign w:val="bottom"/>
          </w:tcPr>
          <w:p w14:paraId="74FE482D" w14:textId="420A0A02" w:rsidR="00156B5B" w:rsidRPr="002D03D8" w:rsidRDefault="00156B5B" w:rsidP="00156B5B">
            <w:pPr>
              <w:pStyle w:val="index"/>
              <w:spacing w:after="0" w:line="240" w:lineRule="exact"/>
              <w:ind w:right="-90"/>
              <w:rPr>
                <w:rFonts w:ascii="CordiaUPC" w:hAnsi="CordiaUPC" w:cs="CordiaUPC"/>
                <w:b/>
                <w:bCs/>
                <w:sz w:val="20"/>
                <w:lang w:val="en-GB"/>
              </w:rPr>
            </w:pPr>
            <w:r w:rsidRPr="002D03D8">
              <w:rPr>
                <w:rFonts w:ascii="CordiaUPC" w:hAnsi="CordiaUPC" w:cs="CordiaUPC"/>
                <w:sz w:val="20"/>
                <w:lang w:val="en-GB"/>
              </w:rPr>
              <w:t>Thanachart Securities P</w:t>
            </w:r>
            <w:r w:rsidR="007E73E9" w:rsidRPr="002D03D8">
              <w:rPr>
                <w:rFonts w:ascii="CordiaUPC" w:hAnsi="CordiaUPC" w:cs="CordiaUPC"/>
                <w:sz w:val="20"/>
                <w:lang w:val="en-GB"/>
              </w:rPr>
              <w:t>CL</w:t>
            </w:r>
            <w:r w:rsidRPr="002D03D8">
              <w:rPr>
                <w:rFonts w:ascii="Arial" w:hAnsi="Arial" w:cs="Arial"/>
                <w:sz w:val="16"/>
                <w:szCs w:val="16"/>
                <w:lang w:val="en-US" w:bidi="th-TH"/>
              </w:rPr>
              <w:t>.</w:t>
            </w:r>
          </w:p>
        </w:tc>
        <w:tc>
          <w:tcPr>
            <w:tcW w:w="1170" w:type="dxa"/>
            <w:shd w:val="clear" w:color="auto" w:fill="auto"/>
            <w:vAlign w:val="bottom"/>
          </w:tcPr>
          <w:p w14:paraId="5A23C9ED" w14:textId="5A4B38FD" w:rsidR="00156B5B" w:rsidRPr="002D03D8" w:rsidRDefault="00156B5B" w:rsidP="00156B5B">
            <w:pPr>
              <w:pStyle w:val="index"/>
              <w:spacing w:after="0" w:line="240" w:lineRule="exact"/>
              <w:rPr>
                <w:rFonts w:ascii="CordiaUPC" w:hAnsi="CordiaUPC" w:cs="CordiaUPC"/>
                <w:sz w:val="20"/>
                <w:lang w:val="en-GB"/>
              </w:rPr>
            </w:pPr>
            <w:r w:rsidRPr="002D03D8">
              <w:rPr>
                <w:rFonts w:ascii="CordiaUPC" w:hAnsi="CordiaUPC" w:cs="CordiaUPC"/>
                <w:sz w:val="20"/>
                <w:lang w:val="en-GB"/>
              </w:rPr>
              <w:t>Securities Business</w:t>
            </w:r>
          </w:p>
        </w:tc>
        <w:tc>
          <w:tcPr>
            <w:tcW w:w="630" w:type="dxa"/>
            <w:shd w:val="clear" w:color="auto" w:fill="auto"/>
            <w:vAlign w:val="bottom"/>
          </w:tcPr>
          <w:p w14:paraId="2A067260" w14:textId="10F429B3" w:rsidR="00156B5B" w:rsidRPr="002D03D8" w:rsidRDefault="00910057" w:rsidP="00910057">
            <w:pPr>
              <w:pStyle w:val="index"/>
              <w:spacing w:after="0" w:line="240" w:lineRule="exact"/>
              <w:ind w:right="90"/>
              <w:jc w:val="right"/>
              <w:rPr>
                <w:rFonts w:ascii="CordiaUPC" w:hAnsi="CordiaUPC" w:cs="CordiaUPC"/>
                <w:spacing w:val="-8"/>
                <w:sz w:val="20"/>
                <w:lang w:val="en-GB"/>
              </w:rPr>
            </w:pPr>
            <w:r w:rsidRPr="002D03D8">
              <w:rPr>
                <w:rFonts w:ascii="CordiaUPC" w:hAnsi="CordiaUPC" w:cs="CordiaUPC"/>
                <w:sz w:val="20"/>
                <w:lang w:val="en-GB"/>
              </w:rPr>
              <w:t>99.97</w:t>
            </w:r>
          </w:p>
        </w:tc>
        <w:tc>
          <w:tcPr>
            <w:tcW w:w="666" w:type="dxa"/>
            <w:shd w:val="clear" w:color="auto" w:fill="auto"/>
            <w:vAlign w:val="bottom"/>
          </w:tcPr>
          <w:p w14:paraId="545E8838" w14:textId="4CB98BD7" w:rsidR="00156B5B" w:rsidRPr="002D03D8" w:rsidRDefault="00156B5B" w:rsidP="00156B5B">
            <w:pPr>
              <w:pStyle w:val="index"/>
              <w:spacing w:after="0" w:line="240" w:lineRule="exact"/>
              <w:jc w:val="center"/>
              <w:rPr>
                <w:rFonts w:ascii="CordiaUPC" w:hAnsi="CordiaUPC" w:cs="CordiaUPC"/>
                <w:spacing w:val="-8"/>
                <w:sz w:val="20"/>
                <w:lang w:val="en-GB"/>
              </w:rPr>
            </w:pPr>
            <w:r w:rsidRPr="002D03D8">
              <w:rPr>
                <w:rFonts w:ascii="CordiaUPC" w:hAnsi="CordiaUPC" w:cs="CordiaUPC"/>
                <w:sz w:val="20"/>
                <w:lang w:val="en-GB" w:bidi="th-TH"/>
              </w:rPr>
              <w:t xml:space="preserve">          </w:t>
            </w:r>
            <w:r w:rsidRPr="002D03D8">
              <w:rPr>
                <w:rFonts w:ascii="CordiaUPC" w:hAnsi="CordiaUPC" w:cs="CordiaUPC" w:hint="cs"/>
                <w:sz w:val="20"/>
                <w:cs/>
                <w:lang w:val="en-GB" w:bidi="th-TH"/>
              </w:rPr>
              <w:t>-</w:t>
            </w:r>
          </w:p>
        </w:tc>
        <w:tc>
          <w:tcPr>
            <w:tcW w:w="613" w:type="dxa"/>
            <w:shd w:val="clear" w:color="auto" w:fill="auto"/>
            <w:vAlign w:val="bottom"/>
          </w:tcPr>
          <w:p w14:paraId="499CA0CA" w14:textId="03AC8A99" w:rsidR="00156B5B" w:rsidRPr="002D03D8" w:rsidRDefault="00156B5B" w:rsidP="00156B5B">
            <w:pPr>
              <w:pStyle w:val="index"/>
              <w:spacing w:after="0" w:line="240" w:lineRule="exact"/>
              <w:rPr>
                <w:rFonts w:ascii="CordiaUPC" w:hAnsi="CordiaUPC" w:cs="CordiaUPC"/>
                <w:spacing w:val="-8"/>
                <w:sz w:val="20"/>
                <w:lang w:val="en-GB"/>
              </w:rPr>
            </w:pPr>
            <w:r w:rsidRPr="002D03D8">
              <w:rPr>
                <w:rFonts w:ascii="CordiaUPC" w:hAnsi="CordiaUPC" w:cs="CordiaUPC"/>
                <w:sz w:val="20"/>
                <w:lang w:bidi="th-TH"/>
              </w:rPr>
              <w:t xml:space="preserve">      </w:t>
            </w:r>
            <w:r w:rsidRPr="002D03D8">
              <w:rPr>
                <w:rFonts w:ascii="CordiaUPC" w:hAnsi="CordiaUPC" w:cs="CordiaUPC" w:hint="cs"/>
                <w:sz w:val="20"/>
                <w:cs/>
                <w:lang w:bidi="th-TH"/>
              </w:rPr>
              <w:t>2</w:t>
            </w:r>
            <w:r w:rsidRPr="002D03D8">
              <w:rPr>
                <w:rFonts w:ascii="CordiaUPC" w:hAnsi="CordiaUPC" w:cs="CordiaUPC"/>
                <w:sz w:val="20"/>
                <w:lang w:val="en-US" w:bidi="th-TH"/>
              </w:rPr>
              <w:t>,0</w:t>
            </w:r>
            <w:r w:rsidRPr="002D03D8">
              <w:rPr>
                <w:rFonts w:ascii="CordiaUPC" w:hAnsi="CordiaUPC" w:cs="CordiaUPC" w:hint="cs"/>
                <w:sz w:val="20"/>
                <w:cs/>
                <w:lang w:val="en-US" w:bidi="th-TH"/>
              </w:rPr>
              <w:t>1</w:t>
            </w:r>
            <w:r w:rsidRPr="002D03D8">
              <w:rPr>
                <w:rFonts w:ascii="CordiaUPC" w:hAnsi="CordiaUPC" w:cs="CordiaUPC"/>
                <w:sz w:val="20"/>
                <w:lang w:val="en-US" w:bidi="th-TH"/>
              </w:rPr>
              <w:t>0</w:t>
            </w:r>
          </w:p>
        </w:tc>
        <w:tc>
          <w:tcPr>
            <w:tcW w:w="678" w:type="dxa"/>
            <w:shd w:val="clear" w:color="auto" w:fill="auto"/>
            <w:vAlign w:val="bottom"/>
          </w:tcPr>
          <w:p w14:paraId="18D1340F" w14:textId="41226F10" w:rsidR="00156B5B" w:rsidRPr="002D03D8" w:rsidRDefault="00156B5B" w:rsidP="00156B5B">
            <w:pPr>
              <w:pStyle w:val="index"/>
              <w:spacing w:after="0" w:line="240" w:lineRule="exact"/>
              <w:jc w:val="center"/>
              <w:rPr>
                <w:rFonts w:ascii="CordiaUPC" w:hAnsi="CordiaUPC" w:cs="CordiaUPC"/>
                <w:spacing w:val="-8"/>
                <w:sz w:val="20"/>
                <w:lang w:val="en-GB"/>
              </w:rPr>
            </w:pPr>
            <w:r w:rsidRPr="002D03D8">
              <w:rPr>
                <w:rFonts w:ascii="CordiaUPC" w:hAnsi="CordiaUPC" w:cs="CordiaUPC"/>
                <w:sz w:val="20"/>
                <w:lang w:val="en-GB" w:bidi="th-TH"/>
              </w:rPr>
              <w:t xml:space="preserve">        </w:t>
            </w:r>
            <w:r w:rsidRPr="002D03D8">
              <w:rPr>
                <w:rFonts w:ascii="CordiaUPC" w:hAnsi="CordiaUPC" w:cs="CordiaUPC" w:hint="cs"/>
                <w:sz w:val="20"/>
                <w:cs/>
                <w:lang w:val="en-GB" w:bidi="th-TH"/>
              </w:rPr>
              <w:t>-</w:t>
            </w:r>
          </w:p>
        </w:tc>
        <w:tc>
          <w:tcPr>
            <w:tcW w:w="647" w:type="dxa"/>
            <w:vAlign w:val="bottom"/>
          </w:tcPr>
          <w:p w14:paraId="2CC6F2A6" w14:textId="03985D88" w:rsidR="00156B5B" w:rsidRPr="002D03D8" w:rsidRDefault="00156B5B" w:rsidP="00156B5B">
            <w:pPr>
              <w:pStyle w:val="index"/>
              <w:tabs>
                <w:tab w:val="decimal" w:pos="566"/>
              </w:tabs>
              <w:spacing w:after="0" w:line="240" w:lineRule="exact"/>
              <w:ind w:left="-14"/>
              <w:rPr>
                <w:rFonts w:ascii="CordiaUPC" w:hAnsi="CordiaUPC" w:cs="CordiaUPC"/>
                <w:spacing w:val="-8"/>
                <w:sz w:val="20"/>
                <w:lang w:val="en-GB"/>
              </w:rPr>
            </w:pPr>
            <w:r w:rsidRPr="002D03D8">
              <w:rPr>
                <w:rFonts w:ascii="CordiaUPC" w:hAnsi="CordiaUPC" w:cs="CordiaUPC" w:hint="cs"/>
                <w:sz w:val="20"/>
                <w:lang w:val="en-GB"/>
              </w:rPr>
              <w:t>-</w:t>
            </w:r>
          </w:p>
        </w:tc>
        <w:tc>
          <w:tcPr>
            <w:tcW w:w="656" w:type="dxa"/>
            <w:vAlign w:val="bottom"/>
          </w:tcPr>
          <w:p w14:paraId="6757A3EB" w14:textId="0748CC81" w:rsidR="00156B5B" w:rsidRPr="002D03D8" w:rsidRDefault="00156B5B" w:rsidP="00156B5B">
            <w:pPr>
              <w:pStyle w:val="index"/>
              <w:tabs>
                <w:tab w:val="decimal" w:pos="566"/>
              </w:tabs>
              <w:spacing w:after="0" w:line="240" w:lineRule="exact"/>
              <w:ind w:left="-14"/>
              <w:rPr>
                <w:rFonts w:ascii="CordiaUPC" w:hAnsi="CordiaUPC" w:cs="CordiaUPC"/>
                <w:spacing w:val="-8"/>
                <w:sz w:val="20"/>
                <w:lang w:val="en-GB"/>
              </w:rPr>
            </w:pPr>
            <w:r w:rsidRPr="002D03D8">
              <w:rPr>
                <w:rFonts w:ascii="CordiaUPC" w:hAnsi="CordiaUPC" w:cs="CordiaUPC" w:hint="cs"/>
                <w:sz w:val="20"/>
                <w:lang w:val="en-GB"/>
              </w:rPr>
              <w:t>-</w:t>
            </w:r>
          </w:p>
        </w:tc>
        <w:tc>
          <w:tcPr>
            <w:tcW w:w="683" w:type="dxa"/>
            <w:vAlign w:val="bottom"/>
          </w:tcPr>
          <w:p w14:paraId="28385181" w14:textId="0EDA16C8" w:rsidR="00156B5B" w:rsidRPr="002D03D8" w:rsidRDefault="00156B5B" w:rsidP="00156B5B">
            <w:pPr>
              <w:pStyle w:val="index"/>
              <w:tabs>
                <w:tab w:val="decimal" w:pos="566"/>
              </w:tabs>
              <w:spacing w:after="0" w:line="240" w:lineRule="exact"/>
              <w:ind w:left="-14"/>
              <w:rPr>
                <w:rFonts w:ascii="CordiaUPC" w:hAnsi="CordiaUPC" w:cs="CordiaUPC"/>
                <w:spacing w:val="-8"/>
                <w:sz w:val="20"/>
                <w:lang w:val="en-GB"/>
              </w:rPr>
            </w:pPr>
            <w:r w:rsidRPr="002D03D8">
              <w:rPr>
                <w:rFonts w:ascii="CordiaUPC" w:hAnsi="CordiaUPC" w:cs="CordiaUPC" w:hint="cs"/>
                <w:sz w:val="20"/>
                <w:lang w:bidi="th-TH"/>
              </w:rPr>
              <w:t>-</w:t>
            </w:r>
          </w:p>
        </w:tc>
        <w:tc>
          <w:tcPr>
            <w:tcW w:w="629" w:type="dxa"/>
            <w:vAlign w:val="bottom"/>
          </w:tcPr>
          <w:p w14:paraId="139B8141" w14:textId="5FA8A6AF" w:rsidR="00156B5B" w:rsidRPr="002D03D8" w:rsidRDefault="00156B5B" w:rsidP="00156B5B">
            <w:pPr>
              <w:pStyle w:val="index"/>
              <w:tabs>
                <w:tab w:val="decimal" w:pos="469"/>
              </w:tabs>
              <w:spacing w:after="0" w:line="240" w:lineRule="exact"/>
              <w:ind w:left="-14"/>
              <w:rPr>
                <w:rFonts w:ascii="CordiaUPC" w:hAnsi="CordiaUPC" w:cs="CordiaUPC"/>
                <w:spacing w:val="-8"/>
                <w:sz w:val="20"/>
                <w:lang w:val="en-GB"/>
              </w:rPr>
            </w:pPr>
            <w:r w:rsidRPr="002D03D8">
              <w:rPr>
                <w:rFonts w:ascii="CordiaUPC" w:hAnsi="CordiaUPC" w:cs="CordiaUPC" w:hint="cs"/>
                <w:sz w:val="20"/>
                <w:lang w:val="en-GB"/>
              </w:rPr>
              <w:t>-</w:t>
            </w:r>
          </w:p>
        </w:tc>
        <w:tc>
          <w:tcPr>
            <w:tcW w:w="629" w:type="dxa"/>
            <w:vAlign w:val="bottom"/>
          </w:tcPr>
          <w:p w14:paraId="4FBA67B7" w14:textId="640F71F8" w:rsidR="00156B5B" w:rsidRPr="002D03D8" w:rsidRDefault="00156B5B" w:rsidP="00156B5B">
            <w:pPr>
              <w:pStyle w:val="index"/>
              <w:tabs>
                <w:tab w:val="decimal" w:pos="532"/>
              </w:tabs>
              <w:spacing w:after="0" w:line="240" w:lineRule="exact"/>
              <w:ind w:left="-14"/>
              <w:rPr>
                <w:rFonts w:ascii="CordiaUPC" w:hAnsi="CordiaUPC" w:cs="CordiaUPC"/>
                <w:spacing w:val="-8"/>
                <w:sz w:val="20"/>
                <w:lang w:val="en-GB"/>
              </w:rPr>
            </w:pPr>
            <w:r w:rsidRPr="002D03D8">
              <w:rPr>
                <w:rFonts w:ascii="CordiaUPC" w:hAnsi="CordiaUPC" w:cs="CordiaUPC" w:hint="cs"/>
                <w:sz w:val="20"/>
                <w:lang w:val="en-GB"/>
              </w:rPr>
              <w:t>-</w:t>
            </w:r>
          </w:p>
        </w:tc>
        <w:tc>
          <w:tcPr>
            <w:tcW w:w="665" w:type="dxa"/>
            <w:vAlign w:val="bottom"/>
          </w:tcPr>
          <w:p w14:paraId="3D29ADCC" w14:textId="09BCDBCB" w:rsidR="00156B5B" w:rsidRPr="002D03D8" w:rsidRDefault="00156B5B" w:rsidP="00156B5B">
            <w:pPr>
              <w:pStyle w:val="index"/>
              <w:tabs>
                <w:tab w:val="decimal" w:pos="554"/>
              </w:tabs>
              <w:spacing w:after="0" w:line="240" w:lineRule="exact"/>
              <w:ind w:left="-14"/>
              <w:rPr>
                <w:rFonts w:ascii="CordiaUPC" w:hAnsi="CordiaUPC" w:cs="CordiaUPC"/>
                <w:spacing w:val="-8"/>
                <w:sz w:val="20"/>
                <w:lang w:val="en-GB"/>
              </w:rPr>
            </w:pPr>
            <w:r w:rsidRPr="002D03D8">
              <w:rPr>
                <w:rFonts w:ascii="CordiaUPC" w:hAnsi="CordiaUPC" w:cs="CordiaUPC"/>
                <w:sz w:val="20"/>
                <w:lang w:val="en-GB"/>
              </w:rPr>
              <w:t>-</w:t>
            </w:r>
          </w:p>
        </w:tc>
        <w:tc>
          <w:tcPr>
            <w:tcW w:w="670" w:type="dxa"/>
            <w:vAlign w:val="bottom"/>
          </w:tcPr>
          <w:p w14:paraId="02FD4E8B" w14:textId="4562F934" w:rsidR="00156B5B" w:rsidRPr="002D03D8" w:rsidRDefault="00156B5B" w:rsidP="00493F8B">
            <w:pPr>
              <w:pStyle w:val="index"/>
              <w:tabs>
                <w:tab w:val="decimal" w:pos="432"/>
              </w:tabs>
              <w:spacing w:after="0" w:line="240" w:lineRule="exact"/>
              <w:ind w:left="-14"/>
              <w:jc w:val="center"/>
              <w:rPr>
                <w:rFonts w:ascii="CordiaUPC" w:hAnsi="CordiaUPC" w:cs="CordiaUPC"/>
                <w:spacing w:val="-8"/>
                <w:sz w:val="20"/>
                <w:lang w:val="en-GB"/>
              </w:rPr>
            </w:pPr>
            <w:r w:rsidRPr="002D03D8">
              <w:rPr>
                <w:rFonts w:ascii="CordiaUPC" w:hAnsi="CordiaUPC" w:cs="CordiaUPC"/>
                <w:sz w:val="20"/>
                <w:lang w:bidi="th-TH"/>
              </w:rPr>
              <w:t>2,295</w:t>
            </w:r>
          </w:p>
        </w:tc>
        <w:tc>
          <w:tcPr>
            <w:tcW w:w="634" w:type="dxa"/>
            <w:gridSpan w:val="2"/>
            <w:vAlign w:val="bottom"/>
          </w:tcPr>
          <w:p w14:paraId="4ABADF65" w14:textId="00FF2C51" w:rsidR="00156B5B" w:rsidRPr="002D03D8" w:rsidRDefault="00156B5B" w:rsidP="00156B5B">
            <w:pPr>
              <w:pStyle w:val="index"/>
              <w:tabs>
                <w:tab w:val="decimal" w:pos="554"/>
              </w:tabs>
              <w:spacing w:after="0" w:line="240" w:lineRule="exact"/>
              <w:ind w:left="-14"/>
              <w:rPr>
                <w:rFonts w:ascii="CordiaUPC" w:hAnsi="CordiaUPC" w:cs="CordiaUPC"/>
                <w:spacing w:val="-8"/>
                <w:sz w:val="20"/>
                <w:lang w:val="en-GB"/>
              </w:rPr>
            </w:pPr>
            <w:r w:rsidRPr="002D03D8">
              <w:rPr>
                <w:rFonts w:ascii="CordiaUPC" w:hAnsi="CordiaUPC" w:cs="CordiaUPC"/>
                <w:sz w:val="20"/>
                <w:lang w:val="en-GB"/>
              </w:rPr>
              <w:t>-</w:t>
            </w:r>
          </w:p>
        </w:tc>
        <w:tc>
          <w:tcPr>
            <w:tcW w:w="719" w:type="dxa"/>
            <w:shd w:val="clear" w:color="auto" w:fill="auto"/>
            <w:vAlign w:val="bottom"/>
          </w:tcPr>
          <w:p w14:paraId="7E1908AC" w14:textId="777F9182" w:rsidR="00156B5B" w:rsidRPr="002D03D8" w:rsidRDefault="00156B5B" w:rsidP="00156B5B">
            <w:pPr>
              <w:pStyle w:val="index"/>
              <w:tabs>
                <w:tab w:val="decimal" w:pos="650"/>
              </w:tabs>
              <w:spacing w:after="0" w:line="240" w:lineRule="exact"/>
              <w:ind w:left="-14"/>
              <w:rPr>
                <w:rFonts w:ascii="CordiaUPC" w:hAnsi="CordiaUPC" w:cs="CordiaUPC"/>
                <w:spacing w:val="-8"/>
                <w:sz w:val="20"/>
                <w:lang w:val="en-GB"/>
              </w:rPr>
            </w:pPr>
            <w:r w:rsidRPr="002D03D8">
              <w:rPr>
                <w:rFonts w:ascii="CordiaUPC" w:hAnsi="CordiaUPC" w:cs="CordiaUPC" w:hint="cs"/>
                <w:sz w:val="20"/>
                <w:cs/>
                <w:lang w:val="en-GB" w:bidi="th-TH"/>
              </w:rPr>
              <w:t>-</w:t>
            </w:r>
          </w:p>
        </w:tc>
        <w:tc>
          <w:tcPr>
            <w:tcW w:w="659" w:type="dxa"/>
            <w:gridSpan w:val="2"/>
            <w:shd w:val="clear" w:color="auto" w:fill="auto"/>
            <w:vAlign w:val="bottom"/>
          </w:tcPr>
          <w:p w14:paraId="216E9D4E" w14:textId="73FE20DC" w:rsidR="00156B5B" w:rsidRPr="002D03D8" w:rsidRDefault="00156B5B" w:rsidP="00156B5B">
            <w:pPr>
              <w:pStyle w:val="index"/>
              <w:tabs>
                <w:tab w:val="decimal" w:pos="554"/>
              </w:tabs>
              <w:spacing w:after="0" w:line="240" w:lineRule="exact"/>
              <w:ind w:left="-14"/>
              <w:rPr>
                <w:rFonts w:ascii="CordiaUPC" w:hAnsi="CordiaUPC" w:cs="CordiaUPC"/>
                <w:spacing w:val="-8"/>
                <w:sz w:val="20"/>
                <w:lang w:val="en-GB"/>
              </w:rPr>
            </w:pPr>
            <w:r w:rsidRPr="002D03D8">
              <w:rPr>
                <w:rFonts w:ascii="CordiaUPC" w:hAnsi="CordiaUPC" w:cs="CordiaUPC" w:hint="cs"/>
                <w:sz w:val="20"/>
                <w:cs/>
                <w:lang w:val="en-GB" w:bidi="th-TH"/>
              </w:rPr>
              <w:t>-</w:t>
            </w:r>
          </w:p>
        </w:tc>
        <w:tc>
          <w:tcPr>
            <w:tcW w:w="696" w:type="dxa"/>
            <w:vAlign w:val="bottom"/>
          </w:tcPr>
          <w:p w14:paraId="2B9585B0" w14:textId="52C966C5" w:rsidR="00156B5B" w:rsidRPr="002D03D8" w:rsidRDefault="00156B5B" w:rsidP="00493F8B">
            <w:pPr>
              <w:pStyle w:val="index"/>
              <w:tabs>
                <w:tab w:val="decimal" w:pos="630"/>
              </w:tabs>
              <w:spacing w:after="0" w:line="240" w:lineRule="exact"/>
              <w:ind w:left="-14"/>
              <w:rPr>
                <w:rFonts w:ascii="CordiaUPC" w:hAnsi="CordiaUPC" w:cs="CordiaUPC"/>
                <w:spacing w:val="-8"/>
                <w:sz w:val="20"/>
                <w:lang w:val="en-GB"/>
              </w:rPr>
            </w:pPr>
            <w:r w:rsidRPr="002D03D8">
              <w:rPr>
                <w:rFonts w:ascii="CordiaUPC" w:hAnsi="CordiaUPC" w:cs="CordiaUPC"/>
                <w:sz w:val="20"/>
                <w:lang w:bidi="th-TH"/>
              </w:rPr>
              <w:t>2,295</w:t>
            </w:r>
          </w:p>
        </w:tc>
        <w:tc>
          <w:tcPr>
            <w:tcW w:w="719" w:type="dxa"/>
            <w:vAlign w:val="bottom"/>
          </w:tcPr>
          <w:p w14:paraId="22368E4D" w14:textId="13788802" w:rsidR="00156B5B" w:rsidRPr="002D03D8" w:rsidRDefault="00156B5B" w:rsidP="00156B5B">
            <w:pPr>
              <w:pStyle w:val="index"/>
              <w:tabs>
                <w:tab w:val="decimal" w:pos="542"/>
              </w:tabs>
              <w:spacing w:after="0" w:line="240" w:lineRule="exact"/>
              <w:ind w:left="-14"/>
              <w:rPr>
                <w:rFonts w:ascii="CordiaUPC" w:hAnsi="CordiaUPC" w:cs="CordiaUPC"/>
                <w:spacing w:val="-8"/>
                <w:sz w:val="20"/>
                <w:lang w:val="en-GB"/>
              </w:rPr>
            </w:pPr>
            <w:r w:rsidRPr="002D03D8">
              <w:rPr>
                <w:rFonts w:ascii="CordiaUPC" w:hAnsi="CordiaUPC" w:cs="CordiaUPC"/>
                <w:sz w:val="20"/>
                <w:lang w:val="en-GB" w:bidi="th-TH"/>
              </w:rPr>
              <w:t>-</w:t>
            </w:r>
          </w:p>
        </w:tc>
        <w:tc>
          <w:tcPr>
            <w:tcW w:w="715" w:type="dxa"/>
            <w:tcBorders>
              <w:top w:val="nil"/>
              <w:left w:val="nil"/>
              <w:bottom w:val="nil"/>
              <w:right w:val="nil"/>
            </w:tcBorders>
            <w:shd w:val="clear" w:color="auto" w:fill="auto"/>
            <w:vAlign w:val="bottom"/>
          </w:tcPr>
          <w:p w14:paraId="21FDDFE3" w14:textId="1206728C" w:rsidR="00156B5B" w:rsidRPr="002D03D8" w:rsidRDefault="00156B5B" w:rsidP="00156B5B">
            <w:pPr>
              <w:pStyle w:val="index"/>
              <w:tabs>
                <w:tab w:val="decimal" w:pos="542"/>
              </w:tabs>
              <w:spacing w:after="0" w:line="240" w:lineRule="exact"/>
              <w:ind w:left="-14"/>
              <w:rPr>
                <w:rFonts w:ascii="CordiaUPC" w:hAnsi="CordiaUPC" w:cs="CordiaUPC"/>
                <w:spacing w:val="-8"/>
                <w:sz w:val="20"/>
                <w:lang w:val="en-GB"/>
              </w:rPr>
            </w:pPr>
            <w:r w:rsidRPr="002D03D8">
              <w:rPr>
                <w:rFonts w:ascii="CordiaUPC" w:hAnsi="CordiaUPC" w:cs="CordiaUPC"/>
                <w:sz w:val="20"/>
                <w:lang w:val="en-GB" w:bidi="th-TH"/>
              </w:rPr>
              <w:t>-</w:t>
            </w:r>
          </w:p>
        </w:tc>
        <w:tc>
          <w:tcPr>
            <w:tcW w:w="662" w:type="dxa"/>
            <w:vAlign w:val="bottom"/>
          </w:tcPr>
          <w:p w14:paraId="2382DEFC" w14:textId="1C6512B8" w:rsidR="00156B5B" w:rsidRPr="002D03D8" w:rsidRDefault="00156B5B" w:rsidP="00156B5B">
            <w:pPr>
              <w:pStyle w:val="index"/>
              <w:tabs>
                <w:tab w:val="decimal" w:pos="542"/>
              </w:tabs>
              <w:spacing w:after="0" w:line="240" w:lineRule="exact"/>
              <w:ind w:left="-14"/>
              <w:rPr>
                <w:rFonts w:ascii="CordiaUPC" w:hAnsi="CordiaUPC" w:cs="CordiaUPC"/>
                <w:spacing w:val="-8"/>
                <w:sz w:val="20"/>
                <w:lang w:val="en-GB"/>
              </w:rPr>
            </w:pPr>
            <w:r w:rsidRPr="002D03D8">
              <w:rPr>
                <w:rFonts w:ascii="CordiaUPC" w:hAnsi="CordiaUPC" w:cs="CordiaUPC"/>
                <w:sz w:val="20"/>
                <w:lang w:val="en-GB" w:bidi="th-TH"/>
              </w:rPr>
              <w:t>-</w:t>
            </w:r>
          </w:p>
        </w:tc>
      </w:tr>
      <w:tr w:rsidR="00156B5B" w:rsidRPr="002D03D8" w14:paraId="38DBCEC7" w14:textId="77777777" w:rsidTr="002E62F1">
        <w:trPr>
          <w:trHeight w:val="515"/>
        </w:trPr>
        <w:tc>
          <w:tcPr>
            <w:tcW w:w="1838" w:type="dxa"/>
            <w:shd w:val="clear" w:color="auto" w:fill="auto"/>
            <w:vAlign w:val="bottom"/>
          </w:tcPr>
          <w:p w14:paraId="51FE1F8B" w14:textId="77777777" w:rsidR="00156B5B" w:rsidRPr="002D03D8" w:rsidRDefault="00156B5B" w:rsidP="00156B5B">
            <w:pPr>
              <w:pStyle w:val="index"/>
              <w:spacing w:after="0" w:line="240" w:lineRule="exact"/>
              <w:ind w:right="-90"/>
              <w:rPr>
                <w:rFonts w:ascii="CordiaUPC" w:hAnsi="CordiaUPC" w:cs="CordiaUPC"/>
                <w:sz w:val="20"/>
                <w:lang w:val="en-GB"/>
              </w:rPr>
            </w:pPr>
            <w:proofErr w:type="spellStart"/>
            <w:r w:rsidRPr="002D03D8">
              <w:rPr>
                <w:rFonts w:ascii="CordiaUPC" w:hAnsi="CordiaUPC" w:cs="CordiaUPC" w:hint="cs"/>
                <w:sz w:val="20"/>
                <w:lang w:val="en-GB"/>
              </w:rPr>
              <w:t>Phahonyothin</w:t>
            </w:r>
            <w:proofErr w:type="spellEnd"/>
            <w:r w:rsidRPr="002D03D8">
              <w:rPr>
                <w:rFonts w:ascii="CordiaUPC" w:hAnsi="CordiaUPC" w:cs="CordiaUPC" w:hint="cs"/>
                <w:sz w:val="20"/>
                <w:lang w:val="en-GB"/>
              </w:rPr>
              <w:t xml:space="preserve"> Asset </w:t>
            </w:r>
          </w:p>
          <w:p w14:paraId="1D0CFA41" w14:textId="77777777" w:rsidR="00156B5B" w:rsidRPr="002D03D8" w:rsidRDefault="00156B5B" w:rsidP="00156B5B">
            <w:pPr>
              <w:pStyle w:val="index"/>
              <w:spacing w:after="0" w:line="240" w:lineRule="exact"/>
              <w:ind w:right="-90"/>
              <w:rPr>
                <w:rFonts w:ascii="CordiaUPC" w:hAnsi="CordiaUPC" w:cs="CordiaUPC"/>
                <w:sz w:val="20"/>
                <w:lang w:val="en-GB"/>
              </w:rPr>
            </w:pPr>
            <w:r w:rsidRPr="002D03D8">
              <w:rPr>
                <w:rFonts w:ascii="CordiaUPC" w:hAnsi="CordiaUPC" w:cs="CordiaUPC" w:hint="cs"/>
                <w:sz w:val="20"/>
                <w:lang w:val="en-GB"/>
              </w:rPr>
              <w:t xml:space="preserve">   Management Co., Ltd.</w:t>
            </w:r>
          </w:p>
        </w:tc>
        <w:tc>
          <w:tcPr>
            <w:tcW w:w="1170" w:type="dxa"/>
            <w:shd w:val="clear" w:color="auto" w:fill="auto"/>
            <w:vAlign w:val="bottom"/>
          </w:tcPr>
          <w:p w14:paraId="15E95287" w14:textId="77777777" w:rsidR="00156B5B" w:rsidRPr="002D03D8" w:rsidRDefault="00156B5B" w:rsidP="00156B5B">
            <w:pPr>
              <w:pStyle w:val="index"/>
              <w:spacing w:after="0" w:line="240" w:lineRule="exact"/>
              <w:jc w:val="center"/>
              <w:rPr>
                <w:rFonts w:ascii="CordiaUPC" w:hAnsi="CordiaUPC" w:cs="CordiaUPC"/>
                <w:sz w:val="20"/>
                <w:lang w:val="en-GB"/>
              </w:rPr>
            </w:pPr>
            <w:r w:rsidRPr="002D03D8">
              <w:rPr>
                <w:rFonts w:ascii="CordiaUPC" w:hAnsi="CordiaUPC" w:cs="CordiaUPC" w:hint="cs"/>
                <w:sz w:val="20"/>
                <w:lang w:val="en-GB"/>
              </w:rPr>
              <w:t xml:space="preserve">Asset management </w:t>
            </w:r>
          </w:p>
        </w:tc>
        <w:tc>
          <w:tcPr>
            <w:tcW w:w="630" w:type="dxa"/>
            <w:shd w:val="clear" w:color="auto" w:fill="auto"/>
            <w:vAlign w:val="bottom"/>
          </w:tcPr>
          <w:p w14:paraId="330FC063" w14:textId="77777777" w:rsidR="00156B5B" w:rsidRPr="002D03D8" w:rsidRDefault="00156B5B" w:rsidP="00156B5B">
            <w:pPr>
              <w:pStyle w:val="index"/>
              <w:spacing w:after="0" w:line="240" w:lineRule="exact"/>
              <w:ind w:right="90"/>
              <w:jc w:val="right"/>
              <w:rPr>
                <w:rFonts w:ascii="CordiaUPC" w:hAnsi="CordiaUPC" w:cs="CordiaUPC"/>
                <w:sz w:val="20"/>
                <w:lang w:val="en-GB"/>
              </w:rPr>
            </w:pPr>
            <w:r w:rsidRPr="002D03D8">
              <w:rPr>
                <w:rFonts w:ascii="CordiaUPC" w:hAnsi="CordiaUPC" w:cs="CordiaUPC" w:hint="cs"/>
                <w:sz w:val="20"/>
                <w:lang w:val="en-GB"/>
              </w:rPr>
              <w:t>100.00</w:t>
            </w:r>
          </w:p>
        </w:tc>
        <w:tc>
          <w:tcPr>
            <w:tcW w:w="666" w:type="dxa"/>
            <w:shd w:val="clear" w:color="auto" w:fill="auto"/>
            <w:vAlign w:val="bottom"/>
          </w:tcPr>
          <w:p w14:paraId="7E546A68" w14:textId="77777777" w:rsidR="00156B5B" w:rsidRPr="002D03D8" w:rsidRDefault="00156B5B" w:rsidP="00156B5B">
            <w:pPr>
              <w:pStyle w:val="index"/>
              <w:spacing w:after="0" w:line="240" w:lineRule="exact"/>
              <w:ind w:right="90"/>
              <w:jc w:val="right"/>
              <w:rPr>
                <w:rFonts w:ascii="CordiaUPC" w:hAnsi="CordiaUPC" w:cs="CordiaUPC"/>
                <w:sz w:val="20"/>
                <w:lang w:val="en-GB"/>
              </w:rPr>
            </w:pPr>
            <w:r w:rsidRPr="002D03D8">
              <w:rPr>
                <w:rFonts w:ascii="CordiaUPC" w:hAnsi="CordiaUPC" w:cs="CordiaUPC" w:hint="cs"/>
                <w:sz w:val="20"/>
                <w:lang w:val="en-GB"/>
              </w:rPr>
              <w:t>100.00</w:t>
            </w:r>
          </w:p>
        </w:tc>
        <w:tc>
          <w:tcPr>
            <w:tcW w:w="613" w:type="dxa"/>
            <w:shd w:val="clear" w:color="auto" w:fill="auto"/>
            <w:vAlign w:val="bottom"/>
          </w:tcPr>
          <w:p w14:paraId="07830CD3" w14:textId="77777777" w:rsidR="00156B5B" w:rsidRPr="002D03D8" w:rsidRDefault="00156B5B" w:rsidP="00156B5B">
            <w:pPr>
              <w:pStyle w:val="index"/>
              <w:tabs>
                <w:tab w:val="decimal" w:pos="540"/>
              </w:tabs>
              <w:spacing w:after="0" w:line="240" w:lineRule="exact"/>
              <w:rPr>
                <w:rFonts w:ascii="CordiaUPC" w:hAnsi="CordiaUPC" w:cs="CordiaUPC"/>
                <w:sz w:val="20"/>
                <w:lang w:val="en-GB"/>
              </w:rPr>
            </w:pPr>
            <w:r w:rsidRPr="002D03D8">
              <w:rPr>
                <w:rFonts w:ascii="CordiaUPC" w:hAnsi="CordiaUPC" w:cs="CordiaUPC"/>
                <w:sz w:val="20"/>
                <w:lang w:val="en-GB"/>
              </w:rPr>
              <w:t>298</w:t>
            </w:r>
          </w:p>
        </w:tc>
        <w:tc>
          <w:tcPr>
            <w:tcW w:w="678" w:type="dxa"/>
            <w:shd w:val="clear" w:color="auto" w:fill="auto"/>
            <w:vAlign w:val="bottom"/>
          </w:tcPr>
          <w:p w14:paraId="498FA3A3" w14:textId="77777777" w:rsidR="00156B5B" w:rsidRPr="002D03D8" w:rsidRDefault="00156B5B" w:rsidP="00156B5B">
            <w:pPr>
              <w:pStyle w:val="index"/>
              <w:tabs>
                <w:tab w:val="decimal" w:pos="540"/>
              </w:tabs>
              <w:spacing w:after="0" w:line="240" w:lineRule="exact"/>
              <w:rPr>
                <w:rFonts w:ascii="CordiaUPC" w:hAnsi="CordiaUPC" w:cs="CordiaUPC"/>
                <w:sz w:val="20"/>
                <w:lang w:val="en-GB"/>
              </w:rPr>
            </w:pPr>
            <w:r w:rsidRPr="002D03D8">
              <w:rPr>
                <w:rFonts w:ascii="CordiaUPC" w:hAnsi="CordiaUPC" w:cs="CordiaUPC"/>
                <w:sz w:val="20"/>
                <w:lang w:val="en-GB"/>
              </w:rPr>
              <w:t>298</w:t>
            </w:r>
          </w:p>
        </w:tc>
        <w:tc>
          <w:tcPr>
            <w:tcW w:w="647" w:type="dxa"/>
            <w:vAlign w:val="bottom"/>
          </w:tcPr>
          <w:p w14:paraId="26858BC5" w14:textId="2AD30164" w:rsidR="00156B5B" w:rsidRPr="002D03D8" w:rsidRDefault="00156B5B" w:rsidP="00156B5B">
            <w:pPr>
              <w:pStyle w:val="index"/>
              <w:tabs>
                <w:tab w:val="decimal" w:pos="566"/>
              </w:tabs>
              <w:spacing w:after="0" w:line="240" w:lineRule="exact"/>
              <w:ind w:left="-14"/>
              <w:rPr>
                <w:rFonts w:ascii="CordiaUPC" w:hAnsi="CordiaUPC" w:cs="CordiaUPC"/>
                <w:sz w:val="20"/>
                <w:lang w:val="en-GB" w:bidi="th-TH"/>
              </w:rPr>
            </w:pPr>
            <w:r w:rsidRPr="002D03D8">
              <w:rPr>
                <w:rFonts w:ascii="CordiaUPC" w:hAnsi="CordiaUPC" w:cs="CordiaUPC" w:hint="cs"/>
                <w:sz w:val="20"/>
                <w:lang w:val="en-GB"/>
              </w:rPr>
              <w:t>-</w:t>
            </w:r>
          </w:p>
        </w:tc>
        <w:tc>
          <w:tcPr>
            <w:tcW w:w="656" w:type="dxa"/>
            <w:vAlign w:val="bottom"/>
          </w:tcPr>
          <w:p w14:paraId="6C4FB917" w14:textId="665561ED" w:rsidR="00156B5B" w:rsidRPr="002D03D8" w:rsidRDefault="00156B5B" w:rsidP="00156B5B">
            <w:pPr>
              <w:pStyle w:val="index"/>
              <w:tabs>
                <w:tab w:val="decimal" w:pos="548"/>
              </w:tabs>
              <w:spacing w:after="0" w:line="240" w:lineRule="exact"/>
              <w:ind w:left="-14"/>
              <w:rPr>
                <w:rFonts w:ascii="CordiaUPC" w:hAnsi="CordiaUPC" w:cs="CordiaUPC"/>
                <w:sz w:val="20"/>
                <w:lang w:val="en-GB" w:bidi="th-TH"/>
              </w:rPr>
            </w:pPr>
            <w:r w:rsidRPr="002D03D8">
              <w:rPr>
                <w:rFonts w:ascii="CordiaUPC" w:hAnsi="CordiaUPC" w:cs="CordiaUPC" w:hint="cs"/>
                <w:sz w:val="20"/>
                <w:lang w:val="en-GB"/>
              </w:rPr>
              <w:t>-</w:t>
            </w:r>
          </w:p>
        </w:tc>
        <w:tc>
          <w:tcPr>
            <w:tcW w:w="683" w:type="dxa"/>
            <w:vAlign w:val="bottom"/>
          </w:tcPr>
          <w:p w14:paraId="497C8DDB" w14:textId="45F385FB" w:rsidR="00156B5B" w:rsidRPr="002D03D8" w:rsidRDefault="00156B5B" w:rsidP="00156B5B">
            <w:pPr>
              <w:pStyle w:val="index"/>
              <w:tabs>
                <w:tab w:val="decimal" w:pos="593"/>
              </w:tabs>
              <w:spacing w:after="0" w:line="240" w:lineRule="exact"/>
              <w:ind w:left="144"/>
              <w:rPr>
                <w:rFonts w:ascii="CordiaUPC" w:hAnsi="CordiaUPC" w:cs="CordiaUPC"/>
                <w:sz w:val="20"/>
                <w:lang w:bidi="th-TH"/>
              </w:rPr>
            </w:pPr>
            <w:r w:rsidRPr="002D03D8">
              <w:rPr>
                <w:rFonts w:ascii="CordiaUPC" w:hAnsi="CordiaUPC" w:cs="CordiaUPC" w:hint="cs"/>
                <w:sz w:val="20"/>
                <w:lang w:bidi="th-TH"/>
              </w:rPr>
              <w:t>-</w:t>
            </w:r>
          </w:p>
        </w:tc>
        <w:tc>
          <w:tcPr>
            <w:tcW w:w="629" w:type="dxa"/>
            <w:vAlign w:val="bottom"/>
          </w:tcPr>
          <w:p w14:paraId="4A5AF6FB" w14:textId="77777777" w:rsidR="00156B5B" w:rsidRPr="002D03D8" w:rsidRDefault="00156B5B" w:rsidP="00156B5B">
            <w:pPr>
              <w:pStyle w:val="index"/>
              <w:tabs>
                <w:tab w:val="decimal" w:pos="469"/>
              </w:tabs>
              <w:spacing w:after="0" w:line="240" w:lineRule="exact"/>
              <w:ind w:left="-14"/>
              <w:rPr>
                <w:rFonts w:ascii="CordiaUPC" w:hAnsi="CordiaUPC" w:cs="CordiaUPC"/>
                <w:sz w:val="20"/>
                <w:lang w:val="en-GB"/>
              </w:rPr>
            </w:pPr>
            <w:r w:rsidRPr="002D03D8">
              <w:rPr>
                <w:rFonts w:ascii="CordiaUPC" w:hAnsi="CordiaUPC" w:cs="CordiaUPC" w:hint="cs"/>
                <w:sz w:val="20"/>
                <w:lang w:val="en-GB"/>
              </w:rPr>
              <w:t>-</w:t>
            </w:r>
          </w:p>
        </w:tc>
        <w:tc>
          <w:tcPr>
            <w:tcW w:w="629" w:type="dxa"/>
            <w:vAlign w:val="bottom"/>
          </w:tcPr>
          <w:p w14:paraId="1EC1CEA8" w14:textId="25AE72B5" w:rsidR="00156B5B" w:rsidRPr="002D03D8" w:rsidRDefault="00156B5B" w:rsidP="00156B5B">
            <w:pPr>
              <w:pStyle w:val="index"/>
              <w:tabs>
                <w:tab w:val="decimal" w:pos="532"/>
              </w:tabs>
              <w:spacing w:after="0" w:line="240" w:lineRule="exact"/>
              <w:ind w:left="-14"/>
              <w:rPr>
                <w:rFonts w:ascii="CordiaUPC" w:hAnsi="CordiaUPC" w:cs="CordiaUPC"/>
                <w:sz w:val="20"/>
                <w:lang w:val="en-GB" w:bidi="th-TH"/>
              </w:rPr>
            </w:pPr>
            <w:r w:rsidRPr="002D03D8">
              <w:rPr>
                <w:rFonts w:ascii="CordiaUPC" w:hAnsi="CordiaUPC" w:cs="CordiaUPC" w:hint="cs"/>
                <w:sz w:val="20"/>
                <w:lang w:val="en-GB"/>
              </w:rPr>
              <w:t>-</w:t>
            </w:r>
          </w:p>
        </w:tc>
        <w:tc>
          <w:tcPr>
            <w:tcW w:w="665" w:type="dxa"/>
            <w:vAlign w:val="bottom"/>
          </w:tcPr>
          <w:p w14:paraId="0C21C3D9" w14:textId="48D1395D" w:rsidR="00156B5B" w:rsidRPr="002D03D8" w:rsidRDefault="00156B5B" w:rsidP="00156B5B">
            <w:pPr>
              <w:pStyle w:val="index"/>
              <w:tabs>
                <w:tab w:val="decimal" w:pos="554"/>
              </w:tabs>
              <w:spacing w:after="0" w:line="240" w:lineRule="exact"/>
              <w:ind w:left="-14"/>
              <w:rPr>
                <w:rFonts w:ascii="CordiaUPC" w:hAnsi="CordiaUPC" w:cs="CordiaUPC"/>
                <w:sz w:val="20"/>
                <w:lang w:val="en-GB"/>
              </w:rPr>
            </w:pPr>
            <w:r w:rsidRPr="002D03D8">
              <w:rPr>
                <w:rFonts w:ascii="CordiaUPC" w:hAnsi="CordiaUPC" w:cs="CordiaUPC" w:hint="cs"/>
                <w:sz w:val="20"/>
                <w:lang w:val="en-GB"/>
              </w:rPr>
              <w:t>-</w:t>
            </w:r>
          </w:p>
        </w:tc>
        <w:tc>
          <w:tcPr>
            <w:tcW w:w="670" w:type="dxa"/>
            <w:vAlign w:val="bottom"/>
          </w:tcPr>
          <w:p w14:paraId="066313E2" w14:textId="275EC98C" w:rsidR="00156B5B" w:rsidRPr="002D03D8" w:rsidRDefault="00156B5B" w:rsidP="00156B5B">
            <w:pPr>
              <w:pStyle w:val="index"/>
              <w:tabs>
                <w:tab w:val="decimal" w:pos="417"/>
              </w:tabs>
              <w:spacing w:after="0" w:line="240" w:lineRule="exact"/>
              <w:ind w:left="-14"/>
              <w:jc w:val="center"/>
              <w:rPr>
                <w:rFonts w:ascii="CordiaUPC" w:hAnsi="CordiaUPC" w:cs="CordiaUPC"/>
                <w:sz w:val="20"/>
                <w:lang w:bidi="th-TH"/>
              </w:rPr>
            </w:pPr>
            <w:r w:rsidRPr="002D03D8">
              <w:rPr>
                <w:rFonts w:ascii="CordiaUPC" w:hAnsi="CordiaUPC" w:cs="CordiaUPC"/>
                <w:sz w:val="20"/>
                <w:lang w:bidi="th-TH"/>
              </w:rPr>
              <w:t>298</w:t>
            </w:r>
          </w:p>
        </w:tc>
        <w:tc>
          <w:tcPr>
            <w:tcW w:w="634" w:type="dxa"/>
            <w:gridSpan w:val="2"/>
            <w:vAlign w:val="bottom"/>
          </w:tcPr>
          <w:p w14:paraId="21FE737C" w14:textId="77777777" w:rsidR="00156B5B" w:rsidRPr="002D03D8" w:rsidRDefault="00156B5B" w:rsidP="00156B5B">
            <w:pPr>
              <w:pStyle w:val="index"/>
              <w:tabs>
                <w:tab w:val="decimal" w:pos="543"/>
              </w:tabs>
              <w:spacing w:after="0" w:line="240" w:lineRule="exact"/>
              <w:ind w:left="-14"/>
              <w:rPr>
                <w:rFonts w:ascii="CordiaUPC" w:hAnsi="CordiaUPC" w:cs="CordiaUPC"/>
                <w:sz w:val="20"/>
                <w:lang w:val="en-GB"/>
              </w:rPr>
            </w:pPr>
            <w:r w:rsidRPr="002D03D8">
              <w:rPr>
                <w:rFonts w:ascii="CordiaUPC" w:hAnsi="CordiaUPC" w:cs="CordiaUPC"/>
                <w:sz w:val="20"/>
                <w:lang w:bidi="th-TH"/>
              </w:rPr>
              <w:t>298</w:t>
            </w:r>
          </w:p>
        </w:tc>
        <w:tc>
          <w:tcPr>
            <w:tcW w:w="719" w:type="dxa"/>
            <w:shd w:val="clear" w:color="auto" w:fill="auto"/>
            <w:vAlign w:val="bottom"/>
          </w:tcPr>
          <w:p w14:paraId="39A1203B" w14:textId="17588BBC" w:rsidR="00156B5B" w:rsidRPr="002D03D8" w:rsidRDefault="00156B5B" w:rsidP="00156B5B">
            <w:pPr>
              <w:pStyle w:val="index"/>
              <w:tabs>
                <w:tab w:val="decimal" w:pos="650"/>
              </w:tabs>
              <w:spacing w:after="0" w:line="240" w:lineRule="exact"/>
              <w:ind w:left="-14"/>
              <w:rPr>
                <w:rFonts w:ascii="CordiaUPC" w:hAnsi="CordiaUPC" w:cs="CordiaUPC"/>
                <w:sz w:val="20"/>
                <w:lang w:val="en-GB" w:bidi="th-TH"/>
              </w:rPr>
            </w:pPr>
            <w:r w:rsidRPr="002D03D8">
              <w:rPr>
                <w:rFonts w:ascii="CordiaUPC" w:hAnsi="CordiaUPC" w:cs="CordiaUPC" w:hint="cs"/>
                <w:sz w:val="20"/>
                <w:cs/>
                <w:lang w:val="en-GB" w:bidi="th-TH"/>
              </w:rPr>
              <w:t>-</w:t>
            </w:r>
          </w:p>
        </w:tc>
        <w:tc>
          <w:tcPr>
            <w:tcW w:w="659" w:type="dxa"/>
            <w:gridSpan w:val="2"/>
            <w:shd w:val="clear" w:color="auto" w:fill="auto"/>
            <w:vAlign w:val="bottom"/>
          </w:tcPr>
          <w:p w14:paraId="755E5C82" w14:textId="77777777" w:rsidR="00156B5B" w:rsidRPr="002D03D8" w:rsidRDefault="00156B5B" w:rsidP="00156B5B">
            <w:pPr>
              <w:pStyle w:val="index"/>
              <w:tabs>
                <w:tab w:val="decimal" w:pos="554"/>
              </w:tabs>
              <w:spacing w:after="0" w:line="240" w:lineRule="exact"/>
              <w:ind w:left="-14"/>
              <w:rPr>
                <w:rFonts w:ascii="CordiaUPC" w:hAnsi="CordiaUPC" w:cs="CordiaUPC"/>
                <w:sz w:val="20"/>
                <w:lang w:val="en-GB"/>
              </w:rPr>
            </w:pPr>
            <w:r w:rsidRPr="002D03D8">
              <w:rPr>
                <w:rFonts w:ascii="CordiaUPC" w:hAnsi="CordiaUPC" w:cs="CordiaUPC" w:hint="cs"/>
                <w:sz w:val="20"/>
                <w:cs/>
                <w:lang w:val="en-GB" w:bidi="th-TH"/>
              </w:rPr>
              <w:t>-</w:t>
            </w:r>
          </w:p>
        </w:tc>
        <w:tc>
          <w:tcPr>
            <w:tcW w:w="696" w:type="dxa"/>
            <w:vAlign w:val="bottom"/>
          </w:tcPr>
          <w:p w14:paraId="400FE8B4" w14:textId="552F6A7C" w:rsidR="00156B5B" w:rsidRPr="002D03D8" w:rsidRDefault="00156B5B" w:rsidP="00156B5B">
            <w:pPr>
              <w:pStyle w:val="index"/>
              <w:tabs>
                <w:tab w:val="decimal" w:pos="630"/>
              </w:tabs>
              <w:spacing w:after="0" w:line="240" w:lineRule="exact"/>
              <w:ind w:left="-14"/>
              <w:rPr>
                <w:rFonts w:ascii="CordiaUPC" w:hAnsi="CordiaUPC" w:cs="CordiaUPC"/>
                <w:sz w:val="20"/>
                <w:lang w:val="en-GB"/>
              </w:rPr>
            </w:pPr>
            <w:r w:rsidRPr="002D03D8">
              <w:rPr>
                <w:rFonts w:ascii="CordiaUPC" w:hAnsi="CordiaUPC" w:cs="CordiaUPC"/>
                <w:sz w:val="20"/>
                <w:lang w:bidi="th-TH"/>
              </w:rPr>
              <w:t>298</w:t>
            </w:r>
          </w:p>
        </w:tc>
        <w:tc>
          <w:tcPr>
            <w:tcW w:w="719" w:type="dxa"/>
            <w:vAlign w:val="bottom"/>
          </w:tcPr>
          <w:p w14:paraId="3D5F166F" w14:textId="497FE6BA" w:rsidR="00156B5B" w:rsidRPr="002D03D8" w:rsidRDefault="00156B5B" w:rsidP="00156B5B">
            <w:pPr>
              <w:pStyle w:val="index"/>
              <w:tabs>
                <w:tab w:val="decimal" w:pos="630"/>
              </w:tabs>
              <w:spacing w:after="0" w:line="240" w:lineRule="exact"/>
              <w:ind w:left="-14"/>
              <w:rPr>
                <w:rFonts w:ascii="CordiaUPC" w:hAnsi="CordiaUPC" w:cs="CordiaUPC"/>
                <w:sz w:val="20"/>
                <w:lang w:val="en-GB"/>
              </w:rPr>
            </w:pPr>
            <w:r w:rsidRPr="002D03D8">
              <w:rPr>
                <w:rFonts w:ascii="CordiaUPC" w:hAnsi="CordiaUPC" w:cs="CordiaUPC"/>
                <w:sz w:val="20"/>
                <w:lang w:val="en-GB"/>
              </w:rPr>
              <w:t>298</w:t>
            </w:r>
          </w:p>
        </w:tc>
        <w:tc>
          <w:tcPr>
            <w:tcW w:w="715" w:type="dxa"/>
            <w:shd w:val="clear" w:color="auto" w:fill="auto"/>
            <w:vAlign w:val="bottom"/>
          </w:tcPr>
          <w:p w14:paraId="03EC8063" w14:textId="7EB06638" w:rsidR="00156B5B" w:rsidRPr="002D03D8" w:rsidRDefault="00156B5B" w:rsidP="00156B5B">
            <w:pPr>
              <w:pStyle w:val="index"/>
              <w:tabs>
                <w:tab w:val="decimal" w:pos="560"/>
              </w:tabs>
              <w:spacing w:after="0" w:line="240" w:lineRule="exact"/>
              <w:ind w:left="-14"/>
              <w:rPr>
                <w:rFonts w:ascii="CordiaUPC" w:hAnsi="CordiaUPC" w:cs="CordiaUPC"/>
                <w:sz w:val="20"/>
                <w:lang w:val="en-GB" w:bidi="th-TH"/>
              </w:rPr>
            </w:pPr>
            <w:r w:rsidRPr="002D03D8">
              <w:rPr>
                <w:rFonts w:ascii="CordiaUPC" w:hAnsi="CordiaUPC" w:cs="CordiaUPC"/>
                <w:sz w:val="20"/>
                <w:lang w:val="en-GB" w:bidi="th-TH"/>
              </w:rPr>
              <w:t>455</w:t>
            </w:r>
          </w:p>
        </w:tc>
        <w:tc>
          <w:tcPr>
            <w:tcW w:w="662" w:type="dxa"/>
            <w:vAlign w:val="bottom"/>
          </w:tcPr>
          <w:p w14:paraId="23060433" w14:textId="079EEEAC" w:rsidR="00156B5B" w:rsidRPr="002D03D8" w:rsidRDefault="00156B5B" w:rsidP="00156B5B">
            <w:pPr>
              <w:pStyle w:val="index"/>
              <w:tabs>
                <w:tab w:val="decimal" w:pos="542"/>
              </w:tabs>
              <w:spacing w:after="0" w:line="240" w:lineRule="exact"/>
              <w:ind w:left="-14"/>
              <w:rPr>
                <w:rFonts w:ascii="CordiaUPC" w:hAnsi="CordiaUPC" w:cs="CordiaUPC"/>
                <w:sz w:val="20"/>
                <w:lang w:val="en-GB" w:bidi="th-TH"/>
              </w:rPr>
            </w:pPr>
            <w:r w:rsidRPr="002D03D8">
              <w:rPr>
                <w:rFonts w:ascii="CordiaUPC" w:hAnsi="CordiaUPC" w:cs="CordiaUPC"/>
                <w:sz w:val="20"/>
                <w:lang w:val="en-GB" w:bidi="th-TH"/>
              </w:rPr>
              <w:t>-</w:t>
            </w:r>
          </w:p>
        </w:tc>
      </w:tr>
      <w:tr w:rsidR="00156B5B" w:rsidRPr="002D03D8" w14:paraId="3D31755E" w14:textId="77777777" w:rsidTr="00156B5B">
        <w:trPr>
          <w:trHeight w:val="371"/>
        </w:trPr>
        <w:tc>
          <w:tcPr>
            <w:tcW w:w="1838" w:type="dxa"/>
            <w:shd w:val="clear" w:color="auto" w:fill="auto"/>
            <w:vAlign w:val="bottom"/>
          </w:tcPr>
          <w:p w14:paraId="63986F40" w14:textId="77777777" w:rsidR="00156B5B" w:rsidRPr="002D03D8" w:rsidRDefault="00156B5B" w:rsidP="00156B5B">
            <w:pPr>
              <w:pStyle w:val="index"/>
              <w:spacing w:after="0" w:line="240" w:lineRule="exact"/>
              <w:ind w:right="-90"/>
              <w:rPr>
                <w:rFonts w:ascii="CordiaUPC" w:hAnsi="CordiaUPC" w:cs="CordiaUPC"/>
                <w:sz w:val="20"/>
                <w:lang w:val="en-US" w:bidi="th-TH"/>
              </w:rPr>
            </w:pPr>
            <w:r w:rsidRPr="002D03D8">
              <w:rPr>
                <w:rFonts w:ascii="CordiaUPC" w:hAnsi="CordiaUPC" w:cs="CordiaUPC"/>
                <w:sz w:val="20"/>
                <w:lang w:val="en-US" w:bidi="th-TH"/>
              </w:rPr>
              <w:t xml:space="preserve">TMBThanachart Broker Co., </w:t>
            </w:r>
          </w:p>
          <w:p w14:paraId="69F0C49C" w14:textId="47D400C7" w:rsidR="00156B5B" w:rsidRPr="002D03D8" w:rsidRDefault="00156B5B" w:rsidP="00156B5B">
            <w:pPr>
              <w:pStyle w:val="index"/>
              <w:tabs>
                <w:tab w:val="left" w:pos="140"/>
              </w:tabs>
              <w:spacing w:after="0" w:line="240" w:lineRule="exact"/>
              <w:ind w:right="-90"/>
              <w:rPr>
                <w:rFonts w:ascii="CordiaUPC" w:hAnsi="CordiaUPC" w:cs="CordiaUPC"/>
                <w:sz w:val="20"/>
                <w:lang w:val="en-US" w:bidi="th-TH"/>
              </w:rPr>
            </w:pPr>
            <w:r w:rsidRPr="002D03D8">
              <w:rPr>
                <w:rFonts w:ascii="CordiaUPC" w:hAnsi="CordiaUPC" w:cs="CordiaUPC"/>
                <w:sz w:val="20"/>
                <w:lang w:val="en-US" w:bidi="th-TH"/>
              </w:rPr>
              <w:t xml:space="preserve">    </w:t>
            </w:r>
            <w:r w:rsidRPr="002D03D8">
              <w:rPr>
                <w:rFonts w:ascii="CordiaUPC" w:hAnsi="CordiaUPC" w:cs="CordiaUPC" w:hint="cs"/>
                <w:sz w:val="20"/>
                <w:lang w:val="en-GB"/>
              </w:rPr>
              <w:t>Ltd.</w:t>
            </w:r>
            <w:r w:rsidRPr="002D03D8">
              <w:rPr>
                <w:rFonts w:ascii="CordiaUPC" w:hAnsi="CordiaUPC" w:cs="CordiaUPC"/>
                <w:sz w:val="20"/>
                <w:vertAlign w:val="superscript"/>
              </w:rPr>
              <w:t xml:space="preserve"> </w:t>
            </w:r>
          </w:p>
        </w:tc>
        <w:tc>
          <w:tcPr>
            <w:tcW w:w="1170" w:type="dxa"/>
            <w:shd w:val="clear" w:color="auto" w:fill="auto"/>
            <w:vAlign w:val="bottom"/>
          </w:tcPr>
          <w:p w14:paraId="54B3971F" w14:textId="77777777" w:rsidR="00156B5B" w:rsidRPr="002D03D8" w:rsidRDefault="00156B5B" w:rsidP="00156B5B">
            <w:pPr>
              <w:pStyle w:val="index"/>
              <w:spacing w:after="0" w:line="240" w:lineRule="exact"/>
              <w:jc w:val="center"/>
              <w:rPr>
                <w:rFonts w:ascii="CordiaUPC" w:hAnsi="CordiaUPC" w:cs="CordiaUPC"/>
                <w:sz w:val="20"/>
                <w:lang w:val="en-GB"/>
              </w:rPr>
            </w:pPr>
            <w:r w:rsidRPr="002D03D8">
              <w:rPr>
                <w:rFonts w:ascii="CordiaUPC" w:hAnsi="CordiaUPC" w:cs="CordiaUPC" w:hint="cs"/>
                <w:sz w:val="20"/>
                <w:lang w:val="en-GB"/>
              </w:rPr>
              <w:t>Insurance broker</w:t>
            </w:r>
            <w:r w:rsidRPr="002D03D8">
              <w:rPr>
                <w:rFonts w:ascii="CordiaUPC" w:hAnsi="CordiaUPC" w:cs="CordiaUPC"/>
                <w:sz w:val="20"/>
                <w:lang w:val="en-GB"/>
              </w:rPr>
              <w:t>age service</w:t>
            </w:r>
          </w:p>
        </w:tc>
        <w:tc>
          <w:tcPr>
            <w:tcW w:w="630" w:type="dxa"/>
            <w:shd w:val="clear" w:color="auto" w:fill="auto"/>
            <w:vAlign w:val="bottom"/>
          </w:tcPr>
          <w:p w14:paraId="08B9632C" w14:textId="2EE1C5F3" w:rsidR="00156B5B" w:rsidRPr="002D03D8" w:rsidRDefault="00156B5B" w:rsidP="00156B5B">
            <w:pPr>
              <w:pStyle w:val="index"/>
              <w:spacing w:after="0" w:line="240" w:lineRule="exact"/>
              <w:ind w:right="90"/>
              <w:jc w:val="right"/>
              <w:rPr>
                <w:rFonts w:ascii="CordiaUPC" w:hAnsi="CordiaUPC" w:cs="CordiaUPC"/>
                <w:sz w:val="20"/>
                <w:cs/>
                <w:lang w:val="en-GB" w:bidi="th-TH"/>
              </w:rPr>
            </w:pPr>
            <w:r w:rsidRPr="002D03D8">
              <w:rPr>
                <w:rFonts w:ascii="CordiaUPC" w:hAnsi="CordiaUPC" w:cs="CordiaUPC" w:hint="cs"/>
                <w:sz w:val="20"/>
                <w:cs/>
                <w:lang w:val="en-GB" w:bidi="th-TH"/>
              </w:rPr>
              <w:t>100.00</w:t>
            </w:r>
          </w:p>
        </w:tc>
        <w:tc>
          <w:tcPr>
            <w:tcW w:w="666" w:type="dxa"/>
            <w:shd w:val="clear" w:color="auto" w:fill="auto"/>
            <w:vAlign w:val="bottom"/>
          </w:tcPr>
          <w:p w14:paraId="4B1E3978" w14:textId="4ADC5653" w:rsidR="00156B5B" w:rsidRPr="002D03D8" w:rsidRDefault="00156B5B" w:rsidP="00156B5B">
            <w:pPr>
              <w:pStyle w:val="index"/>
              <w:spacing w:after="0" w:line="240" w:lineRule="exact"/>
              <w:ind w:right="90"/>
              <w:jc w:val="right"/>
              <w:rPr>
                <w:rFonts w:ascii="CordiaUPC" w:hAnsi="CordiaUPC" w:cs="CordiaUPC"/>
                <w:sz w:val="20"/>
                <w:lang w:val="en-US"/>
              </w:rPr>
            </w:pPr>
            <w:r w:rsidRPr="002D03D8">
              <w:rPr>
                <w:rFonts w:ascii="CordiaUPC" w:hAnsi="CordiaUPC" w:cs="CordiaUPC"/>
                <w:sz w:val="20"/>
                <w:lang w:val="en-GB"/>
              </w:rPr>
              <w:t>100.00</w:t>
            </w:r>
          </w:p>
        </w:tc>
        <w:tc>
          <w:tcPr>
            <w:tcW w:w="613" w:type="dxa"/>
            <w:shd w:val="clear" w:color="auto" w:fill="auto"/>
            <w:vAlign w:val="bottom"/>
          </w:tcPr>
          <w:p w14:paraId="618F8A0E" w14:textId="77777777" w:rsidR="00156B5B" w:rsidRPr="002D03D8" w:rsidRDefault="00156B5B" w:rsidP="00156B5B">
            <w:pPr>
              <w:pStyle w:val="index"/>
              <w:tabs>
                <w:tab w:val="decimal" w:pos="540"/>
              </w:tabs>
              <w:spacing w:after="0" w:line="240" w:lineRule="exact"/>
              <w:rPr>
                <w:rFonts w:ascii="CordiaUPC" w:hAnsi="CordiaUPC" w:cs="CordiaUPC"/>
                <w:sz w:val="20"/>
                <w:lang w:val="en-GB"/>
              </w:rPr>
            </w:pPr>
            <w:r w:rsidRPr="002D03D8">
              <w:rPr>
                <w:rFonts w:ascii="CordiaUPC" w:hAnsi="CordiaUPC" w:cs="CordiaUPC"/>
                <w:sz w:val="20"/>
                <w:lang w:val="en-GB"/>
              </w:rPr>
              <w:t>100</w:t>
            </w:r>
          </w:p>
        </w:tc>
        <w:tc>
          <w:tcPr>
            <w:tcW w:w="678" w:type="dxa"/>
            <w:shd w:val="clear" w:color="auto" w:fill="auto"/>
            <w:vAlign w:val="bottom"/>
          </w:tcPr>
          <w:p w14:paraId="5AB036A4" w14:textId="77777777" w:rsidR="00156B5B" w:rsidRPr="002D03D8" w:rsidRDefault="00156B5B" w:rsidP="00156B5B">
            <w:pPr>
              <w:pStyle w:val="index"/>
              <w:tabs>
                <w:tab w:val="decimal" w:pos="540"/>
              </w:tabs>
              <w:spacing w:after="0" w:line="240" w:lineRule="exact"/>
              <w:rPr>
                <w:rFonts w:ascii="CordiaUPC" w:hAnsi="CordiaUPC" w:cs="CordiaUPC"/>
                <w:sz w:val="20"/>
                <w:lang w:val="en-GB"/>
              </w:rPr>
            </w:pPr>
            <w:r w:rsidRPr="002D03D8">
              <w:rPr>
                <w:rFonts w:ascii="CordiaUPC" w:hAnsi="CordiaUPC" w:cs="CordiaUPC"/>
                <w:sz w:val="20"/>
                <w:lang w:val="en-GB"/>
              </w:rPr>
              <w:t>100</w:t>
            </w:r>
          </w:p>
        </w:tc>
        <w:tc>
          <w:tcPr>
            <w:tcW w:w="647" w:type="dxa"/>
            <w:vAlign w:val="bottom"/>
          </w:tcPr>
          <w:p w14:paraId="352D1F93" w14:textId="7BE92BE5" w:rsidR="00156B5B" w:rsidRPr="002D03D8" w:rsidRDefault="00156B5B" w:rsidP="00156B5B">
            <w:pPr>
              <w:pStyle w:val="index"/>
              <w:tabs>
                <w:tab w:val="decimal" w:pos="566"/>
              </w:tabs>
              <w:spacing w:after="0" w:line="240" w:lineRule="exact"/>
              <w:ind w:left="-14"/>
              <w:rPr>
                <w:rFonts w:ascii="CordiaUPC" w:hAnsi="CordiaUPC" w:cs="CordiaUPC"/>
                <w:sz w:val="20"/>
                <w:lang w:val="en-GB" w:bidi="th-TH"/>
              </w:rPr>
            </w:pPr>
            <w:r w:rsidRPr="002D03D8">
              <w:rPr>
                <w:rFonts w:ascii="CordiaUPC" w:hAnsi="CordiaUPC" w:cs="CordiaUPC" w:hint="cs"/>
                <w:sz w:val="20"/>
                <w:lang w:val="en-GB"/>
              </w:rPr>
              <w:t>-</w:t>
            </w:r>
          </w:p>
        </w:tc>
        <w:tc>
          <w:tcPr>
            <w:tcW w:w="656" w:type="dxa"/>
            <w:vAlign w:val="bottom"/>
          </w:tcPr>
          <w:p w14:paraId="1F2116C2" w14:textId="6CF13B6E" w:rsidR="00156B5B" w:rsidRPr="002D03D8" w:rsidRDefault="00156B5B" w:rsidP="00156B5B">
            <w:pPr>
              <w:pStyle w:val="index"/>
              <w:tabs>
                <w:tab w:val="decimal" w:pos="548"/>
              </w:tabs>
              <w:spacing w:after="0" w:line="240" w:lineRule="exact"/>
              <w:ind w:left="-14"/>
              <w:rPr>
                <w:rFonts w:ascii="CordiaUPC" w:hAnsi="CordiaUPC" w:cs="CordiaUPC"/>
                <w:sz w:val="20"/>
                <w:lang w:val="en-GB"/>
              </w:rPr>
            </w:pPr>
            <w:r w:rsidRPr="002D03D8">
              <w:rPr>
                <w:rFonts w:ascii="CordiaUPC" w:hAnsi="CordiaUPC" w:cs="CordiaUPC" w:hint="cs"/>
                <w:sz w:val="20"/>
                <w:lang w:val="en-GB"/>
              </w:rPr>
              <w:t>-</w:t>
            </w:r>
          </w:p>
        </w:tc>
        <w:tc>
          <w:tcPr>
            <w:tcW w:w="683" w:type="dxa"/>
            <w:vAlign w:val="bottom"/>
          </w:tcPr>
          <w:p w14:paraId="755B533B" w14:textId="2A67CD7E" w:rsidR="00156B5B" w:rsidRPr="002D03D8" w:rsidRDefault="00156B5B" w:rsidP="00156B5B">
            <w:pPr>
              <w:pStyle w:val="index"/>
              <w:tabs>
                <w:tab w:val="decimal" w:pos="593"/>
              </w:tabs>
              <w:spacing w:after="0" w:line="240" w:lineRule="exact"/>
              <w:ind w:left="144"/>
              <w:rPr>
                <w:rFonts w:ascii="CordiaUPC" w:hAnsi="CordiaUPC" w:cs="CordiaUPC"/>
                <w:sz w:val="20"/>
                <w:lang w:bidi="th-TH"/>
              </w:rPr>
            </w:pPr>
            <w:r w:rsidRPr="002D03D8">
              <w:rPr>
                <w:rFonts w:ascii="CordiaUPC" w:hAnsi="CordiaUPC" w:cs="CordiaUPC" w:hint="cs"/>
                <w:sz w:val="20"/>
                <w:lang w:bidi="th-TH"/>
              </w:rPr>
              <w:t>-</w:t>
            </w:r>
          </w:p>
        </w:tc>
        <w:tc>
          <w:tcPr>
            <w:tcW w:w="629" w:type="dxa"/>
            <w:vAlign w:val="bottom"/>
          </w:tcPr>
          <w:p w14:paraId="4B94FC50" w14:textId="77777777" w:rsidR="00156B5B" w:rsidRPr="002D03D8" w:rsidRDefault="00156B5B" w:rsidP="00156B5B">
            <w:pPr>
              <w:pStyle w:val="index"/>
              <w:tabs>
                <w:tab w:val="decimal" w:pos="469"/>
              </w:tabs>
              <w:spacing w:after="0" w:line="240" w:lineRule="exact"/>
              <w:ind w:left="-14"/>
              <w:rPr>
                <w:rFonts w:ascii="CordiaUPC" w:hAnsi="CordiaUPC" w:cs="CordiaUPC"/>
                <w:sz w:val="20"/>
                <w:lang w:val="en-GB"/>
              </w:rPr>
            </w:pPr>
            <w:r w:rsidRPr="002D03D8">
              <w:rPr>
                <w:rFonts w:ascii="CordiaUPC" w:hAnsi="CordiaUPC" w:cs="CordiaUPC" w:hint="cs"/>
                <w:sz w:val="20"/>
                <w:lang w:val="en-GB"/>
              </w:rPr>
              <w:t>-</w:t>
            </w:r>
          </w:p>
        </w:tc>
        <w:tc>
          <w:tcPr>
            <w:tcW w:w="629" w:type="dxa"/>
            <w:vAlign w:val="bottom"/>
          </w:tcPr>
          <w:p w14:paraId="2DA068E6" w14:textId="30734912" w:rsidR="00156B5B" w:rsidRPr="002D03D8" w:rsidRDefault="00156B5B" w:rsidP="00156B5B">
            <w:pPr>
              <w:pStyle w:val="index"/>
              <w:tabs>
                <w:tab w:val="decimal" w:pos="532"/>
              </w:tabs>
              <w:spacing w:after="0" w:line="240" w:lineRule="exact"/>
              <w:ind w:left="-14"/>
              <w:rPr>
                <w:rFonts w:ascii="CordiaUPC" w:hAnsi="CordiaUPC" w:cs="CordiaUPC"/>
                <w:sz w:val="20"/>
                <w:lang w:val="en-US" w:bidi="th-TH"/>
              </w:rPr>
            </w:pPr>
            <w:r w:rsidRPr="002D03D8">
              <w:rPr>
                <w:rFonts w:ascii="CordiaUPC" w:hAnsi="CordiaUPC" w:cs="CordiaUPC" w:hint="cs"/>
                <w:sz w:val="20"/>
                <w:lang w:val="en-GB"/>
              </w:rPr>
              <w:t>-</w:t>
            </w:r>
          </w:p>
        </w:tc>
        <w:tc>
          <w:tcPr>
            <w:tcW w:w="665" w:type="dxa"/>
            <w:vAlign w:val="bottom"/>
          </w:tcPr>
          <w:p w14:paraId="7DE4FF3E" w14:textId="19CB3DE2" w:rsidR="00156B5B" w:rsidRPr="002D03D8" w:rsidRDefault="00156B5B" w:rsidP="00156B5B">
            <w:pPr>
              <w:pStyle w:val="index"/>
              <w:tabs>
                <w:tab w:val="decimal" w:pos="554"/>
              </w:tabs>
              <w:spacing w:after="0" w:line="240" w:lineRule="exact"/>
              <w:ind w:left="-14"/>
              <w:rPr>
                <w:rFonts w:ascii="CordiaUPC" w:hAnsi="CordiaUPC" w:cs="CordiaUPC"/>
                <w:sz w:val="20"/>
                <w:lang w:val="en-GB"/>
              </w:rPr>
            </w:pPr>
            <w:r w:rsidRPr="002D03D8">
              <w:rPr>
                <w:rFonts w:ascii="CordiaUPC" w:hAnsi="CordiaUPC" w:cs="CordiaUPC" w:hint="cs"/>
                <w:sz w:val="20"/>
                <w:lang w:val="en-GB"/>
              </w:rPr>
              <w:t>-</w:t>
            </w:r>
          </w:p>
        </w:tc>
        <w:tc>
          <w:tcPr>
            <w:tcW w:w="670" w:type="dxa"/>
            <w:vAlign w:val="bottom"/>
          </w:tcPr>
          <w:p w14:paraId="5520D67F" w14:textId="7A66D8B9" w:rsidR="00156B5B" w:rsidRPr="002D03D8" w:rsidRDefault="00156B5B" w:rsidP="00156B5B">
            <w:pPr>
              <w:pStyle w:val="index"/>
              <w:tabs>
                <w:tab w:val="decimal" w:pos="417"/>
              </w:tabs>
              <w:spacing w:after="0" w:line="240" w:lineRule="exact"/>
              <w:ind w:left="-14"/>
              <w:jc w:val="center"/>
              <w:rPr>
                <w:rFonts w:ascii="CordiaUPC" w:hAnsi="CordiaUPC" w:cs="CordiaUPC"/>
                <w:sz w:val="20"/>
                <w:lang w:bidi="th-TH"/>
              </w:rPr>
            </w:pPr>
            <w:r w:rsidRPr="002D03D8">
              <w:rPr>
                <w:rFonts w:ascii="CordiaUPC" w:hAnsi="CordiaUPC" w:cs="CordiaUPC"/>
                <w:sz w:val="20"/>
              </w:rPr>
              <w:t>117</w:t>
            </w:r>
          </w:p>
        </w:tc>
        <w:tc>
          <w:tcPr>
            <w:tcW w:w="634" w:type="dxa"/>
            <w:gridSpan w:val="2"/>
            <w:vAlign w:val="bottom"/>
          </w:tcPr>
          <w:p w14:paraId="67D1B268" w14:textId="77777777" w:rsidR="00156B5B" w:rsidRPr="002D03D8" w:rsidRDefault="00156B5B" w:rsidP="00156B5B">
            <w:pPr>
              <w:pStyle w:val="index"/>
              <w:tabs>
                <w:tab w:val="decimal" w:pos="543"/>
              </w:tabs>
              <w:spacing w:after="0" w:line="240" w:lineRule="exact"/>
              <w:ind w:left="-14"/>
              <w:rPr>
                <w:rFonts w:ascii="CordiaUPC" w:hAnsi="CordiaUPC" w:cs="CordiaUPC"/>
                <w:sz w:val="20"/>
                <w:lang w:val="en-GB"/>
              </w:rPr>
            </w:pPr>
            <w:r w:rsidRPr="002D03D8">
              <w:rPr>
                <w:rFonts w:ascii="CordiaUPC" w:hAnsi="CordiaUPC" w:cs="CordiaUPC"/>
                <w:sz w:val="20"/>
              </w:rPr>
              <w:t>117</w:t>
            </w:r>
          </w:p>
        </w:tc>
        <w:tc>
          <w:tcPr>
            <w:tcW w:w="719" w:type="dxa"/>
            <w:shd w:val="clear" w:color="auto" w:fill="auto"/>
            <w:vAlign w:val="bottom"/>
          </w:tcPr>
          <w:p w14:paraId="72B62BAD" w14:textId="3AF55C73" w:rsidR="00156B5B" w:rsidRPr="002D03D8" w:rsidRDefault="00156B5B" w:rsidP="00156B5B">
            <w:pPr>
              <w:pStyle w:val="index"/>
              <w:tabs>
                <w:tab w:val="decimal" w:pos="650"/>
              </w:tabs>
              <w:spacing w:after="0" w:line="240" w:lineRule="exact"/>
              <w:ind w:left="-14"/>
              <w:rPr>
                <w:rFonts w:ascii="CordiaUPC" w:hAnsi="CordiaUPC" w:cs="CordiaUPC"/>
                <w:sz w:val="20"/>
                <w:lang w:val="en-GB" w:bidi="th-TH"/>
              </w:rPr>
            </w:pPr>
            <w:r w:rsidRPr="002D03D8">
              <w:rPr>
                <w:rFonts w:ascii="CordiaUPC" w:hAnsi="CordiaUPC" w:cs="CordiaUPC" w:hint="cs"/>
                <w:sz w:val="20"/>
                <w:cs/>
                <w:lang w:val="en-GB" w:bidi="th-TH"/>
              </w:rPr>
              <w:t>-</w:t>
            </w:r>
          </w:p>
        </w:tc>
        <w:tc>
          <w:tcPr>
            <w:tcW w:w="659" w:type="dxa"/>
            <w:gridSpan w:val="2"/>
            <w:shd w:val="clear" w:color="auto" w:fill="auto"/>
            <w:vAlign w:val="bottom"/>
          </w:tcPr>
          <w:p w14:paraId="51B67B44" w14:textId="77777777" w:rsidR="00156B5B" w:rsidRPr="002D03D8" w:rsidRDefault="00156B5B" w:rsidP="00156B5B">
            <w:pPr>
              <w:pStyle w:val="index"/>
              <w:tabs>
                <w:tab w:val="decimal" w:pos="554"/>
              </w:tabs>
              <w:spacing w:after="0" w:line="240" w:lineRule="exact"/>
              <w:ind w:left="-14"/>
              <w:rPr>
                <w:rFonts w:ascii="CordiaUPC" w:hAnsi="CordiaUPC" w:cs="CordiaUPC"/>
                <w:sz w:val="20"/>
                <w:lang w:val="en-GB"/>
              </w:rPr>
            </w:pPr>
            <w:r w:rsidRPr="002D03D8">
              <w:rPr>
                <w:rFonts w:ascii="CordiaUPC" w:hAnsi="CordiaUPC" w:cs="CordiaUPC" w:hint="cs"/>
                <w:sz w:val="20"/>
                <w:cs/>
                <w:lang w:val="en-GB" w:bidi="th-TH"/>
              </w:rPr>
              <w:t>-</w:t>
            </w:r>
          </w:p>
        </w:tc>
        <w:tc>
          <w:tcPr>
            <w:tcW w:w="696" w:type="dxa"/>
            <w:vAlign w:val="bottom"/>
          </w:tcPr>
          <w:p w14:paraId="60A3BD70" w14:textId="1714FDB4" w:rsidR="00156B5B" w:rsidRPr="002D03D8" w:rsidRDefault="00156B5B" w:rsidP="00156B5B">
            <w:pPr>
              <w:pStyle w:val="index"/>
              <w:tabs>
                <w:tab w:val="decimal" w:pos="630"/>
              </w:tabs>
              <w:spacing w:after="0" w:line="240" w:lineRule="exact"/>
              <w:ind w:left="-14"/>
              <w:rPr>
                <w:rFonts w:ascii="CordiaUPC" w:hAnsi="CordiaUPC" w:cs="CordiaUPC"/>
                <w:sz w:val="20"/>
                <w:lang w:val="en-GB"/>
              </w:rPr>
            </w:pPr>
            <w:r w:rsidRPr="002D03D8">
              <w:rPr>
                <w:rFonts w:ascii="CordiaUPC" w:hAnsi="CordiaUPC" w:cs="CordiaUPC"/>
                <w:sz w:val="20"/>
              </w:rPr>
              <w:t>117</w:t>
            </w:r>
          </w:p>
        </w:tc>
        <w:tc>
          <w:tcPr>
            <w:tcW w:w="719" w:type="dxa"/>
            <w:vAlign w:val="bottom"/>
          </w:tcPr>
          <w:p w14:paraId="04A75472" w14:textId="55B30AD6" w:rsidR="00156B5B" w:rsidRPr="002D03D8" w:rsidRDefault="00156B5B" w:rsidP="00156B5B">
            <w:pPr>
              <w:pStyle w:val="index"/>
              <w:tabs>
                <w:tab w:val="decimal" w:pos="630"/>
              </w:tabs>
              <w:spacing w:after="0" w:line="240" w:lineRule="exact"/>
              <w:ind w:left="-14"/>
              <w:rPr>
                <w:rFonts w:ascii="CordiaUPC" w:hAnsi="CordiaUPC" w:cs="CordiaUPC"/>
                <w:sz w:val="20"/>
                <w:lang w:val="en-GB"/>
              </w:rPr>
            </w:pPr>
            <w:r w:rsidRPr="002D03D8">
              <w:rPr>
                <w:rFonts w:ascii="CordiaUPC" w:hAnsi="CordiaUPC" w:cs="CordiaUPC"/>
                <w:sz w:val="20"/>
                <w:lang w:val="en-GB"/>
              </w:rPr>
              <w:t>117</w:t>
            </w:r>
          </w:p>
        </w:tc>
        <w:tc>
          <w:tcPr>
            <w:tcW w:w="715" w:type="dxa"/>
            <w:tcBorders>
              <w:top w:val="nil"/>
              <w:left w:val="nil"/>
              <w:bottom w:val="nil"/>
              <w:right w:val="nil"/>
            </w:tcBorders>
            <w:shd w:val="clear" w:color="auto" w:fill="auto"/>
            <w:vAlign w:val="bottom"/>
          </w:tcPr>
          <w:p w14:paraId="225F5C54" w14:textId="39B05D35" w:rsidR="00156B5B" w:rsidRPr="002D03D8" w:rsidRDefault="00156B5B" w:rsidP="00156B5B">
            <w:pPr>
              <w:pStyle w:val="index"/>
              <w:tabs>
                <w:tab w:val="decimal" w:pos="560"/>
              </w:tabs>
              <w:spacing w:after="0" w:line="240" w:lineRule="exact"/>
              <w:ind w:left="-14"/>
              <w:rPr>
                <w:rFonts w:ascii="CordiaUPC" w:hAnsi="CordiaUPC" w:cs="CordiaUPC"/>
                <w:sz w:val="20"/>
                <w:lang w:val="en-GB" w:bidi="th-TH"/>
              </w:rPr>
            </w:pPr>
            <w:r w:rsidRPr="002D03D8">
              <w:rPr>
                <w:rFonts w:ascii="CordiaUPC" w:hAnsi="CordiaUPC" w:cs="CordiaUPC"/>
                <w:sz w:val="20"/>
                <w:lang w:val="en-GB" w:bidi="th-TH"/>
              </w:rPr>
              <w:t>400</w:t>
            </w:r>
          </w:p>
        </w:tc>
        <w:tc>
          <w:tcPr>
            <w:tcW w:w="662" w:type="dxa"/>
            <w:vAlign w:val="bottom"/>
          </w:tcPr>
          <w:p w14:paraId="3F65BDDC" w14:textId="24A1EF80" w:rsidR="00156B5B" w:rsidRPr="002D03D8" w:rsidRDefault="00EF633B" w:rsidP="00156B5B">
            <w:pPr>
              <w:pStyle w:val="index"/>
              <w:tabs>
                <w:tab w:val="decimal" w:pos="542"/>
              </w:tabs>
              <w:spacing w:after="0" w:line="240" w:lineRule="exact"/>
              <w:ind w:left="-14"/>
              <w:rPr>
                <w:rFonts w:ascii="CordiaUPC" w:hAnsi="CordiaUPC" w:cs="CordiaUPC"/>
                <w:sz w:val="20"/>
                <w:lang w:val="en-GB" w:bidi="th-TH"/>
              </w:rPr>
            </w:pPr>
            <w:r w:rsidRPr="002D03D8">
              <w:rPr>
                <w:rFonts w:ascii="CordiaUPC" w:hAnsi="CordiaUPC" w:cs="CordiaUPC" w:hint="cs"/>
                <w:sz w:val="20"/>
                <w:cs/>
                <w:lang w:val="en-GB" w:bidi="th-TH"/>
              </w:rPr>
              <w:t>90</w:t>
            </w:r>
          </w:p>
        </w:tc>
      </w:tr>
      <w:tr w:rsidR="00156B5B" w:rsidRPr="002D03D8" w14:paraId="283AF609" w14:textId="77777777" w:rsidTr="002E62F1">
        <w:tc>
          <w:tcPr>
            <w:tcW w:w="1838" w:type="dxa"/>
            <w:shd w:val="clear" w:color="auto" w:fill="auto"/>
            <w:vAlign w:val="bottom"/>
          </w:tcPr>
          <w:p w14:paraId="2D7065D3" w14:textId="77777777" w:rsidR="00156B5B" w:rsidRPr="002D03D8" w:rsidRDefault="00156B5B" w:rsidP="00156B5B">
            <w:pPr>
              <w:pStyle w:val="index"/>
              <w:spacing w:after="0" w:line="240" w:lineRule="exact"/>
              <w:ind w:right="-90"/>
              <w:rPr>
                <w:rFonts w:ascii="CordiaUPC" w:hAnsi="CordiaUPC" w:cs="CordiaUPC"/>
                <w:sz w:val="20"/>
                <w:lang w:val="en-GB"/>
              </w:rPr>
            </w:pPr>
            <w:r w:rsidRPr="002D03D8">
              <w:rPr>
                <w:rFonts w:ascii="CordiaUPC" w:hAnsi="CordiaUPC" w:cs="CordiaUPC"/>
                <w:sz w:val="20"/>
                <w:lang w:val="en-GB"/>
              </w:rPr>
              <w:t>TTB Consumer Co., Ltd.</w:t>
            </w:r>
          </w:p>
        </w:tc>
        <w:tc>
          <w:tcPr>
            <w:tcW w:w="1170" w:type="dxa"/>
            <w:shd w:val="clear" w:color="auto" w:fill="auto"/>
            <w:vAlign w:val="bottom"/>
          </w:tcPr>
          <w:p w14:paraId="4BFF1EDA" w14:textId="77777777" w:rsidR="00156B5B" w:rsidRPr="002D03D8" w:rsidRDefault="00156B5B" w:rsidP="00156B5B">
            <w:pPr>
              <w:pStyle w:val="index"/>
              <w:spacing w:after="0" w:line="240" w:lineRule="exact"/>
              <w:jc w:val="center"/>
              <w:rPr>
                <w:rFonts w:ascii="CordiaUPC" w:hAnsi="CordiaUPC" w:cs="CordiaUPC"/>
                <w:sz w:val="20"/>
                <w:lang w:val="en-US"/>
              </w:rPr>
            </w:pPr>
            <w:r w:rsidRPr="002D03D8">
              <w:rPr>
                <w:rFonts w:ascii="CordiaUPC" w:hAnsi="CordiaUPC" w:cs="CordiaUPC"/>
                <w:sz w:val="20"/>
                <w:lang w:val="en-GB"/>
              </w:rPr>
              <w:t>B</w:t>
            </w:r>
            <w:r w:rsidRPr="002D03D8">
              <w:rPr>
                <w:rFonts w:ascii="CordiaUPC" w:hAnsi="CordiaUPC" w:cs="CordiaUPC" w:hint="cs"/>
                <w:sz w:val="20"/>
                <w:lang w:val="en-GB"/>
              </w:rPr>
              <w:t>roker</w:t>
            </w:r>
            <w:r w:rsidRPr="002D03D8">
              <w:rPr>
                <w:rFonts w:ascii="CordiaUPC" w:hAnsi="CordiaUPC" w:cs="CordiaUPC"/>
                <w:sz w:val="20"/>
                <w:lang w:val="en-GB"/>
              </w:rPr>
              <w:t>age service</w:t>
            </w:r>
          </w:p>
        </w:tc>
        <w:tc>
          <w:tcPr>
            <w:tcW w:w="630" w:type="dxa"/>
            <w:shd w:val="clear" w:color="auto" w:fill="auto"/>
            <w:vAlign w:val="bottom"/>
          </w:tcPr>
          <w:p w14:paraId="154F6AD0" w14:textId="77777777" w:rsidR="00156B5B" w:rsidRPr="002D03D8" w:rsidRDefault="00156B5B" w:rsidP="00156B5B">
            <w:pPr>
              <w:pStyle w:val="index"/>
              <w:spacing w:after="0" w:line="240" w:lineRule="exact"/>
              <w:ind w:right="90"/>
              <w:jc w:val="right"/>
              <w:rPr>
                <w:rFonts w:ascii="CordiaUPC" w:hAnsi="CordiaUPC" w:cs="CordiaUPC"/>
                <w:sz w:val="20"/>
                <w:lang w:val="en-GB"/>
              </w:rPr>
            </w:pPr>
            <w:r w:rsidRPr="002D03D8">
              <w:rPr>
                <w:rFonts w:ascii="CordiaUPC" w:hAnsi="CordiaUPC" w:cs="CordiaUPC"/>
                <w:sz w:val="20"/>
                <w:lang w:val="en-GB"/>
              </w:rPr>
              <w:t>100.00</w:t>
            </w:r>
          </w:p>
        </w:tc>
        <w:tc>
          <w:tcPr>
            <w:tcW w:w="666" w:type="dxa"/>
            <w:shd w:val="clear" w:color="auto" w:fill="auto"/>
            <w:vAlign w:val="bottom"/>
          </w:tcPr>
          <w:p w14:paraId="22C16A55" w14:textId="77777777" w:rsidR="00156B5B" w:rsidRPr="002D03D8" w:rsidRDefault="00156B5B" w:rsidP="00156B5B">
            <w:pPr>
              <w:pStyle w:val="index"/>
              <w:spacing w:after="0" w:line="240" w:lineRule="exact"/>
              <w:ind w:right="90"/>
              <w:jc w:val="right"/>
              <w:rPr>
                <w:rFonts w:ascii="CordiaUPC" w:hAnsi="CordiaUPC" w:cs="CordiaUPC"/>
                <w:sz w:val="20"/>
                <w:lang w:val="en-GB"/>
              </w:rPr>
            </w:pPr>
            <w:r w:rsidRPr="002D03D8">
              <w:rPr>
                <w:rFonts w:ascii="CordiaUPC" w:hAnsi="CordiaUPC" w:cs="CordiaUPC"/>
                <w:sz w:val="20"/>
                <w:lang w:val="en-GB"/>
              </w:rPr>
              <w:t>100.00</w:t>
            </w:r>
          </w:p>
        </w:tc>
        <w:tc>
          <w:tcPr>
            <w:tcW w:w="613" w:type="dxa"/>
            <w:shd w:val="clear" w:color="auto" w:fill="auto"/>
            <w:vAlign w:val="bottom"/>
          </w:tcPr>
          <w:p w14:paraId="7118FE44" w14:textId="77777777" w:rsidR="00156B5B" w:rsidRPr="002D03D8" w:rsidRDefault="00156B5B" w:rsidP="00156B5B">
            <w:pPr>
              <w:pStyle w:val="index"/>
              <w:tabs>
                <w:tab w:val="decimal" w:pos="540"/>
              </w:tabs>
              <w:spacing w:after="0" w:line="240" w:lineRule="exact"/>
              <w:rPr>
                <w:rFonts w:ascii="CordiaUPC" w:hAnsi="CordiaUPC" w:cs="CordiaUPC"/>
                <w:sz w:val="20"/>
                <w:lang w:val="en-GB"/>
              </w:rPr>
            </w:pPr>
            <w:r w:rsidRPr="002D03D8">
              <w:rPr>
                <w:rFonts w:ascii="CordiaUPC" w:hAnsi="CordiaUPC" w:cs="CordiaUPC"/>
                <w:sz w:val="20"/>
                <w:lang w:val="en-GB"/>
              </w:rPr>
              <w:t>30</w:t>
            </w:r>
          </w:p>
        </w:tc>
        <w:tc>
          <w:tcPr>
            <w:tcW w:w="678" w:type="dxa"/>
            <w:shd w:val="clear" w:color="auto" w:fill="auto"/>
            <w:vAlign w:val="bottom"/>
          </w:tcPr>
          <w:p w14:paraId="66DF6A2A" w14:textId="77777777" w:rsidR="00156B5B" w:rsidRPr="002D03D8" w:rsidRDefault="00156B5B" w:rsidP="00156B5B">
            <w:pPr>
              <w:pStyle w:val="index"/>
              <w:tabs>
                <w:tab w:val="decimal" w:pos="540"/>
              </w:tabs>
              <w:spacing w:after="0" w:line="240" w:lineRule="exact"/>
              <w:rPr>
                <w:rFonts w:ascii="CordiaUPC" w:hAnsi="CordiaUPC" w:cs="CordiaUPC"/>
                <w:sz w:val="20"/>
                <w:lang w:val="en-GB"/>
              </w:rPr>
            </w:pPr>
            <w:r w:rsidRPr="002D03D8">
              <w:rPr>
                <w:rFonts w:ascii="CordiaUPC" w:hAnsi="CordiaUPC" w:cs="CordiaUPC"/>
                <w:sz w:val="20"/>
                <w:lang w:val="en-GB"/>
              </w:rPr>
              <w:t>30</w:t>
            </w:r>
          </w:p>
        </w:tc>
        <w:tc>
          <w:tcPr>
            <w:tcW w:w="647" w:type="dxa"/>
            <w:vAlign w:val="bottom"/>
          </w:tcPr>
          <w:p w14:paraId="23F8CA04" w14:textId="3B45F6D7" w:rsidR="00156B5B" w:rsidRPr="002D03D8" w:rsidRDefault="00156B5B" w:rsidP="00156B5B">
            <w:pPr>
              <w:pStyle w:val="index"/>
              <w:tabs>
                <w:tab w:val="decimal" w:pos="566"/>
              </w:tabs>
              <w:spacing w:after="0" w:line="240" w:lineRule="exact"/>
              <w:ind w:left="-14"/>
              <w:rPr>
                <w:rFonts w:ascii="CordiaUPC" w:hAnsi="CordiaUPC" w:cs="CordiaUPC"/>
                <w:sz w:val="20"/>
                <w:lang w:val="en-GB" w:bidi="th-TH"/>
              </w:rPr>
            </w:pPr>
            <w:r w:rsidRPr="002D03D8">
              <w:rPr>
                <w:rFonts w:ascii="CordiaUPC" w:hAnsi="CordiaUPC" w:cs="CordiaUPC"/>
                <w:sz w:val="20"/>
                <w:lang w:val="en-GB"/>
              </w:rPr>
              <w:t>-</w:t>
            </w:r>
          </w:p>
        </w:tc>
        <w:tc>
          <w:tcPr>
            <w:tcW w:w="656" w:type="dxa"/>
            <w:vAlign w:val="bottom"/>
          </w:tcPr>
          <w:p w14:paraId="1A6ABF7E" w14:textId="7B80C381" w:rsidR="00156B5B" w:rsidRPr="002D03D8" w:rsidRDefault="00156B5B" w:rsidP="00156B5B">
            <w:pPr>
              <w:pStyle w:val="index"/>
              <w:tabs>
                <w:tab w:val="decimal" w:pos="548"/>
              </w:tabs>
              <w:spacing w:after="0" w:line="240" w:lineRule="exact"/>
              <w:rPr>
                <w:rFonts w:ascii="CordiaUPC" w:hAnsi="CordiaUPC" w:cs="CordiaUPC"/>
                <w:sz w:val="20"/>
                <w:lang w:bidi="th-TH"/>
              </w:rPr>
            </w:pPr>
            <w:r w:rsidRPr="002D03D8">
              <w:rPr>
                <w:rFonts w:ascii="CordiaUPC" w:hAnsi="CordiaUPC" w:cs="CordiaUPC"/>
                <w:sz w:val="20"/>
                <w:lang w:val="en-GB"/>
              </w:rPr>
              <w:t>-</w:t>
            </w:r>
          </w:p>
        </w:tc>
        <w:tc>
          <w:tcPr>
            <w:tcW w:w="683" w:type="dxa"/>
            <w:vAlign w:val="bottom"/>
          </w:tcPr>
          <w:p w14:paraId="0C40F58E" w14:textId="6B433669" w:rsidR="00156B5B" w:rsidRPr="002D03D8" w:rsidRDefault="00156B5B" w:rsidP="00156B5B">
            <w:pPr>
              <w:pStyle w:val="index"/>
              <w:tabs>
                <w:tab w:val="decimal" w:pos="593"/>
              </w:tabs>
              <w:spacing w:after="0" w:line="240" w:lineRule="exact"/>
              <w:ind w:left="144"/>
              <w:rPr>
                <w:rFonts w:ascii="CordiaUPC" w:hAnsi="CordiaUPC" w:cs="CordiaUPC"/>
                <w:sz w:val="20"/>
                <w:lang w:bidi="th-TH"/>
              </w:rPr>
            </w:pPr>
            <w:r w:rsidRPr="002D03D8">
              <w:rPr>
                <w:rFonts w:ascii="CordiaUPC" w:hAnsi="CordiaUPC" w:cs="CordiaUPC"/>
                <w:sz w:val="20"/>
                <w:lang w:bidi="th-TH"/>
              </w:rPr>
              <w:t>-</w:t>
            </w:r>
          </w:p>
        </w:tc>
        <w:tc>
          <w:tcPr>
            <w:tcW w:w="629" w:type="dxa"/>
            <w:vAlign w:val="bottom"/>
          </w:tcPr>
          <w:p w14:paraId="33190594" w14:textId="77777777" w:rsidR="00156B5B" w:rsidRPr="002D03D8" w:rsidRDefault="00156B5B" w:rsidP="00156B5B">
            <w:pPr>
              <w:pStyle w:val="index"/>
              <w:tabs>
                <w:tab w:val="decimal" w:pos="469"/>
              </w:tabs>
              <w:spacing w:after="0" w:line="240" w:lineRule="exact"/>
              <w:ind w:left="-14"/>
              <w:rPr>
                <w:rFonts w:ascii="CordiaUPC" w:hAnsi="CordiaUPC" w:cs="CordiaUPC"/>
                <w:sz w:val="20"/>
                <w:lang w:val="en-GB"/>
              </w:rPr>
            </w:pPr>
            <w:r w:rsidRPr="002D03D8">
              <w:rPr>
                <w:rFonts w:ascii="CordiaUPC" w:hAnsi="CordiaUPC" w:cs="CordiaUPC"/>
                <w:sz w:val="20"/>
                <w:lang w:val="en-GB"/>
              </w:rPr>
              <w:t>-</w:t>
            </w:r>
          </w:p>
        </w:tc>
        <w:tc>
          <w:tcPr>
            <w:tcW w:w="629" w:type="dxa"/>
            <w:vAlign w:val="bottom"/>
          </w:tcPr>
          <w:p w14:paraId="61F7D30F" w14:textId="51C6FDAC" w:rsidR="00156B5B" w:rsidRPr="002D03D8" w:rsidRDefault="00156B5B" w:rsidP="00156B5B">
            <w:pPr>
              <w:pStyle w:val="index"/>
              <w:tabs>
                <w:tab w:val="decimal" w:pos="532"/>
              </w:tabs>
              <w:spacing w:after="0" w:line="240" w:lineRule="exact"/>
              <w:ind w:left="-14"/>
              <w:rPr>
                <w:rFonts w:ascii="CordiaUPC" w:hAnsi="CordiaUPC" w:cs="CordiaUPC"/>
                <w:sz w:val="20"/>
                <w:lang w:val="en-GB" w:bidi="th-TH"/>
              </w:rPr>
            </w:pPr>
            <w:r w:rsidRPr="002D03D8">
              <w:rPr>
                <w:rFonts w:ascii="CordiaUPC" w:hAnsi="CordiaUPC" w:cs="CordiaUPC"/>
                <w:sz w:val="20"/>
                <w:lang w:val="en-GB"/>
              </w:rPr>
              <w:t>-</w:t>
            </w:r>
          </w:p>
        </w:tc>
        <w:tc>
          <w:tcPr>
            <w:tcW w:w="665" w:type="dxa"/>
            <w:vAlign w:val="bottom"/>
          </w:tcPr>
          <w:p w14:paraId="7B68CD8C" w14:textId="36BEF3F4" w:rsidR="00156B5B" w:rsidRPr="002D03D8" w:rsidRDefault="00156B5B" w:rsidP="00156B5B">
            <w:pPr>
              <w:pStyle w:val="index"/>
              <w:tabs>
                <w:tab w:val="decimal" w:pos="554"/>
              </w:tabs>
              <w:spacing w:after="0" w:line="240" w:lineRule="exact"/>
              <w:ind w:left="-14"/>
              <w:rPr>
                <w:rFonts w:ascii="CordiaUPC" w:hAnsi="CordiaUPC" w:cs="CordiaUPC"/>
                <w:sz w:val="20"/>
                <w:lang w:val="en-GB"/>
              </w:rPr>
            </w:pPr>
            <w:r w:rsidRPr="002D03D8">
              <w:rPr>
                <w:rFonts w:ascii="CordiaUPC" w:hAnsi="CordiaUPC" w:cs="CordiaUPC"/>
                <w:sz w:val="20"/>
                <w:lang w:val="en-GB"/>
              </w:rPr>
              <w:t>-</w:t>
            </w:r>
          </w:p>
        </w:tc>
        <w:tc>
          <w:tcPr>
            <w:tcW w:w="670" w:type="dxa"/>
            <w:vAlign w:val="bottom"/>
          </w:tcPr>
          <w:p w14:paraId="7EA271A9" w14:textId="56951B61" w:rsidR="00156B5B" w:rsidRPr="002D03D8" w:rsidRDefault="00156B5B" w:rsidP="00156B5B">
            <w:pPr>
              <w:pStyle w:val="index"/>
              <w:tabs>
                <w:tab w:val="decimal" w:pos="417"/>
              </w:tabs>
              <w:spacing w:after="0" w:line="240" w:lineRule="exact"/>
              <w:ind w:left="-14"/>
              <w:jc w:val="center"/>
              <w:rPr>
                <w:rFonts w:ascii="CordiaUPC" w:hAnsi="CordiaUPC" w:cs="CordiaUPC"/>
                <w:sz w:val="20"/>
                <w:lang w:bidi="th-TH"/>
              </w:rPr>
            </w:pPr>
            <w:r w:rsidRPr="002D03D8">
              <w:rPr>
                <w:rFonts w:ascii="CordiaUPC" w:hAnsi="CordiaUPC" w:cs="CordiaUPC"/>
                <w:sz w:val="20"/>
                <w:lang w:bidi="th-TH"/>
              </w:rPr>
              <w:t>30</w:t>
            </w:r>
          </w:p>
        </w:tc>
        <w:tc>
          <w:tcPr>
            <w:tcW w:w="634" w:type="dxa"/>
            <w:gridSpan w:val="2"/>
            <w:vAlign w:val="bottom"/>
          </w:tcPr>
          <w:p w14:paraId="38EF5FB3" w14:textId="77777777" w:rsidR="00156B5B" w:rsidRPr="002D03D8" w:rsidRDefault="00156B5B" w:rsidP="00156B5B">
            <w:pPr>
              <w:pStyle w:val="index"/>
              <w:tabs>
                <w:tab w:val="decimal" w:pos="543"/>
              </w:tabs>
              <w:spacing w:after="0" w:line="240" w:lineRule="exact"/>
              <w:ind w:left="-14"/>
              <w:rPr>
                <w:rFonts w:ascii="CordiaUPC" w:hAnsi="CordiaUPC" w:cs="CordiaUPC"/>
                <w:sz w:val="20"/>
              </w:rPr>
            </w:pPr>
            <w:r w:rsidRPr="002D03D8">
              <w:rPr>
                <w:rFonts w:ascii="CordiaUPC" w:hAnsi="CordiaUPC" w:cs="CordiaUPC"/>
                <w:sz w:val="20"/>
                <w:lang w:bidi="th-TH"/>
              </w:rPr>
              <w:t>30</w:t>
            </w:r>
          </w:p>
        </w:tc>
        <w:tc>
          <w:tcPr>
            <w:tcW w:w="719" w:type="dxa"/>
            <w:shd w:val="clear" w:color="auto" w:fill="auto"/>
            <w:vAlign w:val="bottom"/>
          </w:tcPr>
          <w:p w14:paraId="523720E1" w14:textId="71E8879C" w:rsidR="00156B5B" w:rsidRPr="002D03D8" w:rsidRDefault="00156B5B" w:rsidP="00156B5B">
            <w:pPr>
              <w:pStyle w:val="index"/>
              <w:tabs>
                <w:tab w:val="decimal" w:pos="650"/>
              </w:tabs>
              <w:spacing w:after="0" w:line="240" w:lineRule="exact"/>
              <w:ind w:left="-14"/>
              <w:rPr>
                <w:rFonts w:ascii="CordiaUPC" w:hAnsi="CordiaUPC" w:cs="CordiaUPC"/>
                <w:sz w:val="20"/>
                <w:lang w:val="en-GB" w:bidi="th-TH"/>
              </w:rPr>
            </w:pPr>
            <w:r w:rsidRPr="002D03D8">
              <w:rPr>
                <w:rFonts w:ascii="CordiaUPC" w:hAnsi="CordiaUPC" w:cs="CordiaUPC"/>
                <w:sz w:val="20"/>
                <w:lang w:bidi="th-TH"/>
              </w:rPr>
              <w:t>-</w:t>
            </w:r>
          </w:p>
        </w:tc>
        <w:tc>
          <w:tcPr>
            <w:tcW w:w="659" w:type="dxa"/>
            <w:gridSpan w:val="2"/>
            <w:shd w:val="clear" w:color="auto" w:fill="auto"/>
            <w:vAlign w:val="bottom"/>
          </w:tcPr>
          <w:p w14:paraId="27F54330" w14:textId="77777777" w:rsidR="00156B5B" w:rsidRPr="002D03D8" w:rsidRDefault="00156B5B" w:rsidP="00156B5B">
            <w:pPr>
              <w:pStyle w:val="index"/>
              <w:tabs>
                <w:tab w:val="decimal" w:pos="554"/>
              </w:tabs>
              <w:spacing w:after="0" w:line="240" w:lineRule="exact"/>
              <w:ind w:left="-14"/>
              <w:rPr>
                <w:rFonts w:ascii="CordiaUPC" w:hAnsi="CordiaUPC" w:cs="CordiaUPC"/>
                <w:sz w:val="20"/>
                <w:lang w:val="en-GB"/>
              </w:rPr>
            </w:pPr>
            <w:r w:rsidRPr="002D03D8">
              <w:rPr>
                <w:rFonts w:ascii="CordiaUPC" w:hAnsi="CordiaUPC" w:cs="CordiaUPC"/>
                <w:sz w:val="20"/>
                <w:lang w:val="en-GB"/>
              </w:rPr>
              <w:t>-</w:t>
            </w:r>
          </w:p>
        </w:tc>
        <w:tc>
          <w:tcPr>
            <w:tcW w:w="696" w:type="dxa"/>
            <w:vAlign w:val="bottom"/>
          </w:tcPr>
          <w:p w14:paraId="071F4E0D" w14:textId="1B559006" w:rsidR="00156B5B" w:rsidRPr="002D03D8" w:rsidRDefault="00156B5B" w:rsidP="00156B5B">
            <w:pPr>
              <w:pStyle w:val="index"/>
              <w:tabs>
                <w:tab w:val="decimal" w:pos="630"/>
              </w:tabs>
              <w:spacing w:after="0" w:line="240" w:lineRule="exact"/>
              <w:ind w:left="-14"/>
              <w:rPr>
                <w:rFonts w:ascii="CordiaUPC" w:hAnsi="CordiaUPC" w:cs="CordiaUPC"/>
                <w:sz w:val="20"/>
                <w:cs/>
                <w:lang w:val="en-GB" w:bidi="th-TH"/>
              </w:rPr>
            </w:pPr>
            <w:r w:rsidRPr="002D03D8">
              <w:rPr>
                <w:rFonts w:ascii="CordiaUPC" w:hAnsi="CordiaUPC" w:cs="CordiaUPC"/>
                <w:sz w:val="20"/>
                <w:lang w:bidi="th-TH"/>
              </w:rPr>
              <w:t>30</w:t>
            </w:r>
          </w:p>
        </w:tc>
        <w:tc>
          <w:tcPr>
            <w:tcW w:w="719" w:type="dxa"/>
            <w:vAlign w:val="bottom"/>
          </w:tcPr>
          <w:p w14:paraId="5701F262" w14:textId="154B07C9" w:rsidR="00156B5B" w:rsidRPr="002D03D8" w:rsidRDefault="00156B5B" w:rsidP="00156B5B">
            <w:pPr>
              <w:pStyle w:val="index"/>
              <w:tabs>
                <w:tab w:val="decimal" w:pos="630"/>
              </w:tabs>
              <w:spacing w:after="0" w:line="240" w:lineRule="exact"/>
              <w:ind w:left="-14"/>
              <w:rPr>
                <w:rFonts w:ascii="CordiaUPC" w:hAnsi="CordiaUPC" w:cs="CordiaUPC"/>
                <w:sz w:val="20"/>
                <w:lang w:val="en-GB"/>
              </w:rPr>
            </w:pPr>
            <w:r w:rsidRPr="002D03D8">
              <w:rPr>
                <w:rFonts w:ascii="CordiaUPC" w:hAnsi="CordiaUPC" w:cs="CordiaUPC"/>
                <w:sz w:val="20"/>
                <w:lang w:val="en-GB"/>
              </w:rPr>
              <w:t>30</w:t>
            </w:r>
          </w:p>
        </w:tc>
        <w:tc>
          <w:tcPr>
            <w:tcW w:w="715" w:type="dxa"/>
            <w:tcBorders>
              <w:top w:val="nil"/>
              <w:left w:val="nil"/>
              <w:bottom w:val="nil"/>
              <w:right w:val="nil"/>
            </w:tcBorders>
            <w:shd w:val="clear" w:color="auto" w:fill="auto"/>
            <w:vAlign w:val="bottom"/>
          </w:tcPr>
          <w:p w14:paraId="00BC7325" w14:textId="62B361D7" w:rsidR="00156B5B" w:rsidRPr="002D03D8" w:rsidRDefault="00156B5B" w:rsidP="00156B5B">
            <w:pPr>
              <w:pStyle w:val="index"/>
              <w:tabs>
                <w:tab w:val="decimal" w:pos="560"/>
              </w:tabs>
              <w:spacing w:after="0" w:line="240" w:lineRule="exact"/>
              <w:ind w:left="-14"/>
              <w:rPr>
                <w:rFonts w:ascii="CordiaUPC" w:hAnsi="CordiaUPC" w:cs="CordiaUPC"/>
                <w:sz w:val="20"/>
                <w:lang w:val="en-GB" w:bidi="th-TH"/>
              </w:rPr>
            </w:pPr>
            <w:r w:rsidRPr="002D03D8">
              <w:rPr>
                <w:rFonts w:ascii="CordiaUPC" w:hAnsi="CordiaUPC" w:cs="CordiaUPC"/>
                <w:sz w:val="20"/>
                <w:lang w:val="en-GB" w:bidi="th-TH"/>
              </w:rPr>
              <w:t>131</w:t>
            </w:r>
          </w:p>
        </w:tc>
        <w:tc>
          <w:tcPr>
            <w:tcW w:w="662" w:type="dxa"/>
            <w:vAlign w:val="bottom"/>
          </w:tcPr>
          <w:p w14:paraId="589A083D" w14:textId="5BFBADF5" w:rsidR="00156B5B" w:rsidRPr="002D03D8" w:rsidRDefault="00156B5B" w:rsidP="00156B5B">
            <w:pPr>
              <w:pStyle w:val="index"/>
              <w:tabs>
                <w:tab w:val="decimal" w:pos="542"/>
              </w:tabs>
              <w:spacing w:after="0" w:line="240" w:lineRule="exact"/>
              <w:ind w:left="-14"/>
              <w:rPr>
                <w:rFonts w:ascii="CordiaUPC" w:hAnsi="CordiaUPC" w:cs="CordiaUPC"/>
                <w:sz w:val="20"/>
                <w:lang w:val="en-GB" w:bidi="th-TH"/>
              </w:rPr>
            </w:pPr>
            <w:r w:rsidRPr="002D03D8">
              <w:rPr>
                <w:rFonts w:ascii="CordiaUPC" w:hAnsi="CordiaUPC" w:cs="CordiaUPC"/>
                <w:sz w:val="20"/>
                <w:lang w:val="en-GB" w:bidi="th-TH"/>
              </w:rPr>
              <w:t>1</w:t>
            </w:r>
            <w:r w:rsidR="00EF633B" w:rsidRPr="002D03D8">
              <w:rPr>
                <w:rFonts w:ascii="CordiaUPC" w:hAnsi="CordiaUPC" w:cs="CordiaUPC" w:hint="cs"/>
                <w:sz w:val="20"/>
                <w:cs/>
                <w:lang w:val="en-GB" w:bidi="th-TH"/>
              </w:rPr>
              <w:t>04</w:t>
            </w:r>
          </w:p>
        </w:tc>
      </w:tr>
      <w:tr w:rsidR="00156B5B" w:rsidRPr="002D03D8" w14:paraId="23138C99" w14:textId="77777777" w:rsidTr="00E16FA3">
        <w:tc>
          <w:tcPr>
            <w:tcW w:w="1838" w:type="dxa"/>
            <w:shd w:val="clear" w:color="auto" w:fill="auto"/>
            <w:vAlign w:val="center"/>
          </w:tcPr>
          <w:p w14:paraId="13396078" w14:textId="77777777" w:rsidR="00156B5B" w:rsidRPr="002D03D8" w:rsidRDefault="00156B5B" w:rsidP="00156B5B">
            <w:pPr>
              <w:spacing w:line="240" w:lineRule="exact"/>
              <w:rPr>
                <w:rFonts w:ascii="CordiaUPC" w:hAnsi="CordiaUPC" w:cs="CordiaUPC"/>
                <w:b/>
                <w:bCs/>
                <w:sz w:val="20"/>
                <w:lang w:val="en-US"/>
              </w:rPr>
            </w:pPr>
            <w:r w:rsidRPr="002D03D8">
              <w:rPr>
                <w:rFonts w:ascii="CordiaUPC" w:hAnsi="CordiaUPC" w:cs="CordiaUPC" w:hint="cs"/>
                <w:b/>
                <w:bCs/>
                <w:sz w:val="20"/>
              </w:rPr>
              <w:t>Associate</w:t>
            </w:r>
          </w:p>
        </w:tc>
        <w:tc>
          <w:tcPr>
            <w:tcW w:w="1170" w:type="dxa"/>
            <w:shd w:val="clear" w:color="auto" w:fill="auto"/>
            <w:vAlign w:val="center"/>
          </w:tcPr>
          <w:p w14:paraId="1B369BF6" w14:textId="77777777" w:rsidR="00156B5B" w:rsidRPr="002D03D8" w:rsidRDefault="00156B5B" w:rsidP="00156B5B">
            <w:pPr>
              <w:spacing w:line="240" w:lineRule="exact"/>
              <w:rPr>
                <w:rFonts w:ascii="CordiaUPC" w:hAnsi="CordiaUPC" w:cs="CordiaUPC"/>
                <w:sz w:val="20"/>
              </w:rPr>
            </w:pPr>
          </w:p>
        </w:tc>
        <w:tc>
          <w:tcPr>
            <w:tcW w:w="630" w:type="dxa"/>
            <w:vAlign w:val="center"/>
          </w:tcPr>
          <w:p w14:paraId="1909E0F8" w14:textId="77777777" w:rsidR="00156B5B" w:rsidRPr="002D03D8" w:rsidRDefault="00156B5B" w:rsidP="00156B5B">
            <w:pPr>
              <w:spacing w:line="240" w:lineRule="exact"/>
              <w:ind w:right="90"/>
              <w:rPr>
                <w:rFonts w:ascii="CordiaUPC" w:hAnsi="CordiaUPC" w:cs="CordiaUPC"/>
                <w:sz w:val="20"/>
              </w:rPr>
            </w:pPr>
          </w:p>
        </w:tc>
        <w:tc>
          <w:tcPr>
            <w:tcW w:w="666" w:type="dxa"/>
            <w:shd w:val="clear" w:color="auto" w:fill="auto"/>
            <w:vAlign w:val="center"/>
          </w:tcPr>
          <w:p w14:paraId="2B085134" w14:textId="77777777" w:rsidR="00156B5B" w:rsidRPr="002D03D8" w:rsidRDefault="00156B5B" w:rsidP="00156B5B">
            <w:pPr>
              <w:spacing w:line="240" w:lineRule="exact"/>
              <w:rPr>
                <w:rFonts w:ascii="CordiaUPC" w:hAnsi="CordiaUPC" w:cs="CordiaUPC"/>
                <w:sz w:val="20"/>
              </w:rPr>
            </w:pPr>
          </w:p>
        </w:tc>
        <w:tc>
          <w:tcPr>
            <w:tcW w:w="613" w:type="dxa"/>
            <w:shd w:val="clear" w:color="auto" w:fill="auto"/>
            <w:vAlign w:val="center"/>
          </w:tcPr>
          <w:p w14:paraId="791FF9D3" w14:textId="77777777" w:rsidR="00156B5B" w:rsidRPr="002D03D8" w:rsidRDefault="00156B5B" w:rsidP="00156B5B">
            <w:pPr>
              <w:spacing w:line="240" w:lineRule="exact"/>
              <w:rPr>
                <w:rFonts w:ascii="CordiaUPC" w:hAnsi="CordiaUPC" w:cs="CordiaUPC"/>
                <w:sz w:val="20"/>
              </w:rPr>
            </w:pPr>
          </w:p>
        </w:tc>
        <w:tc>
          <w:tcPr>
            <w:tcW w:w="678" w:type="dxa"/>
            <w:shd w:val="clear" w:color="auto" w:fill="auto"/>
            <w:vAlign w:val="center"/>
          </w:tcPr>
          <w:p w14:paraId="5AC00DDC" w14:textId="77777777" w:rsidR="00156B5B" w:rsidRPr="002D03D8" w:rsidRDefault="00156B5B" w:rsidP="00156B5B">
            <w:pPr>
              <w:spacing w:line="240" w:lineRule="exact"/>
              <w:rPr>
                <w:rFonts w:ascii="CordiaUPC" w:hAnsi="CordiaUPC" w:cs="CordiaUPC"/>
                <w:sz w:val="20"/>
                <w:lang w:val="en-US"/>
              </w:rPr>
            </w:pPr>
          </w:p>
        </w:tc>
        <w:tc>
          <w:tcPr>
            <w:tcW w:w="647" w:type="dxa"/>
            <w:vAlign w:val="center"/>
          </w:tcPr>
          <w:p w14:paraId="14E094A8" w14:textId="77777777" w:rsidR="00156B5B" w:rsidRPr="002D03D8" w:rsidRDefault="00156B5B" w:rsidP="00156B5B">
            <w:pPr>
              <w:tabs>
                <w:tab w:val="decimal" w:pos="566"/>
              </w:tabs>
              <w:spacing w:line="240" w:lineRule="exact"/>
              <w:rPr>
                <w:rFonts w:ascii="CordiaUPC" w:hAnsi="CordiaUPC" w:cs="CordiaUPC"/>
                <w:sz w:val="20"/>
              </w:rPr>
            </w:pPr>
          </w:p>
        </w:tc>
        <w:tc>
          <w:tcPr>
            <w:tcW w:w="656" w:type="dxa"/>
            <w:vAlign w:val="center"/>
          </w:tcPr>
          <w:p w14:paraId="06B39B72" w14:textId="77777777" w:rsidR="00156B5B" w:rsidRPr="002D03D8" w:rsidRDefault="00156B5B" w:rsidP="00156B5B">
            <w:pPr>
              <w:tabs>
                <w:tab w:val="decimal" w:pos="548"/>
              </w:tabs>
              <w:spacing w:line="240" w:lineRule="exact"/>
              <w:rPr>
                <w:rFonts w:ascii="CordiaUPC" w:hAnsi="CordiaUPC" w:cs="CordiaUPC"/>
                <w:sz w:val="20"/>
              </w:rPr>
            </w:pPr>
          </w:p>
        </w:tc>
        <w:tc>
          <w:tcPr>
            <w:tcW w:w="683" w:type="dxa"/>
            <w:vAlign w:val="center"/>
          </w:tcPr>
          <w:p w14:paraId="335F108C" w14:textId="77777777" w:rsidR="00156B5B" w:rsidRPr="002D03D8" w:rsidRDefault="00156B5B" w:rsidP="00156B5B">
            <w:pPr>
              <w:pStyle w:val="index"/>
              <w:tabs>
                <w:tab w:val="decimal" w:pos="593"/>
              </w:tabs>
              <w:spacing w:after="0" w:line="240" w:lineRule="exact"/>
              <w:ind w:left="144"/>
              <w:rPr>
                <w:rFonts w:ascii="CordiaUPC" w:hAnsi="CordiaUPC" w:cs="CordiaUPC"/>
                <w:sz w:val="20"/>
                <w:lang w:bidi="th-TH"/>
              </w:rPr>
            </w:pPr>
          </w:p>
        </w:tc>
        <w:tc>
          <w:tcPr>
            <w:tcW w:w="629" w:type="dxa"/>
            <w:vAlign w:val="center"/>
          </w:tcPr>
          <w:p w14:paraId="610AA42C" w14:textId="77777777" w:rsidR="00156B5B" w:rsidRPr="002D03D8" w:rsidRDefault="00156B5B" w:rsidP="00156B5B">
            <w:pPr>
              <w:tabs>
                <w:tab w:val="decimal" w:pos="469"/>
              </w:tabs>
              <w:spacing w:line="240" w:lineRule="exact"/>
              <w:rPr>
                <w:rFonts w:ascii="CordiaUPC" w:hAnsi="CordiaUPC" w:cs="CordiaUPC"/>
                <w:sz w:val="20"/>
              </w:rPr>
            </w:pPr>
          </w:p>
        </w:tc>
        <w:tc>
          <w:tcPr>
            <w:tcW w:w="629" w:type="dxa"/>
            <w:vAlign w:val="center"/>
          </w:tcPr>
          <w:p w14:paraId="7049199A" w14:textId="77777777" w:rsidR="00156B5B" w:rsidRPr="002D03D8" w:rsidRDefault="00156B5B" w:rsidP="00156B5B">
            <w:pPr>
              <w:spacing w:line="240" w:lineRule="exact"/>
              <w:rPr>
                <w:rFonts w:ascii="CordiaUPC" w:hAnsi="CordiaUPC" w:cs="CordiaUPC"/>
                <w:sz w:val="20"/>
              </w:rPr>
            </w:pPr>
          </w:p>
        </w:tc>
        <w:tc>
          <w:tcPr>
            <w:tcW w:w="665" w:type="dxa"/>
            <w:vAlign w:val="center"/>
          </w:tcPr>
          <w:p w14:paraId="3F681F2F" w14:textId="77777777" w:rsidR="00156B5B" w:rsidRPr="002D03D8" w:rsidRDefault="00156B5B" w:rsidP="00156B5B">
            <w:pPr>
              <w:pStyle w:val="index"/>
              <w:tabs>
                <w:tab w:val="decimal" w:pos="532"/>
              </w:tabs>
              <w:spacing w:after="0" w:line="240" w:lineRule="exact"/>
              <w:ind w:left="-14"/>
              <w:rPr>
                <w:rFonts w:ascii="CordiaUPC" w:hAnsi="CordiaUPC" w:cs="CordiaUPC"/>
                <w:sz w:val="20"/>
                <w:lang w:val="en-GB"/>
              </w:rPr>
            </w:pPr>
          </w:p>
        </w:tc>
        <w:tc>
          <w:tcPr>
            <w:tcW w:w="670" w:type="dxa"/>
            <w:vAlign w:val="center"/>
          </w:tcPr>
          <w:p w14:paraId="188119D4" w14:textId="77777777" w:rsidR="00156B5B" w:rsidRPr="002D03D8" w:rsidRDefault="00156B5B" w:rsidP="00156B5B">
            <w:pPr>
              <w:pStyle w:val="index"/>
              <w:tabs>
                <w:tab w:val="decimal" w:pos="417"/>
                <w:tab w:val="decimal" w:pos="605"/>
              </w:tabs>
              <w:spacing w:after="0" w:line="240" w:lineRule="exact"/>
              <w:ind w:left="-14"/>
              <w:jc w:val="center"/>
              <w:rPr>
                <w:rFonts w:ascii="CordiaUPC" w:hAnsi="CordiaUPC" w:cs="CordiaUPC"/>
                <w:sz w:val="20"/>
                <w:lang w:val="en-GB"/>
              </w:rPr>
            </w:pPr>
          </w:p>
        </w:tc>
        <w:tc>
          <w:tcPr>
            <w:tcW w:w="634" w:type="dxa"/>
            <w:gridSpan w:val="2"/>
            <w:shd w:val="clear" w:color="auto" w:fill="auto"/>
            <w:vAlign w:val="center"/>
          </w:tcPr>
          <w:p w14:paraId="2BC8A5FF" w14:textId="77777777" w:rsidR="00156B5B" w:rsidRPr="002D03D8" w:rsidRDefault="00156B5B" w:rsidP="00156B5B">
            <w:pPr>
              <w:tabs>
                <w:tab w:val="decimal" w:pos="543"/>
              </w:tabs>
              <w:spacing w:line="240" w:lineRule="exact"/>
              <w:ind w:left="-113" w:firstLine="113"/>
              <w:rPr>
                <w:rFonts w:ascii="CordiaUPC" w:hAnsi="CordiaUPC" w:cs="CordiaUPC"/>
                <w:sz w:val="20"/>
              </w:rPr>
            </w:pPr>
          </w:p>
        </w:tc>
        <w:tc>
          <w:tcPr>
            <w:tcW w:w="719" w:type="dxa"/>
            <w:vAlign w:val="center"/>
          </w:tcPr>
          <w:p w14:paraId="4B94E228" w14:textId="77777777" w:rsidR="00156B5B" w:rsidRPr="002D03D8" w:rsidRDefault="00156B5B" w:rsidP="00156B5B">
            <w:pPr>
              <w:spacing w:line="240" w:lineRule="exact"/>
              <w:rPr>
                <w:rFonts w:ascii="CordiaUPC" w:hAnsi="CordiaUPC" w:cs="CordiaUPC"/>
                <w:sz w:val="20"/>
              </w:rPr>
            </w:pPr>
          </w:p>
        </w:tc>
        <w:tc>
          <w:tcPr>
            <w:tcW w:w="659" w:type="dxa"/>
            <w:gridSpan w:val="2"/>
            <w:shd w:val="clear" w:color="auto" w:fill="auto"/>
            <w:vAlign w:val="center"/>
          </w:tcPr>
          <w:p w14:paraId="29B4ED0D" w14:textId="77777777" w:rsidR="00156B5B" w:rsidRPr="002D03D8" w:rsidRDefault="00156B5B" w:rsidP="00156B5B">
            <w:pPr>
              <w:pStyle w:val="index"/>
              <w:tabs>
                <w:tab w:val="decimal" w:pos="554"/>
              </w:tabs>
              <w:spacing w:after="0" w:line="240" w:lineRule="exact"/>
              <w:ind w:left="-14"/>
              <w:rPr>
                <w:rFonts w:ascii="CordiaUPC" w:hAnsi="CordiaUPC" w:cs="CordiaUPC"/>
                <w:sz w:val="20"/>
                <w:lang w:val="en-GB"/>
              </w:rPr>
            </w:pPr>
          </w:p>
        </w:tc>
        <w:tc>
          <w:tcPr>
            <w:tcW w:w="696" w:type="dxa"/>
            <w:shd w:val="clear" w:color="auto" w:fill="auto"/>
            <w:vAlign w:val="center"/>
          </w:tcPr>
          <w:p w14:paraId="1CF6E15E" w14:textId="77777777" w:rsidR="00156B5B" w:rsidRPr="002D03D8" w:rsidRDefault="00156B5B" w:rsidP="00156B5B">
            <w:pPr>
              <w:spacing w:line="240" w:lineRule="exact"/>
              <w:rPr>
                <w:rFonts w:ascii="CordiaUPC" w:hAnsi="CordiaUPC" w:cs="CordiaUPC"/>
                <w:sz w:val="20"/>
              </w:rPr>
            </w:pPr>
          </w:p>
        </w:tc>
        <w:tc>
          <w:tcPr>
            <w:tcW w:w="719" w:type="dxa"/>
            <w:shd w:val="clear" w:color="auto" w:fill="auto"/>
            <w:vAlign w:val="center"/>
          </w:tcPr>
          <w:p w14:paraId="46309E3A" w14:textId="77777777" w:rsidR="00156B5B" w:rsidRPr="002D03D8" w:rsidRDefault="00156B5B" w:rsidP="00156B5B">
            <w:pPr>
              <w:spacing w:line="240" w:lineRule="exact"/>
              <w:rPr>
                <w:rFonts w:ascii="CordiaUPC" w:hAnsi="CordiaUPC" w:cs="CordiaUPC"/>
                <w:sz w:val="20"/>
              </w:rPr>
            </w:pPr>
          </w:p>
        </w:tc>
        <w:tc>
          <w:tcPr>
            <w:tcW w:w="715" w:type="dxa"/>
            <w:shd w:val="clear" w:color="auto" w:fill="auto"/>
            <w:vAlign w:val="center"/>
          </w:tcPr>
          <w:p w14:paraId="5232F10F" w14:textId="77777777" w:rsidR="00156B5B" w:rsidRPr="002D03D8" w:rsidRDefault="00156B5B" w:rsidP="00156B5B">
            <w:pPr>
              <w:pStyle w:val="index"/>
              <w:tabs>
                <w:tab w:val="decimal" w:pos="560"/>
              </w:tabs>
              <w:spacing w:after="0" w:line="240" w:lineRule="exact"/>
              <w:ind w:left="-14"/>
              <w:rPr>
                <w:rFonts w:ascii="CordiaUPC" w:hAnsi="CordiaUPC" w:cs="CordiaUPC"/>
                <w:sz w:val="20"/>
                <w:lang w:val="en-GB" w:bidi="th-TH"/>
              </w:rPr>
            </w:pPr>
          </w:p>
        </w:tc>
        <w:tc>
          <w:tcPr>
            <w:tcW w:w="662" w:type="dxa"/>
            <w:vAlign w:val="bottom"/>
          </w:tcPr>
          <w:p w14:paraId="0756AC10" w14:textId="77777777" w:rsidR="00156B5B" w:rsidRPr="002D03D8" w:rsidRDefault="00156B5B" w:rsidP="00156B5B">
            <w:pPr>
              <w:pStyle w:val="index"/>
              <w:tabs>
                <w:tab w:val="decimal" w:pos="542"/>
              </w:tabs>
              <w:spacing w:after="0" w:line="240" w:lineRule="exact"/>
              <w:ind w:left="-14"/>
              <w:rPr>
                <w:rFonts w:ascii="CordiaUPC" w:hAnsi="CordiaUPC" w:cs="CordiaUPC"/>
                <w:sz w:val="20"/>
                <w:lang w:val="en-GB"/>
              </w:rPr>
            </w:pPr>
          </w:p>
        </w:tc>
      </w:tr>
      <w:tr w:rsidR="00156B5B" w:rsidRPr="002D03D8" w14:paraId="739E5FDA" w14:textId="77777777" w:rsidTr="00F65CA6">
        <w:trPr>
          <w:trHeight w:val="63"/>
        </w:trPr>
        <w:tc>
          <w:tcPr>
            <w:tcW w:w="1838" w:type="dxa"/>
            <w:shd w:val="clear" w:color="auto" w:fill="auto"/>
            <w:vAlign w:val="bottom"/>
          </w:tcPr>
          <w:p w14:paraId="527FCB4D" w14:textId="77777777" w:rsidR="00156B5B" w:rsidRPr="002D03D8" w:rsidRDefault="00156B5B" w:rsidP="00156B5B">
            <w:pPr>
              <w:pStyle w:val="index"/>
              <w:spacing w:after="0" w:line="240" w:lineRule="exact"/>
              <w:ind w:left="90" w:right="-90" w:hanging="90"/>
              <w:rPr>
                <w:rFonts w:ascii="CordiaUPC" w:hAnsi="CordiaUPC" w:cs="CordiaUPC"/>
                <w:sz w:val="20"/>
                <w:lang w:val="en-GB"/>
              </w:rPr>
            </w:pPr>
            <w:proofErr w:type="spellStart"/>
            <w:r w:rsidRPr="002D03D8">
              <w:rPr>
                <w:rFonts w:ascii="CordiaUPC" w:hAnsi="CordiaUPC" w:cs="CordiaUPC"/>
                <w:sz w:val="20"/>
                <w:lang w:val="en-GB"/>
              </w:rPr>
              <w:t>Eastspring</w:t>
            </w:r>
            <w:proofErr w:type="spellEnd"/>
            <w:r w:rsidRPr="002D03D8">
              <w:rPr>
                <w:rFonts w:ascii="CordiaUPC" w:hAnsi="CordiaUPC" w:cs="CordiaUPC"/>
                <w:sz w:val="20"/>
                <w:lang w:val="en-GB"/>
              </w:rPr>
              <w:t xml:space="preserve"> Asset Management (Thailand) </w:t>
            </w:r>
            <w:r w:rsidRPr="002D03D8">
              <w:rPr>
                <w:rFonts w:ascii="CordiaUPC" w:hAnsi="CordiaUPC" w:cs="CordiaUPC" w:hint="cs"/>
                <w:sz w:val="20"/>
                <w:lang w:val="en-GB"/>
              </w:rPr>
              <w:t>Co., Ltd.</w:t>
            </w:r>
            <w:r w:rsidRPr="002D03D8">
              <w:rPr>
                <w:rFonts w:ascii="CordiaUPC" w:hAnsi="CordiaUPC" w:cs="CordiaUPC"/>
                <w:sz w:val="20"/>
                <w:vertAlign w:val="superscript"/>
              </w:rPr>
              <w:t xml:space="preserve"> (</w:t>
            </w:r>
            <w:r w:rsidRPr="002D03D8">
              <w:rPr>
                <w:rFonts w:ascii="CordiaUPC" w:hAnsi="CordiaUPC" w:cs="CordiaUPC" w:hint="cs"/>
                <w:sz w:val="20"/>
                <w:vertAlign w:val="superscript"/>
                <w:cs/>
                <w:lang w:bidi="th-TH"/>
              </w:rPr>
              <w:t>1</w:t>
            </w:r>
            <w:r w:rsidRPr="002D03D8">
              <w:rPr>
                <w:rFonts w:ascii="CordiaUPC" w:hAnsi="CordiaUPC" w:cs="CordiaUPC"/>
                <w:sz w:val="20"/>
                <w:vertAlign w:val="superscript"/>
              </w:rPr>
              <w:t>)</w:t>
            </w:r>
          </w:p>
        </w:tc>
        <w:tc>
          <w:tcPr>
            <w:tcW w:w="1170" w:type="dxa"/>
            <w:shd w:val="clear" w:color="auto" w:fill="auto"/>
            <w:vAlign w:val="bottom"/>
          </w:tcPr>
          <w:p w14:paraId="0BA726DC" w14:textId="77777777" w:rsidR="00156B5B" w:rsidRPr="002D03D8" w:rsidRDefault="00156B5B" w:rsidP="00156B5B">
            <w:pPr>
              <w:pStyle w:val="index"/>
              <w:spacing w:after="0" w:line="240" w:lineRule="exact"/>
              <w:jc w:val="center"/>
              <w:rPr>
                <w:rFonts w:ascii="CordiaUPC" w:hAnsi="CordiaUPC" w:cs="CordiaUPC"/>
                <w:sz w:val="20"/>
                <w:lang w:val="en-GB"/>
              </w:rPr>
            </w:pPr>
            <w:r w:rsidRPr="002D03D8">
              <w:rPr>
                <w:rFonts w:ascii="CordiaUPC" w:hAnsi="CordiaUPC" w:cs="CordiaUPC" w:hint="cs"/>
                <w:sz w:val="20"/>
                <w:lang w:val="en-GB"/>
              </w:rPr>
              <w:t xml:space="preserve">Fund management </w:t>
            </w:r>
          </w:p>
        </w:tc>
        <w:tc>
          <w:tcPr>
            <w:tcW w:w="630" w:type="dxa"/>
            <w:vAlign w:val="bottom"/>
          </w:tcPr>
          <w:p w14:paraId="268A9041" w14:textId="77777777" w:rsidR="00156B5B" w:rsidRPr="002D03D8" w:rsidRDefault="00156B5B" w:rsidP="00156B5B">
            <w:pPr>
              <w:pStyle w:val="index"/>
              <w:spacing w:after="0" w:line="240" w:lineRule="exact"/>
              <w:ind w:right="90"/>
              <w:jc w:val="right"/>
              <w:rPr>
                <w:rFonts w:ascii="CordiaUPC" w:hAnsi="CordiaUPC" w:cs="CordiaUPC"/>
                <w:sz w:val="20"/>
                <w:lang w:val="en-GB"/>
              </w:rPr>
            </w:pPr>
            <w:r w:rsidRPr="002D03D8">
              <w:rPr>
                <w:rFonts w:ascii="CordiaUPC" w:hAnsi="CordiaUPC" w:cs="CordiaUPC"/>
                <w:sz w:val="20"/>
                <w:lang w:val="en-GB"/>
              </w:rPr>
              <w:t>40.50</w:t>
            </w:r>
          </w:p>
        </w:tc>
        <w:tc>
          <w:tcPr>
            <w:tcW w:w="666" w:type="dxa"/>
            <w:shd w:val="clear" w:color="auto" w:fill="auto"/>
            <w:vAlign w:val="bottom"/>
          </w:tcPr>
          <w:p w14:paraId="2CCCC849" w14:textId="77777777" w:rsidR="00156B5B" w:rsidRPr="002D03D8" w:rsidRDefault="00156B5B" w:rsidP="00156B5B">
            <w:pPr>
              <w:pStyle w:val="index"/>
              <w:spacing w:after="0" w:line="240" w:lineRule="exact"/>
              <w:ind w:right="90"/>
              <w:jc w:val="right"/>
              <w:rPr>
                <w:rFonts w:ascii="CordiaUPC" w:hAnsi="CordiaUPC" w:cs="CordiaUPC"/>
                <w:sz w:val="20"/>
                <w:lang w:val="en-GB"/>
              </w:rPr>
            </w:pPr>
            <w:r w:rsidRPr="002D03D8">
              <w:rPr>
                <w:rFonts w:ascii="CordiaUPC" w:hAnsi="CordiaUPC" w:cs="CordiaUPC"/>
                <w:sz w:val="20"/>
                <w:lang w:val="en-GB"/>
              </w:rPr>
              <w:t>40.50</w:t>
            </w:r>
          </w:p>
        </w:tc>
        <w:tc>
          <w:tcPr>
            <w:tcW w:w="613" w:type="dxa"/>
            <w:shd w:val="clear" w:color="auto" w:fill="auto"/>
            <w:vAlign w:val="bottom"/>
          </w:tcPr>
          <w:p w14:paraId="472C549D" w14:textId="77777777" w:rsidR="00156B5B" w:rsidRPr="002D03D8" w:rsidRDefault="00156B5B" w:rsidP="00156B5B">
            <w:pPr>
              <w:pStyle w:val="index"/>
              <w:tabs>
                <w:tab w:val="decimal" w:pos="540"/>
              </w:tabs>
              <w:spacing w:after="0" w:line="240" w:lineRule="exact"/>
              <w:rPr>
                <w:rFonts w:ascii="CordiaUPC" w:hAnsi="CordiaUPC" w:cs="CordiaUPC"/>
                <w:sz w:val="20"/>
                <w:lang w:val="en-GB"/>
              </w:rPr>
            </w:pPr>
            <w:r w:rsidRPr="002D03D8">
              <w:rPr>
                <w:rFonts w:ascii="CordiaUPC" w:hAnsi="CordiaUPC" w:cs="CordiaUPC"/>
                <w:sz w:val="20"/>
                <w:lang w:val="en-GB"/>
              </w:rPr>
              <w:t>200</w:t>
            </w:r>
          </w:p>
        </w:tc>
        <w:tc>
          <w:tcPr>
            <w:tcW w:w="678" w:type="dxa"/>
            <w:shd w:val="clear" w:color="auto" w:fill="auto"/>
            <w:vAlign w:val="bottom"/>
          </w:tcPr>
          <w:p w14:paraId="0AB6D871" w14:textId="77777777" w:rsidR="00156B5B" w:rsidRPr="002D03D8" w:rsidRDefault="00156B5B" w:rsidP="00156B5B">
            <w:pPr>
              <w:pStyle w:val="index"/>
              <w:tabs>
                <w:tab w:val="decimal" w:pos="540"/>
              </w:tabs>
              <w:spacing w:after="0" w:line="240" w:lineRule="exact"/>
              <w:rPr>
                <w:rFonts w:ascii="CordiaUPC" w:hAnsi="CordiaUPC" w:cs="CordiaUPC"/>
                <w:sz w:val="20"/>
                <w:lang w:val="en-GB"/>
              </w:rPr>
            </w:pPr>
            <w:r w:rsidRPr="002D03D8">
              <w:rPr>
                <w:rFonts w:ascii="CordiaUPC" w:hAnsi="CordiaUPC" w:cs="CordiaUPC"/>
                <w:sz w:val="20"/>
                <w:lang w:val="en-GB"/>
              </w:rPr>
              <w:t>200</w:t>
            </w:r>
          </w:p>
        </w:tc>
        <w:tc>
          <w:tcPr>
            <w:tcW w:w="647" w:type="dxa"/>
            <w:vAlign w:val="bottom"/>
          </w:tcPr>
          <w:p w14:paraId="239A0C84" w14:textId="13293CA7" w:rsidR="00156B5B" w:rsidRPr="002D03D8" w:rsidRDefault="00156B5B" w:rsidP="00156B5B">
            <w:pPr>
              <w:pStyle w:val="index"/>
              <w:pBdr>
                <w:bottom w:val="single" w:sz="4" w:space="1" w:color="auto"/>
              </w:pBdr>
              <w:tabs>
                <w:tab w:val="decimal" w:pos="566"/>
              </w:tabs>
              <w:spacing w:after="0" w:line="240" w:lineRule="exact"/>
              <w:ind w:left="144" w:firstLine="14"/>
              <w:rPr>
                <w:rFonts w:ascii="CordiaUPC" w:hAnsi="CordiaUPC" w:cs="CordiaUPC"/>
                <w:sz w:val="20"/>
                <w:cs/>
                <w:lang w:val="en-GB" w:bidi="th-TH"/>
              </w:rPr>
            </w:pPr>
            <w:r w:rsidRPr="002D03D8">
              <w:rPr>
                <w:rFonts w:ascii="CordiaUPC" w:hAnsi="CordiaUPC" w:cs="CordiaUPC"/>
                <w:sz w:val="20"/>
                <w:lang w:val="en-GB" w:bidi="th-TH"/>
              </w:rPr>
              <w:t>8,645</w:t>
            </w:r>
          </w:p>
        </w:tc>
        <w:tc>
          <w:tcPr>
            <w:tcW w:w="656" w:type="dxa"/>
            <w:vAlign w:val="bottom"/>
          </w:tcPr>
          <w:p w14:paraId="67DEF6E6" w14:textId="55D70039" w:rsidR="00156B5B" w:rsidRPr="002D03D8" w:rsidRDefault="00156B5B" w:rsidP="00156B5B">
            <w:pPr>
              <w:pStyle w:val="index"/>
              <w:pBdr>
                <w:bottom w:val="single" w:sz="4" w:space="1" w:color="auto"/>
              </w:pBdr>
              <w:tabs>
                <w:tab w:val="decimal" w:pos="548"/>
              </w:tabs>
              <w:spacing w:after="0" w:line="240" w:lineRule="exact"/>
              <w:ind w:left="144" w:firstLine="14"/>
              <w:rPr>
                <w:rFonts w:ascii="CordiaUPC" w:hAnsi="CordiaUPC" w:cs="CordiaUPC"/>
                <w:sz w:val="20"/>
                <w:lang w:val="en-GB"/>
              </w:rPr>
            </w:pPr>
            <w:r w:rsidRPr="002D03D8">
              <w:rPr>
                <w:rFonts w:ascii="CordiaUPC" w:hAnsi="CordiaUPC" w:cs="CordiaUPC"/>
                <w:sz w:val="20"/>
                <w:lang w:val="en-US" w:bidi="th-TH"/>
              </w:rPr>
              <w:t>8,584</w:t>
            </w:r>
          </w:p>
        </w:tc>
        <w:tc>
          <w:tcPr>
            <w:tcW w:w="683" w:type="dxa"/>
            <w:vAlign w:val="bottom"/>
          </w:tcPr>
          <w:p w14:paraId="6FB2B250" w14:textId="411ACEAF" w:rsidR="00156B5B" w:rsidRPr="002D03D8" w:rsidRDefault="00156B5B" w:rsidP="00156B5B">
            <w:pPr>
              <w:pStyle w:val="index"/>
              <w:pBdr>
                <w:bottom w:val="single" w:sz="4" w:space="1" w:color="auto"/>
              </w:pBdr>
              <w:tabs>
                <w:tab w:val="decimal" w:pos="593"/>
              </w:tabs>
              <w:spacing w:after="0" w:line="240" w:lineRule="exact"/>
              <w:ind w:left="144"/>
              <w:rPr>
                <w:rFonts w:ascii="CordiaUPC" w:hAnsi="CordiaUPC" w:cs="CordiaUPC"/>
                <w:sz w:val="20"/>
                <w:lang w:bidi="th-TH"/>
              </w:rPr>
            </w:pPr>
            <w:r w:rsidRPr="002D03D8">
              <w:rPr>
                <w:rFonts w:ascii="CordiaUPC" w:hAnsi="CordiaUPC" w:cs="CordiaUPC"/>
                <w:sz w:val="20"/>
                <w:lang w:bidi="th-TH"/>
              </w:rPr>
              <w:t>-</w:t>
            </w:r>
          </w:p>
        </w:tc>
        <w:tc>
          <w:tcPr>
            <w:tcW w:w="629" w:type="dxa"/>
            <w:vAlign w:val="bottom"/>
          </w:tcPr>
          <w:p w14:paraId="356FA252" w14:textId="6033CE51" w:rsidR="00156B5B" w:rsidRPr="002D03D8" w:rsidRDefault="00156B5B" w:rsidP="00156B5B">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2D03D8">
              <w:rPr>
                <w:rFonts w:ascii="CordiaUPC" w:hAnsi="CordiaUPC" w:cs="CordiaUPC"/>
                <w:sz w:val="20"/>
                <w:lang w:val="en-GB"/>
              </w:rPr>
              <w:t>-</w:t>
            </w:r>
          </w:p>
        </w:tc>
        <w:tc>
          <w:tcPr>
            <w:tcW w:w="629" w:type="dxa"/>
            <w:vAlign w:val="bottom"/>
          </w:tcPr>
          <w:p w14:paraId="16B2F5FD" w14:textId="579BB374" w:rsidR="00156B5B" w:rsidRPr="002D03D8" w:rsidRDefault="00156B5B" w:rsidP="00156B5B">
            <w:pPr>
              <w:pStyle w:val="index"/>
              <w:pBdr>
                <w:bottom w:val="single" w:sz="4" w:space="1" w:color="auto"/>
              </w:pBdr>
              <w:tabs>
                <w:tab w:val="decimal" w:pos="540"/>
              </w:tabs>
              <w:spacing w:after="0" w:line="240" w:lineRule="exact"/>
              <w:ind w:left="144"/>
              <w:rPr>
                <w:rFonts w:ascii="CordiaUPC" w:hAnsi="CordiaUPC" w:cs="CordiaUPC"/>
                <w:sz w:val="20"/>
                <w:lang w:val="en-US"/>
              </w:rPr>
            </w:pPr>
            <w:r w:rsidRPr="002D03D8">
              <w:rPr>
                <w:rFonts w:ascii="CordiaUPC" w:hAnsi="CordiaUPC" w:cs="CordiaUPC"/>
                <w:sz w:val="20"/>
                <w:lang w:val="en-US"/>
              </w:rPr>
              <w:t>8,645</w:t>
            </w:r>
          </w:p>
        </w:tc>
        <w:tc>
          <w:tcPr>
            <w:tcW w:w="665" w:type="dxa"/>
            <w:vAlign w:val="bottom"/>
          </w:tcPr>
          <w:p w14:paraId="6A93A859" w14:textId="3962D847" w:rsidR="00156B5B" w:rsidRPr="002D03D8" w:rsidRDefault="00156B5B" w:rsidP="00156B5B">
            <w:pPr>
              <w:pStyle w:val="index"/>
              <w:pBdr>
                <w:bottom w:val="single" w:sz="4" w:space="1" w:color="auto"/>
              </w:pBdr>
              <w:tabs>
                <w:tab w:val="decimal" w:pos="417"/>
                <w:tab w:val="decimal" w:pos="606"/>
              </w:tabs>
              <w:spacing w:after="0" w:line="240" w:lineRule="exact"/>
              <w:ind w:left="125"/>
              <w:jc w:val="center"/>
              <w:rPr>
                <w:rFonts w:ascii="CordiaUPC" w:hAnsi="CordiaUPC" w:cs="CordiaUPC"/>
                <w:sz w:val="20"/>
                <w:lang w:bidi="th-TH"/>
              </w:rPr>
            </w:pPr>
            <w:r w:rsidRPr="002D03D8">
              <w:rPr>
                <w:rFonts w:ascii="CordiaUPC" w:hAnsi="CordiaUPC" w:cs="CordiaUPC"/>
                <w:sz w:val="20"/>
                <w:lang w:val="en-US" w:bidi="th-TH"/>
              </w:rPr>
              <w:t>8,584</w:t>
            </w:r>
          </w:p>
        </w:tc>
        <w:tc>
          <w:tcPr>
            <w:tcW w:w="670" w:type="dxa"/>
            <w:vAlign w:val="bottom"/>
          </w:tcPr>
          <w:p w14:paraId="3DAE5C70" w14:textId="20F2C6A5" w:rsidR="00156B5B" w:rsidRPr="002D03D8" w:rsidRDefault="00156B5B" w:rsidP="00156B5B">
            <w:pPr>
              <w:pStyle w:val="index"/>
              <w:pBdr>
                <w:bottom w:val="single" w:sz="4" w:space="1" w:color="auto"/>
              </w:pBdr>
              <w:tabs>
                <w:tab w:val="decimal" w:pos="420"/>
                <w:tab w:val="decimal" w:pos="606"/>
              </w:tabs>
              <w:spacing w:after="0" w:line="240" w:lineRule="exact"/>
              <w:ind w:left="125"/>
              <w:jc w:val="center"/>
              <w:rPr>
                <w:rFonts w:ascii="CordiaUPC" w:hAnsi="CordiaUPC" w:cs="CordiaUPC"/>
                <w:sz w:val="20"/>
                <w:lang w:val="en-GB"/>
              </w:rPr>
            </w:pPr>
            <w:r w:rsidRPr="002D03D8">
              <w:rPr>
                <w:rFonts w:ascii="CordiaUPC" w:hAnsi="CordiaUPC" w:cs="CordiaUPC"/>
                <w:sz w:val="20"/>
                <w:lang w:val="en-US" w:bidi="th-TH"/>
              </w:rPr>
              <w:t>4,389</w:t>
            </w:r>
          </w:p>
        </w:tc>
        <w:tc>
          <w:tcPr>
            <w:tcW w:w="72" w:type="dxa"/>
            <w:shd w:val="clear" w:color="auto" w:fill="auto"/>
            <w:vAlign w:val="bottom"/>
          </w:tcPr>
          <w:p w14:paraId="651D0310" w14:textId="77777777" w:rsidR="00156B5B" w:rsidRPr="002D03D8" w:rsidRDefault="00156B5B" w:rsidP="00156B5B">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62" w:type="dxa"/>
            <w:shd w:val="clear" w:color="auto" w:fill="auto"/>
            <w:vAlign w:val="bottom"/>
          </w:tcPr>
          <w:p w14:paraId="250B5681" w14:textId="1806302E" w:rsidR="00156B5B" w:rsidRPr="002D03D8" w:rsidRDefault="00156B5B" w:rsidP="00156B5B">
            <w:pPr>
              <w:pStyle w:val="index"/>
              <w:pBdr>
                <w:bottom w:val="single" w:sz="4" w:space="1" w:color="auto"/>
              </w:pBdr>
              <w:tabs>
                <w:tab w:val="decimal" w:pos="487"/>
              </w:tabs>
              <w:spacing w:after="0" w:line="240" w:lineRule="exact"/>
              <w:rPr>
                <w:rFonts w:ascii="CordiaUPC" w:hAnsi="CordiaUPC" w:cs="CordiaUPC"/>
                <w:sz w:val="20"/>
                <w:lang w:val="en-GB"/>
              </w:rPr>
            </w:pPr>
            <w:r w:rsidRPr="002D03D8">
              <w:rPr>
                <w:rFonts w:ascii="CordiaUPC" w:hAnsi="CordiaUPC" w:cs="CordiaUPC"/>
                <w:sz w:val="20"/>
                <w:lang w:bidi="th-TH"/>
              </w:rPr>
              <w:t>4,</w:t>
            </w:r>
            <w:r w:rsidRPr="002D03D8">
              <w:rPr>
                <w:rFonts w:ascii="CordiaUPC" w:hAnsi="CordiaUPC" w:cs="CordiaUPC"/>
                <w:sz w:val="20"/>
                <w:lang w:val="en-US" w:bidi="th-TH"/>
              </w:rPr>
              <w:t>389</w:t>
            </w:r>
          </w:p>
        </w:tc>
        <w:tc>
          <w:tcPr>
            <w:tcW w:w="719" w:type="dxa"/>
            <w:shd w:val="clear" w:color="auto" w:fill="auto"/>
            <w:vAlign w:val="bottom"/>
          </w:tcPr>
          <w:p w14:paraId="3F025699" w14:textId="77777777" w:rsidR="00156B5B" w:rsidRPr="002D03D8" w:rsidRDefault="00156B5B" w:rsidP="00156B5B">
            <w:pPr>
              <w:pStyle w:val="index"/>
              <w:pBdr>
                <w:bottom w:val="single" w:sz="4" w:space="1" w:color="auto"/>
              </w:pBdr>
              <w:tabs>
                <w:tab w:val="decimal" w:pos="650"/>
              </w:tabs>
              <w:spacing w:after="0" w:line="240" w:lineRule="exact"/>
              <w:ind w:left="144"/>
              <w:rPr>
                <w:rFonts w:ascii="CordiaUPC" w:hAnsi="CordiaUPC" w:cs="CordiaUPC"/>
                <w:sz w:val="20"/>
                <w:cs/>
                <w:lang w:val="en-GB" w:bidi="th-TH"/>
              </w:rPr>
            </w:pPr>
            <w:r w:rsidRPr="002D03D8">
              <w:rPr>
                <w:rFonts w:ascii="CordiaUPC" w:hAnsi="CordiaUPC" w:cs="CordiaUPC"/>
                <w:sz w:val="20"/>
                <w:lang w:val="en-GB"/>
              </w:rPr>
              <w:t>-</w:t>
            </w:r>
          </w:p>
        </w:tc>
        <w:tc>
          <w:tcPr>
            <w:tcW w:w="90" w:type="dxa"/>
            <w:shd w:val="clear" w:color="auto" w:fill="auto"/>
            <w:vAlign w:val="bottom"/>
          </w:tcPr>
          <w:p w14:paraId="57C10D36" w14:textId="77777777" w:rsidR="00156B5B" w:rsidRPr="002D03D8" w:rsidRDefault="00156B5B" w:rsidP="00156B5B">
            <w:pPr>
              <w:pStyle w:val="index"/>
              <w:tabs>
                <w:tab w:val="decimal" w:pos="581"/>
              </w:tabs>
              <w:spacing w:after="0" w:line="240" w:lineRule="exact"/>
              <w:rPr>
                <w:rFonts w:ascii="CordiaUPC" w:hAnsi="CordiaUPC" w:cs="CordiaUPC"/>
                <w:sz w:val="20"/>
                <w:lang w:val="en-GB"/>
              </w:rPr>
            </w:pPr>
          </w:p>
        </w:tc>
        <w:tc>
          <w:tcPr>
            <w:tcW w:w="569" w:type="dxa"/>
            <w:shd w:val="clear" w:color="auto" w:fill="auto"/>
            <w:vAlign w:val="bottom"/>
          </w:tcPr>
          <w:p w14:paraId="2424C475" w14:textId="77777777" w:rsidR="00156B5B" w:rsidRPr="002D03D8" w:rsidRDefault="00156B5B" w:rsidP="00156B5B">
            <w:pPr>
              <w:pStyle w:val="index"/>
              <w:pBdr>
                <w:bottom w:val="single" w:sz="4" w:space="1" w:color="auto"/>
              </w:pBdr>
              <w:tabs>
                <w:tab w:val="decimal" w:pos="443"/>
              </w:tabs>
              <w:spacing w:after="0" w:line="240" w:lineRule="exact"/>
              <w:rPr>
                <w:rFonts w:ascii="CordiaUPC" w:hAnsi="CordiaUPC" w:cs="CordiaUPC"/>
                <w:sz w:val="20"/>
                <w:lang w:val="en-GB"/>
              </w:rPr>
            </w:pPr>
            <w:r w:rsidRPr="002D03D8">
              <w:rPr>
                <w:rFonts w:ascii="CordiaUPC" w:hAnsi="CordiaUPC" w:cs="CordiaUPC"/>
                <w:sz w:val="20"/>
                <w:lang w:val="en-GB"/>
              </w:rPr>
              <w:t>-</w:t>
            </w:r>
          </w:p>
        </w:tc>
        <w:tc>
          <w:tcPr>
            <w:tcW w:w="696" w:type="dxa"/>
            <w:vAlign w:val="bottom"/>
          </w:tcPr>
          <w:p w14:paraId="31918F4D" w14:textId="0B72F983" w:rsidR="00156B5B" w:rsidRPr="002D03D8" w:rsidRDefault="00156B5B" w:rsidP="00156B5B">
            <w:pPr>
              <w:pStyle w:val="index"/>
              <w:pBdr>
                <w:bottom w:val="single" w:sz="4" w:space="1" w:color="auto"/>
              </w:pBdr>
              <w:tabs>
                <w:tab w:val="decimal" w:pos="630"/>
              </w:tabs>
              <w:spacing w:after="0" w:line="240" w:lineRule="exact"/>
              <w:ind w:left="144"/>
              <w:rPr>
                <w:rFonts w:ascii="CordiaUPC" w:hAnsi="CordiaUPC" w:cs="CordiaUPC"/>
                <w:sz w:val="20"/>
              </w:rPr>
            </w:pPr>
            <w:r w:rsidRPr="002D03D8">
              <w:rPr>
                <w:rFonts w:ascii="CordiaUPC" w:hAnsi="CordiaUPC" w:cs="CordiaUPC"/>
                <w:sz w:val="20"/>
                <w:lang w:val="en-US" w:bidi="th-TH"/>
              </w:rPr>
              <w:t>4,389</w:t>
            </w:r>
          </w:p>
        </w:tc>
        <w:tc>
          <w:tcPr>
            <w:tcW w:w="719" w:type="dxa"/>
            <w:vAlign w:val="bottom"/>
          </w:tcPr>
          <w:p w14:paraId="38334BCC" w14:textId="2BC85B13" w:rsidR="00156B5B" w:rsidRPr="002D03D8" w:rsidRDefault="00156B5B" w:rsidP="00156B5B">
            <w:pPr>
              <w:pStyle w:val="index"/>
              <w:pBdr>
                <w:bottom w:val="single" w:sz="4" w:space="1" w:color="auto"/>
              </w:pBdr>
              <w:tabs>
                <w:tab w:val="decimal" w:pos="630"/>
              </w:tabs>
              <w:spacing w:after="0" w:line="240" w:lineRule="exact"/>
              <w:ind w:left="144"/>
              <w:rPr>
                <w:rFonts w:ascii="CordiaUPC" w:hAnsi="CordiaUPC" w:cs="CordiaUPC"/>
                <w:sz w:val="20"/>
                <w:lang w:val="en-GB"/>
              </w:rPr>
            </w:pPr>
            <w:r w:rsidRPr="002D03D8">
              <w:rPr>
                <w:rFonts w:ascii="CordiaUPC" w:hAnsi="CordiaUPC" w:cs="CordiaUPC"/>
                <w:sz w:val="20"/>
                <w:lang w:val="en-GB"/>
              </w:rPr>
              <w:t>4,389</w:t>
            </w:r>
          </w:p>
        </w:tc>
        <w:tc>
          <w:tcPr>
            <w:tcW w:w="715" w:type="dxa"/>
            <w:vAlign w:val="bottom"/>
          </w:tcPr>
          <w:p w14:paraId="22EFAE3F" w14:textId="3F7C0C77" w:rsidR="00156B5B" w:rsidRPr="002D03D8" w:rsidRDefault="00156B5B" w:rsidP="00156B5B">
            <w:pPr>
              <w:pStyle w:val="index"/>
              <w:pBdr>
                <w:bottom w:val="single" w:sz="4" w:space="1" w:color="auto"/>
              </w:pBdr>
              <w:tabs>
                <w:tab w:val="decimal" w:pos="569"/>
              </w:tabs>
              <w:spacing w:after="0" w:line="240" w:lineRule="exact"/>
              <w:ind w:left="144"/>
              <w:rPr>
                <w:rFonts w:ascii="CordiaUPC" w:hAnsi="CordiaUPC" w:cs="CordiaUPC"/>
                <w:sz w:val="20"/>
                <w:lang w:val="en-GB" w:bidi="th-TH"/>
              </w:rPr>
            </w:pPr>
            <w:r w:rsidRPr="002D03D8">
              <w:rPr>
                <w:rFonts w:ascii="CordiaUPC" w:hAnsi="CordiaUPC" w:cs="CordiaUPC"/>
                <w:sz w:val="20"/>
                <w:lang w:val="en-GB" w:bidi="th-TH"/>
              </w:rPr>
              <w:t>136</w:t>
            </w:r>
          </w:p>
        </w:tc>
        <w:tc>
          <w:tcPr>
            <w:tcW w:w="662" w:type="dxa"/>
            <w:vAlign w:val="bottom"/>
          </w:tcPr>
          <w:p w14:paraId="5FFC7842" w14:textId="6C632A22" w:rsidR="00156B5B" w:rsidRPr="002D03D8" w:rsidRDefault="00EF633B" w:rsidP="00156B5B">
            <w:pPr>
              <w:pStyle w:val="index"/>
              <w:pBdr>
                <w:bottom w:val="single" w:sz="4" w:space="1" w:color="auto"/>
              </w:pBdr>
              <w:tabs>
                <w:tab w:val="decimal" w:pos="542"/>
              </w:tabs>
              <w:spacing w:after="0" w:line="240" w:lineRule="exact"/>
              <w:ind w:left="144"/>
              <w:rPr>
                <w:rFonts w:ascii="CordiaUPC" w:hAnsi="CordiaUPC" w:cs="CordiaUPC"/>
                <w:sz w:val="20"/>
                <w:lang w:val="en-US" w:bidi="th-TH"/>
              </w:rPr>
            </w:pPr>
            <w:r w:rsidRPr="002D03D8">
              <w:rPr>
                <w:rFonts w:ascii="CordiaUPC" w:hAnsi="CordiaUPC" w:cs="CordiaUPC" w:hint="cs"/>
                <w:sz w:val="20"/>
                <w:cs/>
                <w:lang w:val="en-US" w:bidi="th-TH"/>
              </w:rPr>
              <w:t>287</w:t>
            </w:r>
          </w:p>
        </w:tc>
      </w:tr>
      <w:tr w:rsidR="00156B5B" w:rsidRPr="002D03D8" w14:paraId="2F30421A" w14:textId="77777777" w:rsidTr="00F65CA6">
        <w:tc>
          <w:tcPr>
            <w:tcW w:w="1838" w:type="dxa"/>
            <w:shd w:val="clear" w:color="auto" w:fill="auto"/>
            <w:vAlign w:val="bottom"/>
          </w:tcPr>
          <w:p w14:paraId="1DD03345" w14:textId="77777777" w:rsidR="00156B5B" w:rsidRPr="002D03D8" w:rsidRDefault="00156B5B" w:rsidP="00156B5B">
            <w:pPr>
              <w:pStyle w:val="index"/>
              <w:spacing w:after="0" w:line="240" w:lineRule="exact"/>
              <w:rPr>
                <w:rFonts w:ascii="CordiaUPC" w:hAnsi="CordiaUPC" w:cs="CordiaUPC"/>
                <w:b/>
                <w:bCs/>
                <w:sz w:val="20"/>
                <w:lang w:val="en-GB"/>
              </w:rPr>
            </w:pPr>
            <w:r w:rsidRPr="002D03D8">
              <w:rPr>
                <w:rFonts w:ascii="CordiaUPC" w:hAnsi="CordiaUPC" w:cs="CordiaUPC" w:hint="cs"/>
                <w:b/>
                <w:bCs/>
                <w:sz w:val="20"/>
                <w:lang w:val="en-GB"/>
              </w:rPr>
              <w:t>Total</w:t>
            </w:r>
          </w:p>
        </w:tc>
        <w:tc>
          <w:tcPr>
            <w:tcW w:w="1170" w:type="dxa"/>
            <w:shd w:val="clear" w:color="auto" w:fill="auto"/>
            <w:vAlign w:val="bottom"/>
          </w:tcPr>
          <w:p w14:paraId="574BA852" w14:textId="77777777" w:rsidR="00156B5B" w:rsidRPr="002D03D8" w:rsidRDefault="00156B5B" w:rsidP="00156B5B">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0C852BDB" w14:textId="77777777" w:rsidR="00156B5B" w:rsidRPr="002D03D8" w:rsidRDefault="00156B5B" w:rsidP="00156B5B">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6BF030C5" w14:textId="77777777" w:rsidR="00156B5B" w:rsidRPr="002D03D8" w:rsidRDefault="00156B5B" w:rsidP="00156B5B">
            <w:pPr>
              <w:pStyle w:val="index"/>
              <w:spacing w:after="0" w:line="240" w:lineRule="exact"/>
              <w:jc w:val="center"/>
              <w:rPr>
                <w:rFonts w:ascii="CordiaUPC" w:hAnsi="CordiaUPC" w:cs="CordiaUPC"/>
                <w:sz w:val="20"/>
                <w:lang w:val="en-GB"/>
              </w:rPr>
            </w:pPr>
          </w:p>
        </w:tc>
        <w:tc>
          <w:tcPr>
            <w:tcW w:w="613" w:type="dxa"/>
            <w:shd w:val="clear" w:color="auto" w:fill="auto"/>
            <w:vAlign w:val="bottom"/>
          </w:tcPr>
          <w:p w14:paraId="788BE8F4" w14:textId="77777777" w:rsidR="00156B5B" w:rsidRPr="002D03D8" w:rsidRDefault="00156B5B" w:rsidP="00156B5B">
            <w:pPr>
              <w:pStyle w:val="index"/>
              <w:spacing w:after="0" w:line="240" w:lineRule="exact"/>
              <w:rPr>
                <w:rFonts w:ascii="CordiaUPC" w:hAnsi="CordiaUPC" w:cs="CordiaUPC"/>
                <w:sz w:val="20"/>
                <w:lang w:val="en-GB"/>
              </w:rPr>
            </w:pPr>
          </w:p>
        </w:tc>
        <w:tc>
          <w:tcPr>
            <w:tcW w:w="678" w:type="dxa"/>
            <w:shd w:val="clear" w:color="auto" w:fill="auto"/>
            <w:vAlign w:val="bottom"/>
          </w:tcPr>
          <w:p w14:paraId="2A74CE5B" w14:textId="77777777" w:rsidR="00156B5B" w:rsidRPr="002D03D8" w:rsidRDefault="00156B5B" w:rsidP="00156B5B">
            <w:pPr>
              <w:pStyle w:val="index"/>
              <w:tabs>
                <w:tab w:val="decimal" w:pos="621"/>
              </w:tabs>
              <w:spacing w:after="0" w:line="240" w:lineRule="exact"/>
              <w:rPr>
                <w:rFonts w:ascii="CordiaUPC" w:hAnsi="CordiaUPC" w:cs="CordiaUPC"/>
                <w:sz w:val="20"/>
                <w:lang w:val="en-GB"/>
              </w:rPr>
            </w:pPr>
          </w:p>
        </w:tc>
        <w:tc>
          <w:tcPr>
            <w:tcW w:w="647" w:type="dxa"/>
            <w:vAlign w:val="bottom"/>
          </w:tcPr>
          <w:p w14:paraId="5E1D3A52" w14:textId="7E9420D3" w:rsidR="00156B5B" w:rsidRPr="002D03D8" w:rsidRDefault="00156B5B" w:rsidP="00156B5B">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2D03D8">
              <w:rPr>
                <w:rFonts w:ascii="CordiaUPC" w:hAnsi="CordiaUPC" w:cs="CordiaUPC"/>
                <w:b/>
                <w:bCs/>
                <w:sz w:val="20"/>
                <w:lang w:val="en-GB"/>
              </w:rPr>
              <w:t>8,645</w:t>
            </w:r>
          </w:p>
        </w:tc>
        <w:tc>
          <w:tcPr>
            <w:tcW w:w="656" w:type="dxa"/>
            <w:vAlign w:val="bottom"/>
          </w:tcPr>
          <w:p w14:paraId="22533DA6" w14:textId="24F37C53" w:rsidR="00156B5B" w:rsidRPr="002D03D8" w:rsidRDefault="00156B5B" w:rsidP="00156B5B">
            <w:pPr>
              <w:pStyle w:val="index"/>
              <w:pBdr>
                <w:bottom w:val="double" w:sz="4" w:space="1" w:color="auto"/>
              </w:pBdr>
              <w:tabs>
                <w:tab w:val="decimal" w:pos="548"/>
              </w:tabs>
              <w:spacing w:after="0" w:line="240" w:lineRule="exact"/>
              <w:ind w:left="144" w:right="-72"/>
              <w:rPr>
                <w:rFonts w:ascii="CordiaUPC" w:hAnsi="CordiaUPC" w:cs="CordiaUPC"/>
                <w:b/>
                <w:bCs/>
                <w:sz w:val="20"/>
                <w:lang w:bidi="th-TH"/>
              </w:rPr>
            </w:pPr>
            <w:r w:rsidRPr="002D03D8">
              <w:rPr>
                <w:rFonts w:ascii="CordiaUPC" w:hAnsi="CordiaUPC" w:cs="CordiaUPC"/>
                <w:b/>
                <w:bCs/>
                <w:sz w:val="20"/>
                <w:lang w:val="en-US" w:bidi="th-TH"/>
              </w:rPr>
              <w:t>8,584</w:t>
            </w:r>
          </w:p>
        </w:tc>
        <w:tc>
          <w:tcPr>
            <w:tcW w:w="683" w:type="dxa"/>
            <w:vAlign w:val="bottom"/>
          </w:tcPr>
          <w:p w14:paraId="6E70C552" w14:textId="79FCF077" w:rsidR="00156B5B" w:rsidRPr="002D03D8" w:rsidRDefault="00156B5B" w:rsidP="00156B5B">
            <w:pPr>
              <w:pStyle w:val="index"/>
              <w:pBdr>
                <w:bottom w:val="double" w:sz="4" w:space="1" w:color="auto"/>
              </w:pBdr>
              <w:tabs>
                <w:tab w:val="decimal" w:pos="593"/>
              </w:tabs>
              <w:spacing w:after="0" w:line="240" w:lineRule="exact"/>
              <w:ind w:left="144"/>
              <w:rPr>
                <w:rFonts w:ascii="CordiaUPC" w:hAnsi="CordiaUPC" w:cs="CordiaUPC"/>
                <w:b/>
                <w:bCs/>
                <w:sz w:val="20"/>
                <w:cs/>
                <w:lang w:bidi="th-TH"/>
              </w:rPr>
            </w:pPr>
            <w:r w:rsidRPr="002D03D8">
              <w:rPr>
                <w:rFonts w:ascii="CordiaUPC" w:hAnsi="CordiaUPC" w:cs="CordiaUPC" w:hint="cs"/>
                <w:b/>
                <w:bCs/>
                <w:sz w:val="20"/>
                <w:lang w:bidi="th-TH"/>
              </w:rPr>
              <w:t>-</w:t>
            </w:r>
          </w:p>
        </w:tc>
        <w:tc>
          <w:tcPr>
            <w:tcW w:w="629" w:type="dxa"/>
            <w:vAlign w:val="bottom"/>
          </w:tcPr>
          <w:p w14:paraId="774EC795" w14:textId="1C921244" w:rsidR="00156B5B" w:rsidRPr="002D03D8" w:rsidRDefault="00156B5B" w:rsidP="00156B5B">
            <w:pPr>
              <w:pStyle w:val="index"/>
              <w:pBdr>
                <w:bottom w:val="double" w:sz="4" w:space="1" w:color="auto"/>
              </w:pBdr>
              <w:tabs>
                <w:tab w:val="decimal" w:pos="307"/>
              </w:tabs>
              <w:spacing w:after="0" w:line="240" w:lineRule="exact"/>
              <w:ind w:left="144"/>
              <w:jc w:val="center"/>
              <w:rPr>
                <w:rFonts w:ascii="CordiaUPC" w:hAnsi="CordiaUPC" w:cs="CordiaUPC"/>
                <w:b/>
                <w:bCs/>
                <w:sz w:val="20"/>
                <w:lang w:val="en-GB"/>
              </w:rPr>
            </w:pPr>
            <w:r w:rsidRPr="002D03D8">
              <w:rPr>
                <w:rFonts w:ascii="CordiaUPC" w:hAnsi="CordiaUPC" w:cs="CordiaUPC" w:hint="cs"/>
                <w:b/>
                <w:bCs/>
                <w:sz w:val="20"/>
                <w:lang w:val="en-GB"/>
              </w:rPr>
              <w:t>-</w:t>
            </w:r>
          </w:p>
        </w:tc>
        <w:tc>
          <w:tcPr>
            <w:tcW w:w="629" w:type="dxa"/>
            <w:vAlign w:val="bottom"/>
          </w:tcPr>
          <w:p w14:paraId="244B9571" w14:textId="63B8E66C" w:rsidR="00156B5B" w:rsidRPr="002D03D8" w:rsidRDefault="00156B5B" w:rsidP="00156B5B">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2D03D8">
              <w:rPr>
                <w:rFonts w:ascii="CordiaUPC" w:hAnsi="CordiaUPC" w:cs="CordiaUPC"/>
                <w:b/>
                <w:bCs/>
                <w:sz w:val="20"/>
                <w:lang w:val="en-GB"/>
              </w:rPr>
              <w:t>8,645</w:t>
            </w:r>
          </w:p>
        </w:tc>
        <w:tc>
          <w:tcPr>
            <w:tcW w:w="665" w:type="dxa"/>
            <w:vAlign w:val="bottom"/>
          </w:tcPr>
          <w:p w14:paraId="02B0E2B3" w14:textId="2BF8FFE2" w:rsidR="00156B5B" w:rsidRPr="002D03D8" w:rsidRDefault="00156B5B" w:rsidP="00156B5B">
            <w:pPr>
              <w:pStyle w:val="index"/>
              <w:pBdr>
                <w:bottom w:val="double" w:sz="4" w:space="1" w:color="auto"/>
              </w:pBdr>
              <w:tabs>
                <w:tab w:val="decimal" w:pos="417"/>
                <w:tab w:val="decimal" w:pos="606"/>
              </w:tabs>
              <w:spacing w:after="0" w:line="240" w:lineRule="exact"/>
              <w:ind w:left="125"/>
              <w:jc w:val="center"/>
              <w:rPr>
                <w:rFonts w:ascii="CordiaUPC" w:hAnsi="CordiaUPC" w:cs="CordiaUPC"/>
                <w:b/>
                <w:bCs/>
                <w:sz w:val="20"/>
                <w:lang w:bidi="th-TH"/>
              </w:rPr>
            </w:pPr>
            <w:r w:rsidRPr="002D03D8">
              <w:rPr>
                <w:rFonts w:ascii="CordiaUPC" w:hAnsi="CordiaUPC" w:cs="CordiaUPC"/>
                <w:b/>
                <w:bCs/>
                <w:sz w:val="20"/>
                <w:lang w:val="en-US" w:bidi="th-TH"/>
              </w:rPr>
              <w:t>8,584</w:t>
            </w:r>
          </w:p>
        </w:tc>
        <w:tc>
          <w:tcPr>
            <w:tcW w:w="670" w:type="dxa"/>
            <w:vAlign w:val="bottom"/>
          </w:tcPr>
          <w:p w14:paraId="56F5ADEA" w14:textId="424F5594" w:rsidR="00156B5B" w:rsidRPr="002D03D8" w:rsidRDefault="00156B5B" w:rsidP="00156B5B">
            <w:pPr>
              <w:pStyle w:val="index"/>
              <w:pBdr>
                <w:bottom w:val="double" w:sz="4" w:space="1" w:color="auto"/>
              </w:pBdr>
              <w:tabs>
                <w:tab w:val="decimal" w:pos="420"/>
                <w:tab w:val="decimal" w:pos="606"/>
              </w:tabs>
              <w:spacing w:after="0" w:line="240" w:lineRule="exact"/>
              <w:ind w:left="144"/>
              <w:jc w:val="center"/>
              <w:rPr>
                <w:rFonts w:ascii="CordiaUPC" w:hAnsi="CordiaUPC" w:cs="CordiaUPC"/>
                <w:b/>
                <w:bCs/>
                <w:sz w:val="20"/>
                <w:cs/>
                <w:lang w:val="en-GB" w:bidi="th-TH"/>
              </w:rPr>
            </w:pPr>
            <w:r w:rsidRPr="002D03D8">
              <w:rPr>
                <w:rFonts w:ascii="CordiaUPC" w:hAnsi="CordiaUPC" w:cs="CordiaUPC"/>
                <w:b/>
                <w:bCs/>
                <w:sz w:val="20"/>
              </w:rPr>
              <w:t>7,129</w:t>
            </w:r>
          </w:p>
        </w:tc>
        <w:tc>
          <w:tcPr>
            <w:tcW w:w="72" w:type="dxa"/>
            <w:shd w:val="clear" w:color="auto" w:fill="auto"/>
            <w:vAlign w:val="bottom"/>
          </w:tcPr>
          <w:p w14:paraId="2A1DCF64" w14:textId="77777777" w:rsidR="00156B5B" w:rsidRPr="002D03D8" w:rsidRDefault="00156B5B" w:rsidP="00156B5B">
            <w:pPr>
              <w:pStyle w:val="index"/>
              <w:tabs>
                <w:tab w:val="decimal" w:pos="540"/>
              </w:tabs>
              <w:spacing w:after="0" w:line="240" w:lineRule="exact"/>
              <w:ind w:left="-14"/>
              <w:rPr>
                <w:rFonts w:ascii="CordiaUPC" w:hAnsi="CordiaUPC" w:cs="CordiaUPC"/>
                <w:b/>
                <w:bCs/>
                <w:sz w:val="20"/>
                <w:lang w:val="en-GB"/>
              </w:rPr>
            </w:pPr>
          </w:p>
        </w:tc>
        <w:tc>
          <w:tcPr>
            <w:tcW w:w="562" w:type="dxa"/>
            <w:shd w:val="clear" w:color="auto" w:fill="auto"/>
            <w:vAlign w:val="bottom"/>
          </w:tcPr>
          <w:p w14:paraId="54A9F097" w14:textId="1C8BB762" w:rsidR="00156B5B" w:rsidRPr="002D03D8" w:rsidRDefault="00156B5B" w:rsidP="00156B5B">
            <w:pPr>
              <w:pStyle w:val="index"/>
              <w:pBdr>
                <w:bottom w:val="double" w:sz="4" w:space="1" w:color="auto"/>
              </w:pBdr>
              <w:tabs>
                <w:tab w:val="decimal" w:pos="487"/>
              </w:tabs>
              <w:spacing w:after="0" w:line="240" w:lineRule="exact"/>
              <w:rPr>
                <w:rFonts w:ascii="CordiaUPC" w:hAnsi="CordiaUPC" w:cs="CordiaUPC"/>
                <w:b/>
                <w:bCs/>
                <w:sz w:val="20"/>
                <w:lang w:val="en-GB"/>
              </w:rPr>
            </w:pPr>
            <w:r w:rsidRPr="002D03D8">
              <w:rPr>
                <w:rFonts w:ascii="CordiaUPC" w:hAnsi="CordiaUPC" w:cs="CordiaUPC"/>
                <w:b/>
                <w:bCs/>
                <w:sz w:val="20"/>
              </w:rPr>
              <w:t>4,834</w:t>
            </w:r>
          </w:p>
        </w:tc>
        <w:tc>
          <w:tcPr>
            <w:tcW w:w="719" w:type="dxa"/>
            <w:shd w:val="clear" w:color="auto" w:fill="auto"/>
            <w:vAlign w:val="bottom"/>
          </w:tcPr>
          <w:p w14:paraId="167FB2B7" w14:textId="77777777" w:rsidR="00156B5B" w:rsidRPr="002D03D8" w:rsidRDefault="00156B5B" w:rsidP="00156B5B">
            <w:pPr>
              <w:pStyle w:val="index"/>
              <w:pBdr>
                <w:bottom w:val="double" w:sz="4" w:space="1" w:color="auto"/>
              </w:pBdr>
              <w:tabs>
                <w:tab w:val="decimal" w:pos="650"/>
              </w:tabs>
              <w:spacing w:after="0" w:line="240" w:lineRule="exact"/>
              <w:ind w:left="144" w:right="-20"/>
              <w:rPr>
                <w:rFonts w:ascii="CordiaUPC" w:hAnsi="CordiaUPC" w:cs="CordiaUPC"/>
                <w:b/>
                <w:bCs/>
                <w:sz w:val="20"/>
                <w:lang w:val="en-GB" w:bidi="th-TH"/>
              </w:rPr>
            </w:pPr>
            <w:r w:rsidRPr="002D03D8">
              <w:rPr>
                <w:rFonts w:ascii="CordiaUPC" w:hAnsi="CordiaUPC" w:cs="CordiaUPC" w:hint="cs"/>
                <w:b/>
                <w:bCs/>
                <w:sz w:val="20"/>
                <w:cs/>
                <w:lang w:val="en-GB" w:bidi="th-TH"/>
              </w:rPr>
              <w:t>-</w:t>
            </w:r>
          </w:p>
        </w:tc>
        <w:tc>
          <w:tcPr>
            <w:tcW w:w="90" w:type="dxa"/>
            <w:shd w:val="clear" w:color="auto" w:fill="auto"/>
            <w:vAlign w:val="bottom"/>
          </w:tcPr>
          <w:p w14:paraId="3BF7D280" w14:textId="77777777" w:rsidR="00156B5B" w:rsidRPr="002D03D8" w:rsidRDefault="00156B5B" w:rsidP="00156B5B">
            <w:pPr>
              <w:pStyle w:val="index"/>
              <w:tabs>
                <w:tab w:val="decimal" w:pos="581"/>
              </w:tabs>
              <w:spacing w:after="0" w:line="240" w:lineRule="exact"/>
              <w:rPr>
                <w:rFonts w:ascii="CordiaUPC" w:hAnsi="CordiaUPC" w:cs="CordiaUPC"/>
                <w:b/>
                <w:bCs/>
                <w:sz w:val="20"/>
                <w:lang w:val="en-GB"/>
              </w:rPr>
            </w:pPr>
          </w:p>
        </w:tc>
        <w:tc>
          <w:tcPr>
            <w:tcW w:w="569" w:type="dxa"/>
            <w:shd w:val="clear" w:color="auto" w:fill="auto"/>
            <w:vAlign w:val="bottom"/>
          </w:tcPr>
          <w:p w14:paraId="2D533EEF" w14:textId="77777777" w:rsidR="00156B5B" w:rsidRPr="002D03D8" w:rsidRDefault="00156B5B" w:rsidP="00156B5B">
            <w:pPr>
              <w:pStyle w:val="index"/>
              <w:pBdr>
                <w:bottom w:val="double" w:sz="4" w:space="1" w:color="auto"/>
              </w:pBdr>
              <w:tabs>
                <w:tab w:val="decimal" w:pos="443"/>
              </w:tabs>
              <w:spacing w:after="0" w:line="240" w:lineRule="exact"/>
              <w:rPr>
                <w:rFonts w:ascii="CordiaUPC" w:hAnsi="CordiaUPC" w:cs="CordiaUPC"/>
                <w:b/>
                <w:bCs/>
                <w:sz w:val="20"/>
                <w:lang w:val="en-US" w:bidi="th-TH"/>
              </w:rPr>
            </w:pPr>
            <w:r w:rsidRPr="002D03D8">
              <w:rPr>
                <w:rFonts w:ascii="CordiaUPC" w:hAnsi="CordiaUPC" w:cs="CordiaUPC" w:hint="cs"/>
                <w:b/>
                <w:bCs/>
                <w:sz w:val="20"/>
                <w:cs/>
                <w:lang w:val="en-GB" w:bidi="th-TH"/>
              </w:rPr>
              <w:t>-</w:t>
            </w:r>
          </w:p>
        </w:tc>
        <w:tc>
          <w:tcPr>
            <w:tcW w:w="696" w:type="dxa"/>
            <w:vAlign w:val="bottom"/>
          </w:tcPr>
          <w:p w14:paraId="6DA226C5" w14:textId="2649C24C" w:rsidR="00156B5B" w:rsidRPr="002D03D8" w:rsidRDefault="00683985" w:rsidP="00156B5B">
            <w:pPr>
              <w:pStyle w:val="index"/>
              <w:pBdr>
                <w:bottom w:val="double" w:sz="4" w:space="1" w:color="auto"/>
              </w:pBdr>
              <w:tabs>
                <w:tab w:val="decimal" w:pos="641"/>
              </w:tabs>
              <w:spacing w:after="0" w:line="240" w:lineRule="exact"/>
              <w:ind w:left="144" w:right="-72"/>
              <w:rPr>
                <w:rFonts w:ascii="CordiaUPC" w:hAnsi="CordiaUPC" w:cs="CordiaUPC"/>
                <w:b/>
                <w:bCs/>
                <w:sz w:val="20"/>
                <w:lang w:val="en-GB"/>
              </w:rPr>
            </w:pPr>
            <w:r w:rsidRPr="002D03D8">
              <w:rPr>
                <w:rFonts w:ascii="CordiaUPC" w:hAnsi="CordiaUPC" w:cs="CordiaUPC"/>
                <w:b/>
                <w:bCs/>
                <w:sz w:val="20"/>
              </w:rPr>
              <w:t>7</w:t>
            </w:r>
            <w:r w:rsidR="00156B5B" w:rsidRPr="002D03D8">
              <w:rPr>
                <w:rFonts w:ascii="CordiaUPC" w:hAnsi="CordiaUPC" w:cs="CordiaUPC"/>
                <w:b/>
                <w:bCs/>
                <w:sz w:val="20"/>
              </w:rPr>
              <w:t>,</w:t>
            </w:r>
            <w:r w:rsidRPr="002D03D8">
              <w:rPr>
                <w:rFonts w:ascii="CordiaUPC" w:hAnsi="CordiaUPC" w:cs="CordiaUPC"/>
                <w:b/>
                <w:bCs/>
                <w:sz w:val="20"/>
              </w:rPr>
              <w:t>129</w:t>
            </w:r>
          </w:p>
        </w:tc>
        <w:tc>
          <w:tcPr>
            <w:tcW w:w="719" w:type="dxa"/>
            <w:vAlign w:val="bottom"/>
          </w:tcPr>
          <w:p w14:paraId="00B64C81" w14:textId="3BE52CF3" w:rsidR="00156B5B" w:rsidRPr="002D03D8" w:rsidRDefault="00156B5B" w:rsidP="00156B5B">
            <w:pPr>
              <w:pStyle w:val="index"/>
              <w:pBdr>
                <w:bottom w:val="double" w:sz="4" w:space="1" w:color="auto"/>
              </w:pBdr>
              <w:tabs>
                <w:tab w:val="decimal" w:pos="630"/>
              </w:tabs>
              <w:spacing w:after="0" w:line="240" w:lineRule="exact"/>
              <w:ind w:left="144"/>
              <w:rPr>
                <w:rFonts w:ascii="CordiaUPC" w:hAnsi="CordiaUPC" w:cs="CordiaUPC"/>
                <w:b/>
                <w:bCs/>
                <w:sz w:val="20"/>
                <w:lang w:val="en-GB"/>
              </w:rPr>
            </w:pPr>
            <w:r w:rsidRPr="002D03D8">
              <w:rPr>
                <w:rFonts w:ascii="CordiaUPC" w:hAnsi="CordiaUPC" w:cs="CordiaUPC"/>
                <w:b/>
                <w:bCs/>
                <w:sz w:val="20"/>
                <w:lang w:val="en-GB"/>
              </w:rPr>
              <w:t>4,834</w:t>
            </w:r>
          </w:p>
        </w:tc>
        <w:tc>
          <w:tcPr>
            <w:tcW w:w="715" w:type="dxa"/>
            <w:vAlign w:val="bottom"/>
          </w:tcPr>
          <w:p w14:paraId="6CA1AAEE" w14:textId="3F508226" w:rsidR="00156B5B" w:rsidRPr="002D03D8" w:rsidRDefault="00156B5B" w:rsidP="00156B5B">
            <w:pPr>
              <w:pStyle w:val="index"/>
              <w:pBdr>
                <w:bottom w:val="double" w:sz="4" w:space="1" w:color="auto"/>
              </w:pBdr>
              <w:tabs>
                <w:tab w:val="decimal" w:pos="568"/>
              </w:tabs>
              <w:spacing w:after="0" w:line="240" w:lineRule="exact"/>
              <w:ind w:left="144" w:right="-72" w:firstLine="4"/>
              <w:rPr>
                <w:rFonts w:ascii="CordiaUPC" w:hAnsi="CordiaUPC" w:cs="CordiaUPC"/>
                <w:b/>
                <w:bCs/>
                <w:sz w:val="20"/>
                <w:lang w:val="en-GB" w:bidi="th-TH"/>
              </w:rPr>
            </w:pPr>
            <w:r w:rsidRPr="002D03D8">
              <w:rPr>
                <w:rFonts w:ascii="CordiaUPC" w:hAnsi="CordiaUPC" w:cs="CordiaUPC"/>
                <w:b/>
                <w:bCs/>
                <w:sz w:val="20"/>
                <w:lang w:val="en-GB" w:bidi="th-TH"/>
              </w:rPr>
              <w:t>1,122</w:t>
            </w:r>
          </w:p>
        </w:tc>
        <w:tc>
          <w:tcPr>
            <w:tcW w:w="662" w:type="dxa"/>
            <w:vAlign w:val="bottom"/>
          </w:tcPr>
          <w:p w14:paraId="112763E7" w14:textId="75308946" w:rsidR="00156B5B" w:rsidRPr="002D03D8" w:rsidRDefault="00EF633B" w:rsidP="00EF633B">
            <w:pPr>
              <w:pStyle w:val="index"/>
              <w:pBdr>
                <w:bottom w:val="double" w:sz="4" w:space="1" w:color="auto"/>
              </w:pBdr>
              <w:tabs>
                <w:tab w:val="decimal" w:pos="542"/>
              </w:tabs>
              <w:spacing w:after="0" w:line="240" w:lineRule="exact"/>
              <w:ind w:right="-72"/>
              <w:rPr>
                <w:rFonts w:ascii="CordiaUPC" w:hAnsi="CordiaUPC" w:cs="CordiaUPC"/>
                <w:b/>
                <w:bCs/>
                <w:sz w:val="20"/>
                <w:lang w:val="en-US" w:bidi="th-TH"/>
              </w:rPr>
            </w:pPr>
            <w:r w:rsidRPr="002D03D8">
              <w:rPr>
                <w:rFonts w:ascii="CordiaUPC" w:hAnsi="CordiaUPC" w:cs="CordiaUPC" w:hint="cs"/>
                <w:b/>
                <w:bCs/>
                <w:sz w:val="20"/>
                <w:cs/>
                <w:lang w:val="en-US" w:bidi="th-TH"/>
              </w:rPr>
              <w:t>481</w:t>
            </w:r>
          </w:p>
        </w:tc>
      </w:tr>
    </w:tbl>
    <w:p w14:paraId="495DE38C" w14:textId="77777777" w:rsidR="004C28D9" w:rsidRPr="002D03D8" w:rsidRDefault="004C28D9" w:rsidP="00F117CA">
      <w:pPr>
        <w:spacing w:line="240" w:lineRule="auto"/>
        <w:rPr>
          <w:rFonts w:ascii="CordiaUPC" w:eastAsia="Calibri" w:hAnsi="CordiaUPC" w:cs="CordiaUPC"/>
          <w:sz w:val="10"/>
          <w:szCs w:val="10"/>
          <w:vertAlign w:val="superscript"/>
        </w:rPr>
      </w:pPr>
    </w:p>
    <w:p w14:paraId="27FFB724" w14:textId="01E31D2E" w:rsidR="008F6A70" w:rsidRPr="002D03D8" w:rsidRDefault="008F6A70" w:rsidP="00DB5C94">
      <w:pPr>
        <w:spacing w:line="240" w:lineRule="auto"/>
        <w:ind w:firstLine="142"/>
        <w:rPr>
          <w:rFonts w:ascii="CordiaUPC" w:hAnsi="CordiaUPC" w:cs="CordiaUPC"/>
          <w:sz w:val="20"/>
          <w:lang w:val="en-US"/>
        </w:rPr>
      </w:pPr>
      <w:r w:rsidRPr="002D03D8">
        <w:rPr>
          <w:rFonts w:ascii="CordiaUPC" w:eastAsia="Calibri" w:hAnsi="CordiaUPC" w:cs="CordiaUPC"/>
          <w:sz w:val="20"/>
          <w:vertAlign w:val="superscript"/>
        </w:rPr>
        <w:t>(</w:t>
      </w:r>
      <w:r w:rsidR="00C95AB1" w:rsidRPr="002D03D8">
        <w:rPr>
          <w:rFonts w:ascii="CordiaUPC" w:eastAsia="Calibri" w:hAnsi="CordiaUPC" w:cs="CordiaUPC" w:hint="cs"/>
          <w:sz w:val="20"/>
          <w:vertAlign w:val="superscript"/>
          <w:cs/>
          <w:lang w:bidi="th-TH"/>
        </w:rPr>
        <w:t>1</w:t>
      </w:r>
      <w:r w:rsidRPr="002D03D8">
        <w:rPr>
          <w:rFonts w:ascii="CordiaUPC" w:eastAsia="Calibri" w:hAnsi="CordiaUPC" w:cs="CordiaUPC"/>
          <w:sz w:val="20"/>
          <w:vertAlign w:val="superscript"/>
        </w:rPr>
        <w:t>)</w:t>
      </w:r>
      <w:r w:rsidRPr="002D03D8">
        <w:rPr>
          <w:rFonts w:ascii="CordiaUPC" w:hAnsi="CordiaUPC" w:cs="CordiaUPC" w:hint="cs"/>
          <w:szCs w:val="22"/>
        </w:rPr>
        <w:t xml:space="preserve"> </w:t>
      </w:r>
      <w:r w:rsidRPr="002D03D8">
        <w:rPr>
          <w:rFonts w:ascii="CordiaUPC" w:hAnsi="CordiaUPC" w:cs="CordiaUPC"/>
          <w:szCs w:val="22"/>
        </w:rPr>
        <w:t xml:space="preserve"> </w:t>
      </w:r>
      <w:r w:rsidRPr="002D03D8">
        <w:rPr>
          <w:rFonts w:ascii="CordiaUPC" w:hAnsi="CordiaUPC" w:cs="CordiaUPC" w:hint="cs"/>
          <w:sz w:val="20"/>
        </w:rPr>
        <w:t>The investment in</w:t>
      </w:r>
      <w:r w:rsidRPr="002D03D8">
        <w:rPr>
          <w:rFonts w:ascii="CordiaUPC" w:hAnsi="CordiaUPC" w:cs="CordiaUPC"/>
          <w:sz w:val="20"/>
        </w:rPr>
        <w:t xml:space="preserve"> the company</w:t>
      </w:r>
      <w:r w:rsidRPr="002D03D8">
        <w:rPr>
          <w:rFonts w:ascii="CordiaUPC" w:hAnsi="CordiaUPC" w:cs="CordiaUPC" w:hint="cs"/>
          <w:sz w:val="20"/>
        </w:rPr>
        <w:t xml:space="preserve"> </w:t>
      </w:r>
      <w:r w:rsidRPr="002D03D8">
        <w:rPr>
          <w:rFonts w:ascii="CordiaUPC" w:hAnsi="CordiaUPC" w:cs="CordiaUPC"/>
          <w:sz w:val="20"/>
        </w:rPr>
        <w:t>is</w:t>
      </w:r>
      <w:r w:rsidRPr="002D03D8">
        <w:rPr>
          <w:rFonts w:ascii="CordiaUPC" w:hAnsi="CordiaUPC" w:cs="CordiaUPC" w:hint="cs"/>
          <w:sz w:val="20"/>
        </w:rPr>
        <w:t xml:space="preserve"> subject to call and put options in the future.</w:t>
      </w:r>
    </w:p>
    <w:p w14:paraId="48750385" w14:textId="4B2525AC" w:rsidR="005E5B93" w:rsidRPr="002D03D8" w:rsidRDefault="005E5B93" w:rsidP="005E5B93">
      <w:pPr>
        <w:pStyle w:val="index"/>
        <w:tabs>
          <w:tab w:val="left" w:pos="360"/>
        </w:tabs>
        <w:spacing w:after="0" w:line="240" w:lineRule="exact"/>
        <w:ind w:left="180" w:hanging="180"/>
        <w:rPr>
          <w:rFonts w:ascii="CordiaUPC" w:hAnsi="CordiaUPC" w:cs="CordiaUPC"/>
          <w:sz w:val="19"/>
          <w:szCs w:val="19"/>
          <w:lang w:val="en-GB"/>
        </w:rPr>
      </w:pPr>
    </w:p>
    <w:p w14:paraId="18F3C75B" w14:textId="3887AFEE" w:rsidR="00262CED" w:rsidRPr="002D03D8" w:rsidRDefault="00262CED" w:rsidP="001C09F9">
      <w:pPr>
        <w:tabs>
          <w:tab w:val="left" w:pos="360"/>
        </w:tabs>
        <w:spacing w:line="240" w:lineRule="exact"/>
        <w:rPr>
          <w:rFonts w:ascii="CordiaUPC" w:eastAsia="AngsanaNew" w:hAnsi="CordiaUPC" w:cs="CordiaUPC"/>
          <w:sz w:val="20"/>
          <w:cs/>
          <w:lang w:val="en-US" w:bidi="th-TH"/>
        </w:rPr>
        <w:sectPr w:rsidR="00262CED" w:rsidRPr="002D03D8" w:rsidSect="007575B5">
          <w:footerReference w:type="default" r:id="rId10"/>
          <w:pgSz w:w="16834" w:h="11909" w:orient="landscape" w:code="9"/>
          <w:pgMar w:top="691" w:right="1152" w:bottom="576" w:left="1152" w:header="720" w:footer="720" w:gutter="0"/>
          <w:cols w:space="720"/>
          <w:docGrid w:linePitch="360"/>
        </w:sectPr>
      </w:pPr>
    </w:p>
    <w:p w14:paraId="088034A6" w14:textId="376DC4C9" w:rsidR="00C33B5B" w:rsidRPr="002D03D8" w:rsidRDefault="00804E90" w:rsidP="00102F67">
      <w:pPr>
        <w:pStyle w:val="Heading1"/>
        <w:spacing w:before="0" w:after="0" w:line="240" w:lineRule="exact"/>
        <w:ind w:left="540" w:hanging="540"/>
        <w:rPr>
          <w:rFonts w:ascii="CordiaUPC" w:hAnsi="CordiaUPC" w:cs="CordiaUPC"/>
          <w:i w:val="0"/>
          <w:iCs/>
          <w:sz w:val="28"/>
          <w:szCs w:val="28"/>
        </w:rPr>
      </w:pPr>
      <w:bookmarkStart w:id="7" w:name="_Hlk211346958"/>
      <w:r w:rsidRPr="002D03D8">
        <w:rPr>
          <w:rFonts w:ascii="CordiaUPC" w:hAnsi="CordiaUPC" w:cs="CordiaUPC"/>
          <w:i w:val="0"/>
          <w:iCs/>
          <w:sz w:val="28"/>
          <w:szCs w:val="28"/>
        </w:rPr>
        <w:lastRenderedPageBreak/>
        <w:t>9</w:t>
      </w:r>
      <w:r w:rsidR="00207257" w:rsidRPr="002D03D8">
        <w:rPr>
          <w:rFonts w:ascii="CordiaUPC" w:hAnsi="CordiaUPC" w:cs="CordiaUPC" w:hint="cs"/>
          <w:i w:val="0"/>
          <w:iCs/>
          <w:sz w:val="28"/>
          <w:szCs w:val="28"/>
        </w:rPr>
        <w:tab/>
      </w:r>
      <w:r w:rsidR="00993406" w:rsidRPr="002D03D8">
        <w:rPr>
          <w:rFonts w:ascii="CordiaUPC" w:hAnsi="CordiaUPC" w:cs="CordiaUPC" w:hint="cs"/>
          <w:i w:val="0"/>
          <w:iCs/>
          <w:sz w:val="28"/>
          <w:szCs w:val="28"/>
        </w:rPr>
        <w:t xml:space="preserve">Loans </w:t>
      </w:r>
      <w:r w:rsidR="00311462" w:rsidRPr="002D03D8">
        <w:rPr>
          <w:rFonts w:ascii="CordiaUPC" w:hAnsi="CordiaUPC" w:cs="CordiaUPC" w:hint="cs"/>
          <w:i w:val="0"/>
          <w:iCs/>
          <w:sz w:val="28"/>
          <w:szCs w:val="28"/>
        </w:rPr>
        <w:t xml:space="preserve">to customers </w:t>
      </w:r>
      <w:r w:rsidR="00993406" w:rsidRPr="002D03D8">
        <w:rPr>
          <w:rFonts w:ascii="CordiaUPC" w:hAnsi="CordiaUPC" w:cs="CordiaUPC" w:hint="cs"/>
          <w:i w:val="0"/>
          <w:iCs/>
          <w:sz w:val="28"/>
          <w:szCs w:val="28"/>
        </w:rPr>
        <w:t>and accrued interest receivable</w:t>
      </w:r>
      <w:r w:rsidR="0090311F" w:rsidRPr="002D03D8">
        <w:rPr>
          <w:rFonts w:ascii="CordiaUPC" w:hAnsi="CordiaUPC" w:cs="CordiaUPC" w:hint="cs"/>
          <w:i w:val="0"/>
          <w:iCs/>
          <w:sz w:val="28"/>
          <w:szCs w:val="28"/>
        </w:rPr>
        <w:t>s</w:t>
      </w:r>
      <w:r w:rsidR="00984FC4" w:rsidRPr="002D03D8">
        <w:rPr>
          <w:rFonts w:ascii="CordiaUPC" w:hAnsi="CordiaUPC" w:cs="CordiaUPC" w:hint="cs"/>
          <w:i w:val="0"/>
          <w:iCs/>
          <w:sz w:val="28"/>
          <w:szCs w:val="28"/>
        </w:rPr>
        <w:t>, net</w:t>
      </w:r>
    </w:p>
    <w:p w14:paraId="5EC91066" w14:textId="77777777" w:rsidR="00B05DAD" w:rsidRPr="002D03D8" w:rsidRDefault="00B05DAD" w:rsidP="00B05DAD">
      <w:pPr>
        <w:autoSpaceDE w:val="0"/>
        <w:autoSpaceDN w:val="0"/>
        <w:adjustRightInd w:val="0"/>
        <w:spacing w:line="240" w:lineRule="exact"/>
        <w:ind w:left="562"/>
        <w:jc w:val="thaiDistribute"/>
        <w:rPr>
          <w:rFonts w:ascii="CordiaUPC" w:hAnsi="CordiaUPC" w:cs="CordiaUPC"/>
          <w:sz w:val="26"/>
          <w:szCs w:val="26"/>
        </w:rPr>
      </w:pPr>
    </w:p>
    <w:p w14:paraId="62870B2B" w14:textId="21B9D0EC" w:rsidR="00B05DAD" w:rsidRPr="002D03D8" w:rsidRDefault="00804E90" w:rsidP="00B05DAD">
      <w:pPr>
        <w:spacing w:line="240" w:lineRule="exact"/>
        <w:ind w:left="547" w:right="14" w:hanging="547"/>
        <w:jc w:val="thaiDistribute"/>
        <w:rPr>
          <w:rFonts w:ascii="CordiaUPC" w:hAnsi="CordiaUPC" w:cs="CordiaUPC"/>
          <w:b/>
          <w:bCs/>
          <w:sz w:val="26"/>
          <w:szCs w:val="26"/>
          <w:lang w:val="en-US"/>
        </w:rPr>
      </w:pPr>
      <w:r w:rsidRPr="002D03D8">
        <w:rPr>
          <w:rFonts w:ascii="CordiaUPC" w:hAnsi="CordiaUPC" w:cs="CordiaUPC"/>
          <w:b/>
          <w:bCs/>
          <w:sz w:val="26"/>
          <w:szCs w:val="26"/>
          <w:lang w:val="en-US" w:bidi="th-TH"/>
        </w:rPr>
        <w:t>9</w:t>
      </w:r>
      <w:r w:rsidR="00B05DAD" w:rsidRPr="002D03D8">
        <w:rPr>
          <w:rFonts w:ascii="CordiaUPC" w:hAnsi="CordiaUPC" w:cs="CordiaUPC" w:hint="cs"/>
          <w:b/>
          <w:bCs/>
          <w:sz w:val="26"/>
          <w:szCs w:val="26"/>
        </w:rPr>
        <w:t>.1</w:t>
      </w:r>
      <w:r w:rsidR="00B05DAD" w:rsidRPr="002D03D8">
        <w:rPr>
          <w:rFonts w:ascii="CordiaUPC" w:hAnsi="CordiaUPC" w:cs="CordiaUPC" w:hint="cs"/>
          <w:b/>
          <w:bCs/>
          <w:sz w:val="26"/>
          <w:szCs w:val="26"/>
        </w:rPr>
        <w:tab/>
        <w:t xml:space="preserve">Classified by </w:t>
      </w:r>
      <w:r w:rsidR="00B05DAD" w:rsidRPr="002D03D8">
        <w:rPr>
          <w:rFonts w:ascii="CordiaUPC" w:hAnsi="CordiaUPC" w:cs="CordiaUPC" w:hint="cs"/>
          <w:b/>
          <w:bCs/>
          <w:sz w:val="26"/>
          <w:szCs w:val="26"/>
          <w:lang w:val="en-US"/>
        </w:rPr>
        <w:t>loan type</w:t>
      </w:r>
    </w:p>
    <w:p w14:paraId="76C5C6E0" w14:textId="77777777" w:rsidR="00EA5298" w:rsidRPr="002D03D8" w:rsidRDefault="00EA5298" w:rsidP="00EA5298">
      <w:pPr>
        <w:spacing w:line="240" w:lineRule="exact"/>
        <w:ind w:right="14"/>
        <w:jc w:val="thaiDistribute"/>
        <w:rPr>
          <w:rFonts w:ascii="CordiaUPC" w:hAnsi="CordiaUPC" w:cs="CordiaUPC"/>
          <w:b/>
          <w:bCs/>
          <w:sz w:val="26"/>
          <w:szCs w:val="26"/>
          <w:lang w:val="en-US"/>
        </w:rPr>
      </w:pPr>
    </w:p>
    <w:tbl>
      <w:tblPr>
        <w:tblW w:w="9130" w:type="dxa"/>
        <w:tblInd w:w="448" w:type="dxa"/>
        <w:tblLayout w:type="fixed"/>
        <w:tblLook w:val="04A0" w:firstRow="1" w:lastRow="0" w:firstColumn="1" w:lastColumn="0" w:noHBand="0" w:noVBand="1"/>
      </w:tblPr>
      <w:tblGrid>
        <w:gridCol w:w="3330"/>
        <w:gridCol w:w="1260"/>
        <w:gridCol w:w="236"/>
        <w:gridCol w:w="1294"/>
        <w:gridCol w:w="270"/>
        <w:gridCol w:w="1243"/>
        <w:gridCol w:w="238"/>
        <w:gridCol w:w="1259"/>
      </w:tblGrid>
      <w:tr w:rsidR="00EA5298" w:rsidRPr="002D03D8" w14:paraId="68CE4247" w14:textId="77777777" w:rsidTr="00671703">
        <w:tc>
          <w:tcPr>
            <w:tcW w:w="3330" w:type="dxa"/>
          </w:tcPr>
          <w:p w14:paraId="1C6B7BD5" w14:textId="77777777" w:rsidR="00EA5298" w:rsidRPr="002D03D8" w:rsidRDefault="00EA5298" w:rsidP="005E3D05">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hideMark/>
          </w:tcPr>
          <w:p w14:paraId="627A68FA" w14:textId="77777777" w:rsidR="00EA5298" w:rsidRPr="002D03D8"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Consolidated</w:t>
            </w:r>
          </w:p>
        </w:tc>
        <w:tc>
          <w:tcPr>
            <w:tcW w:w="270" w:type="dxa"/>
          </w:tcPr>
          <w:p w14:paraId="0D1A2D6B" w14:textId="77777777" w:rsidR="00EA5298" w:rsidRPr="002D03D8" w:rsidRDefault="00EA5298" w:rsidP="005E3D05">
            <w:pPr>
              <w:spacing w:line="240" w:lineRule="exact"/>
              <w:rPr>
                <w:rFonts w:ascii="CordiaUPC" w:eastAsia="Times New Roman" w:hAnsi="CordiaUPC" w:cs="CordiaUPC"/>
                <w:b/>
                <w:bCs/>
                <w:sz w:val="26"/>
                <w:szCs w:val="26"/>
                <w:lang w:eastAsia="zh-CN"/>
              </w:rPr>
            </w:pPr>
          </w:p>
        </w:tc>
        <w:tc>
          <w:tcPr>
            <w:tcW w:w="2740" w:type="dxa"/>
            <w:gridSpan w:val="3"/>
            <w:hideMark/>
          </w:tcPr>
          <w:p w14:paraId="404D193E" w14:textId="77777777" w:rsidR="00EA5298" w:rsidRPr="002D03D8" w:rsidRDefault="00EA5298" w:rsidP="005E3D05">
            <w:pPr>
              <w:spacing w:line="240" w:lineRule="exact"/>
              <w:jc w:val="center"/>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Bank only</w:t>
            </w:r>
          </w:p>
        </w:tc>
      </w:tr>
      <w:tr w:rsidR="00391853" w:rsidRPr="002D03D8" w14:paraId="001A4CD9" w14:textId="77777777" w:rsidTr="00671703">
        <w:tc>
          <w:tcPr>
            <w:tcW w:w="3330" w:type="dxa"/>
          </w:tcPr>
          <w:p w14:paraId="72E61103" w14:textId="77777777" w:rsidR="00391853" w:rsidRPr="002D03D8" w:rsidRDefault="00391853" w:rsidP="00391853">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7F279367" w14:textId="4B72C65D" w:rsidR="00391853" w:rsidRPr="002D03D8" w:rsidRDefault="00391853" w:rsidP="00391853">
            <w:pPr>
              <w:suppressAutoHyphens/>
              <w:spacing w:line="240" w:lineRule="exact"/>
              <w:ind w:left="-106" w:right="-107"/>
              <w:jc w:val="center"/>
              <w:rPr>
                <w:rFonts w:ascii="CordiaUPC" w:eastAsia="Times New Roman" w:hAnsi="CordiaUPC" w:cs="CordiaUPC"/>
                <w:sz w:val="26"/>
                <w:szCs w:val="26"/>
                <w:lang w:eastAsia="zh-CN"/>
              </w:rPr>
            </w:pPr>
            <w:r w:rsidRPr="002D03D8">
              <w:rPr>
                <w:rFonts w:ascii="CordiaUPC" w:eastAsia="Times New Roman" w:hAnsi="CordiaUPC" w:cs="CordiaUPC"/>
                <w:sz w:val="26"/>
                <w:szCs w:val="26"/>
                <w:lang w:bidi="th-TH"/>
              </w:rPr>
              <w:t>30 September</w:t>
            </w:r>
          </w:p>
        </w:tc>
        <w:tc>
          <w:tcPr>
            <w:tcW w:w="236" w:type="dxa"/>
          </w:tcPr>
          <w:p w14:paraId="2C4EC53D" w14:textId="77777777" w:rsidR="00391853" w:rsidRPr="002D03D8" w:rsidRDefault="00391853" w:rsidP="00391853">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64F18183" w14:textId="071CC945" w:rsidR="00391853" w:rsidRPr="002D03D8" w:rsidRDefault="00391853" w:rsidP="00391853">
            <w:pPr>
              <w:suppressAutoHyphens/>
              <w:spacing w:line="240" w:lineRule="exact"/>
              <w:ind w:left="-175" w:right="-120"/>
              <w:jc w:val="center"/>
              <w:rPr>
                <w:rFonts w:ascii="CordiaUPC" w:eastAsia="Times New Roman" w:hAnsi="CordiaUPC" w:cs="CordiaUPC"/>
                <w:sz w:val="26"/>
                <w:szCs w:val="26"/>
                <w:lang w:eastAsia="zh-CN"/>
              </w:rPr>
            </w:pPr>
            <w:r w:rsidRPr="002D03D8">
              <w:rPr>
                <w:rFonts w:ascii="CordiaUPC" w:eastAsia="Times New Roman" w:hAnsi="CordiaUPC" w:cs="CordiaUPC"/>
                <w:color w:val="000000"/>
                <w:sz w:val="26"/>
                <w:szCs w:val="26"/>
                <w:lang w:eastAsia="zh-CN"/>
              </w:rPr>
              <w:t>31 December</w:t>
            </w:r>
          </w:p>
        </w:tc>
        <w:tc>
          <w:tcPr>
            <w:tcW w:w="270" w:type="dxa"/>
          </w:tcPr>
          <w:p w14:paraId="20025BF4" w14:textId="77777777" w:rsidR="00391853" w:rsidRPr="002D03D8" w:rsidRDefault="00391853" w:rsidP="00391853">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158E5F8F" w14:textId="0E83CC0C" w:rsidR="00391853" w:rsidRPr="002D03D8" w:rsidRDefault="00391853" w:rsidP="00391853">
            <w:pPr>
              <w:suppressAutoHyphens/>
              <w:spacing w:line="240" w:lineRule="exact"/>
              <w:ind w:left="-175" w:right="-120"/>
              <w:jc w:val="center"/>
              <w:rPr>
                <w:rFonts w:ascii="CordiaUPC" w:eastAsia="Times New Roman" w:hAnsi="CordiaUPC" w:cs="CordiaUPC"/>
                <w:sz w:val="26"/>
                <w:szCs w:val="26"/>
                <w:lang w:eastAsia="zh-CN"/>
              </w:rPr>
            </w:pPr>
            <w:r w:rsidRPr="002D03D8">
              <w:rPr>
                <w:rFonts w:ascii="CordiaUPC" w:eastAsia="Times New Roman" w:hAnsi="CordiaUPC" w:cs="CordiaUPC"/>
                <w:sz w:val="26"/>
                <w:szCs w:val="26"/>
                <w:lang w:bidi="th-TH"/>
              </w:rPr>
              <w:t>30 September</w:t>
            </w:r>
          </w:p>
        </w:tc>
        <w:tc>
          <w:tcPr>
            <w:tcW w:w="238" w:type="dxa"/>
          </w:tcPr>
          <w:p w14:paraId="11F4A21B" w14:textId="77777777" w:rsidR="00391853" w:rsidRPr="002D03D8" w:rsidRDefault="00391853" w:rsidP="00391853">
            <w:pPr>
              <w:suppressAutoHyphens/>
              <w:spacing w:line="240" w:lineRule="exact"/>
              <w:ind w:left="-175" w:right="-120"/>
              <w:jc w:val="center"/>
              <w:rPr>
                <w:rFonts w:ascii="CordiaUPC" w:eastAsia="Times New Roman" w:hAnsi="CordiaUPC" w:cs="CordiaUPC"/>
                <w:sz w:val="26"/>
                <w:szCs w:val="26"/>
                <w:lang w:eastAsia="zh-CN"/>
              </w:rPr>
            </w:pPr>
          </w:p>
        </w:tc>
        <w:tc>
          <w:tcPr>
            <w:tcW w:w="1259" w:type="dxa"/>
          </w:tcPr>
          <w:p w14:paraId="70FB9F47" w14:textId="2D230057" w:rsidR="00391853" w:rsidRPr="002D03D8" w:rsidRDefault="00391853" w:rsidP="00391853">
            <w:pPr>
              <w:suppressAutoHyphens/>
              <w:spacing w:line="240" w:lineRule="exact"/>
              <w:ind w:left="-175" w:right="-120"/>
              <w:jc w:val="center"/>
              <w:rPr>
                <w:rFonts w:ascii="CordiaUPC" w:eastAsia="Times New Roman" w:hAnsi="CordiaUPC" w:cs="CordiaUPC"/>
                <w:sz w:val="26"/>
                <w:szCs w:val="26"/>
                <w:lang w:eastAsia="zh-CN"/>
              </w:rPr>
            </w:pPr>
            <w:r w:rsidRPr="002D03D8">
              <w:rPr>
                <w:rFonts w:ascii="CordiaUPC" w:eastAsia="Times New Roman" w:hAnsi="CordiaUPC" w:cs="CordiaUPC"/>
                <w:color w:val="000000"/>
                <w:sz w:val="26"/>
                <w:szCs w:val="26"/>
                <w:lang w:eastAsia="zh-CN"/>
              </w:rPr>
              <w:t>31 December</w:t>
            </w:r>
          </w:p>
        </w:tc>
      </w:tr>
      <w:tr w:rsidR="00391853" w:rsidRPr="002D03D8" w14:paraId="59011567" w14:textId="77777777" w:rsidTr="00671703">
        <w:tc>
          <w:tcPr>
            <w:tcW w:w="3330" w:type="dxa"/>
          </w:tcPr>
          <w:p w14:paraId="5CC278B6" w14:textId="77777777" w:rsidR="00391853" w:rsidRPr="002D03D8" w:rsidRDefault="00391853" w:rsidP="00391853">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2B9DC18C" w14:textId="0F0F07FE" w:rsidR="00391853" w:rsidRPr="002D03D8" w:rsidRDefault="00391853" w:rsidP="00391853">
            <w:pPr>
              <w:suppressAutoHyphens/>
              <w:spacing w:line="240" w:lineRule="exact"/>
              <w:ind w:left="-106" w:right="-107"/>
              <w:jc w:val="center"/>
              <w:rPr>
                <w:rFonts w:ascii="CordiaUPC" w:eastAsia="Times New Roman" w:hAnsi="CordiaUPC" w:cs="CordiaUPC"/>
                <w:sz w:val="26"/>
                <w:szCs w:val="26"/>
                <w:lang w:eastAsia="zh-CN" w:bidi="th-TH"/>
              </w:rPr>
            </w:pPr>
            <w:r w:rsidRPr="002D03D8">
              <w:rPr>
                <w:rFonts w:ascii="CordiaUPC" w:eastAsia="Times New Roman" w:hAnsi="CordiaUPC" w:cs="CordiaUPC"/>
                <w:sz w:val="26"/>
                <w:szCs w:val="26"/>
                <w:lang w:eastAsia="zh-CN"/>
              </w:rPr>
              <w:t>2025</w:t>
            </w:r>
          </w:p>
        </w:tc>
        <w:tc>
          <w:tcPr>
            <w:tcW w:w="236" w:type="dxa"/>
          </w:tcPr>
          <w:p w14:paraId="5E16F31F" w14:textId="77777777" w:rsidR="00391853" w:rsidRPr="002D03D8" w:rsidRDefault="00391853" w:rsidP="00391853">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3179CF3E" w14:textId="28533B22" w:rsidR="00391853" w:rsidRPr="002D03D8" w:rsidRDefault="00391853" w:rsidP="00391853">
            <w:pPr>
              <w:suppressAutoHyphens/>
              <w:spacing w:line="240" w:lineRule="exact"/>
              <w:ind w:left="-175" w:right="-120"/>
              <w:jc w:val="center"/>
              <w:rPr>
                <w:rFonts w:ascii="CordiaUPC" w:eastAsia="Times New Roman" w:hAnsi="CordiaUPC" w:cs="CordiaUPC"/>
                <w:sz w:val="26"/>
                <w:szCs w:val="26"/>
                <w:lang w:eastAsia="zh-CN" w:bidi="th-TH"/>
              </w:rPr>
            </w:pPr>
            <w:r w:rsidRPr="002D03D8">
              <w:rPr>
                <w:rFonts w:ascii="CordiaUPC" w:eastAsia="Times New Roman" w:hAnsi="CordiaUPC" w:cs="CordiaUPC"/>
                <w:sz w:val="26"/>
                <w:szCs w:val="26"/>
                <w:lang w:eastAsia="zh-CN"/>
              </w:rPr>
              <w:t>2024</w:t>
            </w:r>
          </w:p>
        </w:tc>
        <w:tc>
          <w:tcPr>
            <w:tcW w:w="270" w:type="dxa"/>
          </w:tcPr>
          <w:p w14:paraId="29105557" w14:textId="77777777" w:rsidR="00391853" w:rsidRPr="002D03D8" w:rsidRDefault="00391853" w:rsidP="00391853">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72A6BFF2" w14:textId="3F2D8D10" w:rsidR="00391853" w:rsidRPr="002D03D8" w:rsidRDefault="00391853" w:rsidP="00391853">
            <w:pPr>
              <w:suppressAutoHyphens/>
              <w:spacing w:line="240" w:lineRule="exact"/>
              <w:ind w:left="-175" w:right="-120"/>
              <w:jc w:val="center"/>
              <w:rPr>
                <w:rFonts w:ascii="CordiaUPC" w:eastAsia="Times New Roman" w:hAnsi="CordiaUPC" w:cs="CordiaUPC"/>
                <w:sz w:val="26"/>
                <w:szCs w:val="26"/>
                <w:lang w:eastAsia="zh-CN" w:bidi="th-TH"/>
              </w:rPr>
            </w:pPr>
            <w:r w:rsidRPr="002D03D8">
              <w:rPr>
                <w:rFonts w:ascii="CordiaUPC" w:eastAsia="Times New Roman" w:hAnsi="CordiaUPC" w:cs="CordiaUPC"/>
                <w:sz w:val="26"/>
                <w:szCs w:val="26"/>
                <w:lang w:eastAsia="zh-CN"/>
              </w:rPr>
              <w:t>2025</w:t>
            </w:r>
          </w:p>
        </w:tc>
        <w:tc>
          <w:tcPr>
            <w:tcW w:w="238" w:type="dxa"/>
          </w:tcPr>
          <w:p w14:paraId="021EA2D9" w14:textId="77777777" w:rsidR="00391853" w:rsidRPr="002D03D8" w:rsidRDefault="00391853" w:rsidP="00391853">
            <w:pPr>
              <w:suppressAutoHyphens/>
              <w:spacing w:line="240" w:lineRule="exact"/>
              <w:ind w:left="-175" w:right="-120"/>
              <w:jc w:val="center"/>
              <w:rPr>
                <w:rFonts w:ascii="CordiaUPC" w:eastAsia="Times New Roman" w:hAnsi="CordiaUPC" w:cs="CordiaUPC"/>
                <w:sz w:val="26"/>
                <w:szCs w:val="26"/>
                <w:lang w:eastAsia="zh-CN"/>
              </w:rPr>
            </w:pPr>
          </w:p>
        </w:tc>
        <w:tc>
          <w:tcPr>
            <w:tcW w:w="1259" w:type="dxa"/>
          </w:tcPr>
          <w:p w14:paraId="6C5A2317" w14:textId="202044C7" w:rsidR="00391853" w:rsidRPr="002D03D8" w:rsidRDefault="00391853" w:rsidP="00391853">
            <w:pPr>
              <w:suppressAutoHyphens/>
              <w:spacing w:line="240" w:lineRule="exact"/>
              <w:ind w:left="-175" w:right="-120"/>
              <w:jc w:val="center"/>
              <w:rPr>
                <w:rFonts w:ascii="CordiaUPC" w:eastAsia="Times New Roman" w:hAnsi="CordiaUPC" w:cs="CordiaUPC"/>
                <w:sz w:val="26"/>
                <w:szCs w:val="26"/>
                <w:lang w:eastAsia="zh-CN" w:bidi="th-TH"/>
              </w:rPr>
            </w:pPr>
            <w:r w:rsidRPr="002D03D8">
              <w:rPr>
                <w:rFonts w:ascii="CordiaUPC" w:eastAsia="Times New Roman" w:hAnsi="CordiaUPC" w:cs="CordiaUPC"/>
                <w:sz w:val="26"/>
                <w:szCs w:val="26"/>
                <w:lang w:eastAsia="zh-CN"/>
              </w:rPr>
              <w:t>2024</w:t>
            </w:r>
          </w:p>
        </w:tc>
      </w:tr>
      <w:tr w:rsidR="00391853" w:rsidRPr="002D03D8" w14:paraId="260EE32D" w14:textId="77777777" w:rsidTr="00671703">
        <w:tc>
          <w:tcPr>
            <w:tcW w:w="3330" w:type="dxa"/>
          </w:tcPr>
          <w:p w14:paraId="199EFE7E" w14:textId="77777777" w:rsidR="00391853" w:rsidRPr="002D03D8" w:rsidRDefault="00391853" w:rsidP="00391853">
            <w:pPr>
              <w:suppressAutoHyphens/>
              <w:snapToGrid w:val="0"/>
              <w:spacing w:line="240" w:lineRule="exact"/>
              <w:ind w:right="-29"/>
              <w:jc w:val="both"/>
              <w:rPr>
                <w:rFonts w:ascii="CordiaUPC" w:eastAsia="Times New Roman" w:hAnsi="CordiaUPC" w:cs="CordiaUPC"/>
                <w:sz w:val="26"/>
                <w:szCs w:val="26"/>
                <w:lang w:eastAsia="zh-CN"/>
              </w:rPr>
            </w:pPr>
          </w:p>
        </w:tc>
        <w:tc>
          <w:tcPr>
            <w:tcW w:w="5800" w:type="dxa"/>
            <w:gridSpan w:val="7"/>
            <w:hideMark/>
          </w:tcPr>
          <w:p w14:paraId="0395D4BC" w14:textId="77777777" w:rsidR="00391853" w:rsidRPr="002D03D8" w:rsidRDefault="00391853" w:rsidP="00391853">
            <w:pPr>
              <w:suppressAutoHyphens/>
              <w:spacing w:line="240" w:lineRule="exact"/>
              <w:ind w:right="-29"/>
              <w:jc w:val="center"/>
              <w:rPr>
                <w:rFonts w:ascii="CordiaUPC" w:eastAsia="Times New Roman" w:hAnsi="CordiaUPC" w:cs="CordiaUPC"/>
                <w:i/>
                <w:iCs/>
                <w:sz w:val="26"/>
                <w:szCs w:val="26"/>
                <w:lang w:eastAsia="zh-CN"/>
              </w:rPr>
            </w:pPr>
            <w:r w:rsidRPr="002D03D8">
              <w:rPr>
                <w:rFonts w:ascii="CordiaUPC" w:eastAsia="Times New Roman" w:hAnsi="CordiaUPC" w:cs="CordiaUPC" w:hint="cs"/>
                <w:i/>
                <w:iCs/>
                <w:sz w:val="26"/>
                <w:szCs w:val="26"/>
                <w:cs/>
                <w:lang w:eastAsia="zh-CN"/>
              </w:rPr>
              <w:t>(</w:t>
            </w:r>
            <w:r w:rsidRPr="002D03D8">
              <w:rPr>
                <w:rFonts w:ascii="CordiaUPC" w:eastAsia="Times New Roman" w:hAnsi="CordiaUPC" w:cs="CordiaUPC" w:hint="cs"/>
                <w:i/>
                <w:iCs/>
                <w:sz w:val="26"/>
                <w:szCs w:val="26"/>
                <w:lang w:eastAsia="zh-CN"/>
              </w:rPr>
              <w:t>in million Baht</w:t>
            </w:r>
            <w:r w:rsidRPr="002D03D8">
              <w:rPr>
                <w:rFonts w:ascii="CordiaUPC" w:eastAsia="Times New Roman" w:hAnsi="CordiaUPC" w:cs="CordiaUPC" w:hint="cs"/>
                <w:i/>
                <w:iCs/>
                <w:sz w:val="26"/>
                <w:szCs w:val="26"/>
                <w:cs/>
                <w:lang w:eastAsia="zh-CN"/>
              </w:rPr>
              <w:t>)</w:t>
            </w:r>
          </w:p>
        </w:tc>
      </w:tr>
      <w:tr w:rsidR="00317F04" w:rsidRPr="002D03D8" w14:paraId="2FC4B88E" w14:textId="77777777" w:rsidTr="005E3D84">
        <w:tc>
          <w:tcPr>
            <w:tcW w:w="3330" w:type="dxa"/>
          </w:tcPr>
          <w:p w14:paraId="242DF5A3" w14:textId="77777777" w:rsidR="00317F04" w:rsidRPr="002D03D8" w:rsidRDefault="00317F04" w:rsidP="00317F04">
            <w:pPr>
              <w:suppressAutoHyphens/>
              <w:spacing w:line="240" w:lineRule="exact"/>
              <w:ind w:left="75" w:right="-29" w:hanging="86"/>
              <w:rPr>
                <w:rFonts w:ascii="CordiaUPC" w:eastAsia="Times New Roman" w:hAnsi="CordiaUPC" w:cs="CordiaUPC"/>
                <w:sz w:val="26"/>
                <w:szCs w:val="26"/>
                <w:lang w:eastAsia="zh-CN"/>
              </w:rPr>
            </w:pPr>
            <w:r w:rsidRPr="002D03D8">
              <w:rPr>
                <w:rFonts w:ascii="CordiaUPC" w:hAnsi="CordiaUPC" w:cs="CordiaUPC" w:hint="cs"/>
                <w:sz w:val="26"/>
                <w:szCs w:val="26"/>
              </w:rPr>
              <w:t>Overdrafts</w:t>
            </w:r>
          </w:p>
        </w:tc>
        <w:tc>
          <w:tcPr>
            <w:tcW w:w="1260" w:type="dxa"/>
          </w:tcPr>
          <w:p w14:paraId="12354236" w14:textId="2E45319D" w:rsidR="00317F04" w:rsidRPr="002D03D8" w:rsidRDefault="00317F04" w:rsidP="00317F04">
            <w:pPr>
              <w:tabs>
                <w:tab w:val="decimal" w:pos="990"/>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cs/>
                <w:lang w:val="en-US" w:bidi="th-TH"/>
              </w:rPr>
              <w:t>64</w:t>
            </w:r>
            <w:r w:rsidRPr="002D03D8">
              <w:rPr>
                <w:rFonts w:ascii="CordiaUPC" w:hAnsi="CordiaUPC" w:cs="CordiaUPC"/>
                <w:sz w:val="26"/>
                <w:szCs w:val="26"/>
                <w:lang w:val="en-US" w:bidi="th-TH"/>
              </w:rPr>
              <w:t>,</w:t>
            </w:r>
            <w:r w:rsidRPr="002D03D8">
              <w:rPr>
                <w:rFonts w:ascii="CordiaUPC" w:hAnsi="CordiaUPC" w:cs="CordiaUPC"/>
                <w:sz w:val="26"/>
                <w:szCs w:val="26"/>
                <w:cs/>
                <w:lang w:val="en-US" w:bidi="th-TH"/>
              </w:rPr>
              <w:t>111</w:t>
            </w:r>
          </w:p>
        </w:tc>
        <w:tc>
          <w:tcPr>
            <w:tcW w:w="236" w:type="dxa"/>
            <w:vAlign w:val="bottom"/>
          </w:tcPr>
          <w:p w14:paraId="2039DCD9"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66DA3264" w14:textId="7536E8C9" w:rsidR="00317F04" w:rsidRPr="002D03D8" w:rsidRDefault="00317F04" w:rsidP="00317F04">
            <w:pPr>
              <w:tabs>
                <w:tab w:val="decimal" w:pos="1063"/>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70,213</w:t>
            </w:r>
          </w:p>
        </w:tc>
        <w:tc>
          <w:tcPr>
            <w:tcW w:w="270" w:type="dxa"/>
            <w:vAlign w:val="bottom"/>
          </w:tcPr>
          <w:p w14:paraId="5BCC240E"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1902559" w14:textId="6F70D756"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cs/>
                <w:lang w:val="en-US" w:bidi="th-TH"/>
              </w:rPr>
              <w:t>64</w:t>
            </w:r>
            <w:r w:rsidRPr="002D03D8">
              <w:rPr>
                <w:rFonts w:ascii="CordiaUPC" w:hAnsi="CordiaUPC" w:cs="CordiaUPC"/>
                <w:sz w:val="26"/>
                <w:szCs w:val="26"/>
                <w:lang w:val="en-US" w:bidi="th-TH"/>
              </w:rPr>
              <w:t>,</w:t>
            </w:r>
            <w:r w:rsidRPr="002D03D8">
              <w:rPr>
                <w:rFonts w:ascii="CordiaUPC" w:hAnsi="CordiaUPC" w:cs="CordiaUPC"/>
                <w:sz w:val="26"/>
                <w:szCs w:val="26"/>
                <w:cs/>
                <w:lang w:val="en-US" w:bidi="th-TH"/>
              </w:rPr>
              <w:t>111</w:t>
            </w:r>
          </w:p>
        </w:tc>
        <w:tc>
          <w:tcPr>
            <w:tcW w:w="238" w:type="dxa"/>
            <w:vAlign w:val="bottom"/>
          </w:tcPr>
          <w:p w14:paraId="51F58F43"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5485E590" w14:textId="1797C669"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70,213</w:t>
            </w:r>
          </w:p>
        </w:tc>
      </w:tr>
      <w:tr w:rsidR="00317F04" w:rsidRPr="002D03D8" w14:paraId="1E9BF7E3" w14:textId="77777777" w:rsidTr="005E3D84">
        <w:tc>
          <w:tcPr>
            <w:tcW w:w="3330" w:type="dxa"/>
          </w:tcPr>
          <w:p w14:paraId="28E8E100" w14:textId="77777777" w:rsidR="00317F04" w:rsidRPr="002D03D8" w:rsidRDefault="00317F04" w:rsidP="00317F04">
            <w:pPr>
              <w:suppressAutoHyphens/>
              <w:spacing w:line="240" w:lineRule="exact"/>
              <w:ind w:left="75" w:right="-29" w:hanging="86"/>
              <w:rPr>
                <w:rFonts w:ascii="CordiaUPC" w:eastAsia="Times New Roman" w:hAnsi="CordiaUPC" w:cs="CordiaUPC"/>
                <w:sz w:val="26"/>
                <w:szCs w:val="26"/>
                <w:lang w:eastAsia="zh-CN"/>
              </w:rPr>
            </w:pPr>
            <w:r w:rsidRPr="002D03D8">
              <w:rPr>
                <w:rFonts w:ascii="CordiaUPC" w:hAnsi="CordiaUPC" w:cs="CordiaUPC" w:hint="cs"/>
                <w:sz w:val="26"/>
                <w:szCs w:val="26"/>
              </w:rPr>
              <w:t>Loans</w:t>
            </w:r>
          </w:p>
        </w:tc>
        <w:tc>
          <w:tcPr>
            <w:tcW w:w="1260" w:type="dxa"/>
          </w:tcPr>
          <w:p w14:paraId="090C866F" w14:textId="3F694855" w:rsidR="00317F04" w:rsidRPr="002D03D8" w:rsidRDefault="00317F04" w:rsidP="00317F04">
            <w:pPr>
              <w:tabs>
                <w:tab w:val="decimal" w:pos="990"/>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64</w:t>
            </w:r>
            <w:r w:rsidR="004A2347" w:rsidRPr="002D03D8">
              <w:rPr>
                <w:rFonts w:ascii="CordiaUPC" w:hAnsi="CordiaUPC" w:cs="CordiaUPC"/>
                <w:sz w:val="26"/>
                <w:szCs w:val="26"/>
                <w:lang w:val="en-US" w:bidi="th-TH"/>
              </w:rPr>
              <w:t>4</w:t>
            </w:r>
            <w:r w:rsidRPr="002D03D8">
              <w:rPr>
                <w:rFonts w:ascii="CordiaUPC" w:hAnsi="CordiaUPC" w:cs="CordiaUPC"/>
                <w:sz w:val="26"/>
                <w:szCs w:val="26"/>
                <w:lang w:val="en-US" w:bidi="th-TH"/>
              </w:rPr>
              <w:t>,8</w:t>
            </w:r>
            <w:r w:rsidR="004A2347" w:rsidRPr="002D03D8">
              <w:rPr>
                <w:rFonts w:ascii="CordiaUPC" w:hAnsi="CordiaUPC" w:cs="CordiaUPC"/>
                <w:sz w:val="26"/>
                <w:szCs w:val="26"/>
                <w:lang w:val="en-US" w:bidi="th-TH"/>
              </w:rPr>
              <w:t>43</w:t>
            </w:r>
          </w:p>
        </w:tc>
        <w:tc>
          <w:tcPr>
            <w:tcW w:w="236" w:type="dxa"/>
            <w:vAlign w:val="bottom"/>
          </w:tcPr>
          <w:p w14:paraId="408E041A"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234020A1" w14:textId="568D6BA4" w:rsidR="00317F04" w:rsidRPr="002D03D8" w:rsidRDefault="00317F04" w:rsidP="00317F04">
            <w:pPr>
              <w:tabs>
                <w:tab w:val="decimal" w:pos="1063"/>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652,410</w:t>
            </w:r>
          </w:p>
        </w:tc>
        <w:tc>
          <w:tcPr>
            <w:tcW w:w="270" w:type="dxa"/>
            <w:vAlign w:val="bottom"/>
          </w:tcPr>
          <w:p w14:paraId="6E308964"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5713B76A" w14:textId="5701F826"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637,672</w:t>
            </w:r>
          </w:p>
        </w:tc>
        <w:tc>
          <w:tcPr>
            <w:tcW w:w="238" w:type="dxa"/>
            <w:vAlign w:val="bottom"/>
          </w:tcPr>
          <w:p w14:paraId="2A70418A"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2F8F116B" w14:textId="34A37AFE"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cs/>
                <w:lang w:val="en-US" w:bidi="th-TH"/>
              </w:rPr>
            </w:pPr>
            <w:r w:rsidRPr="002D03D8">
              <w:rPr>
                <w:rFonts w:ascii="CordiaUPC" w:hAnsi="CordiaUPC" w:cs="CordiaUPC"/>
                <w:sz w:val="26"/>
                <w:szCs w:val="26"/>
                <w:lang w:val="en-US" w:bidi="th-TH"/>
              </w:rPr>
              <w:t>647,806</w:t>
            </w:r>
          </w:p>
        </w:tc>
      </w:tr>
      <w:tr w:rsidR="00317F04" w:rsidRPr="002D03D8" w14:paraId="39F0115D" w14:textId="77777777" w:rsidTr="005E3D84">
        <w:tc>
          <w:tcPr>
            <w:tcW w:w="3330" w:type="dxa"/>
          </w:tcPr>
          <w:p w14:paraId="608173EA" w14:textId="77777777" w:rsidR="00317F04" w:rsidRPr="002D03D8" w:rsidRDefault="00317F04" w:rsidP="00317F04">
            <w:pPr>
              <w:suppressAutoHyphens/>
              <w:spacing w:line="240" w:lineRule="exact"/>
              <w:ind w:left="75" w:right="-29" w:hanging="86"/>
              <w:rPr>
                <w:rFonts w:ascii="CordiaUPC" w:eastAsia="Times New Roman" w:hAnsi="CordiaUPC" w:cs="CordiaUPC"/>
                <w:sz w:val="26"/>
                <w:szCs w:val="26"/>
                <w:cs/>
                <w:lang w:eastAsia="zh-CN" w:bidi="th-TH"/>
              </w:rPr>
            </w:pPr>
            <w:r w:rsidRPr="002D03D8">
              <w:rPr>
                <w:rFonts w:ascii="CordiaUPC" w:hAnsi="CordiaUPC" w:cs="CordiaUPC" w:hint="cs"/>
                <w:sz w:val="26"/>
                <w:szCs w:val="26"/>
              </w:rPr>
              <w:t>Bills</w:t>
            </w:r>
          </w:p>
        </w:tc>
        <w:tc>
          <w:tcPr>
            <w:tcW w:w="1260" w:type="dxa"/>
          </w:tcPr>
          <w:p w14:paraId="6148B78A" w14:textId="520F6B1F" w:rsidR="00317F04" w:rsidRPr="002D03D8" w:rsidRDefault="00317F04" w:rsidP="00317F04">
            <w:pPr>
              <w:tabs>
                <w:tab w:val="decimal" w:pos="990"/>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151,200</w:t>
            </w:r>
          </w:p>
        </w:tc>
        <w:tc>
          <w:tcPr>
            <w:tcW w:w="236" w:type="dxa"/>
            <w:vAlign w:val="bottom"/>
          </w:tcPr>
          <w:p w14:paraId="3DB619AD"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0E03D4F2" w14:textId="0A675FE7" w:rsidR="00317F04" w:rsidRPr="002D03D8" w:rsidRDefault="00317F04" w:rsidP="00317F04">
            <w:pPr>
              <w:tabs>
                <w:tab w:val="decimal" w:pos="1063"/>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155,545</w:t>
            </w:r>
          </w:p>
        </w:tc>
        <w:tc>
          <w:tcPr>
            <w:tcW w:w="270" w:type="dxa"/>
            <w:vAlign w:val="bottom"/>
          </w:tcPr>
          <w:p w14:paraId="440D0C40"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39BBFE7" w14:textId="0199B807"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156,310</w:t>
            </w:r>
          </w:p>
        </w:tc>
        <w:tc>
          <w:tcPr>
            <w:tcW w:w="238" w:type="dxa"/>
            <w:vAlign w:val="bottom"/>
          </w:tcPr>
          <w:p w14:paraId="491DD3CA"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1852C22E" w14:textId="7EB23BBC"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158,395</w:t>
            </w:r>
          </w:p>
        </w:tc>
      </w:tr>
      <w:tr w:rsidR="00317F04" w:rsidRPr="002D03D8" w14:paraId="14C1ECE3" w14:textId="77777777" w:rsidTr="005E3D84">
        <w:tc>
          <w:tcPr>
            <w:tcW w:w="3330" w:type="dxa"/>
          </w:tcPr>
          <w:p w14:paraId="49D6EE88" w14:textId="77777777" w:rsidR="00317F04" w:rsidRPr="002D03D8" w:rsidRDefault="00317F04" w:rsidP="00317F04">
            <w:pPr>
              <w:suppressAutoHyphens/>
              <w:spacing w:line="240" w:lineRule="exact"/>
              <w:ind w:left="75" w:right="-29" w:hanging="86"/>
              <w:rPr>
                <w:rFonts w:ascii="CordiaUPC" w:eastAsia="Times New Roman" w:hAnsi="CordiaUPC" w:cs="CordiaUPC"/>
                <w:sz w:val="26"/>
                <w:szCs w:val="26"/>
                <w:lang w:eastAsia="zh-CN"/>
              </w:rPr>
            </w:pPr>
            <w:r w:rsidRPr="002D03D8">
              <w:rPr>
                <w:rFonts w:ascii="CordiaUPC" w:hAnsi="CordiaUPC" w:cs="CordiaUPC" w:hint="cs"/>
                <w:sz w:val="26"/>
                <w:szCs w:val="26"/>
              </w:rPr>
              <w:t>Hire purchase receivables</w:t>
            </w:r>
          </w:p>
        </w:tc>
        <w:tc>
          <w:tcPr>
            <w:tcW w:w="1260" w:type="dxa"/>
          </w:tcPr>
          <w:p w14:paraId="5589B7C3" w14:textId="348D618C" w:rsidR="00317F04" w:rsidRPr="002D03D8" w:rsidRDefault="00317F04" w:rsidP="00317F04">
            <w:pPr>
              <w:tabs>
                <w:tab w:val="decimal" w:pos="990"/>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336,979</w:t>
            </w:r>
          </w:p>
        </w:tc>
        <w:tc>
          <w:tcPr>
            <w:tcW w:w="236" w:type="dxa"/>
            <w:vAlign w:val="bottom"/>
          </w:tcPr>
          <w:p w14:paraId="1F5BA44F"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19BB36D4" w14:textId="3AD6D4EB" w:rsidR="00317F04" w:rsidRPr="002D03D8" w:rsidRDefault="00317F04" w:rsidP="00317F04">
            <w:pPr>
              <w:tabs>
                <w:tab w:val="decimal" w:pos="1063"/>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362,214</w:t>
            </w:r>
          </w:p>
        </w:tc>
        <w:tc>
          <w:tcPr>
            <w:tcW w:w="270" w:type="dxa"/>
            <w:vAlign w:val="bottom"/>
          </w:tcPr>
          <w:p w14:paraId="3E332B79"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C178D3C" w14:textId="01359F71"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336,979</w:t>
            </w:r>
          </w:p>
        </w:tc>
        <w:tc>
          <w:tcPr>
            <w:tcW w:w="238" w:type="dxa"/>
            <w:vAlign w:val="bottom"/>
          </w:tcPr>
          <w:p w14:paraId="3E920D31"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0410D4D7" w14:textId="16AA96DB"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362,214</w:t>
            </w:r>
          </w:p>
        </w:tc>
      </w:tr>
      <w:tr w:rsidR="0023027E" w:rsidRPr="002D03D8" w14:paraId="1BB44AD5" w14:textId="77777777" w:rsidTr="005E3D84">
        <w:tc>
          <w:tcPr>
            <w:tcW w:w="3330" w:type="dxa"/>
          </w:tcPr>
          <w:p w14:paraId="58979E7A" w14:textId="2A80094F" w:rsidR="0023027E" w:rsidRPr="002D03D8" w:rsidRDefault="0023027E" w:rsidP="00317F04">
            <w:pPr>
              <w:suppressAutoHyphens/>
              <w:spacing w:line="240" w:lineRule="exact"/>
              <w:ind w:left="75" w:right="-29" w:hanging="86"/>
              <w:rPr>
                <w:rFonts w:ascii="CordiaUPC" w:hAnsi="CordiaUPC" w:cs="CordiaUPC"/>
                <w:sz w:val="26"/>
                <w:szCs w:val="26"/>
              </w:rPr>
            </w:pPr>
            <w:r w:rsidRPr="002D03D8">
              <w:rPr>
                <w:rFonts w:ascii="CordiaUPC" w:hAnsi="CordiaUPC" w:cs="CordiaUPC" w:hint="cs"/>
                <w:sz w:val="26"/>
                <w:szCs w:val="26"/>
              </w:rPr>
              <w:t>Finance lease receivables</w:t>
            </w:r>
          </w:p>
        </w:tc>
        <w:tc>
          <w:tcPr>
            <w:tcW w:w="1260" w:type="dxa"/>
          </w:tcPr>
          <w:p w14:paraId="4BA780AB" w14:textId="238B7E0A" w:rsidR="0023027E" w:rsidRPr="002D03D8" w:rsidRDefault="0023027E" w:rsidP="00317F04">
            <w:pPr>
              <w:tabs>
                <w:tab w:val="decimal" w:pos="990"/>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321</w:t>
            </w:r>
          </w:p>
        </w:tc>
        <w:tc>
          <w:tcPr>
            <w:tcW w:w="236" w:type="dxa"/>
            <w:vAlign w:val="bottom"/>
          </w:tcPr>
          <w:p w14:paraId="73FFEB7F" w14:textId="77777777" w:rsidR="0023027E" w:rsidRPr="002D03D8" w:rsidRDefault="0023027E"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3BFA5D00" w14:textId="1F76D7E5" w:rsidR="0023027E" w:rsidRPr="002D03D8" w:rsidRDefault="0023027E" w:rsidP="00317F04">
            <w:pPr>
              <w:tabs>
                <w:tab w:val="decimal" w:pos="1063"/>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405</w:t>
            </w:r>
          </w:p>
        </w:tc>
        <w:tc>
          <w:tcPr>
            <w:tcW w:w="270" w:type="dxa"/>
            <w:vAlign w:val="bottom"/>
          </w:tcPr>
          <w:p w14:paraId="0ECE9834" w14:textId="77777777" w:rsidR="0023027E" w:rsidRPr="002D03D8" w:rsidRDefault="0023027E"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26B1B625" w14:textId="102B67F4" w:rsidR="0023027E" w:rsidRPr="002D03D8" w:rsidRDefault="0023027E"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321</w:t>
            </w:r>
          </w:p>
        </w:tc>
        <w:tc>
          <w:tcPr>
            <w:tcW w:w="238" w:type="dxa"/>
            <w:vAlign w:val="bottom"/>
          </w:tcPr>
          <w:p w14:paraId="0AA56636" w14:textId="77777777" w:rsidR="0023027E" w:rsidRPr="002D03D8" w:rsidRDefault="0023027E"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064EE503" w14:textId="3C63CE88" w:rsidR="0023027E" w:rsidRPr="002D03D8" w:rsidRDefault="0023027E"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405</w:t>
            </w:r>
          </w:p>
        </w:tc>
      </w:tr>
      <w:tr w:rsidR="00317F04" w:rsidRPr="002D03D8" w14:paraId="5BEB9426" w14:textId="77777777" w:rsidTr="00671703">
        <w:tc>
          <w:tcPr>
            <w:tcW w:w="3330" w:type="dxa"/>
          </w:tcPr>
          <w:p w14:paraId="00493703" w14:textId="77777777" w:rsidR="00317F04" w:rsidRPr="002D03D8" w:rsidRDefault="00317F04" w:rsidP="00317F04">
            <w:pPr>
              <w:suppressAutoHyphens/>
              <w:spacing w:line="240" w:lineRule="exact"/>
              <w:ind w:left="75" w:right="-29" w:hanging="86"/>
              <w:rPr>
                <w:rFonts w:ascii="CordiaUPC" w:eastAsia="Times New Roman" w:hAnsi="CordiaUPC" w:cs="CordiaUPC"/>
                <w:sz w:val="26"/>
                <w:szCs w:val="26"/>
                <w:lang w:eastAsia="zh-CN"/>
              </w:rPr>
            </w:pPr>
            <w:r w:rsidRPr="002D03D8">
              <w:rPr>
                <w:rFonts w:ascii="CordiaUPC" w:hAnsi="CordiaUPC" w:cs="CordiaUPC" w:hint="cs"/>
                <w:sz w:val="26"/>
                <w:szCs w:val="26"/>
              </w:rPr>
              <w:t>Others</w:t>
            </w:r>
          </w:p>
        </w:tc>
        <w:tc>
          <w:tcPr>
            <w:tcW w:w="1260" w:type="dxa"/>
            <w:tcBorders>
              <w:bottom w:val="single" w:sz="4" w:space="0" w:color="auto"/>
            </w:tcBorders>
            <w:vAlign w:val="bottom"/>
          </w:tcPr>
          <w:p w14:paraId="13D02D8F" w14:textId="028F621D" w:rsidR="00317F04" w:rsidRPr="002D03D8" w:rsidRDefault="0023027E" w:rsidP="00317F04">
            <w:pPr>
              <w:tabs>
                <w:tab w:val="decimal" w:pos="990"/>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85</w:t>
            </w:r>
          </w:p>
        </w:tc>
        <w:tc>
          <w:tcPr>
            <w:tcW w:w="236" w:type="dxa"/>
            <w:vAlign w:val="bottom"/>
          </w:tcPr>
          <w:p w14:paraId="347074A8"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59383198" w14:textId="6A7BDA46" w:rsidR="00317F04" w:rsidRPr="002D03D8" w:rsidRDefault="00317F04" w:rsidP="00317F04">
            <w:pPr>
              <w:tabs>
                <w:tab w:val="decimal" w:pos="1063"/>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87</w:t>
            </w:r>
          </w:p>
        </w:tc>
        <w:tc>
          <w:tcPr>
            <w:tcW w:w="270" w:type="dxa"/>
            <w:vAlign w:val="bottom"/>
          </w:tcPr>
          <w:p w14:paraId="5BD37B18"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5B26309E" w14:textId="041A987A"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85</w:t>
            </w:r>
          </w:p>
        </w:tc>
        <w:tc>
          <w:tcPr>
            <w:tcW w:w="238" w:type="dxa"/>
            <w:vAlign w:val="bottom"/>
          </w:tcPr>
          <w:p w14:paraId="632402A0"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77859D2C" w14:textId="21C1AAEA"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87</w:t>
            </w:r>
          </w:p>
        </w:tc>
      </w:tr>
      <w:tr w:rsidR="00317F04" w:rsidRPr="002D03D8" w14:paraId="266CA271" w14:textId="77777777" w:rsidTr="00671703">
        <w:tc>
          <w:tcPr>
            <w:tcW w:w="3330" w:type="dxa"/>
          </w:tcPr>
          <w:p w14:paraId="779F56AF" w14:textId="77777777" w:rsidR="00317F04" w:rsidRPr="002D03D8" w:rsidRDefault="00317F04" w:rsidP="00317F04">
            <w:pPr>
              <w:suppressAutoHyphens/>
              <w:spacing w:line="240" w:lineRule="exact"/>
              <w:ind w:left="75" w:right="-29" w:hanging="86"/>
              <w:rPr>
                <w:rFonts w:ascii="CordiaUPC" w:eastAsia="Times New Roman" w:hAnsi="CordiaUPC" w:cs="CordiaUPC"/>
                <w:sz w:val="26"/>
                <w:szCs w:val="26"/>
                <w:lang w:eastAsia="zh-CN"/>
              </w:rPr>
            </w:pPr>
            <w:r w:rsidRPr="002D03D8">
              <w:rPr>
                <w:rFonts w:ascii="CordiaUPC" w:hAnsi="CordiaUPC" w:cs="CordiaUPC" w:hint="cs"/>
                <w:sz w:val="26"/>
                <w:szCs w:val="26"/>
              </w:rPr>
              <w:t xml:space="preserve">Total loans </w:t>
            </w:r>
            <w:r w:rsidRPr="002D03D8">
              <w:rPr>
                <w:rFonts w:ascii="CordiaUPC" w:hAnsi="CordiaUPC" w:cs="CordiaUPC" w:hint="cs"/>
                <w:sz w:val="26"/>
                <w:szCs w:val="26"/>
                <w:lang w:val="en-US" w:bidi="th-TH"/>
              </w:rPr>
              <w:t>to customers</w:t>
            </w:r>
          </w:p>
        </w:tc>
        <w:tc>
          <w:tcPr>
            <w:tcW w:w="1260" w:type="dxa"/>
            <w:tcBorders>
              <w:top w:val="single" w:sz="4" w:space="0" w:color="auto"/>
            </w:tcBorders>
            <w:vAlign w:val="bottom"/>
          </w:tcPr>
          <w:p w14:paraId="36CD7275" w14:textId="2D98CB70" w:rsidR="00317F04" w:rsidRPr="002D03D8" w:rsidRDefault="00317F04" w:rsidP="00317F04">
            <w:pPr>
              <w:tabs>
                <w:tab w:val="decimal" w:pos="990"/>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1,197,539</w:t>
            </w:r>
          </w:p>
        </w:tc>
        <w:tc>
          <w:tcPr>
            <w:tcW w:w="236" w:type="dxa"/>
            <w:vAlign w:val="bottom"/>
          </w:tcPr>
          <w:p w14:paraId="02ACC827"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top w:val="single" w:sz="4" w:space="0" w:color="auto"/>
            </w:tcBorders>
            <w:vAlign w:val="bottom"/>
          </w:tcPr>
          <w:p w14:paraId="398724E2" w14:textId="1E3E049D" w:rsidR="00317F04" w:rsidRPr="002D03D8" w:rsidRDefault="00317F04" w:rsidP="00317F04">
            <w:pPr>
              <w:tabs>
                <w:tab w:val="decimal" w:pos="1063"/>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1,240,874</w:t>
            </w:r>
          </w:p>
        </w:tc>
        <w:tc>
          <w:tcPr>
            <w:tcW w:w="270" w:type="dxa"/>
            <w:vAlign w:val="bottom"/>
          </w:tcPr>
          <w:p w14:paraId="109ECC19"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vAlign w:val="bottom"/>
          </w:tcPr>
          <w:p w14:paraId="370884F8" w14:textId="0B5844EE"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1,195,478</w:t>
            </w:r>
          </w:p>
        </w:tc>
        <w:tc>
          <w:tcPr>
            <w:tcW w:w="238" w:type="dxa"/>
            <w:vAlign w:val="bottom"/>
          </w:tcPr>
          <w:p w14:paraId="5CE1E62C"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tcBorders>
            <w:vAlign w:val="bottom"/>
          </w:tcPr>
          <w:p w14:paraId="61481C25" w14:textId="659D83A5"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1,239,120</w:t>
            </w:r>
          </w:p>
        </w:tc>
      </w:tr>
      <w:tr w:rsidR="00317F04" w:rsidRPr="002D03D8" w14:paraId="13A6C17C" w14:textId="77777777" w:rsidTr="00671703">
        <w:tc>
          <w:tcPr>
            <w:tcW w:w="3330" w:type="dxa"/>
          </w:tcPr>
          <w:p w14:paraId="30A08B37" w14:textId="77777777" w:rsidR="00317F04" w:rsidRPr="002D03D8" w:rsidRDefault="00317F04" w:rsidP="00317F04">
            <w:pPr>
              <w:suppressAutoHyphens/>
              <w:spacing w:line="240" w:lineRule="exact"/>
              <w:ind w:left="75" w:right="-29" w:hanging="86"/>
              <w:rPr>
                <w:rFonts w:ascii="CordiaUPC" w:eastAsia="Times New Roman" w:hAnsi="CordiaUPC" w:cs="CordiaUPC"/>
                <w:sz w:val="26"/>
                <w:szCs w:val="26"/>
                <w:lang w:eastAsia="zh-CN"/>
              </w:rPr>
            </w:pPr>
            <w:r w:rsidRPr="002D03D8">
              <w:rPr>
                <w:rFonts w:ascii="CordiaUPC" w:hAnsi="CordiaUPC" w:cs="CordiaUPC" w:hint="cs"/>
                <w:i/>
                <w:iCs/>
                <w:sz w:val="26"/>
                <w:szCs w:val="26"/>
              </w:rPr>
              <w:t xml:space="preserve">Add </w:t>
            </w:r>
            <w:r w:rsidRPr="002D03D8">
              <w:rPr>
                <w:rFonts w:ascii="CordiaUPC" w:hAnsi="CordiaUPC" w:cs="CordiaUPC" w:hint="cs"/>
                <w:sz w:val="26"/>
                <w:szCs w:val="26"/>
              </w:rPr>
              <w:t>accrued interest receivables and undue interest incom</w:t>
            </w:r>
            <w:r w:rsidRPr="002D03D8">
              <w:rPr>
                <w:rFonts w:ascii="CordiaUPC" w:hAnsi="CordiaUPC" w:cs="CordiaUPC"/>
                <w:sz w:val="26"/>
                <w:szCs w:val="26"/>
              </w:rPr>
              <w:t>e*</w:t>
            </w:r>
          </w:p>
        </w:tc>
        <w:tc>
          <w:tcPr>
            <w:tcW w:w="1260" w:type="dxa"/>
            <w:tcBorders>
              <w:bottom w:val="single" w:sz="4" w:space="0" w:color="auto"/>
            </w:tcBorders>
            <w:vAlign w:val="bottom"/>
          </w:tcPr>
          <w:p w14:paraId="1A097F5F" w14:textId="59C14B0C" w:rsidR="00317F04" w:rsidRPr="002D03D8" w:rsidRDefault="00317F04" w:rsidP="00317F04">
            <w:pPr>
              <w:tabs>
                <w:tab w:val="decimal" w:pos="990"/>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8,262</w:t>
            </w:r>
          </w:p>
        </w:tc>
        <w:tc>
          <w:tcPr>
            <w:tcW w:w="236" w:type="dxa"/>
            <w:vAlign w:val="bottom"/>
          </w:tcPr>
          <w:p w14:paraId="79681070"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284B89FB" w14:textId="604D726D" w:rsidR="00317F04" w:rsidRPr="002D03D8" w:rsidRDefault="00317F04" w:rsidP="00317F04">
            <w:pPr>
              <w:tabs>
                <w:tab w:val="decimal" w:pos="1063"/>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8,422</w:t>
            </w:r>
          </w:p>
        </w:tc>
        <w:tc>
          <w:tcPr>
            <w:tcW w:w="270" w:type="dxa"/>
            <w:vAlign w:val="bottom"/>
          </w:tcPr>
          <w:p w14:paraId="74F92E3C"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66F9BA6" w14:textId="54590DB7"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cs/>
                <w:lang w:val="en-US" w:bidi="th-TH"/>
              </w:rPr>
            </w:pPr>
            <w:r w:rsidRPr="002D03D8">
              <w:rPr>
                <w:rFonts w:ascii="CordiaUPC" w:hAnsi="CordiaUPC" w:cs="CordiaUPC"/>
                <w:sz w:val="26"/>
                <w:szCs w:val="26"/>
                <w:lang w:val="en-US" w:bidi="th-TH"/>
              </w:rPr>
              <w:t>8,260</w:t>
            </w:r>
          </w:p>
        </w:tc>
        <w:tc>
          <w:tcPr>
            <w:tcW w:w="238" w:type="dxa"/>
            <w:vAlign w:val="bottom"/>
          </w:tcPr>
          <w:p w14:paraId="52B2FFDA"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380E3227" w14:textId="5FAC16C9"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8,420</w:t>
            </w:r>
          </w:p>
        </w:tc>
      </w:tr>
      <w:tr w:rsidR="00317F04" w:rsidRPr="002D03D8" w14:paraId="0FC17409" w14:textId="77777777" w:rsidTr="00671703">
        <w:tc>
          <w:tcPr>
            <w:tcW w:w="3330" w:type="dxa"/>
          </w:tcPr>
          <w:p w14:paraId="7F59782D" w14:textId="77777777" w:rsidR="00317F04" w:rsidRPr="002D03D8" w:rsidRDefault="00317F04" w:rsidP="00317F04">
            <w:pPr>
              <w:suppressAutoHyphens/>
              <w:spacing w:line="240" w:lineRule="exact"/>
              <w:ind w:left="75" w:right="-29" w:hanging="86"/>
              <w:rPr>
                <w:rFonts w:ascii="CordiaUPC" w:eastAsia="Times New Roman" w:hAnsi="CordiaUPC" w:cs="CordiaUPC"/>
                <w:sz w:val="26"/>
                <w:szCs w:val="26"/>
                <w:lang w:eastAsia="zh-CN"/>
              </w:rPr>
            </w:pPr>
            <w:r w:rsidRPr="002D03D8">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26645727" w14:textId="6768F083" w:rsidR="00317F04" w:rsidRPr="002D03D8" w:rsidRDefault="00317F04" w:rsidP="00317F04">
            <w:pPr>
              <w:tabs>
                <w:tab w:val="decimal" w:pos="990"/>
              </w:tabs>
              <w:suppressAutoHyphens/>
              <w:snapToGrid w:val="0"/>
              <w:spacing w:line="240" w:lineRule="exact"/>
              <w:ind w:right="-112"/>
              <w:rPr>
                <w:rFonts w:ascii="CordiaUPC" w:hAnsi="CordiaUPC" w:cs="CordiaUPC"/>
                <w:b/>
                <w:bCs/>
                <w:sz w:val="26"/>
                <w:szCs w:val="26"/>
                <w:lang w:val="en-US" w:bidi="th-TH"/>
              </w:rPr>
            </w:pPr>
            <w:r w:rsidRPr="002D03D8">
              <w:rPr>
                <w:rFonts w:ascii="CordiaUPC" w:hAnsi="CordiaUPC" w:cs="CordiaUPC"/>
                <w:b/>
                <w:bCs/>
                <w:sz w:val="26"/>
                <w:szCs w:val="26"/>
                <w:lang w:val="en-US" w:bidi="th-TH"/>
              </w:rPr>
              <w:t>1,205,801</w:t>
            </w:r>
          </w:p>
        </w:tc>
        <w:tc>
          <w:tcPr>
            <w:tcW w:w="236" w:type="dxa"/>
            <w:vAlign w:val="bottom"/>
          </w:tcPr>
          <w:p w14:paraId="72702FEF"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tcBorders>
            <w:vAlign w:val="bottom"/>
          </w:tcPr>
          <w:p w14:paraId="54EBC993" w14:textId="2433D222" w:rsidR="00317F04" w:rsidRPr="002D03D8" w:rsidRDefault="00317F04" w:rsidP="00317F04">
            <w:pPr>
              <w:tabs>
                <w:tab w:val="decimal" w:pos="1063"/>
              </w:tabs>
              <w:suppressAutoHyphens/>
              <w:snapToGrid w:val="0"/>
              <w:spacing w:line="240" w:lineRule="exact"/>
              <w:ind w:right="-112"/>
              <w:rPr>
                <w:rFonts w:ascii="CordiaUPC" w:hAnsi="CordiaUPC" w:cs="CordiaUPC"/>
                <w:b/>
                <w:bCs/>
                <w:sz w:val="26"/>
                <w:szCs w:val="26"/>
                <w:lang w:val="en-US" w:bidi="th-TH"/>
              </w:rPr>
            </w:pPr>
            <w:r w:rsidRPr="002D03D8">
              <w:rPr>
                <w:rFonts w:ascii="CordiaUPC" w:hAnsi="CordiaUPC" w:cs="CordiaUPC"/>
                <w:b/>
                <w:bCs/>
                <w:sz w:val="26"/>
                <w:szCs w:val="26"/>
                <w:lang w:val="en-US" w:bidi="th-TH"/>
              </w:rPr>
              <w:t>1,249,296</w:t>
            </w:r>
          </w:p>
        </w:tc>
        <w:tc>
          <w:tcPr>
            <w:tcW w:w="270" w:type="dxa"/>
            <w:vAlign w:val="bottom"/>
          </w:tcPr>
          <w:p w14:paraId="74A10004"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tcBorders>
            <w:vAlign w:val="bottom"/>
          </w:tcPr>
          <w:p w14:paraId="5F8A7DB5" w14:textId="77701725" w:rsidR="00317F04" w:rsidRPr="002D03D8" w:rsidRDefault="00317F04" w:rsidP="00317F04">
            <w:pPr>
              <w:tabs>
                <w:tab w:val="decimal" w:pos="987"/>
              </w:tabs>
              <w:suppressAutoHyphens/>
              <w:snapToGrid w:val="0"/>
              <w:spacing w:line="240" w:lineRule="exact"/>
              <w:ind w:right="-112"/>
              <w:rPr>
                <w:rFonts w:ascii="CordiaUPC" w:hAnsi="CordiaUPC" w:cs="CordiaUPC"/>
                <w:b/>
                <w:bCs/>
                <w:sz w:val="26"/>
                <w:szCs w:val="26"/>
                <w:lang w:val="en-US" w:bidi="th-TH"/>
              </w:rPr>
            </w:pPr>
            <w:r w:rsidRPr="002D03D8">
              <w:rPr>
                <w:rFonts w:ascii="CordiaUPC" w:hAnsi="CordiaUPC" w:cs="CordiaUPC"/>
                <w:b/>
                <w:bCs/>
                <w:sz w:val="26"/>
                <w:szCs w:val="26"/>
                <w:lang w:val="en-US" w:bidi="th-TH"/>
              </w:rPr>
              <w:t>1,203,738</w:t>
            </w:r>
          </w:p>
        </w:tc>
        <w:tc>
          <w:tcPr>
            <w:tcW w:w="238" w:type="dxa"/>
            <w:vAlign w:val="bottom"/>
          </w:tcPr>
          <w:p w14:paraId="5F056417" w14:textId="77777777" w:rsidR="00317F04" w:rsidRPr="002D03D8" w:rsidRDefault="00317F04" w:rsidP="00317F04">
            <w:pPr>
              <w:tabs>
                <w:tab w:val="decimal" w:pos="1063"/>
              </w:tabs>
              <w:suppressAutoHyphens/>
              <w:snapToGrid w:val="0"/>
              <w:spacing w:line="240" w:lineRule="exact"/>
              <w:ind w:right="-112"/>
              <w:rPr>
                <w:rFonts w:ascii="CordiaUPC" w:hAnsi="CordiaUPC" w:cs="CordiaUPC"/>
                <w:b/>
                <w:bCs/>
                <w:sz w:val="26"/>
                <w:szCs w:val="26"/>
              </w:rPr>
            </w:pPr>
          </w:p>
        </w:tc>
        <w:tc>
          <w:tcPr>
            <w:tcW w:w="1259" w:type="dxa"/>
            <w:tcBorders>
              <w:top w:val="single" w:sz="4" w:space="0" w:color="auto"/>
            </w:tcBorders>
            <w:vAlign w:val="bottom"/>
          </w:tcPr>
          <w:p w14:paraId="6CDDB04D" w14:textId="71EC0573"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b/>
                <w:bCs/>
                <w:sz w:val="26"/>
                <w:szCs w:val="26"/>
                <w:lang w:val="en-US" w:bidi="th-TH"/>
              </w:rPr>
              <w:t>1,247,540</w:t>
            </w:r>
          </w:p>
        </w:tc>
      </w:tr>
      <w:tr w:rsidR="00317F04" w:rsidRPr="002D03D8" w14:paraId="5007CA33" w14:textId="77777777" w:rsidTr="00671703">
        <w:tc>
          <w:tcPr>
            <w:tcW w:w="3330" w:type="dxa"/>
          </w:tcPr>
          <w:p w14:paraId="0B8D2CB4" w14:textId="77777777" w:rsidR="00317F04" w:rsidRPr="002D03D8" w:rsidRDefault="00317F04" w:rsidP="00317F04">
            <w:pPr>
              <w:suppressAutoHyphens/>
              <w:spacing w:line="240" w:lineRule="exact"/>
              <w:ind w:left="75" w:right="-29" w:hanging="86"/>
              <w:rPr>
                <w:rFonts w:ascii="CordiaUPC" w:eastAsia="Times New Roman" w:hAnsi="CordiaUPC" w:cs="CordiaUPC"/>
                <w:sz w:val="26"/>
                <w:szCs w:val="26"/>
                <w:cs/>
                <w:lang w:eastAsia="zh-CN"/>
              </w:rPr>
            </w:pPr>
            <w:r w:rsidRPr="002D03D8">
              <w:rPr>
                <w:rFonts w:ascii="CordiaUPC" w:hAnsi="CordiaUPC" w:cs="CordiaUPC" w:hint="cs"/>
                <w:i/>
                <w:iCs/>
                <w:sz w:val="26"/>
                <w:szCs w:val="26"/>
              </w:rPr>
              <w:t xml:space="preserve">Less </w:t>
            </w:r>
            <w:r w:rsidRPr="002D03D8">
              <w:rPr>
                <w:rFonts w:ascii="CordiaUPC" w:hAnsi="CordiaUPC" w:cs="CordiaUPC" w:hint="cs"/>
                <w:sz w:val="26"/>
                <w:szCs w:val="26"/>
              </w:rPr>
              <w:t>allowance for expected credit loss</w:t>
            </w:r>
          </w:p>
        </w:tc>
        <w:tc>
          <w:tcPr>
            <w:tcW w:w="1260" w:type="dxa"/>
            <w:tcBorders>
              <w:bottom w:val="single" w:sz="4" w:space="0" w:color="auto"/>
            </w:tcBorders>
            <w:vAlign w:val="bottom"/>
          </w:tcPr>
          <w:p w14:paraId="41F8A80B" w14:textId="3FDFB3AC" w:rsidR="00317F04" w:rsidRPr="002D03D8" w:rsidRDefault="00317F04" w:rsidP="00317F04">
            <w:pPr>
              <w:tabs>
                <w:tab w:val="decimal" w:pos="990"/>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(59,203)</w:t>
            </w:r>
          </w:p>
        </w:tc>
        <w:tc>
          <w:tcPr>
            <w:tcW w:w="236" w:type="dxa"/>
            <w:vAlign w:val="bottom"/>
          </w:tcPr>
          <w:p w14:paraId="7B537FBD"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4D587C61" w14:textId="7595889C" w:rsidR="00317F04" w:rsidRPr="002D03D8" w:rsidRDefault="00317F04" w:rsidP="00317F04">
            <w:pPr>
              <w:tabs>
                <w:tab w:val="decimal" w:pos="1063"/>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(59,007)</w:t>
            </w:r>
          </w:p>
        </w:tc>
        <w:tc>
          <w:tcPr>
            <w:tcW w:w="270" w:type="dxa"/>
            <w:vAlign w:val="bottom"/>
          </w:tcPr>
          <w:p w14:paraId="56A885DB"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A23FCA0" w14:textId="2234D556" w:rsidR="00317F04" w:rsidRPr="002D03D8" w:rsidRDefault="00317F04" w:rsidP="00317F04">
            <w:pPr>
              <w:tabs>
                <w:tab w:val="decimal" w:pos="987"/>
              </w:tabs>
              <w:suppressAutoHyphens/>
              <w:snapToGrid w:val="0"/>
              <w:spacing w:line="240" w:lineRule="exact"/>
              <w:ind w:right="-112"/>
              <w:rPr>
                <w:rFonts w:ascii="CordiaUPC" w:hAnsi="CordiaUPC" w:cs="CordiaUPC"/>
                <w:sz w:val="26"/>
                <w:szCs w:val="26"/>
                <w:lang w:val="en-US" w:bidi="th-TH"/>
              </w:rPr>
            </w:pPr>
            <w:r w:rsidRPr="002D03D8">
              <w:rPr>
                <w:rFonts w:ascii="CordiaUPC" w:hAnsi="CordiaUPC" w:cs="CordiaUPC"/>
                <w:sz w:val="26"/>
                <w:szCs w:val="26"/>
                <w:lang w:val="en-US" w:bidi="th-TH"/>
              </w:rPr>
              <w:t>(58,402)</w:t>
            </w:r>
          </w:p>
        </w:tc>
        <w:tc>
          <w:tcPr>
            <w:tcW w:w="238" w:type="dxa"/>
            <w:vAlign w:val="bottom"/>
          </w:tcPr>
          <w:p w14:paraId="719F4656"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065A44A3" w14:textId="5CCEA380" w:rsidR="00317F04" w:rsidRPr="002D03D8" w:rsidRDefault="00317F04" w:rsidP="00317F04">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2D03D8">
              <w:rPr>
                <w:rFonts w:ascii="CordiaUPC" w:hAnsi="CordiaUPC" w:cs="CordiaUPC"/>
                <w:sz w:val="26"/>
                <w:szCs w:val="26"/>
                <w:lang w:val="en-US" w:bidi="th-TH"/>
              </w:rPr>
              <w:t>(58,002)</w:t>
            </w:r>
          </w:p>
        </w:tc>
      </w:tr>
      <w:tr w:rsidR="00317F04" w:rsidRPr="002D03D8" w14:paraId="5D61749E" w14:textId="77777777" w:rsidTr="00671703">
        <w:trPr>
          <w:trHeight w:val="181"/>
        </w:trPr>
        <w:tc>
          <w:tcPr>
            <w:tcW w:w="3330" w:type="dxa"/>
          </w:tcPr>
          <w:p w14:paraId="55E4EE14" w14:textId="77777777" w:rsidR="00317F04" w:rsidRPr="002D03D8" w:rsidRDefault="00317F04" w:rsidP="00317F04">
            <w:pPr>
              <w:suppressAutoHyphens/>
              <w:spacing w:line="240" w:lineRule="exact"/>
              <w:ind w:left="86" w:right="-29" w:hanging="97"/>
              <w:rPr>
                <w:rFonts w:ascii="CordiaUPC" w:eastAsia="Times New Roman" w:hAnsi="CordiaUPC" w:cs="CordiaUPC"/>
                <w:sz w:val="26"/>
                <w:szCs w:val="26"/>
                <w:lang w:eastAsia="zh-CN"/>
              </w:rPr>
            </w:pPr>
            <w:r w:rsidRPr="002D03D8">
              <w:rPr>
                <w:rFonts w:ascii="CordiaUPC" w:hAnsi="CordiaUPC" w:cs="CordiaUPC" w:hint="cs"/>
                <w:b/>
                <w:bCs/>
                <w:sz w:val="26"/>
                <w:szCs w:val="26"/>
              </w:rPr>
              <w:t>Total loans to customers and accrued interest receivables</w:t>
            </w:r>
            <w:r w:rsidRPr="002D03D8">
              <w:rPr>
                <w:rFonts w:ascii="CordiaUPC" w:hAnsi="CordiaUPC" w:cs="CordiaUPC"/>
                <w:b/>
                <w:bCs/>
                <w:sz w:val="26"/>
                <w:szCs w:val="26"/>
              </w:rPr>
              <w:t>,</w:t>
            </w:r>
            <w:r w:rsidRPr="002D03D8">
              <w:rPr>
                <w:rFonts w:ascii="CordiaUPC" w:hAnsi="CordiaUPC" w:cs="CordiaUPC" w:hint="cs"/>
                <w:b/>
                <w:bCs/>
                <w:sz w:val="26"/>
                <w:szCs w:val="26"/>
              </w:rPr>
              <w:t xml:space="preserve"> net</w:t>
            </w:r>
          </w:p>
        </w:tc>
        <w:tc>
          <w:tcPr>
            <w:tcW w:w="1260" w:type="dxa"/>
            <w:tcBorders>
              <w:top w:val="single" w:sz="4" w:space="0" w:color="auto"/>
              <w:bottom w:val="double" w:sz="4" w:space="0" w:color="auto"/>
            </w:tcBorders>
            <w:vAlign w:val="bottom"/>
          </w:tcPr>
          <w:p w14:paraId="4A8E5027" w14:textId="03FC9E69" w:rsidR="00317F04" w:rsidRPr="002D03D8" w:rsidRDefault="00317F04" w:rsidP="00317F04">
            <w:pPr>
              <w:tabs>
                <w:tab w:val="decimal" w:pos="990"/>
              </w:tabs>
              <w:suppressAutoHyphens/>
              <w:snapToGrid w:val="0"/>
              <w:spacing w:line="240" w:lineRule="exact"/>
              <w:ind w:right="-112"/>
              <w:rPr>
                <w:rFonts w:ascii="CordiaUPC" w:hAnsi="CordiaUPC" w:cs="CordiaUPC"/>
                <w:b/>
                <w:bCs/>
                <w:sz w:val="26"/>
                <w:szCs w:val="26"/>
                <w:lang w:val="en-US" w:bidi="th-TH"/>
              </w:rPr>
            </w:pPr>
            <w:r w:rsidRPr="002D03D8">
              <w:rPr>
                <w:rFonts w:ascii="CordiaUPC" w:hAnsi="CordiaUPC" w:cs="CordiaUPC"/>
                <w:b/>
                <w:bCs/>
                <w:sz w:val="26"/>
                <w:szCs w:val="26"/>
                <w:lang w:val="en-US" w:bidi="th-TH"/>
              </w:rPr>
              <w:t>1,146,598</w:t>
            </w:r>
          </w:p>
        </w:tc>
        <w:tc>
          <w:tcPr>
            <w:tcW w:w="236" w:type="dxa"/>
            <w:vAlign w:val="bottom"/>
          </w:tcPr>
          <w:p w14:paraId="50A5CEAB"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bottom w:val="double" w:sz="4" w:space="0" w:color="auto"/>
            </w:tcBorders>
            <w:vAlign w:val="bottom"/>
          </w:tcPr>
          <w:p w14:paraId="03F6628C" w14:textId="0CD4125E" w:rsidR="00317F04" w:rsidRPr="002D03D8" w:rsidRDefault="00317F04" w:rsidP="00317F04">
            <w:pPr>
              <w:tabs>
                <w:tab w:val="decimal" w:pos="1063"/>
              </w:tabs>
              <w:suppressAutoHyphens/>
              <w:snapToGrid w:val="0"/>
              <w:spacing w:line="240" w:lineRule="exact"/>
              <w:ind w:right="-112"/>
              <w:rPr>
                <w:rFonts w:ascii="CordiaUPC" w:hAnsi="CordiaUPC" w:cs="CordiaUPC"/>
                <w:b/>
                <w:bCs/>
                <w:sz w:val="26"/>
                <w:szCs w:val="26"/>
                <w:lang w:val="en-US" w:bidi="th-TH"/>
              </w:rPr>
            </w:pPr>
            <w:r w:rsidRPr="002D03D8">
              <w:rPr>
                <w:rFonts w:ascii="CordiaUPC" w:hAnsi="CordiaUPC" w:cs="CordiaUPC"/>
                <w:b/>
                <w:bCs/>
                <w:sz w:val="26"/>
                <w:szCs w:val="26"/>
                <w:lang w:val="en-US" w:bidi="th-TH"/>
              </w:rPr>
              <w:t>1,190,289</w:t>
            </w:r>
          </w:p>
        </w:tc>
        <w:tc>
          <w:tcPr>
            <w:tcW w:w="270" w:type="dxa"/>
            <w:vAlign w:val="bottom"/>
          </w:tcPr>
          <w:p w14:paraId="1E2F41F8"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double" w:sz="4" w:space="0" w:color="auto"/>
            </w:tcBorders>
            <w:vAlign w:val="bottom"/>
          </w:tcPr>
          <w:p w14:paraId="160287E9" w14:textId="5FE9177C" w:rsidR="00317F04" w:rsidRPr="002D03D8" w:rsidRDefault="00317F04" w:rsidP="00317F04">
            <w:pPr>
              <w:tabs>
                <w:tab w:val="decimal" w:pos="987"/>
              </w:tabs>
              <w:suppressAutoHyphens/>
              <w:snapToGrid w:val="0"/>
              <w:spacing w:line="240" w:lineRule="exact"/>
              <w:ind w:right="-112"/>
              <w:rPr>
                <w:rFonts w:ascii="CordiaUPC" w:hAnsi="CordiaUPC" w:cs="CordiaUPC"/>
                <w:b/>
                <w:bCs/>
                <w:sz w:val="26"/>
                <w:szCs w:val="26"/>
                <w:lang w:val="en-US" w:bidi="th-TH"/>
              </w:rPr>
            </w:pPr>
            <w:r w:rsidRPr="002D03D8">
              <w:rPr>
                <w:rFonts w:ascii="CordiaUPC" w:hAnsi="CordiaUPC" w:cs="CordiaUPC"/>
                <w:b/>
                <w:bCs/>
                <w:sz w:val="26"/>
                <w:szCs w:val="26"/>
                <w:lang w:val="en-US" w:bidi="th-TH"/>
              </w:rPr>
              <w:t>1,145,336</w:t>
            </w:r>
          </w:p>
        </w:tc>
        <w:tc>
          <w:tcPr>
            <w:tcW w:w="238" w:type="dxa"/>
            <w:vAlign w:val="bottom"/>
          </w:tcPr>
          <w:p w14:paraId="7A24ADB0" w14:textId="77777777" w:rsidR="00317F04" w:rsidRPr="002D03D8" w:rsidRDefault="00317F04" w:rsidP="00317F04">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bottom w:val="double" w:sz="4" w:space="0" w:color="auto"/>
            </w:tcBorders>
            <w:vAlign w:val="bottom"/>
          </w:tcPr>
          <w:p w14:paraId="6C28340B" w14:textId="43D777DE" w:rsidR="00317F04" w:rsidRPr="002D03D8" w:rsidRDefault="00317F04" w:rsidP="00317F04">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2D03D8">
              <w:rPr>
                <w:rFonts w:ascii="CordiaUPC" w:hAnsi="CordiaUPC" w:cs="CordiaUPC"/>
                <w:b/>
                <w:bCs/>
                <w:sz w:val="26"/>
                <w:szCs w:val="26"/>
                <w:lang w:val="en-US" w:bidi="th-TH"/>
              </w:rPr>
              <w:t>1,189,538</w:t>
            </w:r>
          </w:p>
        </w:tc>
      </w:tr>
    </w:tbl>
    <w:p w14:paraId="7EC3BD84" w14:textId="3A6F47AE" w:rsidR="00EA5298" w:rsidRPr="002D03D8" w:rsidRDefault="00EA5298" w:rsidP="00633EA1">
      <w:pPr>
        <w:tabs>
          <w:tab w:val="left" w:pos="672"/>
        </w:tabs>
        <w:spacing w:before="120" w:line="240" w:lineRule="exact"/>
        <w:ind w:left="709" w:right="14" w:hanging="177"/>
        <w:jc w:val="thaiDistribute"/>
        <w:rPr>
          <w:rFonts w:ascii="CordiaUPC" w:hAnsi="CordiaUPC" w:cs="CordiaUPC"/>
          <w:szCs w:val="22"/>
          <w:lang w:val="en-US"/>
        </w:rPr>
      </w:pPr>
      <w:r w:rsidRPr="002D03D8">
        <w:rPr>
          <w:rFonts w:ascii="CordiaUPC" w:hAnsi="CordiaUPC" w:cs="CordiaUPC"/>
          <w:sz w:val="26"/>
          <w:szCs w:val="26"/>
          <w:lang w:val="en-US"/>
        </w:rPr>
        <w:t>*</w:t>
      </w:r>
      <w:r w:rsidRPr="002D03D8">
        <w:rPr>
          <w:rFonts w:ascii="CordiaUPC" w:hAnsi="CordiaUPC" w:cs="CordiaUPC" w:hint="cs"/>
          <w:szCs w:val="22"/>
          <w:lang w:val="en-US"/>
        </w:rPr>
        <w:tab/>
      </w:r>
      <w:r w:rsidRPr="002D03D8">
        <w:rPr>
          <w:rFonts w:ascii="CordiaUPC" w:hAnsi="CordiaUPC" w:cs="CordiaUPC"/>
          <w:szCs w:val="22"/>
          <w:lang w:val="en-US" w:bidi="th-TH"/>
        </w:rPr>
        <w:t>A</w:t>
      </w:r>
      <w:r w:rsidRPr="002D03D8">
        <w:rPr>
          <w:rFonts w:ascii="CordiaUPC" w:hAnsi="CordiaUPC" w:cs="CordiaUPC" w:hint="cs"/>
          <w:szCs w:val="22"/>
          <w:lang w:val="en-US" w:bidi="th-TH"/>
        </w:rPr>
        <w:t>ccrued interest receivables and undue interest income</w:t>
      </w:r>
      <w:r w:rsidRPr="002D03D8">
        <w:rPr>
          <w:rFonts w:ascii="CordiaUPC" w:hAnsi="CordiaUPC" w:cs="CordiaUPC"/>
          <w:szCs w:val="22"/>
          <w:lang w:val="en-US" w:bidi="th-TH"/>
        </w:rPr>
        <w:t xml:space="preserve"> of non-performing loans to customers presented net amount after allowance for</w:t>
      </w:r>
      <w:r w:rsidR="00633EA1" w:rsidRPr="002D03D8">
        <w:rPr>
          <w:rFonts w:ascii="CordiaUPC" w:hAnsi="CordiaUPC" w:cs="CordiaUPC"/>
          <w:szCs w:val="22"/>
          <w:lang w:val="en-US" w:bidi="th-TH"/>
        </w:rPr>
        <w:t xml:space="preserve"> </w:t>
      </w:r>
      <w:r w:rsidRPr="002D03D8">
        <w:rPr>
          <w:rFonts w:ascii="CordiaUPC" w:hAnsi="CordiaUPC" w:cs="CordiaUPC"/>
          <w:szCs w:val="22"/>
          <w:lang w:val="en-US" w:bidi="th-TH"/>
        </w:rPr>
        <w:t>expected credit loss.</w:t>
      </w:r>
    </w:p>
    <w:bookmarkEnd w:id="7"/>
    <w:p w14:paraId="364A7547" w14:textId="77777777" w:rsidR="00EA5298" w:rsidRPr="002D03D8" w:rsidRDefault="00EA5298" w:rsidP="00EA5298">
      <w:pPr>
        <w:spacing w:line="240" w:lineRule="exact"/>
        <w:ind w:right="9"/>
        <w:jc w:val="thaiDistribute"/>
        <w:rPr>
          <w:rFonts w:ascii="CordiaUPC" w:hAnsi="CordiaUPC" w:cs="CordiaUPC"/>
          <w:b/>
          <w:bCs/>
          <w:sz w:val="26"/>
          <w:szCs w:val="26"/>
          <w:lang w:val="en-US"/>
        </w:rPr>
      </w:pPr>
    </w:p>
    <w:p w14:paraId="6181F63D" w14:textId="776007F8" w:rsidR="00EA5298" w:rsidRPr="002D03D8" w:rsidRDefault="00804E90" w:rsidP="001F2EF8">
      <w:pPr>
        <w:spacing w:line="240" w:lineRule="exact"/>
        <w:ind w:left="567" w:right="14" w:hanging="547"/>
        <w:jc w:val="thaiDistribute"/>
        <w:rPr>
          <w:rFonts w:ascii="CordiaUPC" w:hAnsi="CordiaUPC" w:cs="CordiaUPC"/>
          <w:b/>
          <w:bCs/>
          <w:sz w:val="26"/>
          <w:szCs w:val="26"/>
          <w:lang w:val="en-US"/>
        </w:rPr>
      </w:pPr>
      <w:r w:rsidRPr="002D03D8">
        <w:rPr>
          <w:rFonts w:ascii="CordiaUPC" w:hAnsi="CordiaUPC" w:cs="CordiaUPC"/>
          <w:b/>
          <w:bCs/>
          <w:sz w:val="26"/>
          <w:szCs w:val="26"/>
        </w:rPr>
        <w:t>9</w:t>
      </w:r>
      <w:r w:rsidR="00EA5298" w:rsidRPr="002D03D8">
        <w:rPr>
          <w:rFonts w:ascii="CordiaUPC" w:hAnsi="CordiaUPC" w:cs="CordiaUPC" w:hint="cs"/>
          <w:b/>
          <w:bCs/>
          <w:sz w:val="26"/>
          <w:szCs w:val="26"/>
        </w:rPr>
        <w:t>.</w:t>
      </w:r>
      <w:r w:rsidR="00391853" w:rsidRPr="002D03D8">
        <w:rPr>
          <w:rFonts w:ascii="CordiaUPC" w:hAnsi="CordiaUPC" w:cs="CordiaUPC"/>
          <w:b/>
          <w:bCs/>
          <w:sz w:val="26"/>
          <w:szCs w:val="26"/>
          <w:lang w:val="en-US"/>
        </w:rPr>
        <w:t>2</w:t>
      </w:r>
      <w:r w:rsidR="00EA5298" w:rsidRPr="002D03D8">
        <w:rPr>
          <w:rFonts w:ascii="CordiaUPC" w:hAnsi="CordiaUPC" w:cs="CordiaUPC" w:hint="cs"/>
          <w:b/>
          <w:bCs/>
          <w:sz w:val="26"/>
          <w:szCs w:val="26"/>
        </w:rPr>
        <w:tab/>
        <w:t xml:space="preserve">Classified by </w:t>
      </w:r>
      <w:r w:rsidR="00EA5298" w:rsidRPr="002D03D8">
        <w:rPr>
          <w:rFonts w:ascii="CordiaUPC" w:hAnsi="CordiaUPC" w:cs="CordiaUPC"/>
          <w:b/>
          <w:bCs/>
          <w:sz w:val="26"/>
          <w:szCs w:val="26"/>
          <w:lang w:val="en-US"/>
        </w:rPr>
        <w:t>stage</w:t>
      </w:r>
    </w:p>
    <w:p w14:paraId="51D06D02" w14:textId="77777777" w:rsidR="00EA5298" w:rsidRPr="002D03D8" w:rsidRDefault="00EA5298" w:rsidP="00EA5298">
      <w:pPr>
        <w:autoSpaceDE w:val="0"/>
        <w:autoSpaceDN w:val="0"/>
        <w:adjustRightInd w:val="0"/>
        <w:spacing w:line="240" w:lineRule="exact"/>
        <w:jc w:val="thaiDistribute"/>
        <w:rPr>
          <w:rFonts w:ascii="CordiaUPC" w:hAnsi="CordiaUPC" w:cs="CordiaUPC"/>
          <w:sz w:val="26"/>
          <w:szCs w:val="26"/>
          <w:lang w:val="en-US" w:eastAsia="en-GB" w:bidi="th-TH"/>
        </w:rPr>
      </w:pPr>
    </w:p>
    <w:tbl>
      <w:tblPr>
        <w:tblW w:w="9196"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4"/>
        <w:gridCol w:w="6"/>
      </w:tblGrid>
      <w:tr w:rsidR="00EA5298" w:rsidRPr="002D03D8" w14:paraId="77CA25A0" w14:textId="77777777" w:rsidTr="00671703">
        <w:trPr>
          <w:gridAfter w:val="1"/>
          <w:wAfter w:w="6" w:type="dxa"/>
        </w:trPr>
        <w:tc>
          <w:tcPr>
            <w:tcW w:w="3330" w:type="dxa"/>
          </w:tcPr>
          <w:p w14:paraId="43F2C051" w14:textId="77777777" w:rsidR="00EA5298" w:rsidRPr="002D03D8" w:rsidRDefault="00EA5298" w:rsidP="005E3D05">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52C8AE0E" w14:textId="77777777" w:rsidR="00EA5298" w:rsidRPr="002D03D8"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2D03D8">
              <w:rPr>
                <w:rFonts w:ascii="CordiaUPC" w:eastAsia="Times New Roman" w:hAnsi="CordiaUPC" w:cs="CordiaUPC" w:hint="cs"/>
                <w:b/>
                <w:bCs/>
                <w:sz w:val="26"/>
                <w:szCs w:val="26"/>
                <w:lang w:eastAsia="zh-CN"/>
              </w:rPr>
              <w:t>Consolidated</w:t>
            </w:r>
          </w:p>
        </w:tc>
      </w:tr>
      <w:tr w:rsidR="00C41252" w:rsidRPr="002D03D8" w14:paraId="4CAD04F0" w14:textId="77777777" w:rsidTr="00671703">
        <w:tc>
          <w:tcPr>
            <w:tcW w:w="3330" w:type="dxa"/>
          </w:tcPr>
          <w:p w14:paraId="21126376" w14:textId="77777777" w:rsidR="00C41252" w:rsidRPr="002D03D8" w:rsidRDefault="00C41252" w:rsidP="00C41252">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7E74EA" w14:textId="4BDB5FD4" w:rsidR="00C41252" w:rsidRPr="002D03D8" w:rsidRDefault="00391853" w:rsidP="00C41252">
            <w:pPr>
              <w:suppressAutoHyphens/>
              <w:spacing w:line="240" w:lineRule="exact"/>
              <w:ind w:left="-106" w:right="-107"/>
              <w:jc w:val="center"/>
              <w:rPr>
                <w:rFonts w:ascii="CordiaUPC" w:hAnsi="CordiaUPC" w:cs="CordiaUPC"/>
                <w:sz w:val="26"/>
                <w:szCs w:val="26"/>
                <w:lang w:val="en-US"/>
              </w:rPr>
            </w:pPr>
            <w:r w:rsidRPr="002D03D8">
              <w:rPr>
                <w:rFonts w:ascii="CordiaUPC" w:eastAsia="Times New Roman" w:hAnsi="CordiaUPC" w:cs="CordiaUPC"/>
                <w:sz w:val="26"/>
                <w:szCs w:val="26"/>
                <w:lang w:bidi="th-TH"/>
              </w:rPr>
              <w:t>30 September</w:t>
            </w:r>
            <w:r w:rsidRPr="002D03D8">
              <w:rPr>
                <w:rFonts w:ascii="CordiaUPC" w:hAnsi="CordiaUPC" w:cs="CordiaUPC"/>
                <w:sz w:val="26"/>
                <w:szCs w:val="26"/>
                <w:lang w:val="en-US"/>
              </w:rPr>
              <w:t xml:space="preserve"> </w:t>
            </w:r>
            <w:r w:rsidR="00C41252" w:rsidRPr="002D03D8">
              <w:rPr>
                <w:rFonts w:ascii="CordiaUPC" w:hAnsi="CordiaUPC" w:cs="CordiaUPC"/>
                <w:sz w:val="26"/>
                <w:szCs w:val="26"/>
                <w:lang w:val="en-US"/>
              </w:rPr>
              <w:t>2025</w:t>
            </w:r>
          </w:p>
        </w:tc>
        <w:tc>
          <w:tcPr>
            <w:tcW w:w="270" w:type="dxa"/>
          </w:tcPr>
          <w:p w14:paraId="6358270C" w14:textId="77777777" w:rsidR="00C41252" w:rsidRPr="002D03D8" w:rsidRDefault="00C41252" w:rsidP="00C41252">
            <w:pPr>
              <w:suppressAutoHyphens/>
              <w:spacing w:line="240" w:lineRule="exact"/>
              <w:ind w:left="-175" w:right="-120"/>
              <w:jc w:val="center"/>
              <w:rPr>
                <w:rFonts w:ascii="CordiaUPC" w:eastAsia="Times New Roman" w:hAnsi="CordiaUPC" w:cs="CordiaUPC"/>
                <w:sz w:val="26"/>
                <w:szCs w:val="26"/>
                <w:lang w:eastAsia="zh-CN"/>
              </w:rPr>
            </w:pPr>
          </w:p>
        </w:tc>
        <w:tc>
          <w:tcPr>
            <w:tcW w:w="2844" w:type="dxa"/>
            <w:gridSpan w:val="4"/>
          </w:tcPr>
          <w:p w14:paraId="47DEE2BB" w14:textId="15EEE100" w:rsidR="00C41252" w:rsidRPr="002D03D8" w:rsidRDefault="00C41252" w:rsidP="00C41252">
            <w:pPr>
              <w:suppressAutoHyphens/>
              <w:spacing w:line="240" w:lineRule="exact"/>
              <w:ind w:right="-120"/>
              <w:jc w:val="center"/>
              <w:rPr>
                <w:rFonts w:ascii="CordiaUPC" w:eastAsia="Times New Roman" w:hAnsi="CordiaUPC" w:cs="CordiaUPC"/>
                <w:sz w:val="26"/>
                <w:szCs w:val="26"/>
                <w:lang w:eastAsia="zh-CN"/>
              </w:rPr>
            </w:pPr>
            <w:r w:rsidRPr="002D03D8">
              <w:rPr>
                <w:rFonts w:ascii="CordiaUPC" w:eastAsia="Times New Roman" w:hAnsi="CordiaUPC" w:cs="CordiaUPC"/>
                <w:color w:val="000000"/>
                <w:sz w:val="26"/>
                <w:szCs w:val="26"/>
                <w:lang w:eastAsia="zh-CN"/>
              </w:rPr>
              <w:t>31 December 2024</w:t>
            </w:r>
          </w:p>
        </w:tc>
      </w:tr>
      <w:tr w:rsidR="00C41252" w:rsidRPr="002D03D8" w14:paraId="31597F1A" w14:textId="77777777" w:rsidTr="00671703">
        <w:tc>
          <w:tcPr>
            <w:tcW w:w="3330" w:type="dxa"/>
          </w:tcPr>
          <w:p w14:paraId="24A33F55" w14:textId="77777777" w:rsidR="00C41252" w:rsidRPr="002D03D8" w:rsidRDefault="00C41252" w:rsidP="00C41252">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25C1790C" w14:textId="77777777" w:rsidR="00C41252" w:rsidRPr="002D03D8" w:rsidRDefault="00C41252" w:rsidP="00C41252">
            <w:pPr>
              <w:suppressAutoHyphens/>
              <w:snapToGrid w:val="0"/>
              <w:spacing w:line="240" w:lineRule="exact"/>
              <w:jc w:val="center"/>
              <w:rPr>
                <w:rFonts w:ascii="CordiaUPC" w:eastAsia="Times New Roman" w:hAnsi="CordiaUPC" w:cs="CordiaUPC"/>
                <w:sz w:val="26"/>
                <w:szCs w:val="26"/>
                <w:lang w:eastAsia="zh-CN"/>
              </w:rPr>
            </w:pPr>
            <w:r w:rsidRPr="002D03D8">
              <w:rPr>
                <w:rFonts w:ascii="CordiaUPC" w:hAnsi="CordiaUPC" w:cs="CordiaUPC" w:hint="cs"/>
                <w:spacing w:val="-2"/>
                <w:sz w:val="26"/>
                <w:szCs w:val="26"/>
              </w:rPr>
              <w:t>Loans to customers</w:t>
            </w:r>
            <w:r w:rsidRPr="002D03D8">
              <w:rPr>
                <w:rFonts w:ascii="CordiaUPC" w:hAnsi="CordiaUPC" w:cs="CordiaUPC"/>
                <w:spacing w:val="-2"/>
                <w:sz w:val="26"/>
                <w:szCs w:val="26"/>
              </w:rPr>
              <w:t xml:space="preserve"> </w:t>
            </w:r>
            <w:r w:rsidRPr="002D03D8">
              <w:rPr>
                <w:rFonts w:ascii="CordiaUPC" w:hAnsi="CordiaUPC" w:cs="CordiaUPC" w:hint="cs"/>
                <w:spacing w:val="-2"/>
                <w:sz w:val="26"/>
                <w:szCs w:val="26"/>
              </w:rPr>
              <w:t>and accrued</w:t>
            </w:r>
            <w:r w:rsidRPr="002D03D8">
              <w:rPr>
                <w:rFonts w:ascii="CordiaUPC" w:hAnsi="CordiaUPC" w:cs="CordiaUPC"/>
                <w:spacing w:val="-2"/>
                <w:sz w:val="26"/>
                <w:szCs w:val="26"/>
              </w:rPr>
              <w:t xml:space="preserve"> </w:t>
            </w:r>
            <w:r w:rsidRPr="002D03D8">
              <w:rPr>
                <w:rFonts w:ascii="CordiaUPC" w:hAnsi="CordiaUPC" w:cs="CordiaUPC" w:hint="cs"/>
                <w:spacing w:val="-2"/>
                <w:sz w:val="26"/>
                <w:szCs w:val="26"/>
              </w:rPr>
              <w:t>interest receivables*</w:t>
            </w:r>
          </w:p>
        </w:tc>
        <w:tc>
          <w:tcPr>
            <w:tcW w:w="270" w:type="dxa"/>
          </w:tcPr>
          <w:p w14:paraId="0A4D7AAF" w14:textId="77777777" w:rsidR="00C41252" w:rsidRPr="002D03D8" w:rsidRDefault="00C41252" w:rsidP="00C41252">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9683D53" w14:textId="77777777" w:rsidR="00C41252" w:rsidRPr="002D03D8" w:rsidRDefault="00C41252" w:rsidP="00C41252">
            <w:pPr>
              <w:suppressAutoHyphens/>
              <w:snapToGrid w:val="0"/>
              <w:spacing w:line="240" w:lineRule="exact"/>
              <w:jc w:val="center"/>
              <w:rPr>
                <w:rFonts w:ascii="CordiaUPC" w:hAnsi="CordiaUPC" w:cs="CordiaUPC"/>
                <w:spacing w:val="-2"/>
                <w:sz w:val="26"/>
                <w:szCs w:val="26"/>
                <w:lang w:bidi="th-TH"/>
              </w:rPr>
            </w:pPr>
          </w:p>
          <w:p w14:paraId="0F058A5F" w14:textId="77777777" w:rsidR="00C41252" w:rsidRPr="002D03D8" w:rsidRDefault="00C41252" w:rsidP="00C41252">
            <w:pPr>
              <w:suppressAutoHyphens/>
              <w:snapToGrid w:val="0"/>
              <w:spacing w:line="240" w:lineRule="exact"/>
              <w:jc w:val="center"/>
              <w:rPr>
                <w:rFonts w:ascii="CordiaUPC" w:hAnsi="CordiaUPC" w:cs="CordiaUPC"/>
                <w:spacing w:val="-2"/>
                <w:sz w:val="26"/>
                <w:szCs w:val="26"/>
                <w:lang w:bidi="th-TH"/>
              </w:rPr>
            </w:pPr>
          </w:p>
          <w:p w14:paraId="629A2398" w14:textId="77777777" w:rsidR="00C41252" w:rsidRPr="002D03D8" w:rsidRDefault="00C41252" w:rsidP="00C41252">
            <w:pPr>
              <w:suppressAutoHyphens/>
              <w:snapToGrid w:val="0"/>
              <w:spacing w:line="240" w:lineRule="exact"/>
              <w:jc w:val="center"/>
              <w:rPr>
                <w:rFonts w:ascii="CordiaUPC" w:eastAsia="Times New Roman" w:hAnsi="CordiaUPC" w:cs="CordiaUPC"/>
                <w:sz w:val="26"/>
                <w:szCs w:val="26"/>
                <w:cs/>
                <w:lang w:eastAsia="zh-CN" w:bidi="th-TH"/>
              </w:rPr>
            </w:pPr>
            <w:r w:rsidRPr="002D03D8">
              <w:rPr>
                <w:rFonts w:ascii="CordiaUPC" w:hAnsi="CordiaUPC" w:cs="CordiaUPC"/>
                <w:spacing w:val="-2"/>
                <w:sz w:val="26"/>
                <w:szCs w:val="26"/>
              </w:rPr>
              <w:t xml:space="preserve">Allowance for expected </w:t>
            </w:r>
            <w:r w:rsidRPr="002D03D8">
              <w:rPr>
                <w:rFonts w:ascii="CordiaUPC" w:hAnsi="CordiaUPC" w:cs="CordiaUPC"/>
                <w:spacing w:val="-2"/>
                <w:sz w:val="26"/>
                <w:szCs w:val="26"/>
              </w:rPr>
              <w:br/>
              <w:t>credit loss</w:t>
            </w:r>
          </w:p>
        </w:tc>
        <w:tc>
          <w:tcPr>
            <w:tcW w:w="270" w:type="dxa"/>
            <w:vAlign w:val="bottom"/>
          </w:tcPr>
          <w:p w14:paraId="4E546A31" w14:textId="77777777" w:rsidR="00C41252" w:rsidRPr="002D03D8" w:rsidRDefault="00C41252" w:rsidP="00C41252">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177AA9D4" w14:textId="77777777" w:rsidR="00C41252" w:rsidRPr="002D03D8" w:rsidRDefault="00C41252" w:rsidP="00C41252">
            <w:pPr>
              <w:suppressAutoHyphens/>
              <w:snapToGrid w:val="0"/>
              <w:spacing w:line="240" w:lineRule="exact"/>
              <w:jc w:val="center"/>
              <w:rPr>
                <w:rFonts w:ascii="CordiaUPC" w:hAnsi="CordiaUPC" w:cs="CordiaUPC"/>
                <w:spacing w:val="-2"/>
                <w:sz w:val="26"/>
                <w:szCs w:val="26"/>
              </w:rPr>
            </w:pPr>
            <w:r w:rsidRPr="002D03D8">
              <w:rPr>
                <w:rFonts w:ascii="CordiaUPC" w:hAnsi="CordiaUPC" w:cs="CordiaUPC" w:hint="cs"/>
                <w:spacing w:val="-2"/>
                <w:sz w:val="26"/>
                <w:szCs w:val="26"/>
              </w:rPr>
              <w:t>Loans to customers</w:t>
            </w:r>
            <w:r w:rsidRPr="002D03D8">
              <w:rPr>
                <w:rFonts w:ascii="CordiaUPC" w:hAnsi="CordiaUPC" w:cs="CordiaUPC"/>
                <w:spacing w:val="-2"/>
                <w:sz w:val="26"/>
                <w:szCs w:val="26"/>
              </w:rPr>
              <w:t xml:space="preserve"> </w:t>
            </w:r>
            <w:r w:rsidRPr="002D03D8">
              <w:rPr>
                <w:rFonts w:ascii="CordiaUPC" w:hAnsi="CordiaUPC" w:cs="CordiaUPC" w:hint="cs"/>
                <w:spacing w:val="-2"/>
                <w:sz w:val="26"/>
                <w:szCs w:val="26"/>
              </w:rPr>
              <w:t>and accrued</w:t>
            </w:r>
            <w:r w:rsidRPr="002D03D8">
              <w:rPr>
                <w:rFonts w:ascii="CordiaUPC" w:hAnsi="CordiaUPC" w:cs="CordiaUPC"/>
                <w:spacing w:val="-2"/>
                <w:sz w:val="26"/>
                <w:szCs w:val="26"/>
              </w:rPr>
              <w:t xml:space="preserve"> </w:t>
            </w:r>
            <w:r w:rsidRPr="002D03D8">
              <w:rPr>
                <w:rFonts w:ascii="CordiaUPC" w:hAnsi="CordiaUPC" w:cs="CordiaUPC" w:hint="cs"/>
                <w:spacing w:val="-2"/>
                <w:sz w:val="26"/>
                <w:szCs w:val="26"/>
              </w:rPr>
              <w:t>interest receivables*</w:t>
            </w:r>
          </w:p>
        </w:tc>
        <w:tc>
          <w:tcPr>
            <w:tcW w:w="270" w:type="dxa"/>
            <w:vAlign w:val="bottom"/>
          </w:tcPr>
          <w:p w14:paraId="57D1DD31" w14:textId="77777777" w:rsidR="00C41252" w:rsidRPr="002D03D8" w:rsidRDefault="00C41252" w:rsidP="00C41252">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291F7CF7" w14:textId="77777777" w:rsidR="00C41252" w:rsidRPr="002D03D8" w:rsidRDefault="00C41252" w:rsidP="00C41252">
            <w:pPr>
              <w:suppressAutoHyphens/>
              <w:snapToGrid w:val="0"/>
              <w:spacing w:line="240" w:lineRule="exact"/>
              <w:jc w:val="center"/>
              <w:rPr>
                <w:rFonts w:ascii="CordiaUPC" w:hAnsi="CordiaUPC" w:cs="CordiaUPC"/>
                <w:spacing w:val="-2"/>
                <w:sz w:val="26"/>
                <w:szCs w:val="26"/>
              </w:rPr>
            </w:pPr>
          </w:p>
          <w:p w14:paraId="3809D33E" w14:textId="77777777" w:rsidR="00C41252" w:rsidRPr="002D03D8" w:rsidRDefault="00C41252" w:rsidP="00C41252">
            <w:pPr>
              <w:suppressAutoHyphens/>
              <w:snapToGrid w:val="0"/>
              <w:spacing w:line="240" w:lineRule="exact"/>
              <w:jc w:val="center"/>
              <w:rPr>
                <w:rFonts w:ascii="CordiaUPC" w:hAnsi="CordiaUPC" w:cs="CordiaUPC"/>
                <w:spacing w:val="-2"/>
                <w:sz w:val="26"/>
                <w:szCs w:val="26"/>
                <w:lang w:bidi="th-TH"/>
              </w:rPr>
            </w:pPr>
          </w:p>
          <w:p w14:paraId="6BF9BE3F" w14:textId="77777777" w:rsidR="00C41252" w:rsidRPr="002D03D8" w:rsidRDefault="00C41252" w:rsidP="00C41252">
            <w:pPr>
              <w:suppressAutoHyphens/>
              <w:snapToGrid w:val="0"/>
              <w:spacing w:line="240" w:lineRule="exact"/>
              <w:jc w:val="center"/>
              <w:rPr>
                <w:rFonts w:ascii="CordiaUPC" w:hAnsi="CordiaUPC" w:cs="CordiaUPC"/>
                <w:spacing w:val="-2"/>
                <w:sz w:val="26"/>
                <w:szCs w:val="26"/>
              </w:rPr>
            </w:pPr>
            <w:r w:rsidRPr="002D03D8">
              <w:rPr>
                <w:rFonts w:ascii="CordiaUPC" w:hAnsi="CordiaUPC" w:cs="CordiaUPC"/>
                <w:spacing w:val="-2"/>
                <w:sz w:val="26"/>
                <w:szCs w:val="26"/>
              </w:rPr>
              <w:t>Allowance</w:t>
            </w:r>
          </w:p>
          <w:p w14:paraId="67047716" w14:textId="77777777" w:rsidR="00C41252" w:rsidRPr="002D03D8" w:rsidRDefault="00C41252" w:rsidP="00C41252">
            <w:pPr>
              <w:suppressAutoHyphens/>
              <w:snapToGrid w:val="0"/>
              <w:spacing w:line="240" w:lineRule="exact"/>
              <w:jc w:val="center"/>
              <w:rPr>
                <w:rFonts w:ascii="CordiaUPC" w:hAnsi="CordiaUPC" w:cs="CordiaUPC"/>
                <w:spacing w:val="-2"/>
                <w:sz w:val="26"/>
                <w:szCs w:val="26"/>
              </w:rPr>
            </w:pPr>
            <w:r w:rsidRPr="002D03D8">
              <w:rPr>
                <w:rFonts w:ascii="CordiaUPC" w:hAnsi="CordiaUPC" w:cs="CordiaUPC"/>
                <w:spacing w:val="-2"/>
                <w:sz w:val="26"/>
                <w:szCs w:val="26"/>
              </w:rPr>
              <w:t xml:space="preserve">for expected </w:t>
            </w:r>
            <w:r w:rsidRPr="002D03D8">
              <w:rPr>
                <w:rFonts w:ascii="CordiaUPC" w:hAnsi="CordiaUPC" w:cs="CordiaUPC"/>
                <w:spacing w:val="-2"/>
                <w:sz w:val="26"/>
                <w:szCs w:val="26"/>
              </w:rPr>
              <w:br/>
              <w:t>credit loss</w:t>
            </w:r>
          </w:p>
        </w:tc>
      </w:tr>
      <w:tr w:rsidR="00C41252" w:rsidRPr="002D03D8" w14:paraId="209019AE" w14:textId="77777777" w:rsidTr="00671703">
        <w:trPr>
          <w:gridAfter w:val="1"/>
          <w:wAfter w:w="6" w:type="dxa"/>
        </w:trPr>
        <w:tc>
          <w:tcPr>
            <w:tcW w:w="3330" w:type="dxa"/>
          </w:tcPr>
          <w:p w14:paraId="516DE8CD" w14:textId="77777777" w:rsidR="00C41252" w:rsidRPr="002D03D8" w:rsidRDefault="00C41252" w:rsidP="00C41252">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0088F0F2" w14:textId="77777777" w:rsidR="00C41252" w:rsidRPr="002D03D8" w:rsidRDefault="00C41252" w:rsidP="00C41252">
            <w:pPr>
              <w:suppressAutoHyphens/>
              <w:spacing w:line="240" w:lineRule="exact"/>
              <w:ind w:right="-29"/>
              <w:jc w:val="center"/>
              <w:rPr>
                <w:rFonts w:ascii="CordiaUPC" w:eastAsia="Times New Roman" w:hAnsi="CordiaUPC" w:cs="CordiaUPC"/>
                <w:i/>
                <w:iCs/>
                <w:sz w:val="26"/>
                <w:szCs w:val="26"/>
                <w:lang w:eastAsia="zh-CN"/>
              </w:rPr>
            </w:pPr>
            <w:r w:rsidRPr="002D03D8">
              <w:rPr>
                <w:rFonts w:ascii="CordiaUPC" w:eastAsia="Times New Roman" w:hAnsi="CordiaUPC" w:cs="CordiaUPC" w:hint="cs"/>
                <w:i/>
                <w:iCs/>
                <w:sz w:val="26"/>
                <w:szCs w:val="26"/>
                <w:cs/>
                <w:lang w:eastAsia="zh-CN"/>
              </w:rPr>
              <w:t>(</w:t>
            </w:r>
            <w:r w:rsidRPr="002D03D8">
              <w:rPr>
                <w:rFonts w:ascii="CordiaUPC" w:eastAsia="Times New Roman" w:hAnsi="CordiaUPC" w:cs="CordiaUPC" w:hint="cs"/>
                <w:i/>
                <w:iCs/>
                <w:sz w:val="26"/>
                <w:szCs w:val="26"/>
                <w:lang w:eastAsia="zh-CN"/>
              </w:rPr>
              <w:t>in million Baht</w:t>
            </w:r>
            <w:r w:rsidRPr="002D03D8">
              <w:rPr>
                <w:rFonts w:ascii="CordiaUPC" w:eastAsia="Times New Roman" w:hAnsi="CordiaUPC" w:cs="CordiaUPC" w:hint="cs"/>
                <w:i/>
                <w:iCs/>
                <w:sz w:val="26"/>
                <w:szCs w:val="26"/>
                <w:cs/>
                <w:lang w:eastAsia="zh-CN"/>
              </w:rPr>
              <w:t>)</w:t>
            </w:r>
          </w:p>
        </w:tc>
      </w:tr>
      <w:tr w:rsidR="00317F04" w:rsidRPr="002D03D8" w14:paraId="0E6D9534" w14:textId="77777777" w:rsidTr="00671703">
        <w:tc>
          <w:tcPr>
            <w:tcW w:w="3330" w:type="dxa"/>
            <w:vAlign w:val="bottom"/>
          </w:tcPr>
          <w:p w14:paraId="5335F0AB" w14:textId="77777777" w:rsidR="00317F04" w:rsidRPr="002D03D8" w:rsidRDefault="00317F04" w:rsidP="00317F04">
            <w:pPr>
              <w:suppressAutoHyphens/>
              <w:spacing w:line="240" w:lineRule="exact"/>
              <w:ind w:left="75" w:right="-29" w:hanging="86"/>
              <w:rPr>
                <w:rFonts w:ascii="CordiaUPC" w:eastAsia="Times New Roman" w:hAnsi="CordiaUPC" w:cs="CordiaUPC"/>
                <w:sz w:val="26"/>
                <w:szCs w:val="26"/>
                <w:cs/>
                <w:lang w:eastAsia="zh-CN"/>
              </w:rPr>
            </w:pPr>
            <w:r w:rsidRPr="002D03D8">
              <w:rPr>
                <w:rFonts w:ascii="CordiaUPC" w:eastAsia="Times New Roman" w:hAnsi="CordiaUPC" w:cs="CordiaUPC" w:hint="cs"/>
                <w:sz w:val="26"/>
                <w:szCs w:val="26"/>
                <w:lang w:eastAsia="zh-CN"/>
              </w:rPr>
              <w:t>Stage 1 (Performing)</w:t>
            </w:r>
          </w:p>
        </w:tc>
        <w:tc>
          <w:tcPr>
            <w:tcW w:w="1276" w:type="dxa"/>
            <w:vAlign w:val="bottom"/>
          </w:tcPr>
          <w:p w14:paraId="575EA7E6" w14:textId="5791095C" w:rsidR="00317F04" w:rsidRPr="002D03D8" w:rsidRDefault="00317F04" w:rsidP="00317F04">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2D03D8">
              <w:rPr>
                <w:rFonts w:ascii="CordiaUPC" w:eastAsia="Times New Roman" w:hAnsi="CordiaUPC" w:cs="CordiaUPC"/>
                <w:sz w:val="26"/>
                <w:szCs w:val="26"/>
                <w:lang w:val="en-US" w:eastAsia="zh-CN" w:bidi="th-TH"/>
              </w:rPr>
              <w:t>1,058,493</w:t>
            </w:r>
          </w:p>
        </w:tc>
        <w:tc>
          <w:tcPr>
            <w:tcW w:w="270" w:type="dxa"/>
            <w:vAlign w:val="bottom"/>
          </w:tcPr>
          <w:p w14:paraId="655C078E" w14:textId="77777777" w:rsidR="00317F04" w:rsidRPr="002D03D8" w:rsidRDefault="00317F04" w:rsidP="00317F04">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169ACD19" w14:textId="7220F0A6" w:rsidR="00317F04" w:rsidRPr="002D03D8" w:rsidRDefault="00317F04" w:rsidP="00317F04">
            <w:pPr>
              <w:tabs>
                <w:tab w:val="decimal" w:pos="791"/>
                <w:tab w:val="decimal" w:pos="933"/>
              </w:tabs>
              <w:suppressAutoHyphens/>
              <w:snapToGrid w:val="0"/>
              <w:spacing w:line="240" w:lineRule="exact"/>
              <w:ind w:right="79"/>
              <w:jc w:val="right"/>
              <w:rPr>
                <w:rFonts w:ascii="CordiaUPC" w:eastAsia="Times New Roman" w:hAnsi="CordiaUPC" w:cs="CordiaUPC"/>
                <w:sz w:val="26"/>
                <w:szCs w:val="26"/>
                <w:cs/>
                <w:lang w:val="en-US" w:eastAsia="zh-CN" w:bidi="th-TH"/>
              </w:rPr>
            </w:pPr>
            <w:r w:rsidRPr="002D03D8">
              <w:rPr>
                <w:rFonts w:ascii="CordiaUPC" w:eastAsia="Times New Roman" w:hAnsi="CordiaUPC" w:cs="CordiaUPC"/>
                <w:sz w:val="26"/>
                <w:szCs w:val="26"/>
                <w:lang w:eastAsia="zh-CN"/>
              </w:rPr>
              <w:t>15,986</w:t>
            </w:r>
          </w:p>
        </w:tc>
        <w:tc>
          <w:tcPr>
            <w:tcW w:w="270" w:type="dxa"/>
            <w:vAlign w:val="bottom"/>
          </w:tcPr>
          <w:p w14:paraId="4BBAEAE2" w14:textId="77777777" w:rsidR="00317F04" w:rsidRPr="002D03D8" w:rsidRDefault="00317F04" w:rsidP="00317F04">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CD1BFC9" w14:textId="44C3FBE4" w:rsidR="00317F04" w:rsidRPr="002D03D8" w:rsidRDefault="00317F04" w:rsidP="00317F04">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2D03D8">
              <w:rPr>
                <w:rFonts w:ascii="CordiaUPC" w:eastAsia="Times New Roman" w:hAnsi="CordiaUPC" w:cs="CordiaUPC"/>
                <w:sz w:val="26"/>
                <w:szCs w:val="26"/>
                <w:lang w:val="en-US" w:eastAsia="zh-CN" w:bidi="th-TH"/>
              </w:rPr>
              <w:t>1,093,681</w:t>
            </w:r>
          </w:p>
        </w:tc>
        <w:tc>
          <w:tcPr>
            <w:tcW w:w="270" w:type="dxa"/>
            <w:vAlign w:val="bottom"/>
          </w:tcPr>
          <w:p w14:paraId="75B75A22" w14:textId="77777777" w:rsidR="00317F04" w:rsidRPr="002D03D8" w:rsidRDefault="00317F04" w:rsidP="00317F04">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609BB92" w14:textId="66EE30B7" w:rsidR="00317F04" w:rsidRPr="002D03D8" w:rsidRDefault="00317F04" w:rsidP="00317F04">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2D03D8">
              <w:rPr>
                <w:rFonts w:ascii="CordiaUPC" w:eastAsia="Times New Roman" w:hAnsi="CordiaUPC" w:cs="CordiaUPC"/>
                <w:sz w:val="26"/>
                <w:szCs w:val="26"/>
                <w:lang w:eastAsia="zh-CN"/>
              </w:rPr>
              <w:t>15,315</w:t>
            </w:r>
          </w:p>
        </w:tc>
      </w:tr>
      <w:tr w:rsidR="00317F04" w:rsidRPr="002D03D8" w14:paraId="7BFA6C66" w14:textId="77777777" w:rsidTr="00671703">
        <w:trPr>
          <w:trHeight w:val="181"/>
        </w:trPr>
        <w:tc>
          <w:tcPr>
            <w:tcW w:w="3330" w:type="dxa"/>
            <w:vAlign w:val="bottom"/>
          </w:tcPr>
          <w:p w14:paraId="1D01921B" w14:textId="77777777" w:rsidR="00317F04" w:rsidRPr="002D03D8" w:rsidRDefault="00317F04" w:rsidP="00317F04">
            <w:pPr>
              <w:suppressAutoHyphens/>
              <w:spacing w:line="240" w:lineRule="exact"/>
              <w:ind w:left="86" w:right="-29" w:hanging="97"/>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Stage 2 (Under-performing)</w:t>
            </w:r>
          </w:p>
        </w:tc>
        <w:tc>
          <w:tcPr>
            <w:tcW w:w="1276" w:type="dxa"/>
            <w:vAlign w:val="bottom"/>
          </w:tcPr>
          <w:p w14:paraId="604EE1B6" w14:textId="41F9F5F5" w:rsidR="00317F04" w:rsidRPr="002D03D8" w:rsidRDefault="00317F04" w:rsidP="00317F04">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2D03D8">
              <w:rPr>
                <w:rFonts w:ascii="CordiaUPC" w:eastAsia="Times New Roman" w:hAnsi="CordiaUPC" w:cs="CordiaUPC"/>
                <w:sz w:val="26"/>
                <w:szCs w:val="26"/>
                <w:lang w:eastAsia="zh-CN"/>
              </w:rPr>
              <w:t>108,090</w:t>
            </w:r>
          </w:p>
        </w:tc>
        <w:tc>
          <w:tcPr>
            <w:tcW w:w="270" w:type="dxa"/>
            <w:vAlign w:val="bottom"/>
          </w:tcPr>
          <w:p w14:paraId="4D35DD08" w14:textId="77777777" w:rsidR="00317F04" w:rsidRPr="002D03D8" w:rsidRDefault="00317F04" w:rsidP="00317F04">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266D548C" w14:textId="2D5DA2DA" w:rsidR="00317F04" w:rsidRPr="002D03D8" w:rsidRDefault="00317F04" w:rsidP="00317F04">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2D03D8">
              <w:rPr>
                <w:rFonts w:ascii="CordiaUPC" w:eastAsia="Times New Roman" w:hAnsi="CordiaUPC" w:cs="CordiaUPC"/>
                <w:sz w:val="26"/>
                <w:szCs w:val="26"/>
                <w:lang w:eastAsia="zh-CN"/>
              </w:rPr>
              <w:t>27,120</w:t>
            </w:r>
          </w:p>
        </w:tc>
        <w:tc>
          <w:tcPr>
            <w:tcW w:w="270" w:type="dxa"/>
            <w:vAlign w:val="bottom"/>
          </w:tcPr>
          <w:p w14:paraId="4B515421" w14:textId="77777777" w:rsidR="00317F04" w:rsidRPr="002D03D8" w:rsidRDefault="00317F04" w:rsidP="00317F04">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A154497" w14:textId="7285E06D" w:rsidR="00317F04" w:rsidRPr="002D03D8" w:rsidRDefault="00317F04" w:rsidP="00317F04">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2D03D8">
              <w:rPr>
                <w:rFonts w:ascii="CordiaUPC" w:eastAsia="Times New Roman" w:hAnsi="CordiaUPC" w:cs="CordiaUPC"/>
                <w:sz w:val="26"/>
                <w:szCs w:val="26"/>
                <w:lang w:eastAsia="zh-CN"/>
              </w:rPr>
              <w:t>116,639</w:t>
            </w:r>
          </w:p>
        </w:tc>
        <w:tc>
          <w:tcPr>
            <w:tcW w:w="270" w:type="dxa"/>
            <w:vAlign w:val="bottom"/>
          </w:tcPr>
          <w:p w14:paraId="6CF51D15" w14:textId="77777777" w:rsidR="00317F04" w:rsidRPr="002D03D8" w:rsidRDefault="00317F04" w:rsidP="00317F04">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269B2BB" w14:textId="2EB804C6" w:rsidR="00317F04" w:rsidRPr="002D03D8" w:rsidRDefault="00317F04" w:rsidP="00317F04">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2D03D8">
              <w:rPr>
                <w:rFonts w:ascii="CordiaUPC" w:eastAsia="Times New Roman" w:hAnsi="CordiaUPC" w:cs="CordiaUPC"/>
                <w:sz w:val="26"/>
                <w:szCs w:val="26"/>
                <w:lang w:eastAsia="zh-CN"/>
              </w:rPr>
              <w:t>26,972</w:t>
            </w:r>
          </w:p>
        </w:tc>
      </w:tr>
      <w:tr w:rsidR="00317F04" w:rsidRPr="002D03D8" w14:paraId="0D9DEFA8" w14:textId="77777777" w:rsidTr="00671703">
        <w:tc>
          <w:tcPr>
            <w:tcW w:w="3330" w:type="dxa"/>
            <w:vAlign w:val="bottom"/>
          </w:tcPr>
          <w:p w14:paraId="511D754C" w14:textId="77777777" w:rsidR="00317F04" w:rsidRPr="002D03D8" w:rsidRDefault="00317F04" w:rsidP="00317F04">
            <w:pPr>
              <w:suppressAutoHyphens/>
              <w:spacing w:line="240" w:lineRule="exact"/>
              <w:ind w:left="86" w:right="-29" w:hanging="97"/>
              <w:jc w:val="both"/>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Stage 3 (</w:t>
            </w:r>
            <w:proofErr w:type="gramStart"/>
            <w:r w:rsidRPr="002D03D8">
              <w:rPr>
                <w:rFonts w:ascii="CordiaUPC" w:eastAsia="Times New Roman" w:hAnsi="CordiaUPC" w:cs="CordiaUPC" w:hint="cs"/>
                <w:sz w:val="26"/>
                <w:szCs w:val="26"/>
                <w:lang w:eastAsia="zh-CN"/>
              </w:rPr>
              <w:t>Non-performing</w:t>
            </w:r>
            <w:proofErr w:type="gramEnd"/>
            <w:r w:rsidRPr="002D03D8">
              <w:rPr>
                <w:rFonts w:ascii="CordiaUPC" w:eastAsia="Times New Roman" w:hAnsi="CordiaUPC" w:cs="CordiaUPC" w:hint="cs"/>
                <w:sz w:val="26"/>
                <w:szCs w:val="26"/>
                <w:lang w:eastAsia="zh-CN"/>
              </w:rPr>
              <w:t>)</w:t>
            </w:r>
          </w:p>
        </w:tc>
        <w:tc>
          <w:tcPr>
            <w:tcW w:w="1276" w:type="dxa"/>
            <w:tcBorders>
              <w:bottom w:val="single" w:sz="4" w:space="0" w:color="auto"/>
            </w:tcBorders>
            <w:vAlign w:val="bottom"/>
          </w:tcPr>
          <w:p w14:paraId="7229C258" w14:textId="7C3D5FC8" w:rsidR="00317F04" w:rsidRPr="002D03D8" w:rsidRDefault="00317F04" w:rsidP="00317F04">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2D03D8">
              <w:rPr>
                <w:rFonts w:ascii="CordiaUPC" w:eastAsia="Times New Roman" w:hAnsi="CordiaUPC" w:cs="CordiaUPC"/>
                <w:sz w:val="26"/>
                <w:szCs w:val="26"/>
                <w:lang w:eastAsia="zh-CN"/>
              </w:rPr>
              <w:t>39,218</w:t>
            </w:r>
          </w:p>
        </w:tc>
        <w:tc>
          <w:tcPr>
            <w:tcW w:w="270" w:type="dxa"/>
            <w:vAlign w:val="bottom"/>
          </w:tcPr>
          <w:p w14:paraId="47118CB9" w14:textId="77777777" w:rsidR="00317F04" w:rsidRPr="002D03D8" w:rsidRDefault="00317F04" w:rsidP="00317F04">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07507EA3" w14:textId="59906CA6" w:rsidR="00317F04" w:rsidRPr="002D03D8" w:rsidRDefault="00317F04" w:rsidP="00317F04">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2D03D8">
              <w:rPr>
                <w:rFonts w:ascii="CordiaUPC" w:eastAsia="Times New Roman" w:hAnsi="CordiaUPC" w:cs="CordiaUPC"/>
                <w:sz w:val="26"/>
                <w:szCs w:val="26"/>
                <w:lang w:eastAsia="zh-CN"/>
              </w:rPr>
              <w:t>16,097</w:t>
            </w:r>
          </w:p>
        </w:tc>
        <w:tc>
          <w:tcPr>
            <w:tcW w:w="270" w:type="dxa"/>
            <w:vAlign w:val="bottom"/>
          </w:tcPr>
          <w:p w14:paraId="3616D622" w14:textId="77777777" w:rsidR="00317F04" w:rsidRPr="002D03D8" w:rsidRDefault="00317F04" w:rsidP="00317F04">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2521A28E" w14:textId="4BFE0C71" w:rsidR="00317F04" w:rsidRPr="002D03D8" w:rsidRDefault="00317F04" w:rsidP="00317F04">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2D03D8">
              <w:rPr>
                <w:rFonts w:ascii="CordiaUPC" w:eastAsia="Times New Roman" w:hAnsi="CordiaUPC" w:cs="CordiaUPC"/>
                <w:sz w:val="26"/>
                <w:szCs w:val="26"/>
                <w:lang w:eastAsia="zh-CN"/>
              </w:rPr>
              <w:t>38,976</w:t>
            </w:r>
          </w:p>
        </w:tc>
        <w:tc>
          <w:tcPr>
            <w:tcW w:w="270" w:type="dxa"/>
            <w:vAlign w:val="bottom"/>
          </w:tcPr>
          <w:p w14:paraId="1665F103" w14:textId="77777777" w:rsidR="00317F04" w:rsidRPr="002D03D8" w:rsidRDefault="00317F04" w:rsidP="00317F04">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5FDBC83F" w14:textId="0C8001F6" w:rsidR="00317F04" w:rsidRPr="002D03D8" w:rsidRDefault="00317F04" w:rsidP="00317F04">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2D03D8">
              <w:rPr>
                <w:rFonts w:ascii="CordiaUPC" w:eastAsia="Times New Roman" w:hAnsi="CordiaUPC" w:cs="CordiaUPC"/>
                <w:sz w:val="26"/>
                <w:szCs w:val="26"/>
                <w:lang w:eastAsia="zh-CN"/>
              </w:rPr>
              <w:t>16,720</w:t>
            </w:r>
          </w:p>
        </w:tc>
      </w:tr>
      <w:tr w:rsidR="00317F04" w:rsidRPr="002D03D8" w14:paraId="41A969E0" w14:textId="77777777" w:rsidTr="00671703">
        <w:tc>
          <w:tcPr>
            <w:tcW w:w="3330" w:type="dxa"/>
            <w:vAlign w:val="bottom"/>
          </w:tcPr>
          <w:p w14:paraId="7EFFC08A" w14:textId="77777777" w:rsidR="00317F04" w:rsidRPr="002D03D8" w:rsidRDefault="00317F04" w:rsidP="00317F04">
            <w:pPr>
              <w:suppressAutoHyphens/>
              <w:spacing w:line="240" w:lineRule="exact"/>
              <w:ind w:left="-11" w:right="-29"/>
              <w:jc w:val="both"/>
              <w:rPr>
                <w:rFonts w:ascii="CordiaUPC" w:eastAsia="Times New Roman" w:hAnsi="CordiaUPC" w:cs="CordiaUPC"/>
                <w:b/>
                <w:bCs/>
                <w:sz w:val="26"/>
                <w:szCs w:val="26"/>
                <w:cs/>
                <w:lang w:eastAsia="zh-CN" w:bidi="th-TH"/>
              </w:rPr>
            </w:pPr>
            <w:r w:rsidRPr="002D03D8">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vAlign w:val="bottom"/>
          </w:tcPr>
          <w:p w14:paraId="348A7D66" w14:textId="14A4F2DA" w:rsidR="00317F04" w:rsidRPr="002D03D8" w:rsidRDefault="00317F04" w:rsidP="00317F04">
            <w:pPr>
              <w:tabs>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2D03D8">
              <w:rPr>
                <w:rFonts w:ascii="CordiaUPC" w:eastAsia="Times New Roman" w:hAnsi="CordiaUPC" w:cs="CordiaUPC"/>
                <w:b/>
                <w:bCs/>
                <w:sz w:val="26"/>
                <w:szCs w:val="26"/>
                <w:lang w:eastAsia="zh-CN"/>
              </w:rPr>
              <w:t>1,205,801</w:t>
            </w:r>
          </w:p>
        </w:tc>
        <w:tc>
          <w:tcPr>
            <w:tcW w:w="270" w:type="dxa"/>
            <w:vAlign w:val="bottom"/>
          </w:tcPr>
          <w:p w14:paraId="3FF970EB" w14:textId="77777777" w:rsidR="00317F04" w:rsidRPr="002D03D8" w:rsidRDefault="00317F04" w:rsidP="00317F04">
            <w:pPr>
              <w:tabs>
                <w:tab w:val="decimal" w:pos="933"/>
                <w:tab w:val="decimal" w:pos="1070"/>
              </w:tabs>
              <w:suppressAutoHyphens/>
              <w:snapToGrid w:val="0"/>
              <w:spacing w:line="240" w:lineRule="exact"/>
              <w:ind w:right="79"/>
              <w:jc w:val="right"/>
              <w:rPr>
                <w:rFonts w:ascii="CordiaUPC" w:eastAsia="Times New Roman" w:hAnsi="CordiaUPC" w:cs="CordiaUPC"/>
                <w:b/>
                <w:bCs/>
                <w:sz w:val="26"/>
                <w:szCs w:val="26"/>
                <w:lang w:val="en-US" w:eastAsia="zh-CN" w:bidi="th-TH"/>
              </w:rPr>
            </w:pPr>
          </w:p>
        </w:tc>
        <w:tc>
          <w:tcPr>
            <w:tcW w:w="1206" w:type="dxa"/>
            <w:tcBorders>
              <w:top w:val="single" w:sz="4" w:space="0" w:color="auto"/>
              <w:bottom w:val="double" w:sz="4" w:space="0" w:color="auto"/>
            </w:tcBorders>
            <w:vAlign w:val="bottom"/>
          </w:tcPr>
          <w:p w14:paraId="5F6DD06B" w14:textId="170540CE" w:rsidR="00317F04" w:rsidRPr="002D03D8" w:rsidRDefault="00317F04" w:rsidP="00317F04">
            <w:pPr>
              <w:tabs>
                <w:tab w:val="decimal" w:pos="791"/>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2D03D8">
              <w:rPr>
                <w:rFonts w:ascii="CordiaUPC" w:eastAsia="Times New Roman" w:hAnsi="CordiaUPC" w:cs="CordiaUPC"/>
                <w:b/>
                <w:bCs/>
                <w:sz w:val="26"/>
                <w:szCs w:val="26"/>
                <w:lang w:eastAsia="zh-CN"/>
              </w:rPr>
              <w:t>59,203</w:t>
            </w:r>
          </w:p>
        </w:tc>
        <w:tc>
          <w:tcPr>
            <w:tcW w:w="270" w:type="dxa"/>
            <w:vAlign w:val="bottom"/>
          </w:tcPr>
          <w:p w14:paraId="12E18C0A" w14:textId="77777777" w:rsidR="00317F04" w:rsidRPr="002D03D8" w:rsidRDefault="00317F04" w:rsidP="00317F04">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1C61613" w14:textId="6AA0A88C" w:rsidR="00317F04" w:rsidRPr="002D03D8" w:rsidRDefault="00317F04" w:rsidP="00317F04">
            <w:pPr>
              <w:tabs>
                <w:tab w:val="decimal" w:pos="933"/>
              </w:tabs>
              <w:suppressAutoHyphens/>
              <w:snapToGrid w:val="0"/>
              <w:spacing w:line="240" w:lineRule="exact"/>
              <w:ind w:right="79"/>
              <w:jc w:val="right"/>
              <w:rPr>
                <w:rFonts w:ascii="CordiaUPC" w:eastAsia="Times New Roman" w:hAnsi="CordiaUPC" w:cs="CordiaUPC"/>
                <w:b/>
                <w:bCs/>
                <w:sz w:val="26"/>
                <w:szCs w:val="26"/>
                <w:lang w:eastAsia="zh-CN"/>
              </w:rPr>
            </w:pPr>
            <w:r w:rsidRPr="002D03D8">
              <w:rPr>
                <w:rFonts w:ascii="CordiaUPC" w:eastAsia="Times New Roman" w:hAnsi="CordiaUPC" w:cs="CordiaUPC"/>
                <w:b/>
                <w:bCs/>
                <w:sz w:val="26"/>
                <w:szCs w:val="26"/>
                <w:lang w:eastAsia="zh-CN"/>
              </w:rPr>
              <w:t>1,249,296</w:t>
            </w:r>
          </w:p>
        </w:tc>
        <w:tc>
          <w:tcPr>
            <w:tcW w:w="270" w:type="dxa"/>
            <w:vAlign w:val="bottom"/>
          </w:tcPr>
          <w:p w14:paraId="5749CAD1" w14:textId="77777777" w:rsidR="00317F04" w:rsidRPr="002D03D8" w:rsidRDefault="00317F04" w:rsidP="00317F04">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44F68DC4" w14:textId="2D5C93EB" w:rsidR="00317F04" w:rsidRPr="002D03D8" w:rsidRDefault="00317F04" w:rsidP="00317F04">
            <w:pPr>
              <w:tabs>
                <w:tab w:val="decimal" w:pos="872"/>
              </w:tabs>
              <w:suppressAutoHyphens/>
              <w:snapToGrid w:val="0"/>
              <w:spacing w:line="240" w:lineRule="exact"/>
              <w:ind w:right="166"/>
              <w:jc w:val="right"/>
              <w:rPr>
                <w:rFonts w:ascii="CordiaUPC" w:eastAsia="Times New Roman" w:hAnsi="CordiaUPC" w:cs="CordiaUPC"/>
                <w:b/>
                <w:bCs/>
                <w:sz w:val="26"/>
                <w:szCs w:val="26"/>
                <w:lang w:eastAsia="zh-CN"/>
              </w:rPr>
            </w:pPr>
            <w:r w:rsidRPr="002D03D8">
              <w:rPr>
                <w:rFonts w:ascii="CordiaUPC" w:eastAsia="Times New Roman" w:hAnsi="CordiaUPC" w:cs="CordiaUPC"/>
                <w:b/>
                <w:bCs/>
                <w:sz w:val="26"/>
                <w:szCs w:val="26"/>
                <w:lang w:eastAsia="zh-CN"/>
              </w:rPr>
              <w:t>59,007</w:t>
            </w:r>
          </w:p>
        </w:tc>
      </w:tr>
    </w:tbl>
    <w:p w14:paraId="1B4F8FC4" w14:textId="38E53A69" w:rsidR="00EA5298" w:rsidRPr="002D03D8" w:rsidRDefault="00EA5298" w:rsidP="00671703">
      <w:pPr>
        <w:tabs>
          <w:tab w:val="left" w:pos="810"/>
        </w:tabs>
        <w:spacing w:before="120" w:line="240" w:lineRule="exact"/>
        <w:ind w:left="709" w:right="14" w:hanging="142"/>
        <w:jc w:val="thaiDistribute"/>
        <w:rPr>
          <w:rFonts w:ascii="CordiaUPC" w:hAnsi="CordiaUPC" w:cs="CordiaUPC"/>
          <w:szCs w:val="22"/>
          <w:lang w:val="en-US"/>
        </w:rPr>
      </w:pPr>
      <w:r w:rsidRPr="002D03D8">
        <w:rPr>
          <w:rFonts w:ascii="CordiaUPC" w:hAnsi="CordiaUPC" w:cs="CordiaUPC" w:hint="cs"/>
          <w:sz w:val="26"/>
          <w:szCs w:val="26"/>
          <w:lang w:val="en-US"/>
        </w:rPr>
        <w:t>*</w:t>
      </w:r>
      <w:r w:rsidRPr="002D03D8">
        <w:rPr>
          <w:rFonts w:ascii="CordiaUPC" w:hAnsi="CordiaUPC" w:cs="CordiaUPC" w:hint="cs"/>
          <w:sz w:val="26"/>
          <w:szCs w:val="26"/>
          <w:lang w:val="en-US"/>
        </w:rPr>
        <w:tab/>
      </w:r>
      <w:r w:rsidRPr="002D03D8">
        <w:rPr>
          <w:rFonts w:ascii="CordiaUPC" w:hAnsi="CordiaUPC" w:cs="CordiaUPC" w:hint="cs"/>
          <w:szCs w:val="22"/>
          <w:lang w:val="en-US" w:bidi="th-TH"/>
        </w:rPr>
        <w:t xml:space="preserve">Total loans to customers and accrued interest receivables in note </w:t>
      </w:r>
      <w:r w:rsidR="00233B6E" w:rsidRPr="002D03D8">
        <w:rPr>
          <w:rFonts w:ascii="CordiaUPC" w:hAnsi="CordiaUPC" w:cs="CordiaUPC"/>
          <w:szCs w:val="22"/>
          <w:lang w:val="en-US" w:bidi="th-TH"/>
        </w:rPr>
        <w:t>9</w:t>
      </w:r>
      <w:r w:rsidRPr="002D03D8">
        <w:rPr>
          <w:rFonts w:ascii="CordiaUPC" w:hAnsi="CordiaUPC" w:cs="CordiaUPC" w:hint="cs"/>
          <w:szCs w:val="22"/>
          <w:lang w:val="en-US" w:bidi="th-TH"/>
        </w:rPr>
        <w:t>.1</w:t>
      </w:r>
    </w:p>
    <w:p w14:paraId="7034FF0E" w14:textId="4C8AE3B5" w:rsidR="00EA5298" w:rsidRPr="002D03D8" w:rsidRDefault="00EA5298" w:rsidP="00EA5298">
      <w:pPr>
        <w:spacing w:line="240" w:lineRule="auto"/>
        <w:rPr>
          <w:rFonts w:ascii="CordiaUPC" w:hAnsi="CordiaUPC" w:cs="CordiaUPC"/>
          <w:sz w:val="26"/>
          <w:szCs w:val="26"/>
          <w:lang w:val="en-US"/>
        </w:rPr>
      </w:pPr>
    </w:p>
    <w:tbl>
      <w:tblPr>
        <w:tblW w:w="9189"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3"/>
      </w:tblGrid>
      <w:tr w:rsidR="00EA5298" w:rsidRPr="002D03D8" w14:paraId="11EA2064" w14:textId="77777777" w:rsidTr="00671703">
        <w:tc>
          <w:tcPr>
            <w:tcW w:w="3330" w:type="dxa"/>
          </w:tcPr>
          <w:p w14:paraId="1B27E7B7" w14:textId="77777777" w:rsidR="00EA5298" w:rsidRPr="002D03D8" w:rsidRDefault="00EA5298" w:rsidP="005E3D05">
            <w:pPr>
              <w:suppressAutoHyphens/>
              <w:snapToGrid w:val="0"/>
              <w:spacing w:line="240" w:lineRule="exact"/>
              <w:jc w:val="right"/>
              <w:rPr>
                <w:rFonts w:ascii="CordiaUPC" w:eastAsia="Times New Roman" w:hAnsi="CordiaUPC" w:cs="CordiaUPC"/>
                <w:b/>
                <w:bCs/>
                <w:sz w:val="26"/>
                <w:szCs w:val="26"/>
                <w:cs/>
                <w:lang w:val="en-US" w:eastAsia="zh-CN" w:bidi="th-TH"/>
              </w:rPr>
            </w:pPr>
          </w:p>
        </w:tc>
        <w:tc>
          <w:tcPr>
            <w:tcW w:w="5859" w:type="dxa"/>
            <w:gridSpan w:val="7"/>
            <w:hideMark/>
          </w:tcPr>
          <w:p w14:paraId="64F12375" w14:textId="77777777" w:rsidR="00EA5298" w:rsidRPr="002D03D8"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2D03D8">
              <w:rPr>
                <w:rFonts w:ascii="CordiaUPC" w:eastAsia="Times New Roman" w:hAnsi="CordiaUPC" w:cs="CordiaUPC"/>
                <w:b/>
                <w:bCs/>
                <w:sz w:val="26"/>
                <w:szCs w:val="26"/>
                <w:lang w:eastAsia="zh-CN"/>
              </w:rPr>
              <w:t>Bank only</w:t>
            </w:r>
          </w:p>
        </w:tc>
      </w:tr>
      <w:tr w:rsidR="00C41252" w:rsidRPr="002D03D8" w14:paraId="050E9CAF" w14:textId="77777777" w:rsidTr="00671703">
        <w:tc>
          <w:tcPr>
            <w:tcW w:w="3330" w:type="dxa"/>
          </w:tcPr>
          <w:p w14:paraId="5DE94A7C" w14:textId="77777777" w:rsidR="00C41252" w:rsidRPr="002D03D8" w:rsidRDefault="00C41252" w:rsidP="00C41252">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DB4CB0" w14:textId="15CF1A8B" w:rsidR="00C41252" w:rsidRPr="002D03D8" w:rsidRDefault="00391853" w:rsidP="00C41252">
            <w:pPr>
              <w:suppressAutoHyphens/>
              <w:spacing w:line="240" w:lineRule="exact"/>
              <w:ind w:left="-106" w:right="-107"/>
              <w:jc w:val="center"/>
              <w:rPr>
                <w:rFonts w:ascii="CordiaUPC" w:eastAsia="Times New Roman" w:hAnsi="CordiaUPC" w:cs="CordiaUPC"/>
                <w:sz w:val="26"/>
                <w:szCs w:val="26"/>
                <w:lang w:eastAsia="zh-CN"/>
              </w:rPr>
            </w:pPr>
            <w:r w:rsidRPr="002D03D8">
              <w:rPr>
                <w:rFonts w:ascii="CordiaUPC" w:eastAsia="Times New Roman" w:hAnsi="CordiaUPC" w:cs="CordiaUPC"/>
                <w:sz w:val="26"/>
                <w:szCs w:val="26"/>
                <w:lang w:bidi="th-TH"/>
              </w:rPr>
              <w:t>30 September</w:t>
            </w:r>
            <w:r w:rsidRPr="002D03D8">
              <w:rPr>
                <w:rFonts w:ascii="CordiaUPC" w:hAnsi="CordiaUPC" w:cs="CordiaUPC"/>
                <w:sz w:val="26"/>
                <w:szCs w:val="26"/>
                <w:lang w:val="en-US"/>
              </w:rPr>
              <w:t xml:space="preserve"> </w:t>
            </w:r>
            <w:r w:rsidR="00C41252" w:rsidRPr="002D03D8">
              <w:rPr>
                <w:rFonts w:ascii="CordiaUPC" w:hAnsi="CordiaUPC" w:cs="CordiaUPC"/>
                <w:sz w:val="26"/>
                <w:szCs w:val="26"/>
                <w:lang w:val="en-US"/>
              </w:rPr>
              <w:t>2025</w:t>
            </w:r>
          </w:p>
        </w:tc>
        <w:tc>
          <w:tcPr>
            <w:tcW w:w="270" w:type="dxa"/>
          </w:tcPr>
          <w:p w14:paraId="4D19ED61" w14:textId="77777777" w:rsidR="00C41252" w:rsidRPr="002D03D8" w:rsidRDefault="00C41252" w:rsidP="00C41252">
            <w:pPr>
              <w:suppressAutoHyphens/>
              <w:spacing w:line="240" w:lineRule="exact"/>
              <w:ind w:left="-175" w:right="-120"/>
              <w:jc w:val="center"/>
              <w:rPr>
                <w:rFonts w:ascii="CordiaUPC" w:eastAsia="Times New Roman" w:hAnsi="CordiaUPC" w:cs="CordiaUPC"/>
                <w:sz w:val="26"/>
                <w:szCs w:val="26"/>
                <w:lang w:eastAsia="zh-CN"/>
              </w:rPr>
            </w:pPr>
          </w:p>
        </w:tc>
        <w:tc>
          <w:tcPr>
            <w:tcW w:w="2837" w:type="dxa"/>
            <w:gridSpan w:val="3"/>
          </w:tcPr>
          <w:p w14:paraId="76B47C39" w14:textId="53086BAC" w:rsidR="00C41252" w:rsidRPr="002D03D8" w:rsidRDefault="00C41252" w:rsidP="00C41252">
            <w:pPr>
              <w:suppressAutoHyphens/>
              <w:spacing w:line="240" w:lineRule="exact"/>
              <w:ind w:right="-120"/>
              <w:jc w:val="center"/>
              <w:rPr>
                <w:rFonts w:ascii="CordiaUPC" w:eastAsia="Times New Roman" w:hAnsi="CordiaUPC" w:cs="CordiaUPC"/>
                <w:sz w:val="26"/>
                <w:szCs w:val="26"/>
                <w:lang w:eastAsia="zh-CN"/>
              </w:rPr>
            </w:pPr>
            <w:r w:rsidRPr="002D03D8">
              <w:rPr>
                <w:rFonts w:ascii="CordiaUPC" w:eastAsia="Times New Roman" w:hAnsi="CordiaUPC" w:cs="CordiaUPC"/>
                <w:color w:val="000000"/>
                <w:sz w:val="26"/>
                <w:szCs w:val="26"/>
                <w:lang w:eastAsia="zh-CN"/>
              </w:rPr>
              <w:t>31 December 2024</w:t>
            </w:r>
          </w:p>
        </w:tc>
      </w:tr>
      <w:tr w:rsidR="00EA5298" w:rsidRPr="002D03D8" w14:paraId="2FBAB959" w14:textId="77777777" w:rsidTr="00671703">
        <w:tc>
          <w:tcPr>
            <w:tcW w:w="3330" w:type="dxa"/>
          </w:tcPr>
          <w:p w14:paraId="1C9D905C" w14:textId="77777777" w:rsidR="00EA5298" w:rsidRPr="002D03D8" w:rsidRDefault="00EA5298" w:rsidP="005E3D05">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63B7E865" w14:textId="77777777" w:rsidR="00EA5298" w:rsidRPr="002D03D8"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2D03D8">
              <w:rPr>
                <w:rFonts w:ascii="CordiaUPC" w:hAnsi="CordiaUPC" w:cs="CordiaUPC" w:hint="cs"/>
                <w:spacing w:val="-2"/>
                <w:sz w:val="26"/>
                <w:szCs w:val="26"/>
              </w:rPr>
              <w:t>Loans to customers</w:t>
            </w:r>
            <w:r w:rsidRPr="002D03D8">
              <w:rPr>
                <w:rFonts w:ascii="CordiaUPC" w:hAnsi="CordiaUPC" w:cs="CordiaUPC"/>
                <w:spacing w:val="-2"/>
                <w:sz w:val="26"/>
                <w:szCs w:val="26"/>
              </w:rPr>
              <w:t xml:space="preserve"> </w:t>
            </w:r>
            <w:r w:rsidRPr="002D03D8">
              <w:rPr>
                <w:rFonts w:ascii="CordiaUPC" w:hAnsi="CordiaUPC" w:cs="CordiaUPC" w:hint="cs"/>
                <w:spacing w:val="-2"/>
                <w:sz w:val="26"/>
                <w:szCs w:val="26"/>
              </w:rPr>
              <w:t>and accrued</w:t>
            </w:r>
            <w:r w:rsidRPr="002D03D8">
              <w:rPr>
                <w:rFonts w:ascii="CordiaUPC" w:hAnsi="CordiaUPC" w:cs="CordiaUPC"/>
                <w:spacing w:val="-2"/>
                <w:sz w:val="26"/>
                <w:szCs w:val="26"/>
              </w:rPr>
              <w:t xml:space="preserve"> </w:t>
            </w:r>
            <w:r w:rsidRPr="002D03D8">
              <w:rPr>
                <w:rFonts w:ascii="CordiaUPC" w:hAnsi="CordiaUPC" w:cs="CordiaUPC" w:hint="cs"/>
                <w:spacing w:val="-2"/>
                <w:sz w:val="26"/>
                <w:szCs w:val="26"/>
              </w:rPr>
              <w:t>interest receivables*</w:t>
            </w:r>
          </w:p>
        </w:tc>
        <w:tc>
          <w:tcPr>
            <w:tcW w:w="270" w:type="dxa"/>
          </w:tcPr>
          <w:p w14:paraId="215B55C4" w14:textId="77777777" w:rsidR="00EA5298" w:rsidRPr="002D03D8"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47F60955" w14:textId="77777777" w:rsidR="00EA5298" w:rsidRPr="002D03D8" w:rsidRDefault="00EA5298" w:rsidP="005E3D05">
            <w:pPr>
              <w:suppressAutoHyphens/>
              <w:snapToGrid w:val="0"/>
              <w:spacing w:line="240" w:lineRule="exact"/>
              <w:jc w:val="center"/>
              <w:rPr>
                <w:rFonts w:ascii="CordiaUPC" w:hAnsi="CordiaUPC" w:cs="CordiaUPC"/>
                <w:spacing w:val="-2"/>
                <w:sz w:val="26"/>
                <w:szCs w:val="26"/>
              </w:rPr>
            </w:pPr>
          </w:p>
          <w:p w14:paraId="44D0E682" w14:textId="77777777" w:rsidR="00EA5298" w:rsidRPr="002D03D8" w:rsidRDefault="00EA5298" w:rsidP="005E3D05">
            <w:pPr>
              <w:suppressAutoHyphens/>
              <w:snapToGrid w:val="0"/>
              <w:spacing w:line="240" w:lineRule="exact"/>
              <w:jc w:val="center"/>
              <w:rPr>
                <w:rFonts w:ascii="CordiaUPC" w:hAnsi="CordiaUPC" w:cs="CordiaUPC"/>
                <w:spacing w:val="-2"/>
                <w:sz w:val="26"/>
                <w:szCs w:val="26"/>
              </w:rPr>
            </w:pPr>
          </w:p>
          <w:p w14:paraId="1D27E0E5" w14:textId="77777777" w:rsidR="00EA5298" w:rsidRPr="002D03D8"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2D03D8">
              <w:rPr>
                <w:rFonts w:ascii="CordiaUPC" w:hAnsi="CordiaUPC" w:cs="CordiaUPC"/>
                <w:spacing w:val="-2"/>
                <w:sz w:val="26"/>
                <w:szCs w:val="26"/>
              </w:rPr>
              <w:t xml:space="preserve">Allowance for expected </w:t>
            </w:r>
            <w:r w:rsidRPr="002D03D8">
              <w:rPr>
                <w:rFonts w:ascii="CordiaUPC" w:hAnsi="CordiaUPC" w:cs="CordiaUPC"/>
                <w:spacing w:val="-2"/>
                <w:sz w:val="26"/>
                <w:szCs w:val="26"/>
              </w:rPr>
              <w:br/>
              <w:t>credit loss</w:t>
            </w:r>
          </w:p>
        </w:tc>
        <w:tc>
          <w:tcPr>
            <w:tcW w:w="270" w:type="dxa"/>
            <w:vAlign w:val="bottom"/>
          </w:tcPr>
          <w:p w14:paraId="1DEB789A" w14:textId="77777777" w:rsidR="00EA5298" w:rsidRPr="002D03D8"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6D7E6364" w14:textId="77777777" w:rsidR="00EA5298" w:rsidRPr="002D03D8" w:rsidRDefault="00EA5298" w:rsidP="005E3D05">
            <w:pPr>
              <w:suppressAutoHyphens/>
              <w:snapToGrid w:val="0"/>
              <w:spacing w:line="240" w:lineRule="exact"/>
              <w:jc w:val="center"/>
              <w:rPr>
                <w:rFonts w:ascii="CordiaUPC" w:hAnsi="CordiaUPC" w:cs="CordiaUPC"/>
                <w:spacing w:val="-2"/>
                <w:sz w:val="26"/>
                <w:szCs w:val="26"/>
              </w:rPr>
            </w:pPr>
            <w:r w:rsidRPr="002D03D8">
              <w:rPr>
                <w:rFonts w:ascii="CordiaUPC" w:hAnsi="CordiaUPC" w:cs="CordiaUPC" w:hint="cs"/>
                <w:spacing w:val="-2"/>
                <w:sz w:val="26"/>
                <w:szCs w:val="26"/>
              </w:rPr>
              <w:t>Loans to customers</w:t>
            </w:r>
            <w:r w:rsidRPr="002D03D8">
              <w:rPr>
                <w:rFonts w:ascii="CordiaUPC" w:hAnsi="CordiaUPC" w:cs="CordiaUPC"/>
                <w:spacing w:val="-2"/>
                <w:sz w:val="26"/>
                <w:szCs w:val="26"/>
              </w:rPr>
              <w:t xml:space="preserve"> </w:t>
            </w:r>
            <w:r w:rsidRPr="002D03D8">
              <w:rPr>
                <w:rFonts w:ascii="CordiaUPC" w:hAnsi="CordiaUPC" w:cs="CordiaUPC" w:hint="cs"/>
                <w:spacing w:val="-2"/>
                <w:sz w:val="26"/>
                <w:szCs w:val="26"/>
              </w:rPr>
              <w:t>and accrued</w:t>
            </w:r>
            <w:r w:rsidRPr="002D03D8">
              <w:rPr>
                <w:rFonts w:ascii="CordiaUPC" w:hAnsi="CordiaUPC" w:cs="CordiaUPC"/>
                <w:spacing w:val="-2"/>
                <w:sz w:val="26"/>
                <w:szCs w:val="26"/>
              </w:rPr>
              <w:t xml:space="preserve"> </w:t>
            </w:r>
            <w:r w:rsidRPr="002D03D8">
              <w:rPr>
                <w:rFonts w:ascii="CordiaUPC" w:hAnsi="CordiaUPC" w:cs="CordiaUPC" w:hint="cs"/>
                <w:spacing w:val="-2"/>
                <w:sz w:val="26"/>
                <w:szCs w:val="26"/>
              </w:rPr>
              <w:t>interest receivables*</w:t>
            </w:r>
          </w:p>
        </w:tc>
        <w:tc>
          <w:tcPr>
            <w:tcW w:w="270" w:type="dxa"/>
            <w:vAlign w:val="bottom"/>
          </w:tcPr>
          <w:p w14:paraId="24B7DD0E" w14:textId="77777777" w:rsidR="00EA5298" w:rsidRPr="002D03D8" w:rsidRDefault="00EA5298" w:rsidP="005E3D05">
            <w:pPr>
              <w:tabs>
                <w:tab w:val="decimal" w:pos="1020"/>
              </w:tabs>
              <w:suppressAutoHyphens/>
              <w:snapToGrid w:val="0"/>
              <w:spacing w:line="240" w:lineRule="exact"/>
              <w:jc w:val="right"/>
              <w:rPr>
                <w:rFonts w:ascii="CordiaUPC" w:hAnsi="CordiaUPC" w:cs="CordiaUPC"/>
                <w:spacing w:val="-2"/>
                <w:sz w:val="26"/>
                <w:szCs w:val="26"/>
              </w:rPr>
            </w:pPr>
          </w:p>
        </w:tc>
        <w:tc>
          <w:tcPr>
            <w:tcW w:w="1253" w:type="dxa"/>
          </w:tcPr>
          <w:p w14:paraId="3CA820F4" w14:textId="77777777" w:rsidR="00EA5298" w:rsidRPr="002D03D8" w:rsidRDefault="00EA5298" w:rsidP="005E3D05">
            <w:pPr>
              <w:suppressAutoHyphens/>
              <w:snapToGrid w:val="0"/>
              <w:spacing w:line="240" w:lineRule="exact"/>
              <w:jc w:val="center"/>
              <w:rPr>
                <w:rFonts w:ascii="CordiaUPC" w:hAnsi="CordiaUPC" w:cs="CordiaUPC"/>
                <w:spacing w:val="-2"/>
                <w:sz w:val="26"/>
                <w:szCs w:val="26"/>
              </w:rPr>
            </w:pPr>
          </w:p>
          <w:p w14:paraId="1904F354" w14:textId="77777777" w:rsidR="00EA5298" w:rsidRPr="002D03D8" w:rsidRDefault="00EA5298" w:rsidP="005E3D05">
            <w:pPr>
              <w:suppressAutoHyphens/>
              <w:snapToGrid w:val="0"/>
              <w:spacing w:line="240" w:lineRule="exact"/>
              <w:jc w:val="center"/>
              <w:rPr>
                <w:rFonts w:ascii="CordiaUPC" w:hAnsi="CordiaUPC" w:cs="CordiaUPC"/>
                <w:spacing w:val="-2"/>
                <w:sz w:val="26"/>
                <w:szCs w:val="26"/>
              </w:rPr>
            </w:pPr>
          </w:p>
          <w:p w14:paraId="6DF7AA51" w14:textId="77777777" w:rsidR="00EA5298" w:rsidRPr="002D03D8" w:rsidRDefault="00EA5298" w:rsidP="005E3D05">
            <w:pPr>
              <w:suppressAutoHyphens/>
              <w:snapToGrid w:val="0"/>
              <w:spacing w:line="240" w:lineRule="exact"/>
              <w:jc w:val="center"/>
              <w:rPr>
                <w:rFonts w:ascii="CordiaUPC" w:hAnsi="CordiaUPC" w:cs="CordiaUPC"/>
                <w:spacing w:val="-2"/>
                <w:sz w:val="26"/>
                <w:szCs w:val="26"/>
              </w:rPr>
            </w:pPr>
            <w:r w:rsidRPr="002D03D8">
              <w:rPr>
                <w:rFonts w:ascii="CordiaUPC" w:hAnsi="CordiaUPC" w:cs="CordiaUPC"/>
                <w:spacing w:val="-2"/>
                <w:sz w:val="26"/>
                <w:szCs w:val="26"/>
              </w:rPr>
              <w:t>Allowance</w:t>
            </w:r>
          </w:p>
          <w:p w14:paraId="514DC63B" w14:textId="77777777" w:rsidR="00EA5298" w:rsidRPr="002D03D8" w:rsidRDefault="00EA5298" w:rsidP="005E3D05">
            <w:pPr>
              <w:suppressAutoHyphens/>
              <w:snapToGrid w:val="0"/>
              <w:spacing w:line="240" w:lineRule="exact"/>
              <w:jc w:val="center"/>
              <w:rPr>
                <w:rFonts w:ascii="CordiaUPC" w:hAnsi="CordiaUPC" w:cs="CordiaUPC"/>
                <w:spacing w:val="-2"/>
                <w:sz w:val="26"/>
                <w:szCs w:val="26"/>
              </w:rPr>
            </w:pPr>
            <w:r w:rsidRPr="002D03D8">
              <w:rPr>
                <w:rFonts w:ascii="CordiaUPC" w:hAnsi="CordiaUPC" w:cs="CordiaUPC"/>
                <w:spacing w:val="-2"/>
                <w:sz w:val="26"/>
                <w:szCs w:val="26"/>
              </w:rPr>
              <w:t xml:space="preserve">for expected </w:t>
            </w:r>
            <w:r w:rsidRPr="002D03D8">
              <w:rPr>
                <w:rFonts w:ascii="CordiaUPC" w:hAnsi="CordiaUPC" w:cs="CordiaUPC"/>
                <w:spacing w:val="-2"/>
                <w:sz w:val="26"/>
                <w:szCs w:val="26"/>
              </w:rPr>
              <w:br/>
              <w:t>credit loss</w:t>
            </w:r>
          </w:p>
        </w:tc>
      </w:tr>
      <w:tr w:rsidR="00EA5298" w:rsidRPr="002D03D8" w14:paraId="1BB00E88" w14:textId="77777777" w:rsidTr="00671703">
        <w:tc>
          <w:tcPr>
            <w:tcW w:w="3330" w:type="dxa"/>
          </w:tcPr>
          <w:p w14:paraId="29656519" w14:textId="77777777" w:rsidR="00EA5298" w:rsidRPr="002D03D8"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59" w:type="dxa"/>
            <w:gridSpan w:val="7"/>
            <w:hideMark/>
          </w:tcPr>
          <w:p w14:paraId="31E43AC9" w14:textId="77777777" w:rsidR="00EA5298" w:rsidRPr="002D03D8" w:rsidRDefault="00EA5298" w:rsidP="005E3D05">
            <w:pPr>
              <w:suppressAutoHyphens/>
              <w:spacing w:line="240" w:lineRule="exact"/>
              <w:ind w:right="-29"/>
              <w:jc w:val="center"/>
              <w:rPr>
                <w:rFonts w:ascii="CordiaUPC" w:eastAsia="Times New Roman" w:hAnsi="CordiaUPC" w:cs="CordiaUPC"/>
                <w:i/>
                <w:iCs/>
                <w:sz w:val="26"/>
                <w:szCs w:val="26"/>
                <w:lang w:eastAsia="zh-CN"/>
              </w:rPr>
            </w:pPr>
            <w:r w:rsidRPr="002D03D8">
              <w:rPr>
                <w:rFonts w:ascii="CordiaUPC" w:eastAsia="Times New Roman" w:hAnsi="CordiaUPC" w:cs="CordiaUPC" w:hint="cs"/>
                <w:i/>
                <w:iCs/>
                <w:sz w:val="26"/>
                <w:szCs w:val="26"/>
                <w:cs/>
                <w:lang w:eastAsia="zh-CN"/>
              </w:rPr>
              <w:t>(</w:t>
            </w:r>
            <w:r w:rsidRPr="002D03D8">
              <w:rPr>
                <w:rFonts w:ascii="CordiaUPC" w:eastAsia="Times New Roman" w:hAnsi="CordiaUPC" w:cs="CordiaUPC" w:hint="cs"/>
                <w:i/>
                <w:iCs/>
                <w:sz w:val="26"/>
                <w:szCs w:val="26"/>
                <w:lang w:eastAsia="zh-CN"/>
              </w:rPr>
              <w:t>in million Baht</w:t>
            </w:r>
            <w:r w:rsidRPr="002D03D8">
              <w:rPr>
                <w:rFonts w:ascii="CordiaUPC" w:eastAsia="Times New Roman" w:hAnsi="CordiaUPC" w:cs="CordiaUPC" w:hint="cs"/>
                <w:i/>
                <w:iCs/>
                <w:sz w:val="26"/>
                <w:szCs w:val="26"/>
                <w:cs/>
                <w:lang w:eastAsia="zh-CN"/>
              </w:rPr>
              <w:t>)</w:t>
            </w:r>
          </w:p>
        </w:tc>
      </w:tr>
      <w:tr w:rsidR="00317F04" w:rsidRPr="002D03D8" w14:paraId="2F0F4557" w14:textId="77777777" w:rsidTr="00671703">
        <w:tc>
          <w:tcPr>
            <w:tcW w:w="3330" w:type="dxa"/>
            <w:vAlign w:val="bottom"/>
          </w:tcPr>
          <w:p w14:paraId="4C2A4542" w14:textId="77777777" w:rsidR="00317F04" w:rsidRPr="002D03D8" w:rsidRDefault="00317F04" w:rsidP="00317F04">
            <w:pPr>
              <w:suppressAutoHyphens/>
              <w:spacing w:line="240" w:lineRule="exact"/>
              <w:ind w:left="75" w:right="-29" w:hanging="86"/>
              <w:rPr>
                <w:rFonts w:ascii="CordiaUPC" w:eastAsia="Times New Roman" w:hAnsi="CordiaUPC" w:cs="CordiaUPC"/>
                <w:sz w:val="26"/>
                <w:szCs w:val="26"/>
                <w:cs/>
                <w:lang w:eastAsia="zh-CN"/>
              </w:rPr>
            </w:pPr>
            <w:r w:rsidRPr="002D03D8">
              <w:rPr>
                <w:rFonts w:ascii="CordiaUPC" w:eastAsia="Times New Roman" w:hAnsi="CordiaUPC" w:cs="CordiaUPC" w:hint="cs"/>
                <w:sz w:val="26"/>
                <w:szCs w:val="26"/>
                <w:lang w:eastAsia="zh-CN"/>
              </w:rPr>
              <w:t>Stage 1 (Performing)</w:t>
            </w:r>
          </w:p>
        </w:tc>
        <w:tc>
          <w:tcPr>
            <w:tcW w:w="1276" w:type="dxa"/>
            <w:vAlign w:val="bottom"/>
          </w:tcPr>
          <w:p w14:paraId="0CAFC441" w14:textId="385F718D" w:rsidR="00317F04" w:rsidRPr="002D03D8" w:rsidRDefault="00317F04" w:rsidP="00317F04">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2D03D8">
              <w:rPr>
                <w:rFonts w:ascii="CordiaUPC" w:eastAsia="Times New Roman" w:hAnsi="CordiaUPC" w:cs="CordiaUPC"/>
                <w:sz w:val="26"/>
                <w:szCs w:val="26"/>
                <w:lang w:val="en-US" w:eastAsia="zh-CN"/>
              </w:rPr>
              <w:t>1,060,939</w:t>
            </w:r>
          </w:p>
        </w:tc>
        <w:tc>
          <w:tcPr>
            <w:tcW w:w="270" w:type="dxa"/>
            <w:vAlign w:val="bottom"/>
          </w:tcPr>
          <w:p w14:paraId="4E08ABD5" w14:textId="77777777" w:rsidR="00317F04" w:rsidRPr="002D03D8" w:rsidRDefault="00317F04" w:rsidP="00317F04">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3DB4E963" w14:textId="4093F554" w:rsidR="00317F04" w:rsidRPr="002D03D8" w:rsidRDefault="00317F04" w:rsidP="00317F04">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2D03D8">
              <w:rPr>
                <w:rFonts w:ascii="CordiaUPC" w:eastAsia="Times New Roman" w:hAnsi="CordiaUPC" w:cs="CordiaUPC"/>
                <w:sz w:val="26"/>
                <w:szCs w:val="26"/>
                <w:lang w:eastAsia="zh-CN"/>
              </w:rPr>
              <w:t>15,994</w:t>
            </w:r>
          </w:p>
        </w:tc>
        <w:tc>
          <w:tcPr>
            <w:tcW w:w="270" w:type="dxa"/>
            <w:vAlign w:val="bottom"/>
          </w:tcPr>
          <w:p w14:paraId="606A6117" w14:textId="77777777" w:rsidR="00317F04" w:rsidRPr="002D03D8" w:rsidRDefault="00317F04" w:rsidP="00317F04">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6C1B9F4C" w14:textId="5A50B1E0" w:rsidR="00317F04" w:rsidRPr="002D03D8" w:rsidRDefault="00317F04" w:rsidP="00317F04">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2D03D8">
              <w:rPr>
                <w:rFonts w:ascii="CordiaUPC" w:eastAsia="Times New Roman" w:hAnsi="CordiaUPC" w:cs="CordiaUPC"/>
                <w:sz w:val="26"/>
                <w:szCs w:val="26"/>
                <w:lang w:val="en-US" w:eastAsia="zh-CN"/>
              </w:rPr>
              <w:t>1,096,530</w:t>
            </w:r>
          </w:p>
        </w:tc>
        <w:tc>
          <w:tcPr>
            <w:tcW w:w="270" w:type="dxa"/>
            <w:vAlign w:val="bottom"/>
          </w:tcPr>
          <w:p w14:paraId="7ABB0EAE" w14:textId="77777777" w:rsidR="00317F04" w:rsidRPr="002D03D8" w:rsidRDefault="00317F04" w:rsidP="00317F04">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752F34F3" w14:textId="6E0EF748" w:rsidR="00317F04" w:rsidRPr="002D03D8" w:rsidRDefault="00317F04" w:rsidP="00317F04">
            <w:pPr>
              <w:tabs>
                <w:tab w:val="decimal" w:pos="782"/>
              </w:tabs>
              <w:suppressAutoHyphens/>
              <w:snapToGrid w:val="0"/>
              <w:spacing w:line="240" w:lineRule="exact"/>
              <w:ind w:right="166"/>
              <w:jc w:val="right"/>
              <w:rPr>
                <w:rFonts w:ascii="CordiaUPC" w:eastAsia="Times New Roman" w:hAnsi="CordiaUPC" w:cs="CordiaUPC"/>
                <w:sz w:val="26"/>
                <w:szCs w:val="26"/>
                <w:cs/>
                <w:lang w:eastAsia="zh-CN" w:bidi="th-TH"/>
              </w:rPr>
            </w:pPr>
            <w:r w:rsidRPr="002D03D8">
              <w:rPr>
                <w:rFonts w:ascii="CordiaUPC" w:eastAsia="Times New Roman" w:hAnsi="CordiaUPC" w:cs="CordiaUPC"/>
                <w:sz w:val="26"/>
                <w:szCs w:val="26"/>
                <w:lang w:eastAsia="zh-CN"/>
              </w:rPr>
              <w:t>15,319</w:t>
            </w:r>
          </w:p>
        </w:tc>
      </w:tr>
      <w:tr w:rsidR="00317F04" w:rsidRPr="002D03D8" w14:paraId="27BD6571" w14:textId="77777777" w:rsidTr="00671703">
        <w:trPr>
          <w:trHeight w:val="181"/>
        </w:trPr>
        <w:tc>
          <w:tcPr>
            <w:tcW w:w="3330" w:type="dxa"/>
            <w:vAlign w:val="bottom"/>
          </w:tcPr>
          <w:p w14:paraId="77E3E634" w14:textId="77777777" w:rsidR="00317F04" w:rsidRPr="002D03D8" w:rsidRDefault="00317F04" w:rsidP="00317F04">
            <w:pPr>
              <w:suppressAutoHyphens/>
              <w:spacing w:line="240" w:lineRule="exact"/>
              <w:ind w:left="86" w:right="-29" w:hanging="97"/>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Stage 2 (Under-performing)</w:t>
            </w:r>
          </w:p>
        </w:tc>
        <w:tc>
          <w:tcPr>
            <w:tcW w:w="1276" w:type="dxa"/>
            <w:vAlign w:val="bottom"/>
          </w:tcPr>
          <w:p w14:paraId="7D0363A8" w14:textId="2979F20D" w:rsidR="00317F04" w:rsidRPr="002D03D8" w:rsidRDefault="00317F04" w:rsidP="00317F04">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2D03D8">
              <w:rPr>
                <w:rFonts w:ascii="CordiaUPC" w:eastAsia="Times New Roman" w:hAnsi="CordiaUPC" w:cs="CordiaUPC"/>
                <w:sz w:val="26"/>
                <w:szCs w:val="26"/>
                <w:lang w:eastAsia="zh-CN" w:bidi="th-TH"/>
              </w:rPr>
              <w:t>107,506</w:t>
            </w:r>
          </w:p>
        </w:tc>
        <w:tc>
          <w:tcPr>
            <w:tcW w:w="270" w:type="dxa"/>
            <w:vAlign w:val="bottom"/>
          </w:tcPr>
          <w:p w14:paraId="06130D29" w14:textId="77777777" w:rsidR="00317F04" w:rsidRPr="002D03D8" w:rsidRDefault="00317F04" w:rsidP="00317F04">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23EC8B61" w14:textId="4314BEF5" w:rsidR="00317F04" w:rsidRPr="002D03D8" w:rsidRDefault="00317F04" w:rsidP="00317F04">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2D03D8">
              <w:rPr>
                <w:rFonts w:ascii="CordiaUPC" w:eastAsia="Times New Roman" w:hAnsi="CordiaUPC" w:cs="CordiaUPC"/>
                <w:sz w:val="26"/>
                <w:szCs w:val="26"/>
                <w:lang w:eastAsia="zh-CN"/>
              </w:rPr>
              <w:t>27,049</w:t>
            </w:r>
          </w:p>
        </w:tc>
        <w:tc>
          <w:tcPr>
            <w:tcW w:w="270" w:type="dxa"/>
            <w:vAlign w:val="bottom"/>
          </w:tcPr>
          <w:p w14:paraId="44ABC588" w14:textId="77777777" w:rsidR="00317F04" w:rsidRPr="002D03D8" w:rsidRDefault="00317F04" w:rsidP="00317F04">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CC5BC37" w14:textId="38C1F896" w:rsidR="00317F04" w:rsidRPr="002D03D8" w:rsidRDefault="00317F04" w:rsidP="00317F04">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2D03D8">
              <w:rPr>
                <w:rFonts w:ascii="CordiaUPC" w:eastAsia="Times New Roman" w:hAnsi="CordiaUPC" w:cs="CordiaUPC"/>
                <w:sz w:val="26"/>
                <w:szCs w:val="26"/>
                <w:lang w:eastAsia="zh-CN" w:bidi="th-TH"/>
              </w:rPr>
              <w:t>116,103</w:t>
            </w:r>
          </w:p>
        </w:tc>
        <w:tc>
          <w:tcPr>
            <w:tcW w:w="270" w:type="dxa"/>
            <w:vAlign w:val="bottom"/>
          </w:tcPr>
          <w:p w14:paraId="18D23A3D" w14:textId="77777777" w:rsidR="00317F04" w:rsidRPr="002D03D8" w:rsidRDefault="00317F04" w:rsidP="00317F04">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5410E8BC" w14:textId="7ED10CD2" w:rsidR="00317F04" w:rsidRPr="002D03D8" w:rsidRDefault="00317F04" w:rsidP="00317F04">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2D03D8">
              <w:rPr>
                <w:rFonts w:ascii="CordiaUPC" w:eastAsia="Times New Roman" w:hAnsi="CordiaUPC" w:cs="CordiaUPC"/>
                <w:sz w:val="26"/>
                <w:szCs w:val="26"/>
                <w:lang w:eastAsia="zh-CN"/>
              </w:rPr>
              <w:t>26,909</w:t>
            </w:r>
          </w:p>
        </w:tc>
      </w:tr>
      <w:tr w:rsidR="00317F04" w:rsidRPr="002D03D8" w14:paraId="4CB8AB9E" w14:textId="77777777" w:rsidTr="00671703">
        <w:tc>
          <w:tcPr>
            <w:tcW w:w="3330" w:type="dxa"/>
            <w:vAlign w:val="bottom"/>
          </w:tcPr>
          <w:p w14:paraId="27E95E2B" w14:textId="77777777" w:rsidR="00317F04" w:rsidRPr="002D03D8" w:rsidRDefault="00317F04" w:rsidP="00317F04">
            <w:pPr>
              <w:suppressAutoHyphens/>
              <w:spacing w:line="240" w:lineRule="exact"/>
              <w:ind w:left="86" w:right="-29" w:hanging="97"/>
              <w:jc w:val="both"/>
              <w:rPr>
                <w:rFonts w:ascii="CordiaUPC" w:eastAsia="Times New Roman" w:hAnsi="CordiaUPC" w:cs="CordiaUPC"/>
                <w:sz w:val="26"/>
                <w:szCs w:val="26"/>
                <w:lang w:eastAsia="zh-CN"/>
              </w:rPr>
            </w:pPr>
            <w:r w:rsidRPr="002D03D8">
              <w:rPr>
                <w:rFonts w:ascii="CordiaUPC" w:eastAsia="Times New Roman" w:hAnsi="CordiaUPC" w:cs="CordiaUPC" w:hint="cs"/>
                <w:sz w:val="26"/>
                <w:szCs w:val="26"/>
                <w:lang w:eastAsia="zh-CN"/>
              </w:rPr>
              <w:t>Stage 3 (</w:t>
            </w:r>
            <w:proofErr w:type="gramStart"/>
            <w:r w:rsidRPr="002D03D8">
              <w:rPr>
                <w:rFonts w:ascii="CordiaUPC" w:eastAsia="Times New Roman" w:hAnsi="CordiaUPC" w:cs="CordiaUPC" w:hint="cs"/>
                <w:sz w:val="26"/>
                <w:szCs w:val="26"/>
                <w:lang w:eastAsia="zh-CN"/>
              </w:rPr>
              <w:t>Non-performing</w:t>
            </w:r>
            <w:proofErr w:type="gramEnd"/>
            <w:r w:rsidRPr="002D03D8">
              <w:rPr>
                <w:rFonts w:ascii="CordiaUPC" w:eastAsia="Times New Roman" w:hAnsi="CordiaUPC" w:cs="CordiaUPC" w:hint="cs"/>
                <w:sz w:val="26"/>
                <w:szCs w:val="26"/>
                <w:lang w:eastAsia="zh-CN"/>
              </w:rPr>
              <w:t>)</w:t>
            </w:r>
          </w:p>
        </w:tc>
        <w:tc>
          <w:tcPr>
            <w:tcW w:w="1276" w:type="dxa"/>
            <w:vAlign w:val="bottom"/>
          </w:tcPr>
          <w:p w14:paraId="3ECE615A" w14:textId="14F56FF4" w:rsidR="00317F04" w:rsidRPr="002D03D8" w:rsidRDefault="00317F04" w:rsidP="00317F04">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2D03D8">
              <w:rPr>
                <w:rFonts w:ascii="CordiaUPC" w:eastAsia="Times New Roman" w:hAnsi="CordiaUPC" w:cs="CordiaUPC"/>
                <w:sz w:val="26"/>
                <w:szCs w:val="26"/>
                <w:lang w:eastAsia="zh-CN"/>
              </w:rPr>
              <w:t>35,293</w:t>
            </w:r>
          </w:p>
        </w:tc>
        <w:tc>
          <w:tcPr>
            <w:tcW w:w="270" w:type="dxa"/>
            <w:vAlign w:val="bottom"/>
          </w:tcPr>
          <w:p w14:paraId="0E798959" w14:textId="77777777" w:rsidR="00317F04" w:rsidRPr="002D03D8" w:rsidRDefault="00317F04" w:rsidP="00317F04">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6796D207" w14:textId="478A8AFB" w:rsidR="00317F04" w:rsidRPr="002D03D8" w:rsidRDefault="00317F04" w:rsidP="00317F04">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2D03D8">
              <w:rPr>
                <w:rFonts w:ascii="CordiaUPC" w:eastAsia="Times New Roman" w:hAnsi="CordiaUPC" w:cs="CordiaUPC"/>
                <w:sz w:val="26"/>
                <w:szCs w:val="26"/>
                <w:lang w:eastAsia="zh-CN"/>
              </w:rPr>
              <w:t>15,359</w:t>
            </w:r>
          </w:p>
        </w:tc>
        <w:tc>
          <w:tcPr>
            <w:tcW w:w="270" w:type="dxa"/>
            <w:vAlign w:val="bottom"/>
          </w:tcPr>
          <w:p w14:paraId="20044750" w14:textId="77777777" w:rsidR="00317F04" w:rsidRPr="002D03D8" w:rsidRDefault="00317F04" w:rsidP="00317F04">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F3089B3" w14:textId="6CF3BB86" w:rsidR="00317F04" w:rsidRPr="002D03D8" w:rsidRDefault="00317F04" w:rsidP="00317F04">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2D03D8">
              <w:rPr>
                <w:rFonts w:ascii="CordiaUPC" w:eastAsia="Times New Roman" w:hAnsi="CordiaUPC" w:cs="CordiaUPC"/>
                <w:sz w:val="26"/>
                <w:szCs w:val="26"/>
                <w:lang w:eastAsia="zh-CN"/>
              </w:rPr>
              <w:t>34,907</w:t>
            </w:r>
          </w:p>
        </w:tc>
        <w:tc>
          <w:tcPr>
            <w:tcW w:w="270" w:type="dxa"/>
            <w:vAlign w:val="bottom"/>
          </w:tcPr>
          <w:p w14:paraId="641F765C" w14:textId="77777777" w:rsidR="00317F04" w:rsidRPr="002D03D8" w:rsidRDefault="00317F04" w:rsidP="00317F04">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260C9B90" w14:textId="605B69A3" w:rsidR="00317F04" w:rsidRPr="002D03D8" w:rsidRDefault="00317F04" w:rsidP="00317F04">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2D03D8">
              <w:rPr>
                <w:rFonts w:ascii="CordiaUPC" w:eastAsia="Times New Roman" w:hAnsi="CordiaUPC" w:cs="CordiaUPC"/>
                <w:sz w:val="26"/>
                <w:szCs w:val="26"/>
                <w:lang w:eastAsia="zh-CN"/>
              </w:rPr>
              <w:t>15,774</w:t>
            </w:r>
          </w:p>
        </w:tc>
      </w:tr>
      <w:tr w:rsidR="00317F04" w:rsidRPr="002D03D8" w14:paraId="3AA5F179" w14:textId="77777777" w:rsidTr="00671703">
        <w:tc>
          <w:tcPr>
            <w:tcW w:w="3330" w:type="dxa"/>
            <w:vAlign w:val="bottom"/>
          </w:tcPr>
          <w:p w14:paraId="639CB11A" w14:textId="77777777" w:rsidR="00317F04" w:rsidRPr="002D03D8" w:rsidRDefault="00317F04" w:rsidP="00317F04">
            <w:pPr>
              <w:suppressAutoHyphens/>
              <w:spacing w:line="240" w:lineRule="exact"/>
              <w:ind w:left="-11" w:right="-29"/>
              <w:jc w:val="both"/>
              <w:rPr>
                <w:rFonts w:ascii="CordiaUPC" w:eastAsia="Times New Roman" w:hAnsi="CordiaUPC" w:cs="CordiaUPC"/>
                <w:b/>
                <w:bCs/>
                <w:sz w:val="26"/>
                <w:szCs w:val="26"/>
                <w:cs/>
                <w:lang w:eastAsia="zh-CN" w:bidi="th-TH"/>
              </w:rPr>
            </w:pPr>
            <w:r w:rsidRPr="002D03D8">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vAlign w:val="bottom"/>
          </w:tcPr>
          <w:p w14:paraId="0D431115" w14:textId="633C9248" w:rsidR="00317F04" w:rsidRPr="002D03D8" w:rsidRDefault="00317F04" w:rsidP="00317F04">
            <w:pPr>
              <w:tabs>
                <w:tab w:val="decimal" w:pos="843"/>
              </w:tabs>
              <w:suppressAutoHyphens/>
              <w:snapToGrid w:val="0"/>
              <w:spacing w:line="240" w:lineRule="exact"/>
              <w:ind w:right="79"/>
              <w:jc w:val="right"/>
              <w:rPr>
                <w:rFonts w:ascii="CordiaUPC" w:eastAsia="Times New Roman" w:hAnsi="CordiaUPC" w:cs="CordiaUPC"/>
                <w:b/>
                <w:bCs/>
                <w:sz w:val="26"/>
                <w:szCs w:val="26"/>
                <w:lang w:val="en-US" w:eastAsia="zh-CN"/>
              </w:rPr>
            </w:pPr>
            <w:r w:rsidRPr="002D03D8">
              <w:rPr>
                <w:rFonts w:ascii="CordiaUPC" w:eastAsia="Times New Roman" w:hAnsi="CordiaUPC" w:cs="CordiaUPC"/>
                <w:b/>
                <w:bCs/>
                <w:sz w:val="26"/>
                <w:szCs w:val="26"/>
                <w:lang w:eastAsia="zh-CN"/>
              </w:rPr>
              <w:t>1,203,738</w:t>
            </w:r>
          </w:p>
        </w:tc>
        <w:tc>
          <w:tcPr>
            <w:tcW w:w="270" w:type="dxa"/>
            <w:vAlign w:val="bottom"/>
          </w:tcPr>
          <w:p w14:paraId="60F315EA" w14:textId="77777777" w:rsidR="00317F04" w:rsidRPr="002D03D8" w:rsidRDefault="00317F04" w:rsidP="00317F04">
            <w:pPr>
              <w:tabs>
                <w:tab w:val="decimal" w:pos="843"/>
                <w:tab w:val="decimal" w:pos="1070"/>
              </w:tabs>
              <w:suppressAutoHyphens/>
              <w:snapToGrid w:val="0"/>
              <w:spacing w:line="240" w:lineRule="exact"/>
              <w:ind w:right="79"/>
              <w:jc w:val="right"/>
              <w:rPr>
                <w:rFonts w:ascii="CordiaUPC" w:eastAsia="Times New Roman" w:hAnsi="CordiaUPC" w:cs="CordiaUPC"/>
                <w:b/>
                <w:bCs/>
                <w:sz w:val="26"/>
                <w:szCs w:val="26"/>
                <w:lang w:val="en-US" w:eastAsia="zh-CN"/>
              </w:rPr>
            </w:pPr>
          </w:p>
        </w:tc>
        <w:tc>
          <w:tcPr>
            <w:tcW w:w="1206" w:type="dxa"/>
            <w:tcBorders>
              <w:top w:val="single" w:sz="4" w:space="0" w:color="auto"/>
              <w:bottom w:val="double" w:sz="4" w:space="0" w:color="auto"/>
            </w:tcBorders>
            <w:vAlign w:val="bottom"/>
          </w:tcPr>
          <w:p w14:paraId="689C9031" w14:textId="0833C034" w:rsidR="00317F04" w:rsidRPr="002D03D8" w:rsidRDefault="00317F04" w:rsidP="00317F04">
            <w:pPr>
              <w:tabs>
                <w:tab w:val="decimal" w:pos="843"/>
                <w:tab w:val="decimal" w:pos="881"/>
              </w:tabs>
              <w:suppressAutoHyphens/>
              <w:snapToGrid w:val="0"/>
              <w:spacing w:line="240" w:lineRule="exact"/>
              <w:ind w:right="79"/>
              <w:jc w:val="right"/>
              <w:rPr>
                <w:rFonts w:ascii="CordiaUPC" w:eastAsia="Times New Roman" w:hAnsi="CordiaUPC" w:cs="CordiaUPC"/>
                <w:b/>
                <w:bCs/>
                <w:sz w:val="26"/>
                <w:szCs w:val="26"/>
                <w:lang w:val="en-US" w:eastAsia="zh-CN"/>
              </w:rPr>
            </w:pPr>
            <w:r w:rsidRPr="002D03D8">
              <w:rPr>
                <w:rFonts w:ascii="CordiaUPC" w:eastAsia="Times New Roman" w:hAnsi="CordiaUPC" w:cs="CordiaUPC"/>
                <w:b/>
                <w:bCs/>
                <w:sz w:val="26"/>
                <w:szCs w:val="26"/>
                <w:lang w:eastAsia="zh-CN" w:bidi="th-TH"/>
              </w:rPr>
              <w:t>58,402</w:t>
            </w:r>
          </w:p>
        </w:tc>
        <w:tc>
          <w:tcPr>
            <w:tcW w:w="270" w:type="dxa"/>
            <w:vAlign w:val="bottom"/>
          </w:tcPr>
          <w:p w14:paraId="59548E00" w14:textId="77777777" w:rsidR="00317F04" w:rsidRPr="002D03D8" w:rsidRDefault="00317F04" w:rsidP="00317F04">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1BD88CEA" w14:textId="7EEC1E89" w:rsidR="00317F04" w:rsidRPr="002D03D8" w:rsidRDefault="00317F04" w:rsidP="00317F04">
            <w:pPr>
              <w:tabs>
                <w:tab w:val="decimal" w:pos="843"/>
              </w:tabs>
              <w:suppressAutoHyphens/>
              <w:snapToGrid w:val="0"/>
              <w:spacing w:line="240" w:lineRule="exact"/>
              <w:ind w:right="79"/>
              <w:jc w:val="right"/>
              <w:rPr>
                <w:rFonts w:ascii="CordiaUPC" w:eastAsia="Times New Roman" w:hAnsi="CordiaUPC" w:cs="CordiaUPC"/>
                <w:b/>
                <w:bCs/>
                <w:sz w:val="26"/>
                <w:szCs w:val="26"/>
                <w:lang w:eastAsia="zh-CN"/>
              </w:rPr>
            </w:pPr>
            <w:r w:rsidRPr="002D03D8">
              <w:rPr>
                <w:rFonts w:ascii="CordiaUPC" w:eastAsia="Times New Roman" w:hAnsi="CordiaUPC" w:cs="CordiaUPC"/>
                <w:b/>
                <w:bCs/>
                <w:sz w:val="26"/>
                <w:szCs w:val="26"/>
                <w:lang w:eastAsia="zh-CN"/>
              </w:rPr>
              <w:t>1,247,540</w:t>
            </w:r>
          </w:p>
        </w:tc>
        <w:tc>
          <w:tcPr>
            <w:tcW w:w="270" w:type="dxa"/>
            <w:vAlign w:val="bottom"/>
          </w:tcPr>
          <w:p w14:paraId="5DA2AA99" w14:textId="77777777" w:rsidR="00317F04" w:rsidRPr="002D03D8" w:rsidRDefault="00317F04" w:rsidP="00317F04">
            <w:pPr>
              <w:suppressAutoHyphens/>
              <w:snapToGrid w:val="0"/>
              <w:spacing w:line="240" w:lineRule="exact"/>
              <w:jc w:val="right"/>
              <w:rPr>
                <w:rFonts w:ascii="CordiaUPC" w:eastAsia="Times New Roman" w:hAnsi="CordiaUPC" w:cs="CordiaUPC"/>
                <w:b/>
                <w:bCs/>
                <w:sz w:val="26"/>
                <w:szCs w:val="26"/>
                <w:lang w:eastAsia="zh-CN"/>
              </w:rPr>
            </w:pPr>
          </w:p>
        </w:tc>
        <w:tc>
          <w:tcPr>
            <w:tcW w:w="1253" w:type="dxa"/>
            <w:tcBorders>
              <w:top w:val="single" w:sz="4" w:space="0" w:color="auto"/>
              <w:bottom w:val="double" w:sz="4" w:space="0" w:color="auto"/>
            </w:tcBorders>
            <w:vAlign w:val="bottom"/>
          </w:tcPr>
          <w:p w14:paraId="44779543" w14:textId="4989B6EF" w:rsidR="00317F04" w:rsidRPr="002D03D8" w:rsidRDefault="00317F04" w:rsidP="00317F04">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2D03D8">
              <w:rPr>
                <w:rFonts w:ascii="CordiaUPC" w:eastAsia="Times New Roman" w:hAnsi="CordiaUPC" w:cs="CordiaUPC"/>
                <w:b/>
                <w:bCs/>
                <w:sz w:val="26"/>
                <w:szCs w:val="26"/>
                <w:lang w:eastAsia="zh-CN"/>
              </w:rPr>
              <w:t>58,002</w:t>
            </w:r>
          </w:p>
        </w:tc>
      </w:tr>
    </w:tbl>
    <w:p w14:paraId="0B2D8966" w14:textId="619053EE" w:rsidR="00EA5298" w:rsidRPr="002D03D8" w:rsidRDefault="00EA5298" w:rsidP="00EA5298">
      <w:pPr>
        <w:tabs>
          <w:tab w:val="left" w:pos="810"/>
        </w:tabs>
        <w:spacing w:before="120" w:line="240" w:lineRule="exact"/>
        <w:ind w:left="709" w:right="14" w:hanging="142"/>
        <w:jc w:val="thaiDistribute"/>
        <w:rPr>
          <w:rFonts w:ascii="CordiaUPC" w:hAnsi="CordiaUPC" w:cs="CordiaUPC"/>
          <w:szCs w:val="22"/>
          <w:lang w:val="en-US"/>
        </w:rPr>
      </w:pPr>
      <w:r w:rsidRPr="002D03D8">
        <w:rPr>
          <w:rFonts w:ascii="CordiaUPC" w:hAnsi="CordiaUPC" w:cs="CordiaUPC" w:hint="cs"/>
          <w:sz w:val="26"/>
          <w:szCs w:val="26"/>
          <w:lang w:val="en-US"/>
        </w:rPr>
        <w:t>*</w:t>
      </w:r>
      <w:r w:rsidRPr="002D03D8">
        <w:rPr>
          <w:rFonts w:ascii="CordiaUPC" w:hAnsi="CordiaUPC" w:cs="CordiaUPC" w:hint="cs"/>
          <w:sz w:val="26"/>
          <w:szCs w:val="26"/>
          <w:lang w:val="en-US"/>
        </w:rPr>
        <w:tab/>
      </w:r>
      <w:r w:rsidRPr="002D03D8">
        <w:rPr>
          <w:rFonts w:ascii="CordiaUPC" w:hAnsi="CordiaUPC" w:cs="CordiaUPC" w:hint="cs"/>
          <w:szCs w:val="22"/>
          <w:lang w:val="en-US" w:bidi="th-TH"/>
        </w:rPr>
        <w:t xml:space="preserve">Total loans to customers and accrued interest receivables in note </w:t>
      </w:r>
      <w:r w:rsidR="00233B6E" w:rsidRPr="002D03D8">
        <w:rPr>
          <w:rFonts w:ascii="CordiaUPC" w:hAnsi="CordiaUPC" w:cs="CordiaUPC"/>
          <w:szCs w:val="22"/>
          <w:lang w:val="en-US" w:bidi="th-TH"/>
        </w:rPr>
        <w:t>9</w:t>
      </w:r>
      <w:r w:rsidRPr="002D03D8">
        <w:rPr>
          <w:rFonts w:ascii="CordiaUPC" w:hAnsi="CordiaUPC" w:cs="CordiaUPC" w:hint="cs"/>
          <w:szCs w:val="22"/>
          <w:lang w:val="en-US" w:bidi="th-TH"/>
        </w:rPr>
        <w:t>.1</w:t>
      </w:r>
    </w:p>
    <w:p w14:paraId="6CFCCABF" w14:textId="43975EF7" w:rsidR="00EA5298" w:rsidRPr="002D03D8" w:rsidRDefault="00804E90" w:rsidP="00EA5298">
      <w:pPr>
        <w:spacing w:line="240" w:lineRule="exact"/>
        <w:ind w:left="547" w:right="14" w:hanging="547"/>
        <w:jc w:val="thaiDistribute"/>
        <w:rPr>
          <w:rFonts w:ascii="CordiaUPC" w:hAnsi="CordiaUPC" w:cs="CordiaUPC"/>
          <w:b/>
          <w:bCs/>
          <w:sz w:val="26"/>
          <w:szCs w:val="26"/>
          <w:cs/>
          <w:lang w:bidi="th-TH"/>
        </w:rPr>
      </w:pPr>
      <w:r w:rsidRPr="002D03D8">
        <w:rPr>
          <w:rFonts w:ascii="CordiaUPC" w:hAnsi="CordiaUPC" w:cs="CordiaUPC"/>
          <w:b/>
          <w:bCs/>
          <w:sz w:val="26"/>
          <w:szCs w:val="26"/>
          <w:lang w:bidi="th-TH"/>
        </w:rPr>
        <w:lastRenderedPageBreak/>
        <w:t>9</w:t>
      </w:r>
      <w:r w:rsidR="00EA5298" w:rsidRPr="002D03D8">
        <w:rPr>
          <w:rFonts w:ascii="CordiaUPC" w:hAnsi="CordiaUPC" w:cs="CordiaUPC" w:hint="cs"/>
          <w:b/>
          <w:bCs/>
          <w:sz w:val="26"/>
          <w:szCs w:val="26"/>
          <w:lang w:bidi="th-TH"/>
        </w:rPr>
        <w:t>.</w:t>
      </w:r>
      <w:r w:rsidR="00391853" w:rsidRPr="002D03D8">
        <w:rPr>
          <w:rFonts w:ascii="CordiaUPC" w:hAnsi="CordiaUPC" w:cs="CordiaUPC"/>
          <w:b/>
          <w:bCs/>
          <w:sz w:val="26"/>
          <w:szCs w:val="26"/>
          <w:lang w:bidi="th-TH"/>
        </w:rPr>
        <w:t>3</w:t>
      </w:r>
      <w:r w:rsidR="00EA5298" w:rsidRPr="002D03D8">
        <w:rPr>
          <w:rFonts w:ascii="CordiaUPC" w:hAnsi="CordiaUPC" w:cs="CordiaUPC" w:hint="cs"/>
          <w:b/>
          <w:bCs/>
          <w:sz w:val="26"/>
          <w:szCs w:val="26"/>
          <w:lang w:bidi="th-TH"/>
        </w:rPr>
        <w:tab/>
      </w:r>
      <w:proofErr w:type="gramStart"/>
      <w:r w:rsidR="00EA5298" w:rsidRPr="002D03D8">
        <w:rPr>
          <w:rFonts w:ascii="CordiaUPC" w:hAnsi="CordiaUPC" w:cs="CordiaUPC" w:hint="cs"/>
          <w:b/>
          <w:bCs/>
          <w:sz w:val="26"/>
          <w:szCs w:val="26"/>
          <w:lang w:bidi="th-TH"/>
        </w:rPr>
        <w:t>Non-performing</w:t>
      </w:r>
      <w:proofErr w:type="gramEnd"/>
      <w:r w:rsidR="00EA5298" w:rsidRPr="002D03D8">
        <w:rPr>
          <w:rFonts w:ascii="CordiaUPC" w:hAnsi="CordiaUPC" w:cs="CordiaUPC" w:hint="cs"/>
          <w:b/>
          <w:bCs/>
          <w:sz w:val="26"/>
          <w:szCs w:val="26"/>
          <w:lang w:bidi="th-TH"/>
        </w:rPr>
        <w:t xml:space="preserve"> loans</w:t>
      </w:r>
    </w:p>
    <w:p w14:paraId="38FAE02C" w14:textId="77777777" w:rsidR="00EA5298" w:rsidRPr="002D03D8" w:rsidRDefault="00EA5298" w:rsidP="00EA5298">
      <w:pPr>
        <w:autoSpaceDE w:val="0"/>
        <w:autoSpaceDN w:val="0"/>
        <w:adjustRightInd w:val="0"/>
        <w:spacing w:line="240" w:lineRule="exact"/>
        <w:ind w:right="389"/>
        <w:rPr>
          <w:rFonts w:ascii="CordiaUPC" w:hAnsi="CordiaUPC" w:cs="CordiaUPC"/>
          <w:sz w:val="26"/>
          <w:szCs w:val="26"/>
          <w:lang w:val="en-US" w:bidi="th-TH"/>
        </w:rPr>
      </w:pPr>
    </w:p>
    <w:p w14:paraId="0B76C949" w14:textId="4710E816" w:rsidR="00EA5298" w:rsidRPr="002D03D8"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r w:rsidRPr="002D03D8">
        <w:rPr>
          <w:rFonts w:ascii="CordiaUPC" w:hAnsi="CordiaUPC" w:cs="CordiaUPC" w:hint="cs"/>
          <w:sz w:val="26"/>
          <w:szCs w:val="26"/>
          <w:lang w:bidi="th-TH"/>
        </w:rPr>
        <w:t xml:space="preserve">As </w:t>
      </w:r>
      <w:proofErr w:type="gramStart"/>
      <w:r w:rsidRPr="002D03D8">
        <w:rPr>
          <w:rFonts w:ascii="CordiaUPC" w:hAnsi="CordiaUPC" w:cs="CordiaUPC"/>
          <w:sz w:val="26"/>
          <w:szCs w:val="26"/>
          <w:lang w:bidi="th-TH"/>
        </w:rPr>
        <w:t>at</w:t>
      </w:r>
      <w:proofErr w:type="gramEnd"/>
      <w:r w:rsidRPr="002D03D8">
        <w:rPr>
          <w:rFonts w:ascii="CordiaUPC" w:hAnsi="CordiaUPC" w:cs="CordiaUPC" w:hint="cs"/>
          <w:sz w:val="26"/>
          <w:szCs w:val="26"/>
          <w:lang w:bidi="th-TH"/>
        </w:rPr>
        <w:t xml:space="preserve"> </w:t>
      </w:r>
      <w:r w:rsidR="00391853" w:rsidRPr="002D03D8">
        <w:rPr>
          <w:rFonts w:ascii="CordiaUPC" w:eastAsia="Times New Roman" w:hAnsi="CordiaUPC" w:cs="CordiaUPC"/>
          <w:sz w:val="26"/>
          <w:szCs w:val="26"/>
          <w:lang w:bidi="th-TH"/>
        </w:rPr>
        <w:t>30 September</w:t>
      </w:r>
      <w:r w:rsidR="00391853" w:rsidRPr="002D03D8">
        <w:rPr>
          <w:rFonts w:ascii="CordiaUPC" w:hAnsi="CordiaUPC" w:cs="CordiaUPC"/>
          <w:sz w:val="26"/>
          <w:szCs w:val="26"/>
          <w:lang w:val="en-US"/>
        </w:rPr>
        <w:t xml:space="preserve"> </w:t>
      </w:r>
      <w:r w:rsidR="00C41252" w:rsidRPr="002D03D8">
        <w:rPr>
          <w:rFonts w:ascii="CordiaUPC" w:hAnsi="CordiaUPC" w:cs="CordiaUPC" w:hint="cs"/>
          <w:sz w:val="26"/>
          <w:szCs w:val="26"/>
          <w:lang w:bidi="th-TH"/>
        </w:rPr>
        <w:t>202</w:t>
      </w:r>
      <w:r w:rsidR="00C41252" w:rsidRPr="002D03D8">
        <w:rPr>
          <w:rFonts w:ascii="CordiaUPC" w:hAnsi="CordiaUPC" w:cs="CordiaUPC"/>
          <w:sz w:val="26"/>
          <w:szCs w:val="26"/>
          <w:lang w:bidi="th-TH"/>
        </w:rPr>
        <w:t>5</w:t>
      </w:r>
      <w:r w:rsidR="00C41252" w:rsidRPr="002D03D8">
        <w:rPr>
          <w:rFonts w:ascii="CordiaUPC" w:hAnsi="CordiaUPC" w:cs="CordiaUPC" w:hint="cs"/>
          <w:sz w:val="26"/>
          <w:szCs w:val="26"/>
          <w:lang w:bidi="th-TH"/>
        </w:rPr>
        <w:t xml:space="preserve"> and</w:t>
      </w:r>
      <w:r w:rsidR="00C41252" w:rsidRPr="002D03D8">
        <w:rPr>
          <w:rFonts w:ascii="CordiaUPC" w:hAnsi="CordiaUPC" w:cs="CordiaUPC"/>
          <w:sz w:val="26"/>
          <w:szCs w:val="26"/>
          <w:lang w:bidi="th-TH"/>
        </w:rPr>
        <w:t xml:space="preserve"> </w:t>
      </w:r>
      <w:r w:rsidR="00C41252" w:rsidRPr="002D03D8">
        <w:rPr>
          <w:rFonts w:ascii="CordiaUPC" w:hAnsi="CordiaUPC" w:cs="CordiaUPC" w:hint="cs"/>
          <w:sz w:val="26"/>
          <w:szCs w:val="26"/>
          <w:lang w:bidi="th-TH"/>
        </w:rPr>
        <w:t>31 December 202</w:t>
      </w:r>
      <w:r w:rsidR="00C41252" w:rsidRPr="002D03D8">
        <w:rPr>
          <w:rFonts w:ascii="CordiaUPC" w:hAnsi="CordiaUPC" w:cs="CordiaUPC"/>
          <w:sz w:val="26"/>
          <w:szCs w:val="26"/>
          <w:lang w:bidi="th-TH"/>
        </w:rPr>
        <w:t>4</w:t>
      </w:r>
      <w:r w:rsidRPr="002D03D8">
        <w:rPr>
          <w:rFonts w:ascii="CordiaUPC" w:hAnsi="CordiaUPC" w:cs="CordiaUPC" w:hint="cs"/>
          <w:sz w:val="26"/>
          <w:szCs w:val="26"/>
          <w:lang w:bidi="th-TH"/>
        </w:rPr>
        <w:t>, the Bank and its subsidiaries’ NPLs (including interbank and money market items) were summarised as follows:</w:t>
      </w:r>
    </w:p>
    <w:p w14:paraId="6714AC11" w14:textId="77777777" w:rsidR="00EA5298" w:rsidRPr="002D03D8" w:rsidRDefault="00EA5298" w:rsidP="00EA5298">
      <w:pPr>
        <w:autoSpaceDE w:val="0"/>
        <w:autoSpaceDN w:val="0"/>
        <w:adjustRightInd w:val="0"/>
        <w:spacing w:line="240" w:lineRule="exact"/>
        <w:ind w:left="562"/>
        <w:jc w:val="thaiDistribute"/>
        <w:rPr>
          <w:rFonts w:ascii="CordiaUPC" w:hAnsi="CordiaUPC" w:cs="CordiaUPC"/>
          <w:sz w:val="26"/>
          <w:szCs w:val="26"/>
          <w:cs/>
          <w:lang w:bidi="th-TH"/>
        </w:rPr>
      </w:pPr>
    </w:p>
    <w:tbl>
      <w:tblPr>
        <w:tblW w:w="9144" w:type="dxa"/>
        <w:tblInd w:w="462" w:type="dxa"/>
        <w:tblLayout w:type="fixed"/>
        <w:tblCellMar>
          <w:left w:w="79" w:type="dxa"/>
          <w:right w:w="79" w:type="dxa"/>
        </w:tblCellMar>
        <w:tblLook w:val="0000" w:firstRow="0" w:lastRow="0" w:firstColumn="0" w:lastColumn="0" w:noHBand="0" w:noVBand="0"/>
      </w:tblPr>
      <w:tblGrid>
        <w:gridCol w:w="2790"/>
        <w:gridCol w:w="1602"/>
        <w:gridCol w:w="1566"/>
        <w:gridCol w:w="1602"/>
        <w:gridCol w:w="1584"/>
      </w:tblGrid>
      <w:tr w:rsidR="00EA5298" w:rsidRPr="002D03D8" w14:paraId="2F535E03" w14:textId="77777777" w:rsidTr="009F285D">
        <w:trPr>
          <w:cantSplit/>
        </w:trPr>
        <w:tc>
          <w:tcPr>
            <w:tcW w:w="2790" w:type="dxa"/>
          </w:tcPr>
          <w:p w14:paraId="1F19EB02" w14:textId="77777777" w:rsidR="00EA5298" w:rsidRPr="002D03D8" w:rsidRDefault="00EA5298" w:rsidP="005E3D05">
            <w:pPr>
              <w:spacing w:line="240" w:lineRule="exact"/>
              <w:ind w:right="-108"/>
              <w:rPr>
                <w:rFonts w:ascii="CordiaUPC" w:hAnsi="CordiaUPC" w:cs="CordiaUPC"/>
                <w:sz w:val="26"/>
                <w:szCs w:val="26"/>
                <w:cs/>
                <w:lang w:bidi="th-TH"/>
              </w:rPr>
            </w:pPr>
          </w:p>
        </w:tc>
        <w:tc>
          <w:tcPr>
            <w:tcW w:w="3168" w:type="dxa"/>
            <w:gridSpan w:val="2"/>
          </w:tcPr>
          <w:p w14:paraId="4059759B" w14:textId="77777777" w:rsidR="00EA5298" w:rsidRPr="002D03D8"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2D03D8">
              <w:rPr>
                <w:rFonts w:ascii="CordiaUPC" w:hAnsi="CordiaUPC" w:cs="CordiaUPC"/>
                <w:b/>
                <w:bCs/>
                <w:sz w:val="26"/>
                <w:szCs w:val="26"/>
              </w:rPr>
              <w:t>Consolidated</w:t>
            </w:r>
          </w:p>
        </w:tc>
        <w:tc>
          <w:tcPr>
            <w:tcW w:w="3186" w:type="dxa"/>
            <w:gridSpan w:val="2"/>
          </w:tcPr>
          <w:p w14:paraId="430198E5" w14:textId="77777777" w:rsidR="00EA5298" w:rsidRPr="002D03D8"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2D03D8">
              <w:rPr>
                <w:rFonts w:ascii="CordiaUPC" w:hAnsi="CordiaUPC" w:cs="CordiaUPC" w:hint="cs"/>
                <w:b/>
                <w:bCs/>
                <w:sz w:val="26"/>
                <w:szCs w:val="26"/>
              </w:rPr>
              <w:t>Bank only</w:t>
            </w:r>
          </w:p>
        </w:tc>
      </w:tr>
      <w:tr w:rsidR="00C41252" w:rsidRPr="002D03D8" w14:paraId="600B41F0" w14:textId="77777777" w:rsidTr="009F285D">
        <w:trPr>
          <w:cantSplit/>
        </w:trPr>
        <w:tc>
          <w:tcPr>
            <w:tcW w:w="2790" w:type="dxa"/>
          </w:tcPr>
          <w:p w14:paraId="00936E90" w14:textId="77777777" w:rsidR="00C41252" w:rsidRPr="002D03D8" w:rsidRDefault="00C41252" w:rsidP="00C41252">
            <w:pPr>
              <w:spacing w:line="240" w:lineRule="exact"/>
              <w:ind w:right="-108"/>
              <w:rPr>
                <w:rFonts w:ascii="CordiaUPC" w:hAnsi="CordiaUPC" w:cs="CordiaUPC"/>
                <w:sz w:val="26"/>
                <w:szCs w:val="26"/>
                <w:lang w:bidi="th-TH"/>
              </w:rPr>
            </w:pPr>
          </w:p>
        </w:tc>
        <w:tc>
          <w:tcPr>
            <w:tcW w:w="1602" w:type="dxa"/>
          </w:tcPr>
          <w:p w14:paraId="33053A58" w14:textId="200A7290" w:rsidR="00C41252" w:rsidRPr="002D03D8" w:rsidRDefault="00391853" w:rsidP="00C41252">
            <w:pPr>
              <w:pStyle w:val="acctfourfigures"/>
              <w:tabs>
                <w:tab w:val="clear" w:pos="765"/>
              </w:tabs>
              <w:spacing w:line="240" w:lineRule="exact"/>
              <w:ind w:left="-108" w:right="-88"/>
              <w:jc w:val="center"/>
              <w:rPr>
                <w:rFonts w:ascii="CordiaUPC" w:hAnsi="CordiaUPC" w:cs="CordiaUPC"/>
                <w:sz w:val="26"/>
                <w:szCs w:val="26"/>
                <w:lang w:val="en-US"/>
              </w:rPr>
            </w:pPr>
            <w:r w:rsidRPr="002D03D8">
              <w:rPr>
                <w:rFonts w:ascii="CordiaUPC" w:eastAsia="Times New Roman" w:hAnsi="CordiaUPC" w:cs="CordiaUPC"/>
                <w:sz w:val="26"/>
                <w:szCs w:val="26"/>
                <w:lang w:bidi="th-TH"/>
              </w:rPr>
              <w:t>30 September</w:t>
            </w:r>
          </w:p>
        </w:tc>
        <w:tc>
          <w:tcPr>
            <w:tcW w:w="1566" w:type="dxa"/>
          </w:tcPr>
          <w:p w14:paraId="6A9C0601" w14:textId="334F25FB" w:rsidR="00C41252" w:rsidRPr="002D03D8"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2D03D8">
              <w:rPr>
                <w:rFonts w:ascii="CordiaUPC" w:hAnsi="CordiaUPC" w:cs="CordiaUPC"/>
                <w:sz w:val="26"/>
                <w:szCs w:val="26"/>
                <w:lang w:bidi="th-TH"/>
              </w:rPr>
              <w:t>31 December</w:t>
            </w:r>
          </w:p>
        </w:tc>
        <w:tc>
          <w:tcPr>
            <w:tcW w:w="1602" w:type="dxa"/>
          </w:tcPr>
          <w:p w14:paraId="7E9F3701" w14:textId="7D3539A2" w:rsidR="00C41252" w:rsidRPr="002D03D8" w:rsidRDefault="00391853" w:rsidP="00C41252">
            <w:pPr>
              <w:pStyle w:val="acctfourfigures"/>
              <w:tabs>
                <w:tab w:val="clear" w:pos="765"/>
              </w:tabs>
              <w:spacing w:line="240" w:lineRule="exact"/>
              <w:ind w:left="-108" w:right="-88"/>
              <w:jc w:val="center"/>
              <w:rPr>
                <w:rFonts w:ascii="CordiaUPC" w:hAnsi="CordiaUPC" w:cs="CordiaUPC"/>
                <w:sz w:val="26"/>
                <w:szCs w:val="26"/>
                <w:lang w:val="en-US"/>
              </w:rPr>
            </w:pPr>
            <w:r w:rsidRPr="002D03D8">
              <w:rPr>
                <w:rFonts w:ascii="CordiaUPC" w:eastAsia="Times New Roman" w:hAnsi="CordiaUPC" w:cs="CordiaUPC"/>
                <w:sz w:val="26"/>
                <w:szCs w:val="26"/>
                <w:lang w:bidi="th-TH"/>
              </w:rPr>
              <w:t>30 September</w:t>
            </w:r>
          </w:p>
        </w:tc>
        <w:tc>
          <w:tcPr>
            <w:tcW w:w="1584" w:type="dxa"/>
          </w:tcPr>
          <w:p w14:paraId="3D0E1368" w14:textId="4988421F" w:rsidR="00C41252" w:rsidRPr="002D03D8"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2D03D8">
              <w:rPr>
                <w:rFonts w:ascii="CordiaUPC" w:hAnsi="CordiaUPC" w:cs="CordiaUPC"/>
                <w:sz w:val="26"/>
                <w:szCs w:val="26"/>
                <w:lang w:bidi="th-TH"/>
              </w:rPr>
              <w:t>31 December</w:t>
            </w:r>
          </w:p>
        </w:tc>
      </w:tr>
      <w:tr w:rsidR="00C41252" w:rsidRPr="002D03D8" w14:paraId="696EF790" w14:textId="77777777" w:rsidTr="009F285D">
        <w:trPr>
          <w:cantSplit/>
        </w:trPr>
        <w:tc>
          <w:tcPr>
            <w:tcW w:w="2790" w:type="dxa"/>
          </w:tcPr>
          <w:p w14:paraId="1E3C8337" w14:textId="77777777" w:rsidR="00C41252" w:rsidRPr="002D03D8" w:rsidRDefault="00C41252" w:rsidP="00C41252">
            <w:pPr>
              <w:spacing w:line="240" w:lineRule="exact"/>
              <w:ind w:right="-108"/>
              <w:rPr>
                <w:rFonts w:ascii="CordiaUPC" w:hAnsi="CordiaUPC" w:cs="CordiaUPC"/>
                <w:sz w:val="26"/>
                <w:szCs w:val="26"/>
                <w:lang w:bidi="th-TH"/>
              </w:rPr>
            </w:pPr>
          </w:p>
        </w:tc>
        <w:tc>
          <w:tcPr>
            <w:tcW w:w="1602" w:type="dxa"/>
          </w:tcPr>
          <w:p w14:paraId="1282A801" w14:textId="5ACEE988" w:rsidR="00C41252" w:rsidRPr="002D03D8"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2D03D8">
              <w:rPr>
                <w:rFonts w:ascii="CordiaUPC" w:hAnsi="CordiaUPC" w:cs="CordiaUPC"/>
                <w:sz w:val="26"/>
                <w:szCs w:val="26"/>
                <w:lang w:val="en-US"/>
              </w:rPr>
              <w:t>2025</w:t>
            </w:r>
          </w:p>
        </w:tc>
        <w:tc>
          <w:tcPr>
            <w:tcW w:w="1566" w:type="dxa"/>
          </w:tcPr>
          <w:p w14:paraId="3973EBBB" w14:textId="49BDEA0F" w:rsidR="00C41252" w:rsidRPr="002D03D8"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2D03D8">
              <w:rPr>
                <w:rFonts w:ascii="CordiaUPC" w:hAnsi="CordiaUPC" w:cs="CordiaUPC"/>
                <w:sz w:val="26"/>
                <w:szCs w:val="26"/>
                <w:lang w:val="en-US"/>
              </w:rPr>
              <w:t>2024</w:t>
            </w:r>
          </w:p>
        </w:tc>
        <w:tc>
          <w:tcPr>
            <w:tcW w:w="1602" w:type="dxa"/>
          </w:tcPr>
          <w:p w14:paraId="2F2735B5" w14:textId="716DAB06" w:rsidR="00C41252" w:rsidRPr="002D03D8"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2D03D8">
              <w:rPr>
                <w:rFonts w:ascii="CordiaUPC" w:hAnsi="CordiaUPC" w:cs="CordiaUPC"/>
                <w:sz w:val="26"/>
                <w:szCs w:val="26"/>
                <w:lang w:val="en-US"/>
              </w:rPr>
              <w:t>2025</w:t>
            </w:r>
          </w:p>
        </w:tc>
        <w:tc>
          <w:tcPr>
            <w:tcW w:w="1584" w:type="dxa"/>
          </w:tcPr>
          <w:p w14:paraId="0E443341" w14:textId="18648C6C" w:rsidR="00C41252" w:rsidRPr="002D03D8"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2D03D8">
              <w:rPr>
                <w:rFonts w:ascii="CordiaUPC" w:hAnsi="CordiaUPC" w:cs="CordiaUPC"/>
                <w:sz w:val="26"/>
                <w:szCs w:val="26"/>
                <w:lang w:val="en-US"/>
              </w:rPr>
              <w:t>2024</w:t>
            </w:r>
          </w:p>
        </w:tc>
      </w:tr>
      <w:tr w:rsidR="00C41252" w:rsidRPr="002D03D8" w14:paraId="7B9DB168" w14:textId="77777777" w:rsidTr="009F285D">
        <w:trPr>
          <w:cantSplit/>
        </w:trPr>
        <w:tc>
          <w:tcPr>
            <w:tcW w:w="2790" w:type="dxa"/>
          </w:tcPr>
          <w:p w14:paraId="611C3CEE" w14:textId="77777777" w:rsidR="00C41252" w:rsidRPr="002D03D8" w:rsidRDefault="00C41252" w:rsidP="00C41252">
            <w:pPr>
              <w:spacing w:line="240" w:lineRule="exact"/>
              <w:ind w:right="-108"/>
              <w:rPr>
                <w:rFonts w:ascii="CordiaUPC" w:hAnsi="CordiaUPC" w:cs="CordiaUPC"/>
                <w:b/>
                <w:bCs/>
                <w:sz w:val="26"/>
                <w:szCs w:val="26"/>
                <w:rtl/>
                <w:cs/>
              </w:rPr>
            </w:pPr>
            <w:r w:rsidRPr="002D03D8">
              <w:rPr>
                <w:rFonts w:ascii="CordiaUPC" w:hAnsi="CordiaUPC" w:cs="CordiaUPC" w:hint="cs"/>
                <w:b/>
                <w:bCs/>
                <w:sz w:val="26"/>
                <w:szCs w:val="26"/>
                <w:lang w:bidi="th-TH"/>
              </w:rPr>
              <w:t>NPLs</w:t>
            </w:r>
          </w:p>
        </w:tc>
        <w:tc>
          <w:tcPr>
            <w:tcW w:w="1602" w:type="dxa"/>
            <w:vAlign w:val="bottom"/>
          </w:tcPr>
          <w:p w14:paraId="135A6CB3" w14:textId="77777777" w:rsidR="00C41252" w:rsidRPr="002D03D8" w:rsidRDefault="00C41252" w:rsidP="00C41252">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0F08DAA2" w14:textId="77777777" w:rsidR="00C41252" w:rsidRPr="002D03D8" w:rsidRDefault="00C41252" w:rsidP="00C41252">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61B836E4" w14:textId="77777777" w:rsidR="00C41252" w:rsidRPr="002D03D8" w:rsidRDefault="00C41252" w:rsidP="00C41252">
            <w:pPr>
              <w:pStyle w:val="acctfourfigures"/>
              <w:tabs>
                <w:tab w:val="clear" w:pos="765"/>
              </w:tabs>
              <w:spacing w:line="240" w:lineRule="exact"/>
              <w:ind w:left="-108" w:right="101"/>
              <w:jc w:val="right"/>
              <w:rPr>
                <w:rFonts w:ascii="CordiaUPC" w:hAnsi="CordiaUPC" w:cs="CordiaUPC"/>
                <w:sz w:val="26"/>
                <w:szCs w:val="26"/>
              </w:rPr>
            </w:pPr>
          </w:p>
        </w:tc>
        <w:tc>
          <w:tcPr>
            <w:tcW w:w="1584" w:type="dxa"/>
            <w:vAlign w:val="bottom"/>
          </w:tcPr>
          <w:p w14:paraId="731EB1F3" w14:textId="77777777" w:rsidR="00C41252" w:rsidRPr="002D03D8" w:rsidRDefault="00C41252" w:rsidP="00C41252">
            <w:pPr>
              <w:pStyle w:val="acctfourfigures"/>
              <w:tabs>
                <w:tab w:val="clear" w:pos="765"/>
              </w:tabs>
              <w:spacing w:line="240" w:lineRule="exact"/>
              <w:ind w:left="-108" w:right="101"/>
              <w:jc w:val="right"/>
              <w:rPr>
                <w:rFonts w:ascii="CordiaUPC" w:hAnsi="CordiaUPC" w:cs="CordiaUPC"/>
                <w:sz w:val="26"/>
                <w:szCs w:val="26"/>
              </w:rPr>
            </w:pPr>
          </w:p>
        </w:tc>
      </w:tr>
      <w:tr w:rsidR="00317F04" w:rsidRPr="002D03D8" w14:paraId="635DC421" w14:textId="77777777" w:rsidTr="0070140F">
        <w:trPr>
          <w:cantSplit/>
        </w:trPr>
        <w:tc>
          <w:tcPr>
            <w:tcW w:w="2790" w:type="dxa"/>
          </w:tcPr>
          <w:p w14:paraId="6BABE5FA" w14:textId="77777777" w:rsidR="00317F04" w:rsidRPr="002D03D8" w:rsidRDefault="00317F04" w:rsidP="00317F04">
            <w:pPr>
              <w:spacing w:line="240" w:lineRule="exact"/>
              <w:ind w:right="-108"/>
              <w:rPr>
                <w:rFonts w:ascii="CordiaUPC" w:hAnsi="CordiaUPC" w:cs="CordiaUPC"/>
                <w:sz w:val="26"/>
                <w:szCs w:val="26"/>
                <w:lang w:bidi="th-TH"/>
              </w:rPr>
            </w:pPr>
            <w:r w:rsidRPr="002D03D8">
              <w:rPr>
                <w:rFonts w:ascii="CordiaUPC" w:hAnsi="CordiaUPC" w:cs="CordiaUPC" w:hint="cs"/>
                <w:sz w:val="26"/>
                <w:szCs w:val="26"/>
                <w:lang w:bidi="th-TH"/>
              </w:rPr>
              <w:t xml:space="preserve">NPLs </w:t>
            </w:r>
            <w:r w:rsidRPr="002D03D8">
              <w:rPr>
                <w:rFonts w:ascii="CordiaUPC" w:hAnsi="CordiaUPC" w:cs="CordiaUPC" w:hint="cs"/>
                <w:i/>
                <w:iCs/>
                <w:sz w:val="26"/>
                <w:szCs w:val="26"/>
                <w:lang w:bidi="th-TH"/>
              </w:rPr>
              <w:t>(in million Baht)</w:t>
            </w:r>
          </w:p>
        </w:tc>
        <w:tc>
          <w:tcPr>
            <w:tcW w:w="1602" w:type="dxa"/>
            <w:vAlign w:val="bottom"/>
          </w:tcPr>
          <w:p w14:paraId="3CA2AA1F" w14:textId="38379EBD"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2D03D8">
              <w:rPr>
                <w:rFonts w:ascii="CordiaUPC" w:eastAsia="MS Mincho" w:hAnsi="CordiaUPC" w:cs="CordiaUPC"/>
                <w:sz w:val="26"/>
                <w:szCs w:val="26"/>
                <w:lang w:val="en-US" w:eastAsia="th-TH" w:bidi="th-TH"/>
              </w:rPr>
              <w:t>39,217</w:t>
            </w:r>
          </w:p>
        </w:tc>
        <w:tc>
          <w:tcPr>
            <w:tcW w:w="1566" w:type="dxa"/>
          </w:tcPr>
          <w:p w14:paraId="47653C4E" w14:textId="6FC0A7FC"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38,976</w:t>
            </w:r>
          </w:p>
        </w:tc>
        <w:tc>
          <w:tcPr>
            <w:tcW w:w="1602" w:type="dxa"/>
          </w:tcPr>
          <w:p w14:paraId="11C75C66" w14:textId="177F798C"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2D03D8">
              <w:rPr>
                <w:rFonts w:ascii="CordiaUPC" w:eastAsia="MS Mincho" w:hAnsi="CordiaUPC" w:cs="CordiaUPC"/>
                <w:sz w:val="26"/>
                <w:szCs w:val="26"/>
                <w:lang w:val="en-US" w:eastAsia="th-TH"/>
              </w:rPr>
              <w:t>35,292</w:t>
            </w:r>
          </w:p>
        </w:tc>
        <w:tc>
          <w:tcPr>
            <w:tcW w:w="1584" w:type="dxa"/>
          </w:tcPr>
          <w:p w14:paraId="2830634A" w14:textId="4A0AE719"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2D03D8">
              <w:rPr>
                <w:rFonts w:ascii="CordiaUPC" w:eastAsia="MS Mincho" w:hAnsi="CordiaUPC" w:cs="CordiaUPC"/>
                <w:sz w:val="26"/>
                <w:szCs w:val="26"/>
                <w:lang w:val="en-US" w:eastAsia="th-TH"/>
              </w:rPr>
              <w:t>34,907</w:t>
            </w:r>
          </w:p>
        </w:tc>
      </w:tr>
      <w:tr w:rsidR="00317F04" w:rsidRPr="002D03D8" w14:paraId="1BE16FF3" w14:textId="77777777" w:rsidTr="0070140F">
        <w:trPr>
          <w:cantSplit/>
        </w:trPr>
        <w:tc>
          <w:tcPr>
            <w:tcW w:w="2790" w:type="dxa"/>
          </w:tcPr>
          <w:p w14:paraId="1F3A1350" w14:textId="77777777" w:rsidR="00317F04" w:rsidRPr="002D03D8" w:rsidRDefault="00317F04" w:rsidP="00317F04">
            <w:pPr>
              <w:spacing w:line="240" w:lineRule="exact"/>
              <w:ind w:right="-108"/>
              <w:rPr>
                <w:rFonts w:ascii="CordiaUPC" w:hAnsi="CordiaUPC" w:cs="CordiaUPC"/>
                <w:sz w:val="26"/>
                <w:szCs w:val="26"/>
                <w:lang w:bidi="th-TH"/>
              </w:rPr>
            </w:pPr>
            <w:r w:rsidRPr="002D03D8">
              <w:rPr>
                <w:rFonts w:ascii="CordiaUPC" w:hAnsi="CordiaUPC" w:cs="CordiaUPC" w:hint="cs"/>
                <w:sz w:val="26"/>
                <w:szCs w:val="26"/>
                <w:lang w:bidi="th-TH"/>
              </w:rPr>
              <w:t xml:space="preserve">Total loans </w:t>
            </w:r>
            <w:r w:rsidRPr="002D03D8">
              <w:rPr>
                <w:rFonts w:ascii="CordiaUPC" w:hAnsi="CordiaUPC" w:cs="CordiaUPC" w:hint="cs"/>
                <w:i/>
                <w:iCs/>
                <w:sz w:val="26"/>
                <w:szCs w:val="26"/>
                <w:lang w:bidi="th-TH"/>
              </w:rPr>
              <w:t>(in million Baht)</w:t>
            </w:r>
          </w:p>
        </w:tc>
        <w:tc>
          <w:tcPr>
            <w:tcW w:w="1602" w:type="dxa"/>
            <w:vAlign w:val="bottom"/>
          </w:tcPr>
          <w:p w14:paraId="12039811" w14:textId="48D18A1B"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1,394,105</w:t>
            </w:r>
          </w:p>
        </w:tc>
        <w:tc>
          <w:tcPr>
            <w:tcW w:w="1566" w:type="dxa"/>
          </w:tcPr>
          <w:p w14:paraId="2EED79E7" w14:textId="17993365"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1,503,640</w:t>
            </w:r>
          </w:p>
        </w:tc>
        <w:tc>
          <w:tcPr>
            <w:tcW w:w="1602" w:type="dxa"/>
          </w:tcPr>
          <w:p w14:paraId="676A4F75" w14:textId="1066BA6B"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1,393,263</w:t>
            </w:r>
          </w:p>
        </w:tc>
        <w:tc>
          <w:tcPr>
            <w:tcW w:w="1584" w:type="dxa"/>
          </w:tcPr>
          <w:p w14:paraId="747732B6" w14:textId="70C1D0CE"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1,501,887</w:t>
            </w:r>
          </w:p>
        </w:tc>
      </w:tr>
      <w:tr w:rsidR="00317F04" w:rsidRPr="002D03D8" w14:paraId="6C18654B" w14:textId="77777777" w:rsidTr="0070140F">
        <w:trPr>
          <w:cantSplit/>
        </w:trPr>
        <w:tc>
          <w:tcPr>
            <w:tcW w:w="2790" w:type="dxa"/>
            <w:vAlign w:val="bottom"/>
          </w:tcPr>
          <w:p w14:paraId="32906C42" w14:textId="77777777" w:rsidR="00317F04" w:rsidRPr="002D03D8" w:rsidRDefault="00317F04" w:rsidP="00317F04">
            <w:pPr>
              <w:spacing w:line="240" w:lineRule="exact"/>
              <w:ind w:right="-108"/>
              <w:rPr>
                <w:rFonts w:ascii="CordiaUPC" w:hAnsi="CordiaUPC" w:cs="CordiaUPC"/>
                <w:sz w:val="26"/>
                <w:szCs w:val="26"/>
                <w:lang w:bidi="th-TH"/>
              </w:rPr>
            </w:pPr>
            <w:r w:rsidRPr="002D03D8">
              <w:rPr>
                <w:rFonts w:ascii="CordiaUPC" w:hAnsi="CordiaUPC" w:cs="CordiaUPC" w:hint="cs"/>
                <w:sz w:val="26"/>
                <w:szCs w:val="26"/>
                <w:lang w:bidi="th-TH"/>
              </w:rPr>
              <w:t xml:space="preserve">Percentage of NPLs </w:t>
            </w:r>
            <w:r w:rsidRPr="002D03D8">
              <w:rPr>
                <w:rFonts w:ascii="CordiaUPC" w:hAnsi="CordiaUPC" w:cs="CordiaUPC" w:hint="cs"/>
                <w:i/>
                <w:iCs/>
                <w:sz w:val="26"/>
                <w:szCs w:val="26"/>
                <w:lang w:bidi="th-TH"/>
              </w:rPr>
              <w:t>(%)</w:t>
            </w:r>
          </w:p>
        </w:tc>
        <w:tc>
          <w:tcPr>
            <w:tcW w:w="1602" w:type="dxa"/>
            <w:vAlign w:val="bottom"/>
          </w:tcPr>
          <w:p w14:paraId="6995F58B" w14:textId="29AC18A8"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2.81</w:t>
            </w:r>
          </w:p>
        </w:tc>
        <w:tc>
          <w:tcPr>
            <w:tcW w:w="1566" w:type="dxa"/>
          </w:tcPr>
          <w:p w14:paraId="38F9BFF8" w14:textId="45F52002"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2.59</w:t>
            </w:r>
          </w:p>
        </w:tc>
        <w:tc>
          <w:tcPr>
            <w:tcW w:w="1602" w:type="dxa"/>
          </w:tcPr>
          <w:p w14:paraId="60466B34" w14:textId="500A4415"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2D03D8">
              <w:rPr>
                <w:rFonts w:ascii="CordiaUPC" w:eastAsia="MS Mincho" w:hAnsi="CordiaUPC" w:cs="CordiaUPC"/>
                <w:sz w:val="26"/>
                <w:szCs w:val="26"/>
                <w:lang w:eastAsia="th-TH"/>
              </w:rPr>
              <w:t>2.53</w:t>
            </w:r>
          </w:p>
        </w:tc>
        <w:tc>
          <w:tcPr>
            <w:tcW w:w="1584" w:type="dxa"/>
          </w:tcPr>
          <w:p w14:paraId="088B8921" w14:textId="4C1C8112" w:rsidR="00317F04" w:rsidRPr="002D03D8" w:rsidRDefault="00317F04" w:rsidP="00317F04">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2D03D8">
              <w:rPr>
                <w:rFonts w:ascii="CordiaUPC" w:eastAsia="MS Mincho" w:hAnsi="CordiaUPC" w:cs="CordiaUPC"/>
                <w:sz w:val="26"/>
                <w:szCs w:val="26"/>
                <w:lang w:eastAsia="th-TH"/>
              </w:rPr>
              <w:t>2.32</w:t>
            </w:r>
          </w:p>
        </w:tc>
      </w:tr>
    </w:tbl>
    <w:p w14:paraId="7EF2D1D3" w14:textId="77777777" w:rsidR="00EA5298" w:rsidRPr="002D03D8"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p>
    <w:p w14:paraId="446874ED" w14:textId="22C88B88" w:rsidR="00EA5298" w:rsidRPr="002D03D8" w:rsidRDefault="00EA5298" w:rsidP="00EA5298">
      <w:pPr>
        <w:autoSpaceDE w:val="0"/>
        <w:autoSpaceDN w:val="0"/>
        <w:adjustRightInd w:val="0"/>
        <w:spacing w:line="240" w:lineRule="exact"/>
        <w:ind w:left="562"/>
        <w:jc w:val="thaiDistribute"/>
        <w:rPr>
          <w:rFonts w:ascii="CordiaUPC" w:hAnsi="CordiaUPC" w:cs="CordiaUPC"/>
          <w:sz w:val="26"/>
          <w:szCs w:val="26"/>
          <w:lang w:val="en-US"/>
        </w:rPr>
      </w:pPr>
      <w:r w:rsidRPr="002D03D8">
        <w:rPr>
          <w:rFonts w:ascii="CordiaUPC" w:hAnsi="CordiaUPC" w:cs="CordiaUPC" w:hint="cs"/>
          <w:sz w:val="26"/>
          <w:szCs w:val="26"/>
          <w:lang w:bidi="th-TH"/>
        </w:rPr>
        <w:t xml:space="preserve">As </w:t>
      </w:r>
      <w:proofErr w:type="gramStart"/>
      <w:r w:rsidRPr="002D03D8">
        <w:rPr>
          <w:rFonts w:ascii="CordiaUPC" w:hAnsi="CordiaUPC" w:cs="CordiaUPC" w:hint="cs"/>
          <w:sz w:val="26"/>
          <w:szCs w:val="26"/>
          <w:lang w:bidi="th-TH"/>
        </w:rPr>
        <w:t>at</w:t>
      </w:r>
      <w:proofErr w:type="gramEnd"/>
      <w:r w:rsidRPr="002D03D8">
        <w:rPr>
          <w:rFonts w:ascii="CordiaUPC" w:hAnsi="CordiaUPC" w:cs="CordiaUPC" w:hint="cs"/>
          <w:sz w:val="26"/>
          <w:szCs w:val="26"/>
          <w:lang w:bidi="th-TH"/>
        </w:rPr>
        <w:t xml:space="preserve"> </w:t>
      </w:r>
      <w:r w:rsidR="00391853" w:rsidRPr="002D03D8">
        <w:rPr>
          <w:rFonts w:ascii="CordiaUPC" w:eastAsia="Times New Roman" w:hAnsi="CordiaUPC" w:cs="CordiaUPC"/>
          <w:sz w:val="26"/>
          <w:szCs w:val="26"/>
          <w:lang w:bidi="th-TH"/>
        </w:rPr>
        <w:t>30 September</w:t>
      </w:r>
      <w:r w:rsidR="00391853" w:rsidRPr="002D03D8">
        <w:rPr>
          <w:rFonts w:ascii="CordiaUPC" w:hAnsi="CordiaUPC" w:cs="CordiaUPC"/>
          <w:sz w:val="26"/>
          <w:szCs w:val="26"/>
          <w:lang w:val="en-US"/>
        </w:rPr>
        <w:t xml:space="preserve"> </w:t>
      </w:r>
      <w:r w:rsidR="00C41252" w:rsidRPr="002D03D8">
        <w:rPr>
          <w:rFonts w:ascii="CordiaUPC" w:hAnsi="CordiaUPC" w:cs="CordiaUPC" w:hint="cs"/>
          <w:sz w:val="26"/>
          <w:szCs w:val="26"/>
          <w:lang w:bidi="th-TH"/>
        </w:rPr>
        <w:t>202</w:t>
      </w:r>
      <w:r w:rsidR="00C41252" w:rsidRPr="002D03D8">
        <w:rPr>
          <w:rFonts w:ascii="CordiaUPC" w:hAnsi="CordiaUPC" w:cs="CordiaUPC"/>
          <w:sz w:val="26"/>
          <w:szCs w:val="26"/>
          <w:lang w:bidi="th-TH"/>
        </w:rPr>
        <w:t>5</w:t>
      </w:r>
      <w:r w:rsidR="00C41252" w:rsidRPr="002D03D8">
        <w:rPr>
          <w:rFonts w:ascii="CordiaUPC" w:hAnsi="CordiaUPC" w:cs="CordiaUPC" w:hint="cs"/>
          <w:sz w:val="26"/>
          <w:szCs w:val="26"/>
          <w:lang w:bidi="th-TH"/>
        </w:rPr>
        <w:t xml:space="preserve"> and</w:t>
      </w:r>
      <w:r w:rsidR="00C41252" w:rsidRPr="002D03D8">
        <w:rPr>
          <w:rFonts w:ascii="CordiaUPC" w:hAnsi="CordiaUPC" w:cs="CordiaUPC"/>
          <w:sz w:val="26"/>
          <w:szCs w:val="26"/>
          <w:lang w:bidi="th-TH"/>
        </w:rPr>
        <w:t xml:space="preserve"> </w:t>
      </w:r>
      <w:r w:rsidR="00C41252" w:rsidRPr="002D03D8">
        <w:rPr>
          <w:rFonts w:ascii="CordiaUPC" w:hAnsi="CordiaUPC" w:cs="CordiaUPC" w:hint="cs"/>
          <w:sz w:val="26"/>
          <w:szCs w:val="26"/>
          <w:lang w:bidi="th-TH"/>
        </w:rPr>
        <w:t>31 December 202</w:t>
      </w:r>
      <w:r w:rsidR="00C41252" w:rsidRPr="002D03D8">
        <w:rPr>
          <w:rFonts w:ascii="CordiaUPC" w:hAnsi="CordiaUPC" w:cs="CordiaUPC"/>
          <w:sz w:val="26"/>
          <w:szCs w:val="26"/>
          <w:lang w:bidi="th-TH"/>
        </w:rPr>
        <w:t>4</w:t>
      </w:r>
      <w:r w:rsidRPr="002D03D8">
        <w:rPr>
          <w:rFonts w:ascii="CordiaUPC" w:hAnsi="CordiaUPC" w:cs="CordiaUPC" w:hint="cs"/>
          <w:sz w:val="26"/>
          <w:szCs w:val="26"/>
          <w:lang w:bidi="th-TH"/>
        </w:rPr>
        <w:t>,</w:t>
      </w:r>
      <w:r w:rsidR="007E2BE6" w:rsidRPr="002D03D8">
        <w:rPr>
          <w:rFonts w:ascii="CordiaUPC" w:hAnsi="CordiaUPC" w:cs="CordiaUPC" w:hint="cs"/>
          <w:sz w:val="26"/>
          <w:szCs w:val="26"/>
          <w:lang w:bidi="th-TH"/>
        </w:rPr>
        <w:t xml:space="preserve"> subsidiaries</w:t>
      </w:r>
      <w:r w:rsidRPr="002D03D8">
        <w:rPr>
          <w:rFonts w:ascii="CordiaUPC" w:hAnsi="CordiaUPC" w:cs="CordiaUPC" w:hint="cs"/>
          <w:sz w:val="26"/>
          <w:szCs w:val="26"/>
          <w:cs/>
        </w:rPr>
        <w:t xml:space="preserve"> </w:t>
      </w:r>
      <w:r w:rsidRPr="002D03D8">
        <w:rPr>
          <w:rFonts w:ascii="CordiaUPC" w:hAnsi="CordiaUPC" w:cs="CordiaUPC" w:hint="cs"/>
          <w:sz w:val="26"/>
          <w:szCs w:val="26"/>
          <w:lang w:bidi="th-TH"/>
        </w:rPr>
        <w:t>has non</w:t>
      </w:r>
      <w:r w:rsidRPr="002D03D8">
        <w:rPr>
          <w:rFonts w:ascii="CordiaUPC" w:hAnsi="CordiaUPC" w:cs="CordiaUPC" w:hint="cs"/>
          <w:sz w:val="26"/>
          <w:szCs w:val="26"/>
          <w:cs/>
        </w:rPr>
        <w:t>-</w:t>
      </w:r>
      <w:r w:rsidRPr="002D03D8">
        <w:rPr>
          <w:rFonts w:ascii="CordiaUPC" w:hAnsi="CordiaUPC" w:cs="CordiaUPC" w:hint="cs"/>
          <w:sz w:val="26"/>
          <w:szCs w:val="26"/>
          <w:lang w:bidi="th-TH"/>
        </w:rPr>
        <w:t xml:space="preserve">performing loans amounting to Baht </w:t>
      </w:r>
      <w:r w:rsidR="00317F04" w:rsidRPr="002D03D8">
        <w:rPr>
          <w:rFonts w:ascii="CordiaUPC" w:eastAsia="AngsanaNew" w:hAnsi="CordiaUPC" w:cs="CordiaUPC"/>
          <w:sz w:val="26"/>
          <w:szCs w:val="26"/>
          <w:lang w:eastAsia="en-GB"/>
        </w:rPr>
        <w:t>3,</w:t>
      </w:r>
      <w:r w:rsidR="007E2BE6" w:rsidRPr="002D03D8">
        <w:rPr>
          <w:rFonts w:ascii="CordiaUPC" w:eastAsia="AngsanaNew" w:hAnsi="CordiaUPC" w:cs="CordiaUPC"/>
          <w:sz w:val="26"/>
          <w:szCs w:val="26"/>
          <w:lang w:eastAsia="en-GB"/>
        </w:rPr>
        <w:t xml:space="preserve">925 </w:t>
      </w:r>
      <w:r w:rsidRPr="002D03D8">
        <w:rPr>
          <w:rFonts w:ascii="CordiaUPC" w:hAnsi="CordiaUPC" w:cs="CordiaUPC" w:hint="cs"/>
          <w:sz w:val="26"/>
          <w:szCs w:val="26"/>
          <w:lang w:bidi="th-TH"/>
        </w:rPr>
        <w:t xml:space="preserve">million and Baht </w:t>
      </w:r>
      <w:r w:rsidR="00C41252" w:rsidRPr="002D03D8">
        <w:rPr>
          <w:rFonts w:ascii="CordiaUPC" w:eastAsia="AngsanaNew" w:hAnsi="CordiaUPC" w:cs="CordiaUPC"/>
          <w:sz w:val="26"/>
          <w:szCs w:val="26"/>
          <w:lang w:eastAsia="en-GB"/>
        </w:rPr>
        <w:t>4,069</w:t>
      </w:r>
      <w:r w:rsidR="00C41252" w:rsidRPr="002D03D8">
        <w:rPr>
          <w:rFonts w:ascii="CordiaUPC" w:hAnsi="CordiaUPC" w:cs="CordiaUPC" w:hint="cs"/>
          <w:sz w:val="26"/>
          <w:szCs w:val="26"/>
          <w:lang w:bidi="th-TH"/>
        </w:rPr>
        <w:t xml:space="preserve"> </w:t>
      </w:r>
      <w:r w:rsidRPr="002D03D8">
        <w:rPr>
          <w:rFonts w:ascii="CordiaUPC" w:hAnsi="CordiaUPC" w:cs="CordiaUPC" w:hint="cs"/>
          <w:sz w:val="26"/>
          <w:szCs w:val="26"/>
          <w:lang w:bidi="th-TH"/>
        </w:rPr>
        <w:t>million</w:t>
      </w:r>
      <w:r w:rsidRPr="002D03D8">
        <w:rPr>
          <w:rFonts w:ascii="CordiaUPC" w:hAnsi="CordiaUPC" w:cs="CordiaUPC"/>
          <w:sz w:val="26"/>
          <w:szCs w:val="26"/>
          <w:lang w:val="en-US" w:bidi="th-TH"/>
        </w:rPr>
        <w:t>,</w:t>
      </w:r>
      <w:r w:rsidRPr="002D03D8">
        <w:rPr>
          <w:rFonts w:ascii="CordiaUPC" w:hAnsi="CordiaUPC" w:cs="CordiaUPC" w:hint="cs"/>
          <w:sz w:val="26"/>
          <w:szCs w:val="26"/>
          <w:lang w:bidi="th-TH"/>
        </w:rPr>
        <w:t xml:space="preserve"> respectively</w:t>
      </w:r>
      <w:r w:rsidRPr="002D03D8">
        <w:rPr>
          <w:rFonts w:ascii="CordiaUPC" w:hAnsi="CordiaUPC" w:cs="CordiaUPC" w:hint="cs"/>
          <w:sz w:val="26"/>
          <w:szCs w:val="26"/>
          <w:cs/>
        </w:rPr>
        <w:t>.</w:t>
      </w:r>
    </w:p>
    <w:p w14:paraId="765A89E0" w14:textId="77777777" w:rsidR="00EA5298" w:rsidRPr="002D03D8" w:rsidRDefault="00EA5298" w:rsidP="00EA5298">
      <w:pPr>
        <w:spacing w:line="240" w:lineRule="exact"/>
        <w:jc w:val="thaiDistribute"/>
        <w:rPr>
          <w:rFonts w:ascii="CordiaUPC" w:hAnsi="CordiaUPC" w:cs="CordiaUPC"/>
          <w:sz w:val="26"/>
          <w:szCs w:val="26"/>
          <w:lang w:val="en-US"/>
        </w:rPr>
      </w:pPr>
    </w:p>
    <w:p w14:paraId="0A685828" w14:textId="23A50AF8" w:rsidR="00EA5298" w:rsidRPr="002D03D8" w:rsidRDefault="00136DB8" w:rsidP="007535FC">
      <w:pPr>
        <w:spacing w:line="240" w:lineRule="exact"/>
        <w:ind w:left="547"/>
        <w:jc w:val="both"/>
        <w:rPr>
          <w:rFonts w:ascii="CordiaUPC" w:hAnsi="CordiaUPC" w:cs="CordiaUPC"/>
          <w:sz w:val="26"/>
          <w:szCs w:val="26"/>
          <w:lang w:bidi="th-TH"/>
        </w:rPr>
      </w:pPr>
      <w:r w:rsidRPr="002D03D8">
        <w:rPr>
          <w:rFonts w:ascii="CordiaUPC" w:hAnsi="CordiaUPC" w:cs="CordiaUPC"/>
          <w:sz w:val="26"/>
          <w:szCs w:val="26"/>
        </w:rPr>
        <w:t xml:space="preserve">For the </w:t>
      </w:r>
      <w:r w:rsidR="00391853" w:rsidRPr="002D03D8">
        <w:rPr>
          <w:rFonts w:ascii="CordiaUPC" w:hAnsi="CordiaUPC" w:cs="CordiaUPC"/>
          <w:sz w:val="26"/>
          <w:szCs w:val="26"/>
        </w:rPr>
        <w:t>nine</w:t>
      </w:r>
      <w:r w:rsidR="00C41252" w:rsidRPr="002D03D8">
        <w:rPr>
          <w:rFonts w:ascii="CordiaUPC" w:hAnsi="CordiaUPC" w:cs="CordiaUPC"/>
          <w:sz w:val="26"/>
          <w:szCs w:val="26"/>
        </w:rPr>
        <w:t xml:space="preserve">-month period ended </w:t>
      </w:r>
      <w:r w:rsidR="006C630D" w:rsidRPr="002D03D8">
        <w:rPr>
          <w:rFonts w:ascii="CordiaUPC" w:hAnsi="CordiaUPC" w:cs="CordiaUPC"/>
          <w:sz w:val="26"/>
          <w:szCs w:val="26"/>
        </w:rPr>
        <w:t xml:space="preserve">30 </w:t>
      </w:r>
      <w:r w:rsidR="006C630D" w:rsidRPr="002D03D8">
        <w:rPr>
          <w:rFonts w:ascii="CordiaUPC" w:eastAsia="Times New Roman" w:hAnsi="CordiaUPC" w:cs="CordiaUPC"/>
          <w:sz w:val="26"/>
          <w:szCs w:val="26"/>
          <w:lang w:bidi="th-TH"/>
        </w:rPr>
        <w:t>September</w:t>
      </w:r>
      <w:r w:rsidR="006C630D" w:rsidRPr="002D03D8">
        <w:rPr>
          <w:rFonts w:ascii="CordiaUPC" w:hAnsi="CordiaUPC" w:cs="CordiaUPC"/>
          <w:sz w:val="26"/>
          <w:szCs w:val="26"/>
        </w:rPr>
        <w:t xml:space="preserve"> </w:t>
      </w:r>
      <w:r w:rsidR="00C41252" w:rsidRPr="002D03D8">
        <w:rPr>
          <w:rFonts w:ascii="CordiaUPC" w:hAnsi="CordiaUPC" w:cs="CordiaUPC"/>
          <w:sz w:val="26"/>
          <w:szCs w:val="26"/>
        </w:rPr>
        <w:t>2025 and 2024</w:t>
      </w:r>
      <w:r w:rsidR="00EA5298" w:rsidRPr="002D03D8">
        <w:rPr>
          <w:rFonts w:ascii="CordiaUPC" w:hAnsi="CordiaUPC" w:cs="CordiaUPC" w:hint="cs"/>
          <w:sz w:val="26"/>
          <w:szCs w:val="26"/>
        </w:rPr>
        <w:t>, the Bank</w:t>
      </w:r>
      <w:r w:rsidR="00EA5298" w:rsidRPr="002D03D8">
        <w:rPr>
          <w:rFonts w:ascii="CordiaUPC" w:hAnsi="CordiaUPC" w:cs="CordiaUPC" w:hint="cs"/>
          <w:sz w:val="26"/>
          <w:szCs w:val="26"/>
          <w:lang w:bidi="th-TH"/>
        </w:rPr>
        <w:t xml:space="preserve"> and its subsidiaries</w:t>
      </w:r>
      <w:r w:rsidR="00EA5298" w:rsidRPr="002D03D8">
        <w:rPr>
          <w:rFonts w:ascii="CordiaUPC" w:hAnsi="CordiaUPC" w:cs="CordiaUPC" w:hint="cs"/>
          <w:sz w:val="26"/>
          <w:szCs w:val="26"/>
        </w:rPr>
        <w:t xml:space="preserve"> </w:t>
      </w:r>
      <w:r w:rsidR="007535FC" w:rsidRPr="002D03D8">
        <w:rPr>
          <w:rFonts w:ascii="CordiaUPC" w:hAnsi="CordiaUPC" w:cs="CordiaUPC"/>
          <w:sz w:val="26"/>
          <w:szCs w:val="26"/>
        </w:rPr>
        <w:t>sold and transferred right to receive debt payments of non-performing l</w:t>
      </w:r>
      <w:r w:rsidR="00EA5298" w:rsidRPr="002D03D8">
        <w:rPr>
          <w:rFonts w:ascii="CordiaUPC" w:hAnsi="CordiaUPC" w:cs="CordiaUPC" w:hint="cs"/>
          <w:sz w:val="26"/>
          <w:szCs w:val="26"/>
        </w:rPr>
        <w:t>oans</w:t>
      </w:r>
      <w:r w:rsidR="00EA5298" w:rsidRPr="002D03D8">
        <w:rPr>
          <w:rFonts w:ascii="CordiaUPC" w:hAnsi="CordiaUPC" w:cs="CordiaUPC" w:hint="cs"/>
          <w:sz w:val="26"/>
          <w:szCs w:val="26"/>
          <w:lang w:bidi="th-TH"/>
        </w:rPr>
        <w:t xml:space="preserve"> to </w:t>
      </w:r>
      <w:r w:rsidR="00EA5298" w:rsidRPr="002D03D8">
        <w:rPr>
          <w:rFonts w:ascii="CordiaUPC" w:hAnsi="CordiaUPC" w:cs="CordiaUPC"/>
          <w:sz w:val="26"/>
          <w:szCs w:val="26"/>
          <w:lang w:bidi="th-TH"/>
        </w:rPr>
        <w:t>a</w:t>
      </w:r>
      <w:r w:rsidR="00EA5298" w:rsidRPr="002D03D8">
        <w:rPr>
          <w:rFonts w:ascii="CordiaUPC" w:hAnsi="CordiaUPC" w:cs="CordiaUPC" w:hint="cs"/>
          <w:sz w:val="26"/>
          <w:szCs w:val="26"/>
          <w:lang w:bidi="th-TH"/>
        </w:rPr>
        <w:t xml:space="preserve">sset </w:t>
      </w:r>
      <w:r w:rsidR="00EA5298" w:rsidRPr="002D03D8">
        <w:rPr>
          <w:rFonts w:ascii="CordiaUPC" w:hAnsi="CordiaUPC" w:cs="CordiaUPC"/>
          <w:sz w:val="26"/>
          <w:szCs w:val="26"/>
          <w:lang w:bidi="th-TH"/>
        </w:rPr>
        <w:t>m</w:t>
      </w:r>
      <w:r w:rsidR="00EA5298" w:rsidRPr="002D03D8">
        <w:rPr>
          <w:rFonts w:ascii="CordiaUPC" w:hAnsi="CordiaUPC" w:cs="CordiaUPC" w:hint="cs"/>
          <w:sz w:val="26"/>
          <w:szCs w:val="26"/>
          <w:lang w:bidi="th-TH"/>
        </w:rPr>
        <w:t xml:space="preserve">anagement </w:t>
      </w:r>
      <w:r w:rsidR="00EA5298" w:rsidRPr="002D03D8">
        <w:rPr>
          <w:rFonts w:ascii="CordiaUPC" w:hAnsi="CordiaUPC" w:cs="CordiaUPC"/>
          <w:sz w:val="26"/>
          <w:szCs w:val="26"/>
          <w:lang w:bidi="th-TH"/>
        </w:rPr>
        <w:t>c</w:t>
      </w:r>
      <w:r w:rsidR="00EA5298" w:rsidRPr="002D03D8">
        <w:rPr>
          <w:rFonts w:ascii="CordiaUPC" w:hAnsi="CordiaUPC" w:cs="CordiaUPC" w:hint="cs"/>
          <w:sz w:val="26"/>
          <w:szCs w:val="26"/>
          <w:lang w:bidi="th-TH"/>
        </w:rPr>
        <w:t>ompan</w:t>
      </w:r>
      <w:r w:rsidR="00EA5298" w:rsidRPr="002D03D8">
        <w:rPr>
          <w:rFonts w:ascii="CordiaUPC" w:hAnsi="CordiaUPC" w:cs="CordiaUPC"/>
          <w:sz w:val="26"/>
          <w:szCs w:val="26"/>
          <w:lang w:bidi="th-TH"/>
        </w:rPr>
        <w:t>ies</w:t>
      </w:r>
      <w:r w:rsidR="00EA5298" w:rsidRPr="002D03D8">
        <w:rPr>
          <w:rFonts w:ascii="CordiaUPC" w:hAnsi="CordiaUPC" w:cs="CordiaUPC" w:hint="cs"/>
          <w:sz w:val="26"/>
          <w:szCs w:val="26"/>
        </w:rPr>
        <w:t>, with principal totalling approximately Baht</w:t>
      </w:r>
      <w:r w:rsidR="003A7F60" w:rsidRPr="002D03D8">
        <w:rPr>
          <w:rFonts w:ascii="CordiaUPC" w:hAnsi="CordiaUPC" w:cs="CordiaUPC" w:hint="cs"/>
          <w:sz w:val="26"/>
          <w:szCs w:val="26"/>
          <w:cs/>
          <w:lang w:bidi="th-TH"/>
        </w:rPr>
        <w:t xml:space="preserve"> </w:t>
      </w:r>
      <w:r w:rsidR="00317F04" w:rsidRPr="002D03D8">
        <w:rPr>
          <w:rFonts w:ascii="CordiaUPC" w:hAnsi="CordiaUPC" w:cs="CordiaUPC"/>
          <w:sz w:val="26"/>
          <w:szCs w:val="26"/>
        </w:rPr>
        <w:t>1,</w:t>
      </w:r>
      <w:r w:rsidR="00796A37" w:rsidRPr="002D03D8">
        <w:rPr>
          <w:rFonts w:ascii="CordiaUPC" w:hAnsi="CordiaUPC" w:cs="CordiaUPC"/>
          <w:sz w:val="26"/>
          <w:szCs w:val="26"/>
        </w:rPr>
        <w:t>523</w:t>
      </w:r>
      <w:r w:rsidR="00317F04" w:rsidRPr="002D03D8">
        <w:rPr>
          <w:rFonts w:ascii="CordiaUPC" w:hAnsi="CordiaUPC" w:cs="CordiaUPC" w:hint="cs"/>
          <w:sz w:val="26"/>
          <w:szCs w:val="26"/>
          <w:cs/>
        </w:rPr>
        <w:t xml:space="preserve"> </w:t>
      </w:r>
      <w:r w:rsidR="00EA5298" w:rsidRPr="002D03D8">
        <w:rPr>
          <w:rFonts w:ascii="CordiaUPC" w:hAnsi="CordiaUPC" w:cs="CordiaUPC" w:hint="cs"/>
          <w:sz w:val="26"/>
          <w:szCs w:val="26"/>
        </w:rPr>
        <w:t>million and Baht</w:t>
      </w:r>
      <w:r w:rsidR="00EA5298" w:rsidRPr="002D03D8">
        <w:rPr>
          <w:rFonts w:ascii="CordiaUPC" w:hAnsi="CordiaUPC" w:cs="CordiaUPC"/>
          <w:sz w:val="26"/>
          <w:szCs w:val="26"/>
        </w:rPr>
        <w:t xml:space="preserve"> </w:t>
      </w:r>
      <w:r w:rsidR="006C630D" w:rsidRPr="002D03D8">
        <w:rPr>
          <w:rFonts w:ascii="CordiaUPC" w:eastAsia="AngsanaNew" w:hAnsi="CordiaUPC" w:cs="CordiaUPC"/>
          <w:sz w:val="26"/>
          <w:szCs w:val="26"/>
          <w:lang w:eastAsia="en-GB"/>
        </w:rPr>
        <w:t>1,801</w:t>
      </w:r>
      <w:r w:rsidR="006C630D" w:rsidRPr="002D03D8">
        <w:rPr>
          <w:rFonts w:ascii="CordiaUPC" w:hAnsi="CordiaUPC" w:cs="CordiaUPC"/>
          <w:sz w:val="26"/>
          <w:szCs w:val="26"/>
        </w:rPr>
        <w:t xml:space="preserve"> </w:t>
      </w:r>
      <w:r w:rsidR="00EA5298" w:rsidRPr="002D03D8">
        <w:rPr>
          <w:rFonts w:ascii="CordiaUPC" w:hAnsi="CordiaUPC" w:cs="CordiaUPC" w:hint="cs"/>
          <w:sz w:val="26"/>
          <w:szCs w:val="26"/>
        </w:rPr>
        <w:t>million, respectively</w:t>
      </w:r>
      <w:r w:rsidR="00EA5298" w:rsidRPr="002D03D8">
        <w:rPr>
          <w:rFonts w:ascii="CordiaUPC" w:hAnsi="CordiaUPC" w:cs="CordiaUPC"/>
          <w:i/>
          <w:iCs/>
          <w:sz w:val="26"/>
          <w:szCs w:val="26"/>
        </w:rPr>
        <w:t xml:space="preserve"> (Bank only: approximately Baht</w:t>
      </w:r>
      <w:r w:rsidR="003A7F60" w:rsidRPr="002D03D8">
        <w:rPr>
          <w:rFonts w:ascii="CordiaUPC" w:hAnsi="CordiaUPC" w:cs="CordiaUPC"/>
          <w:i/>
          <w:iCs/>
          <w:sz w:val="26"/>
          <w:szCs w:val="26"/>
        </w:rPr>
        <w:t xml:space="preserve"> </w:t>
      </w:r>
      <w:r w:rsidR="00317F04" w:rsidRPr="002D03D8">
        <w:rPr>
          <w:rFonts w:ascii="CordiaUPC" w:hAnsi="CordiaUPC" w:cs="CordiaUPC"/>
          <w:i/>
          <w:iCs/>
          <w:sz w:val="26"/>
          <w:szCs w:val="26"/>
        </w:rPr>
        <w:t>2,463</w:t>
      </w:r>
      <w:r w:rsidR="00C73FE9" w:rsidRPr="002D03D8">
        <w:rPr>
          <w:rFonts w:ascii="CordiaUPC" w:hAnsi="CordiaUPC" w:cs="CordiaUPC"/>
          <w:i/>
          <w:iCs/>
          <w:sz w:val="26"/>
          <w:szCs w:val="26"/>
        </w:rPr>
        <w:t xml:space="preserve"> </w:t>
      </w:r>
      <w:r w:rsidR="00EA5298" w:rsidRPr="002D03D8">
        <w:rPr>
          <w:rFonts w:ascii="CordiaUPC" w:hAnsi="CordiaUPC" w:cs="CordiaUPC"/>
          <w:i/>
          <w:iCs/>
          <w:sz w:val="26"/>
          <w:szCs w:val="26"/>
        </w:rPr>
        <w:t xml:space="preserve">million and Baht </w:t>
      </w:r>
      <w:r w:rsidR="006C630D" w:rsidRPr="002D03D8">
        <w:rPr>
          <w:rFonts w:ascii="CordiaUPC" w:eastAsia="AngsanaNew" w:hAnsi="CordiaUPC" w:cs="CordiaUPC"/>
          <w:i/>
          <w:iCs/>
          <w:sz w:val="26"/>
          <w:szCs w:val="26"/>
          <w:lang w:eastAsia="en-GB"/>
        </w:rPr>
        <w:t>2,880</w:t>
      </w:r>
      <w:r w:rsidR="006C630D" w:rsidRPr="002D03D8">
        <w:rPr>
          <w:rFonts w:ascii="CordiaUPC" w:hAnsi="CordiaUPC" w:cs="CordiaUPC"/>
          <w:i/>
          <w:iCs/>
          <w:sz w:val="26"/>
          <w:szCs w:val="26"/>
        </w:rPr>
        <w:t xml:space="preserve"> </w:t>
      </w:r>
      <w:r w:rsidR="00EA5298" w:rsidRPr="002D03D8">
        <w:rPr>
          <w:rFonts w:ascii="CordiaUPC" w:hAnsi="CordiaUPC" w:cs="CordiaUPC"/>
          <w:i/>
          <w:iCs/>
          <w:sz w:val="26"/>
          <w:szCs w:val="26"/>
        </w:rPr>
        <w:t>million, respectively)</w:t>
      </w:r>
      <w:r w:rsidR="00EA5298" w:rsidRPr="002D03D8">
        <w:rPr>
          <w:rFonts w:ascii="CordiaUPC" w:hAnsi="CordiaUPC" w:cs="CordiaUPC" w:hint="cs"/>
          <w:sz w:val="26"/>
          <w:szCs w:val="26"/>
          <w:lang w:bidi="th-TH"/>
        </w:rPr>
        <w:t xml:space="preserve">. </w:t>
      </w:r>
      <w:r w:rsidR="00EA5298" w:rsidRPr="002D03D8">
        <w:rPr>
          <w:rFonts w:ascii="CordiaUPC" w:hAnsi="CordiaUPC" w:cs="CordiaUPC"/>
          <w:sz w:val="26"/>
          <w:szCs w:val="26"/>
          <w:lang w:bidi="th-TH"/>
        </w:rPr>
        <w:t xml:space="preserve">The selling price in lower and excess of the carrying amount of those non-performing loans were presented as “Expected credit loss” and presented as a deduction from “Expected credit loss” </w:t>
      </w:r>
      <w:r w:rsidR="00EA5298" w:rsidRPr="002D03D8">
        <w:rPr>
          <w:rFonts w:ascii="CordiaUPC" w:hAnsi="CordiaUPC" w:cs="CordiaUPC" w:hint="cs"/>
          <w:sz w:val="26"/>
          <w:szCs w:val="26"/>
          <w:lang w:bidi="th-TH"/>
        </w:rPr>
        <w:t>in the statement</w:t>
      </w:r>
      <w:r w:rsidR="00AA49FC" w:rsidRPr="002D03D8">
        <w:rPr>
          <w:rFonts w:ascii="CordiaUPC" w:hAnsi="CordiaUPC" w:cs="CordiaUPC"/>
          <w:sz w:val="26"/>
          <w:szCs w:val="26"/>
          <w:lang w:bidi="th-TH"/>
        </w:rPr>
        <w:t>s</w:t>
      </w:r>
      <w:r w:rsidR="00EA5298" w:rsidRPr="002D03D8">
        <w:rPr>
          <w:rFonts w:ascii="CordiaUPC" w:hAnsi="CordiaUPC" w:cs="CordiaUPC" w:hint="cs"/>
          <w:sz w:val="26"/>
          <w:szCs w:val="26"/>
          <w:lang w:bidi="th-TH"/>
        </w:rPr>
        <w:t xml:space="preserve"> of profit or loss and other comprehensive income for </w:t>
      </w:r>
      <w:r w:rsidRPr="002D03D8">
        <w:rPr>
          <w:rFonts w:ascii="CordiaUPC" w:hAnsi="CordiaUPC" w:cs="CordiaUPC"/>
          <w:sz w:val="26"/>
          <w:szCs w:val="26"/>
          <w:lang w:bidi="th-TH"/>
        </w:rPr>
        <w:t xml:space="preserve">the </w:t>
      </w:r>
      <w:r w:rsidR="006C630D" w:rsidRPr="002D03D8">
        <w:rPr>
          <w:rFonts w:ascii="CordiaUPC" w:hAnsi="CordiaUPC" w:cs="CordiaUPC"/>
          <w:sz w:val="26"/>
          <w:szCs w:val="26"/>
        </w:rPr>
        <w:t>nine</w:t>
      </w:r>
      <w:r w:rsidR="00C41252" w:rsidRPr="002D03D8">
        <w:rPr>
          <w:rFonts w:ascii="CordiaUPC" w:hAnsi="CordiaUPC" w:cs="CordiaUPC"/>
          <w:sz w:val="26"/>
          <w:szCs w:val="26"/>
          <w:lang w:bidi="th-TH"/>
        </w:rPr>
        <w:t xml:space="preserve">-month period ended </w:t>
      </w:r>
      <w:r w:rsidR="006C630D" w:rsidRPr="002D03D8">
        <w:rPr>
          <w:rFonts w:ascii="CordiaUPC" w:eastAsia="Times New Roman" w:hAnsi="CordiaUPC" w:cs="CordiaUPC"/>
          <w:sz w:val="26"/>
          <w:szCs w:val="26"/>
          <w:lang w:bidi="th-TH"/>
        </w:rPr>
        <w:t>30 September</w:t>
      </w:r>
      <w:r w:rsidR="006C630D" w:rsidRPr="002D03D8">
        <w:rPr>
          <w:rFonts w:ascii="CordiaUPC" w:hAnsi="CordiaUPC" w:cs="CordiaUPC"/>
          <w:sz w:val="26"/>
          <w:szCs w:val="26"/>
          <w:lang w:val="en-US"/>
        </w:rPr>
        <w:t xml:space="preserve"> </w:t>
      </w:r>
      <w:r w:rsidR="00C41252" w:rsidRPr="002D03D8">
        <w:rPr>
          <w:rFonts w:ascii="CordiaUPC" w:hAnsi="CordiaUPC" w:cs="CordiaUPC"/>
          <w:sz w:val="26"/>
          <w:szCs w:val="26"/>
          <w:lang w:bidi="th-TH"/>
        </w:rPr>
        <w:t>2025 and 2024</w:t>
      </w:r>
      <w:r w:rsidR="00EA5298" w:rsidRPr="002D03D8">
        <w:rPr>
          <w:rFonts w:ascii="CordiaUPC" w:hAnsi="CordiaUPC" w:cs="CordiaUPC" w:hint="cs"/>
          <w:sz w:val="26"/>
          <w:szCs w:val="26"/>
          <w:lang w:bidi="th-TH"/>
        </w:rPr>
        <w:t>, respectively.</w:t>
      </w:r>
    </w:p>
    <w:p w14:paraId="600A9AB8" w14:textId="77777777" w:rsidR="00EA5298" w:rsidRPr="002D03D8" w:rsidRDefault="00EA5298" w:rsidP="00EA5298">
      <w:pPr>
        <w:spacing w:line="240" w:lineRule="exact"/>
        <w:jc w:val="thaiDistribute"/>
        <w:rPr>
          <w:rFonts w:cstheme="minorBidi"/>
          <w:szCs w:val="22"/>
          <w:cs/>
          <w:lang w:bidi="th-TH"/>
        </w:rPr>
      </w:pPr>
    </w:p>
    <w:p w14:paraId="2FEDC503" w14:textId="56BA304E" w:rsidR="006B69A2" w:rsidRPr="002D03D8" w:rsidRDefault="00804E90" w:rsidP="006B69A2">
      <w:pPr>
        <w:spacing w:line="240" w:lineRule="exact"/>
        <w:ind w:left="547" w:right="14" w:hanging="547"/>
        <w:jc w:val="thaiDistribute"/>
        <w:rPr>
          <w:rFonts w:ascii="CordiaUPC" w:hAnsi="CordiaUPC" w:cs="CordiaUPC"/>
          <w:b/>
          <w:bCs/>
          <w:sz w:val="26"/>
          <w:szCs w:val="26"/>
          <w:cs/>
          <w:lang w:bidi="th-TH"/>
        </w:rPr>
      </w:pPr>
      <w:r w:rsidRPr="002D03D8">
        <w:rPr>
          <w:rFonts w:ascii="CordiaUPC" w:hAnsi="CordiaUPC" w:cs="CordiaUPC"/>
          <w:b/>
          <w:bCs/>
          <w:sz w:val="26"/>
          <w:szCs w:val="26"/>
        </w:rPr>
        <w:t>9</w:t>
      </w:r>
      <w:r w:rsidR="006B69A2" w:rsidRPr="002D03D8">
        <w:rPr>
          <w:rFonts w:ascii="CordiaUPC" w:hAnsi="CordiaUPC" w:cs="CordiaUPC" w:hint="cs"/>
          <w:b/>
          <w:bCs/>
          <w:sz w:val="26"/>
          <w:szCs w:val="26"/>
        </w:rPr>
        <w:t>.</w:t>
      </w:r>
      <w:r w:rsidR="00391853" w:rsidRPr="002D03D8">
        <w:rPr>
          <w:rFonts w:ascii="CordiaUPC" w:hAnsi="CordiaUPC" w:cs="CordiaUPC"/>
          <w:b/>
          <w:bCs/>
          <w:sz w:val="26"/>
          <w:szCs w:val="26"/>
        </w:rPr>
        <w:t>4</w:t>
      </w:r>
      <w:r w:rsidR="006B69A2" w:rsidRPr="002D03D8">
        <w:rPr>
          <w:rFonts w:ascii="CordiaUPC" w:hAnsi="CordiaUPC" w:cs="CordiaUPC" w:hint="cs"/>
          <w:b/>
          <w:bCs/>
          <w:sz w:val="26"/>
          <w:szCs w:val="26"/>
        </w:rPr>
        <w:tab/>
      </w:r>
      <w:r w:rsidR="006B69A2" w:rsidRPr="002D03D8">
        <w:rPr>
          <w:rFonts w:ascii="CordiaUPC" w:hAnsi="CordiaUPC" w:cs="CordiaUPC" w:hint="cs"/>
          <w:b/>
          <w:bCs/>
          <w:sz w:val="26"/>
          <w:szCs w:val="26"/>
          <w:lang w:val="en-US" w:bidi="th-TH"/>
        </w:rPr>
        <w:t>Modified loans to customers</w:t>
      </w:r>
    </w:p>
    <w:p w14:paraId="4FABCFEB" w14:textId="77777777" w:rsidR="006B69A2" w:rsidRPr="002D03D8" w:rsidRDefault="006B69A2" w:rsidP="006B69A2">
      <w:pPr>
        <w:tabs>
          <w:tab w:val="left" w:pos="567"/>
        </w:tabs>
        <w:spacing w:line="240" w:lineRule="exact"/>
        <w:jc w:val="both"/>
        <w:rPr>
          <w:rFonts w:ascii="CordiaUPC" w:hAnsi="CordiaUPC" w:cs="CordiaUPC"/>
          <w:sz w:val="26"/>
          <w:szCs w:val="26"/>
          <w:cs/>
          <w:lang w:bidi="th-TH"/>
        </w:rPr>
      </w:pPr>
    </w:p>
    <w:p w14:paraId="0D543D52" w14:textId="1C282F63" w:rsidR="006B69A2" w:rsidRPr="002D03D8" w:rsidRDefault="006B69A2" w:rsidP="006B69A2">
      <w:pPr>
        <w:tabs>
          <w:tab w:val="left" w:pos="837"/>
        </w:tabs>
        <w:spacing w:line="240" w:lineRule="exact"/>
        <w:ind w:left="540"/>
        <w:jc w:val="thaiDistribute"/>
        <w:rPr>
          <w:rFonts w:ascii="CordiaUPC" w:eastAsia="Times New Roman" w:hAnsi="CordiaUPC" w:cs="CordiaUPC"/>
          <w:sz w:val="26"/>
          <w:szCs w:val="26"/>
          <w:cs/>
          <w:lang w:val="en-AU" w:bidi="th-TH"/>
        </w:rPr>
      </w:pPr>
      <w:r w:rsidRPr="002D03D8">
        <w:rPr>
          <w:rFonts w:ascii="CordiaUPC" w:eastAsia="Times New Roman" w:hAnsi="CordiaUPC" w:cs="CordiaUPC"/>
          <w:sz w:val="26"/>
          <w:szCs w:val="26"/>
          <w:lang w:val="en-AU"/>
        </w:rPr>
        <w:t xml:space="preserve">During the nine-month period ended 30 </w:t>
      </w:r>
      <w:r w:rsidRPr="002D03D8">
        <w:rPr>
          <w:rFonts w:ascii="CordiaUPC" w:eastAsia="Times New Roman" w:hAnsi="CordiaUPC" w:cs="CordiaUPC"/>
          <w:sz w:val="26"/>
          <w:szCs w:val="26"/>
          <w:lang w:bidi="th-TH"/>
        </w:rPr>
        <w:t>September</w:t>
      </w:r>
      <w:r w:rsidRPr="002D03D8">
        <w:rPr>
          <w:rFonts w:ascii="CordiaUPC" w:eastAsia="Times New Roman" w:hAnsi="CordiaUPC" w:cs="CordiaUPC"/>
          <w:sz w:val="26"/>
          <w:szCs w:val="26"/>
          <w:lang w:val="en-AU"/>
        </w:rPr>
        <w:t xml:space="preserve"> 202</w:t>
      </w:r>
      <w:r w:rsidR="006C630D" w:rsidRPr="002D03D8">
        <w:rPr>
          <w:rFonts w:ascii="CordiaUPC" w:eastAsia="Times New Roman" w:hAnsi="CordiaUPC" w:cs="CordiaUPC"/>
          <w:sz w:val="26"/>
          <w:szCs w:val="26"/>
          <w:lang w:val="en-US" w:bidi="th-TH"/>
        </w:rPr>
        <w:t>5</w:t>
      </w:r>
      <w:r w:rsidRPr="002D03D8">
        <w:rPr>
          <w:rFonts w:ascii="CordiaUPC" w:eastAsia="Times New Roman" w:hAnsi="CordiaUPC" w:cs="CordiaUPC"/>
          <w:sz w:val="26"/>
          <w:szCs w:val="26"/>
          <w:lang w:val="en-US" w:bidi="th-TH"/>
        </w:rPr>
        <w:t xml:space="preserve"> and</w:t>
      </w:r>
      <w:r w:rsidRPr="002D03D8">
        <w:rPr>
          <w:rFonts w:ascii="CordiaUPC" w:eastAsia="Times New Roman" w:hAnsi="CordiaUPC" w:cs="CordiaUPC" w:hint="cs"/>
          <w:sz w:val="26"/>
          <w:szCs w:val="26"/>
          <w:cs/>
          <w:lang w:val="en-AU" w:bidi="th-TH"/>
        </w:rPr>
        <w:t xml:space="preserve"> </w:t>
      </w:r>
      <w:r w:rsidRPr="002D03D8">
        <w:rPr>
          <w:rFonts w:ascii="CordiaUPC" w:eastAsia="Times New Roman" w:hAnsi="CordiaUPC" w:cs="CordiaUPC"/>
          <w:sz w:val="26"/>
          <w:szCs w:val="26"/>
          <w:lang w:val="en-AU"/>
        </w:rPr>
        <w:t>202</w:t>
      </w:r>
      <w:r w:rsidR="006C630D" w:rsidRPr="002D03D8">
        <w:rPr>
          <w:rFonts w:ascii="CordiaUPC" w:eastAsia="Times New Roman" w:hAnsi="CordiaUPC" w:cs="CordiaUPC"/>
          <w:sz w:val="26"/>
          <w:szCs w:val="26"/>
          <w:lang w:val="en-AU"/>
        </w:rPr>
        <w:t>4</w:t>
      </w:r>
      <w:r w:rsidRPr="002D03D8">
        <w:rPr>
          <w:rFonts w:ascii="CordiaUPC" w:eastAsia="Times New Roman" w:hAnsi="CordiaUPC" w:cs="CordiaUPC"/>
          <w:sz w:val="26"/>
          <w:szCs w:val="26"/>
          <w:lang w:val="en-AU"/>
        </w:rPr>
        <w:t xml:space="preserve">, the Bank and its subsidiaries have modified loans </w:t>
      </w:r>
      <w:r w:rsidRPr="002D03D8">
        <w:rPr>
          <w:rFonts w:ascii="CordiaUPC" w:eastAsia="Times New Roman" w:hAnsi="CordiaUPC" w:cs="CordiaUPC"/>
          <w:sz w:val="26"/>
          <w:szCs w:val="26"/>
          <w:lang w:val="en-US" w:bidi="th-TH"/>
        </w:rPr>
        <w:t xml:space="preserve">to customers </w:t>
      </w:r>
      <w:r w:rsidRPr="002D03D8">
        <w:rPr>
          <w:rFonts w:ascii="CordiaUPC" w:eastAsia="Times New Roman" w:hAnsi="CordiaUPC" w:cs="CordiaUPC"/>
          <w:sz w:val="26"/>
          <w:szCs w:val="26"/>
          <w:lang w:val="en-AU"/>
        </w:rPr>
        <w:t>that have not resulted in derecognition, while they had a loss allowance measured at an amount equal to lifetime ECL, as follows:</w:t>
      </w:r>
    </w:p>
    <w:p w14:paraId="73C1292F" w14:textId="77777777" w:rsidR="006B69A2" w:rsidRPr="002D03D8" w:rsidRDefault="006B69A2" w:rsidP="006B69A2">
      <w:pPr>
        <w:tabs>
          <w:tab w:val="left" w:pos="837"/>
        </w:tabs>
        <w:spacing w:line="240" w:lineRule="exact"/>
        <w:jc w:val="thaiDistribute"/>
        <w:rPr>
          <w:rFonts w:ascii="CordiaUPC" w:hAnsi="CordiaUPC" w:cs="CordiaUPC"/>
          <w:b/>
          <w:bCs/>
          <w:i/>
          <w:iCs/>
          <w:szCs w:val="22"/>
          <w:vertAlign w:val="superscript"/>
        </w:rPr>
      </w:pPr>
    </w:p>
    <w:tbl>
      <w:tblPr>
        <w:tblW w:w="9243" w:type="dxa"/>
        <w:tblInd w:w="448" w:type="dxa"/>
        <w:tblLayout w:type="fixed"/>
        <w:tblLook w:val="01E0" w:firstRow="1" w:lastRow="1" w:firstColumn="1" w:lastColumn="1" w:noHBand="0" w:noVBand="0"/>
      </w:tblPr>
      <w:tblGrid>
        <w:gridCol w:w="6660"/>
        <w:gridCol w:w="1170"/>
        <w:gridCol w:w="22"/>
        <w:gridCol w:w="239"/>
        <w:gridCol w:w="9"/>
        <w:gridCol w:w="1143"/>
      </w:tblGrid>
      <w:tr w:rsidR="006B69A2" w:rsidRPr="002D03D8" w14:paraId="398732B5" w14:textId="77777777" w:rsidTr="005C143D">
        <w:trPr>
          <w:trHeight w:val="220"/>
        </w:trPr>
        <w:tc>
          <w:tcPr>
            <w:tcW w:w="6660" w:type="dxa"/>
          </w:tcPr>
          <w:p w14:paraId="5455EB55" w14:textId="77777777" w:rsidR="006B69A2" w:rsidRPr="002D03D8" w:rsidRDefault="006B69A2" w:rsidP="005C143D">
            <w:pPr>
              <w:spacing w:line="240" w:lineRule="exact"/>
              <w:ind w:right="-109"/>
              <w:rPr>
                <w:rFonts w:ascii="CordiaUPC" w:hAnsi="CordiaUPC" w:cs="CordiaUPC"/>
                <w:sz w:val="26"/>
                <w:szCs w:val="26"/>
              </w:rPr>
            </w:pPr>
          </w:p>
        </w:tc>
        <w:tc>
          <w:tcPr>
            <w:tcW w:w="2583" w:type="dxa"/>
            <w:gridSpan w:val="5"/>
          </w:tcPr>
          <w:p w14:paraId="7F31EE12" w14:textId="77777777" w:rsidR="006B69A2" w:rsidRPr="002D03D8" w:rsidRDefault="006B69A2" w:rsidP="005C143D">
            <w:pPr>
              <w:pStyle w:val="acctfourfigures"/>
              <w:tabs>
                <w:tab w:val="clear" w:pos="765"/>
              </w:tabs>
              <w:spacing w:line="240" w:lineRule="exact"/>
              <w:ind w:left="-108" w:right="-88"/>
              <w:jc w:val="center"/>
              <w:rPr>
                <w:rFonts w:ascii="CordiaUPC" w:hAnsi="CordiaUPC" w:cs="CordiaUPC"/>
                <w:b/>
                <w:bCs/>
                <w:sz w:val="26"/>
                <w:szCs w:val="26"/>
              </w:rPr>
            </w:pPr>
            <w:r w:rsidRPr="002D03D8">
              <w:rPr>
                <w:rFonts w:ascii="CordiaUPC" w:hAnsi="CordiaUPC" w:cs="CordiaUPC"/>
                <w:b/>
                <w:bCs/>
                <w:sz w:val="26"/>
                <w:szCs w:val="26"/>
              </w:rPr>
              <w:t>Consolidated</w:t>
            </w:r>
          </w:p>
        </w:tc>
      </w:tr>
      <w:tr w:rsidR="006B69A2" w:rsidRPr="002D03D8" w14:paraId="6DACF775" w14:textId="77777777" w:rsidTr="005C143D">
        <w:trPr>
          <w:trHeight w:val="220"/>
        </w:trPr>
        <w:tc>
          <w:tcPr>
            <w:tcW w:w="6660" w:type="dxa"/>
          </w:tcPr>
          <w:p w14:paraId="12B1217F" w14:textId="77777777" w:rsidR="006B69A2" w:rsidRPr="002D03D8" w:rsidRDefault="006B69A2" w:rsidP="005C143D">
            <w:pPr>
              <w:spacing w:line="240" w:lineRule="exact"/>
              <w:ind w:right="-109"/>
              <w:rPr>
                <w:rFonts w:ascii="CordiaUPC" w:hAnsi="CordiaUPC" w:cs="CordiaUPC"/>
                <w:sz w:val="26"/>
                <w:szCs w:val="26"/>
              </w:rPr>
            </w:pPr>
          </w:p>
        </w:tc>
        <w:tc>
          <w:tcPr>
            <w:tcW w:w="1170" w:type="dxa"/>
          </w:tcPr>
          <w:p w14:paraId="305ED383" w14:textId="5864AD69" w:rsidR="006B69A2" w:rsidRPr="002D03D8" w:rsidRDefault="006B69A2" w:rsidP="005C143D">
            <w:pPr>
              <w:pStyle w:val="acctfourfigures"/>
              <w:tabs>
                <w:tab w:val="clear" w:pos="765"/>
              </w:tabs>
              <w:spacing w:line="240" w:lineRule="exact"/>
              <w:ind w:left="-108" w:right="-88"/>
              <w:jc w:val="center"/>
              <w:rPr>
                <w:rFonts w:ascii="CordiaUPC" w:hAnsi="CordiaUPC" w:cs="CordiaUPC"/>
                <w:sz w:val="26"/>
                <w:szCs w:val="26"/>
                <w:lang w:bidi="th-TH"/>
              </w:rPr>
            </w:pPr>
            <w:r w:rsidRPr="002D03D8">
              <w:rPr>
                <w:rFonts w:ascii="CordiaUPC" w:hAnsi="CordiaUPC" w:cs="CordiaUPC"/>
                <w:sz w:val="26"/>
                <w:szCs w:val="26"/>
              </w:rPr>
              <w:t>202</w:t>
            </w:r>
            <w:r w:rsidR="006C630D" w:rsidRPr="002D03D8">
              <w:rPr>
                <w:rFonts w:ascii="CordiaUPC" w:hAnsi="CordiaUPC" w:cs="CordiaUPC"/>
                <w:sz w:val="26"/>
                <w:szCs w:val="26"/>
                <w:lang w:bidi="th-TH"/>
              </w:rPr>
              <w:t>5</w:t>
            </w:r>
          </w:p>
        </w:tc>
        <w:tc>
          <w:tcPr>
            <w:tcW w:w="270" w:type="dxa"/>
            <w:gridSpan w:val="3"/>
          </w:tcPr>
          <w:p w14:paraId="40E52247" w14:textId="77777777" w:rsidR="006B69A2" w:rsidRPr="002D03D8" w:rsidRDefault="006B69A2" w:rsidP="005C143D">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3160E7E5" w14:textId="0379E890" w:rsidR="006B69A2" w:rsidRPr="002D03D8" w:rsidRDefault="006B69A2" w:rsidP="005C143D">
            <w:pPr>
              <w:pStyle w:val="acctfourfigures"/>
              <w:tabs>
                <w:tab w:val="clear" w:pos="765"/>
              </w:tabs>
              <w:spacing w:line="240" w:lineRule="exact"/>
              <w:ind w:left="-108" w:right="-88"/>
              <w:jc w:val="center"/>
              <w:rPr>
                <w:rFonts w:ascii="CordiaUPC" w:hAnsi="CordiaUPC" w:cs="CordiaUPC"/>
                <w:sz w:val="26"/>
                <w:szCs w:val="26"/>
                <w:lang w:bidi="th-TH"/>
              </w:rPr>
            </w:pPr>
            <w:r w:rsidRPr="002D03D8">
              <w:rPr>
                <w:rFonts w:ascii="CordiaUPC" w:hAnsi="CordiaUPC" w:cs="CordiaUPC"/>
                <w:sz w:val="26"/>
                <w:szCs w:val="26"/>
              </w:rPr>
              <w:t>202</w:t>
            </w:r>
            <w:r w:rsidR="006C630D" w:rsidRPr="002D03D8">
              <w:rPr>
                <w:rFonts w:ascii="CordiaUPC" w:hAnsi="CordiaUPC" w:cs="CordiaUPC"/>
                <w:sz w:val="26"/>
                <w:szCs w:val="26"/>
                <w:lang w:bidi="th-TH"/>
              </w:rPr>
              <w:t>4</w:t>
            </w:r>
          </w:p>
        </w:tc>
      </w:tr>
      <w:tr w:rsidR="006B69A2" w:rsidRPr="002D03D8" w14:paraId="7AC2D6C4" w14:textId="77777777" w:rsidTr="005C143D">
        <w:trPr>
          <w:trHeight w:val="220"/>
        </w:trPr>
        <w:tc>
          <w:tcPr>
            <w:tcW w:w="6660" w:type="dxa"/>
          </w:tcPr>
          <w:p w14:paraId="1F9E3758" w14:textId="77777777" w:rsidR="006B69A2" w:rsidRPr="002D03D8" w:rsidRDefault="006B69A2" w:rsidP="005C143D">
            <w:pPr>
              <w:spacing w:line="240" w:lineRule="exact"/>
              <w:ind w:right="-109"/>
              <w:rPr>
                <w:rFonts w:ascii="CordiaUPC" w:hAnsi="CordiaUPC" w:cs="CordiaUPC"/>
                <w:b/>
                <w:bCs/>
                <w:sz w:val="26"/>
                <w:szCs w:val="26"/>
              </w:rPr>
            </w:pPr>
          </w:p>
        </w:tc>
        <w:tc>
          <w:tcPr>
            <w:tcW w:w="2583" w:type="dxa"/>
            <w:gridSpan w:val="5"/>
          </w:tcPr>
          <w:p w14:paraId="13BDFDEB" w14:textId="77777777" w:rsidR="006B69A2" w:rsidRPr="002D03D8" w:rsidRDefault="006B69A2" w:rsidP="005C143D">
            <w:pPr>
              <w:pStyle w:val="acctfourfigures"/>
              <w:tabs>
                <w:tab w:val="clear" w:pos="765"/>
              </w:tabs>
              <w:spacing w:line="240" w:lineRule="exact"/>
              <w:ind w:left="-108" w:right="-88"/>
              <w:jc w:val="center"/>
              <w:rPr>
                <w:rFonts w:ascii="CordiaUPC" w:hAnsi="CordiaUPC" w:cs="CordiaUPC"/>
                <w:sz w:val="26"/>
                <w:szCs w:val="26"/>
              </w:rPr>
            </w:pPr>
            <w:r w:rsidRPr="002D03D8">
              <w:rPr>
                <w:rFonts w:ascii="CordiaUPC" w:hAnsi="CordiaUPC" w:cs="CordiaUPC" w:hint="cs"/>
                <w:i/>
                <w:iCs/>
                <w:snapToGrid w:val="0"/>
                <w:sz w:val="26"/>
                <w:szCs w:val="26"/>
                <w:lang w:val="en-US" w:eastAsia="th-TH" w:bidi="th-TH"/>
              </w:rPr>
              <w:t>(in million Baht)</w:t>
            </w:r>
          </w:p>
        </w:tc>
      </w:tr>
      <w:tr w:rsidR="006B69A2" w:rsidRPr="002D03D8" w14:paraId="38ABF274" w14:textId="77777777" w:rsidTr="005C143D">
        <w:trPr>
          <w:trHeight w:val="220"/>
        </w:trPr>
        <w:tc>
          <w:tcPr>
            <w:tcW w:w="6660" w:type="dxa"/>
          </w:tcPr>
          <w:p w14:paraId="1FB61876" w14:textId="77777777" w:rsidR="006B69A2" w:rsidRPr="002D03D8" w:rsidRDefault="006B69A2" w:rsidP="005C143D">
            <w:pPr>
              <w:spacing w:line="240" w:lineRule="exact"/>
              <w:ind w:right="-109"/>
              <w:rPr>
                <w:rFonts w:ascii="CordiaUPC" w:hAnsi="CordiaUPC" w:cs="CordiaUPC"/>
                <w:b/>
                <w:bCs/>
                <w:sz w:val="26"/>
                <w:szCs w:val="26"/>
              </w:rPr>
            </w:pPr>
            <w:r w:rsidRPr="002D03D8">
              <w:rPr>
                <w:rFonts w:ascii="CordiaUPC" w:hAnsi="CordiaUPC" w:cs="CordiaUPC"/>
                <w:b/>
                <w:bCs/>
                <w:sz w:val="26"/>
                <w:szCs w:val="26"/>
              </w:rPr>
              <w:t>Loans</w:t>
            </w:r>
            <w:r w:rsidRPr="002D03D8">
              <w:t xml:space="preserve"> </w:t>
            </w:r>
            <w:r w:rsidRPr="002D03D8">
              <w:rPr>
                <w:rFonts w:ascii="CordiaUPC" w:hAnsi="CordiaUPC" w:cs="CordiaUPC"/>
                <w:b/>
                <w:bCs/>
                <w:sz w:val="26"/>
                <w:szCs w:val="26"/>
              </w:rPr>
              <w:t xml:space="preserve">to customers modified during the nine-month period ended 30 </w:t>
            </w:r>
            <w:r w:rsidRPr="002D03D8">
              <w:rPr>
                <w:rFonts w:ascii="CordiaUPC" w:eastAsia="Times New Roman" w:hAnsi="CordiaUPC" w:cs="CordiaUPC"/>
                <w:b/>
                <w:bCs/>
                <w:sz w:val="26"/>
                <w:szCs w:val="26"/>
                <w:lang w:bidi="th-TH"/>
              </w:rPr>
              <w:t>September</w:t>
            </w:r>
          </w:p>
        </w:tc>
        <w:tc>
          <w:tcPr>
            <w:tcW w:w="1192" w:type="dxa"/>
            <w:gridSpan w:val="2"/>
          </w:tcPr>
          <w:p w14:paraId="27D53911" w14:textId="77777777" w:rsidR="006B69A2" w:rsidRPr="002D03D8" w:rsidRDefault="006B69A2" w:rsidP="005C143D">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39FAFE9E" w14:textId="77777777" w:rsidR="006B69A2" w:rsidRPr="002D03D8" w:rsidRDefault="006B69A2" w:rsidP="005C143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6D06CB23" w14:textId="77777777" w:rsidR="006B69A2" w:rsidRPr="002D03D8" w:rsidRDefault="006B69A2" w:rsidP="005C143D">
            <w:pPr>
              <w:pStyle w:val="acctfourfigures"/>
              <w:tabs>
                <w:tab w:val="clear" w:pos="765"/>
              </w:tabs>
              <w:spacing w:line="240" w:lineRule="exact"/>
              <w:ind w:left="-108" w:right="-88"/>
              <w:jc w:val="center"/>
              <w:rPr>
                <w:rFonts w:ascii="CordiaUPC" w:hAnsi="CordiaUPC" w:cs="CordiaUPC"/>
                <w:sz w:val="26"/>
                <w:szCs w:val="26"/>
              </w:rPr>
            </w:pPr>
          </w:p>
        </w:tc>
      </w:tr>
      <w:tr w:rsidR="00C449EC" w:rsidRPr="002D03D8" w14:paraId="2BEF2D7D" w14:textId="77777777" w:rsidTr="005C143D">
        <w:trPr>
          <w:trHeight w:val="263"/>
        </w:trPr>
        <w:tc>
          <w:tcPr>
            <w:tcW w:w="6660" w:type="dxa"/>
          </w:tcPr>
          <w:p w14:paraId="378125FB" w14:textId="77777777" w:rsidR="00C449EC" w:rsidRPr="002D03D8" w:rsidRDefault="00C449EC" w:rsidP="00C449EC">
            <w:pPr>
              <w:spacing w:line="240" w:lineRule="exact"/>
              <w:rPr>
                <w:rFonts w:ascii="CordiaUPC" w:hAnsi="CordiaUPC" w:cs="CordiaUPC"/>
                <w:sz w:val="26"/>
                <w:szCs w:val="26"/>
              </w:rPr>
            </w:pPr>
            <w:r w:rsidRPr="002D03D8">
              <w:rPr>
                <w:rFonts w:ascii="CordiaUPC" w:hAnsi="CordiaUPC" w:cs="CordiaUPC"/>
                <w:sz w:val="26"/>
                <w:szCs w:val="26"/>
              </w:rPr>
              <w:t>Outstanding loans to customers at modification date</w:t>
            </w:r>
          </w:p>
        </w:tc>
        <w:tc>
          <w:tcPr>
            <w:tcW w:w="1192" w:type="dxa"/>
            <w:gridSpan w:val="2"/>
            <w:vAlign w:val="bottom"/>
          </w:tcPr>
          <w:p w14:paraId="709ADFDA" w14:textId="1D80569F" w:rsidR="00C449EC" w:rsidRPr="002D03D8" w:rsidRDefault="00C449EC" w:rsidP="00C449EC">
            <w:pPr>
              <w:pStyle w:val="acctfourfigures"/>
              <w:spacing w:line="240" w:lineRule="exact"/>
              <w:ind w:left="-108" w:right="-88"/>
              <w:rPr>
                <w:rFonts w:ascii="CordiaUPC" w:hAnsi="CordiaUPC" w:cs="CordiaUPC"/>
                <w:sz w:val="26"/>
                <w:szCs w:val="26"/>
                <w:lang w:val="en-US"/>
              </w:rPr>
            </w:pPr>
            <w:r w:rsidRPr="002D03D8">
              <w:rPr>
                <w:rFonts w:ascii="CordiaUPC" w:hAnsi="CordiaUPC" w:cs="CordiaUPC"/>
                <w:sz w:val="26"/>
                <w:szCs w:val="26"/>
                <w:lang w:val="en-US" w:bidi="th-TH"/>
              </w:rPr>
              <w:t>27,692</w:t>
            </w:r>
          </w:p>
        </w:tc>
        <w:tc>
          <w:tcPr>
            <w:tcW w:w="239" w:type="dxa"/>
            <w:vAlign w:val="bottom"/>
          </w:tcPr>
          <w:p w14:paraId="008AADF4"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3401193" w14:textId="7351D9BF" w:rsidR="00C449EC" w:rsidRPr="002D03D8" w:rsidRDefault="00C449EC" w:rsidP="00C449EC">
            <w:pPr>
              <w:pStyle w:val="acctfourfigures"/>
              <w:spacing w:line="240" w:lineRule="exact"/>
              <w:ind w:left="-108" w:right="-88"/>
              <w:rPr>
                <w:rFonts w:ascii="CordiaUPC" w:hAnsi="CordiaUPC" w:cs="CordiaUPC"/>
                <w:sz w:val="26"/>
                <w:szCs w:val="26"/>
              </w:rPr>
            </w:pPr>
            <w:r w:rsidRPr="002D03D8">
              <w:rPr>
                <w:rFonts w:ascii="CordiaUPC" w:hAnsi="CordiaUPC" w:cs="CordiaUPC"/>
                <w:sz w:val="26"/>
                <w:szCs w:val="26"/>
                <w:lang w:val="en-US" w:bidi="th-TH"/>
              </w:rPr>
              <w:t>35,827</w:t>
            </w:r>
          </w:p>
        </w:tc>
      </w:tr>
      <w:tr w:rsidR="00C449EC" w:rsidRPr="002D03D8" w14:paraId="68F95FD8" w14:textId="77777777" w:rsidTr="005C143D">
        <w:trPr>
          <w:trHeight w:val="74"/>
        </w:trPr>
        <w:tc>
          <w:tcPr>
            <w:tcW w:w="6660" w:type="dxa"/>
          </w:tcPr>
          <w:p w14:paraId="11B0E7BC" w14:textId="77777777" w:rsidR="00C449EC" w:rsidRPr="002D03D8" w:rsidRDefault="00C449EC" w:rsidP="00C449EC">
            <w:pPr>
              <w:spacing w:line="240" w:lineRule="exact"/>
              <w:ind w:right="-109"/>
              <w:rPr>
                <w:rFonts w:ascii="CordiaUPC" w:hAnsi="CordiaUPC" w:cs="CordiaUPC"/>
                <w:sz w:val="26"/>
                <w:szCs w:val="26"/>
              </w:rPr>
            </w:pPr>
            <w:r w:rsidRPr="002D03D8">
              <w:rPr>
                <w:rFonts w:ascii="CordiaUPC" w:hAnsi="CordiaUPC" w:cs="CordiaUPC" w:hint="cs"/>
                <w:sz w:val="26"/>
                <w:szCs w:val="26"/>
                <w:lang w:bidi="th-TH"/>
              </w:rPr>
              <w:t>Net modification loss</w:t>
            </w:r>
          </w:p>
        </w:tc>
        <w:tc>
          <w:tcPr>
            <w:tcW w:w="1192" w:type="dxa"/>
            <w:gridSpan w:val="2"/>
            <w:vAlign w:val="bottom"/>
          </w:tcPr>
          <w:p w14:paraId="4AB6CA2C" w14:textId="5F87E2FB" w:rsidR="00C449EC" w:rsidRPr="002D03D8" w:rsidRDefault="00C449EC" w:rsidP="00C449EC">
            <w:pPr>
              <w:pStyle w:val="acctfourfigures"/>
              <w:spacing w:line="240" w:lineRule="exact"/>
              <w:ind w:left="-108" w:right="-88"/>
              <w:rPr>
                <w:rFonts w:ascii="CordiaUPC" w:hAnsi="CordiaUPC" w:cs="CordiaUPC"/>
                <w:sz w:val="26"/>
                <w:szCs w:val="26"/>
                <w:lang w:val="en-US" w:bidi="th-TH"/>
              </w:rPr>
            </w:pPr>
            <w:r w:rsidRPr="002D03D8">
              <w:rPr>
                <w:rFonts w:ascii="CordiaUPC" w:hAnsi="CordiaUPC" w:cs="CordiaUPC"/>
                <w:sz w:val="26"/>
                <w:szCs w:val="26"/>
                <w:lang w:val="en-US" w:bidi="th-TH"/>
              </w:rPr>
              <w:t>515</w:t>
            </w:r>
          </w:p>
        </w:tc>
        <w:tc>
          <w:tcPr>
            <w:tcW w:w="239" w:type="dxa"/>
            <w:vAlign w:val="bottom"/>
          </w:tcPr>
          <w:p w14:paraId="6176E0A2"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894A136" w14:textId="04CAC866" w:rsidR="00C449EC" w:rsidRPr="002D03D8" w:rsidRDefault="00C449EC" w:rsidP="00C449EC">
            <w:pPr>
              <w:pStyle w:val="acctfourfigures"/>
              <w:spacing w:line="240" w:lineRule="exact"/>
              <w:ind w:left="-108" w:right="-88"/>
              <w:rPr>
                <w:rFonts w:ascii="CordiaUPC" w:hAnsi="CordiaUPC" w:cs="CordiaUPC"/>
                <w:sz w:val="26"/>
                <w:szCs w:val="26"/>
                <w:cs/>
              </w:rPr>
            </w:pPr>
            <w:r w:rsidRPr="002D03D8">
              <w:rPr>
                <w:rFonts w:ascii="CordiaUPC" w:hAnsi="CordiaUPC" w:cs="CordiaUPC"/>
                <w:sz w:val="26"/>
                <w:szCs w:val="26"/>
                <w:lang w:bidi="th-TH"/>
              </w:rPr>
              <w:t>15</w:t>
            </w:r>
          </w:p>
        </w:tc>
      </w:tr>
      <w:tr w:rsidR="00C449EC" w:rsidRPr="002D03D8" w14:paraId="5C062C90" w14:textId="77777777" w:rsidTr="005C143D">
        <w:trPr>
          <w:trHeight w:val="220"/>
        </w:trPr>
        <w:tc>
          <w:tcPr>
            <w:tcW w:w="6660" w:type="dxa"/>
          </w:tcPr>
          <w:p w14:paraId="41DEC965" w14:textId="77777777" w:rsidR="00C449EC" w:rsidRPr="002D03D8" w:rsidRDefault="00C449EC" w:rsidP="00C449EC">
            <w:pPr>
              <w:spacing w:line="240" w:lineRule="exact"/>
              <w:ind w:right="-109"/>
              <w:rPr>
                <w:rFonts w:ascii="CordiaUPC" w:hAnsi="CordiaUPC" w:cs="CordiaUPC"/>
                <w:sz w:val="26"/>
                <w:szCs w:val="26"/>
                <w:lang w:bidi="th-TH"/>
              </w:rPr>
            </w:pPr>
          </w:p>
        </w:tc>
        <w:tc>
          <w:tcPr>
            <w:tcW w:w="1192" w:type="dxa"/>
            <w:gridSpan w:val="2"/>
            <w:vAlign w:val="bottom"/>
          </w:tcPr>
          <w:p w14:paraId="1AE0FF0F" w14:textId="77777777" w:rsidR="00C449EC" w:rsidRPr="002D03D8" w:rsidRDefault="00C449EC" w:rsidP="00C449EC">
            <w:pPr>
              <w:pStyle w:val="acctfourfigures"/>
              <w:spacing w:line="240" w:lineRule="exact"/>
              <w:ind w:left="-108" w:right="-88"/>
              <w:rPr>
                <w:rFonts w:ascii="CordiaUPC" w:hAnsi="CordiaUPC" w:cs="CordiaUPC"/>
                <w:sz w:val="26"/>
                <w:szCs w:val="26"/>
              </w:rPr>
            </w:pPr>
          </w:p>
        </w:tc>
        <w:tc>
          <w:tcPr>
            <w:tcW w:w="239" w:type="dxa"/>
            <w:vAlign w:val="bottom"/>
          </w:tcPr>
          <w:p w14:paraId="44A5B459"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4048244" w14:textId="77777777" w:rsidR="00C449EC" w:rsidRPr="002D03D8" w:rsidRDefault="00C449EC" w:rsidP="00C449EC">
            <w:pPr>
              <w:pStyle w:val="acctfourfigures"/>
              <w:spacing w:line="240" w:lineRule="exact"/>
              <w:ind w:left="-108" w:right="-88"/>
              <w:rPr>
                <w:rFonts w:ascii="CordiaUPC" w:hAnsi="CordiaUPC" w:cs="CordiaUPC"/>
                <w:sz w:val="26"/>
                <w:szCs w:val="26"/>
                <w:lang w:bidi="th-TH"/>
              </w:rPr>
            </w:pPr>
          </w:p>
        </w:tc>
      </w:tr>
      <w:tr w:rsidR="00C449EC" w:rsidRPr="002D03D8" w14:paraId="796C4584" w14:textId="77777777" w:rsidTr="005C143D">
        <w:trPr>
          <w:trHeight w:val="220"/>
        </w:trPr>
        <w:tc>
          <w:tcPr>
            <w:tcW w:w="6660" w:type="dxa"/>
          </w:tcPr>
          <w:p w14:paraId="73E8838D" w14:textId="77777777" w:rsidR="00C449EC" w:rsidRPr="002D03D8" w:rsidRDefault="00C449EC" w:rsidP="00C449EC">
            <w:pPr>
              <w:spacing w:line="240" w:lineRule="exact"/>
              <w:ind w:left="184" w:right="-29" w:hanging="176"/>
              <w:rPr>
                <w:rFonts w:ascii="CordiaUPC" w:hAnsi="CordiaUPC" w:cs="CordiaUPC"/>
                <w:b/>
                <w:bCs/>
                <w:sz w:val="26"/>
                <w:szCs w:val="26"/>
                <w:lang w:val="en-US" w:bidi="th-TH"/>
              </w:rPr>
            </w:pPr>
            <w:r w:rsidRPr="002D03D8">
              <w:rPr>
                <w:rFonts w:ascii="CordiaUPC" w:hAnsi="CordiaUPC" w:cs="CordiaUPC"/>
                <w:b/>
                <w:bCs/>
                <w:sz w:val="26"/>
                <w:szCs w:val="26"/>
              </w:rPr>
              <w:t>Loans to customers modified since initial recognition - upgraded</w:t>
            </w:r>
          </w:p>
        </w:tc>
        <w:tc>
          <w:tcPr>
            <w:tcW w:w="1192" w:type="dxa"/>
            <w:gridSpan w:val="2"/>
            <w:vAlign w:val="bottom"/>
          </w:tcPr>
          <w:p w14:paraId="3A0BA000" w14:textId="77777777" w:rsidR="00C449EC" w:rsidRPr="002D03D8" w:rsidRDefault="00C449EC" w:rsidP="00C449EC">
            <w:pPr>
              <w:pStyle w:val="acctfourfigures"/>
              <w:spacing w:line="240" w:lineRule="exact"/>
              <w:ind w:left="-108" w:right="-88"/>
              <w:rPr>
                <w:rFonts w:ascii="CordiaUPC" w:hAnsi="CordiaUPC" w:cs="CordiaUPC"/>
                <w:sz w:val="26"/>
                <w:szCs w:val="26"/>
              </w:rPr>
            </w:pPr>
          </w:p>
        </w:tc>
        <w:tc>
          <w:tcPr>
            <w:tcW w:w="239" w:type="dxa"/>
            <w:vAlign w:val="bottom"/>
          </w:tcPr>
          <w:p w14:paraId="6B05E981"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CDBDAF8" w14:textId="77777777" w:rsidR="00C449EC" w:rsidRPr="002D03D8" w:rsidRDefault="00C449EC" w:rsidP="00C449EC">
            <w:pPr>
              <w:pStyle w:val="acctfourfigures"/>
              <w:spacing w:line="240" w:lineRule="exact"/>
              <w:ind w:left="-108" w:right="-88"/>
              <w:rPr>
                <w:rFonts w:ascii="CordiaUPC" w:hAnsi="CordiaUPC" w:cs="CordiaUPC"/>
                <w:sz w:val="26"/>
                <w:szCs w:val="26"/>
                <w:cs/>
                <w:lang w:bidi="th-TH"/>
              </w:rPr>
            </w:pPr>
          </w:p>
        </w:tc>
      </w:tr>
      <w:tr w:rsidR="00C449EC" w:rsidRPr="002D03D8" w14:paraId="7A7F4B72" w14:textId="77777777" w:rsidTr="005C143D">
        <w:trPr>
          <w:trHeight w:val="220"/>
        </w:trPr>
        <w:tc>
          <w:tcPr>
            <w:tcW w:w="6660" w:type="dxa"/>
          </w:tcPr>
          <w:p w14:paraId="49B3C899" w14:textId="77777777" w:rsidR="00C449EC" w:rsidRPr="002D03D8" w:rsidRDefault="00C449EC" w:rsidP="00C449EC">
            <w:pPr>
              <w:suppressAutoHyphens/>
              <w:spacing w:line="240" w:lineRule="exact"/>
              <w:ind w:right="-29"/>
              <w:rPr>
                <w:rFonts w:ascii="CordiaUPC" w:hAnsi="CordiaUPC" w:cs="CordiaUPC"/>
                <w:sz w:val="26"/>
                <w:szCs w:val="26"/>
              </w:rPr>
            </w:pPr>
            <w:r w:rsidRPr="002D03D8">
              <w:rPr>
                <w:rFonts w:ascii="CordiaUPC" w:hAnsi="CordiaUPC" w:cs="CordiaUPC"/>
                <w:sz w:val="26"/>
                <w:szCs w:val="26"/>
              </w:rPr>
              <w:t>Outstanding of loans to customers upgraded from lifetime expected credit loss</w:t>
            </w:r>
          </w:p>
          <w:p w14:paraId="112361F0" w14:textId="77777777" w:rsidR="00C449EC" w:rsidRPr="002D03D8" w:rsidRDefault="00C449EC" w:rsidP="00C449EC">
            <w:pPr>
              <w:suppressAutoHyphens/>
              <w:spacing w:line="240" w:lineRule="exact"/>
              <w:ind w:right="-29"/>
              <w:rPr>
                <w:rFonts w:ascii="CordiaUPC" w:hAnsi="CordiaUPC" w:cs="CordiaUPC"/>
                <w:sz w:val="26"/>
                <w:szCs w:val="26"/>
                <w:lang w:bidi="th-TH"/>
              </w:rPr>
            </w:pPr>
            <w:r w:rsidRPr="002D03D8">
              <w:rPr>
                <w:rFonts w:ascii="CordiaUPC" w:hAnsi="CordiaUPC" w:cs="CordiaUPC" w:hint="cs"/>
                <w:sz w:val="26"/>
                <w:szCs w:val="26"/>
                <w:cs/>
                <w:lang w:bidi="th-TH"/>
              </w:rPr>
              <w:t xml:space="preserve">   </w:t>
            </w:r>
            <w:r w:rsidRPr="002D03D8">
              <w:rPr>
                <w:rFonts w:ascii="CordiaUPC" w:hAnsi="CordiaUPC" w:cs="CordiaUPC"/>
                <w:sz w:val="26"/>
                <w:szCs w:val="26"/>
              </w:rPr>
              <w:t>to 12-month expected credit loss in the period</w:t>
            </w:r>
          </w:p>
        </w:tc>
        <w:tc>
          <w:tcPr>
            <w:tcW w:w="1192" w:type="dxa"/>
            <w:gridSpan w:val="2"/>
            <w:vAlign w:val="bottom"/>
          </w:tcPr>
          <w:p w14:paraId="1570EB30" w14:textId="4A9ECF81" w:rsidR="00C449EC" w:rsidRPr="002D03D8" w:rsidRDefault="00C449EC" w:rsidP="00C449EC">
            <w:pPr>
              <w:pStyle w:val="acctfourfigures"/>
              <w:spacing w:line="240" w:lineRule="exact"/>
              <w:ind w:left="-108" w:right="-88"/>
              <w:rPr>
                <w:rFonts w:ascii="CordiaUPC" w:hAnsi="CordiaUPC" w:cs="CordiaUPC"/>
                <w:sz w:val="26"/>
                <w:szCs w:val="26"/>
              </w:rPr>
            </w:pPr>
            <w:r w:rsidRPr="002D03D8">
              <w:rPr>
                <w:rFonts w:ascii="CordiaUPC" w:hAnsi="CordiaUPC" w:cs="CordiaUPC"/>
                <w:sz w:val="26"/>
                <w:szCs w:val="26"/>
                <w:lang w:bidi="th-TH"/>
              </w:rPr>
              <w:t>6,344</w:t>
            </w:r>
          </w:p>
        </w:tc>
        <w:tc>
          <w:tcPr>
            <w:tcW w:w="239" w:type="dxa"/>
            <w:vAlign w:val="bottom"/>
          </w:tcPr>
          <w:p w14:paraId="27FB505A"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F466436" w14:textId="00FCA16A" w:rsidR="00C449EC" w:rsidRPr="002D03D8" w:rsidRDefault="00C449EC" w:rsidP="00C449EC">
            <w:pPr>
              <w:pStyle w:val="acctfourfigures"/>
              <w:spacing w:line="240" w:lineRule="exact"/>
              <w:ind w:left="-108" w:right="-88"/>
              <w:rPr>
                <w:rFonts w:ascii="CordiaUPC" w:hAnsi="CordiaUPC" w:cs="CordiaUPC"/>
                <w:sz w:val="26"/>
                <w:szCs w:val="26"/>
                <w:cs/>
                <w:lang w:bidi="th-TH"/>
              </w:rPr>
            </w:pPr>
            <w:r w:rsidRPr="002D03D8">
              <w:rPr>
                <w:rFonts w:ascii="CordiaUPC" w:hAnsi="CordiaUPC" w:cs="CordiaUPC"/>
                <w:sz w:val="26"/>
                <w:szCs w:val="26"/>
                <w:lang w:bidi="th-TH"/>
              </w:rPr>
              <w:t>6,422</w:t>
            </w:r>
          </w:p>
        </w:tc>
      </w:tr>
      <w:tr w:rsidR="00C449EC" w:rsidRPr="002D03D8" w14:paraId="52527A98" w14:textId="77777777" w:rsidTr="005C143D">
        <w:trPr>
          <w:trHeight w:val="220"/>
        </w:trPr>
        <w:tc>
          <w:tcPr>
            <w:tcW w:w="6660" w:type="dxa"/>
          </w:tcPr>
          <w:p w14:paraId="007E60E9" w14:textId="77777777" w:rsidR="00C449EC" w:rsidRPr="002D03D8" w:rsidRDefault="00C449EC" w:rsidP="00C449EC">
            <w:pPr>
              <w:suppressAutoHyphens/>
              <w:spacing w:line="240" w:lineRule="exact"/>
              <w:ind w:right="-29"/>
              <w:rPr>
                <w:rFonts w:ascii="CordiaUPC" w:hAnsi="CordiaUPC" w:cs="CordiaUPC"/>
                <w:sz w:val="26"/>
                <w:szCs w:val="26"/>
              </w:rPr>
            </w:pPr>
          </w:p>
        </w:tc>
        <w:tc>
          <w:tcPr>
            <w:tcW w:w="1192" w:type="dxa"/>
            <w:gridSpan w:val="2"/>
            <w:vAlign w:val="bottom"/>
          </w:tcPr>
          <w:p w14:paraId="0B586DF0" w14:textId="77777777" w:rsidR="00C449EC" w:rsidRPr="002D03D8" w:rsidRDefault="00C449EC" w:rsidP="00C449EC">
            <w:pPr>
              <w:pStyle w:val="acctfourfigures"/>
              <w:spacing w:line="240" w:lineRule="exact"/>
              <w:ind w:left="-108" w:right="-88"/>
              <w:rPr>
                <w:rFonts w:ascii="CordiaUPC" w:hAnsi="CordiaUPC" w:cs="CordiaUPC"/>
                <w:sz w:val="26"/>
                <w:szCs w:val="26"/>
                <w:lang w:bidi="th-TH"/>
              </w:rPr>
            </w:pPr>
          </w:p>
        </w:tc>
        <w:tc>
          <w:tcPr>
            <w:tcW w:w="239" w:type="dxa"/>
            <w:vAlign w:val="bottom"/>
          </w:tcPr>
          <w:p w14:paraId="5A7E58DE"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C242955" w14:textId="77777777" w:rsidR="00C449EC" w:rsidRPr="002D03D8" w:rsidRDefault="00C449EC" w:rsidP="00C449EC">
            <w:pPr>
              <w:pStyle w:val="acctfourfigures"/>
              <w:spacing w:line="240" w:lineRule="exact"/>
              <w:ind w:left="-108" w:right="-88"/>
              <w:rPr>
                <w:rFonts w:ascii="CordiaUPC" w:hAnsi="CordiaUPC" w:cs="CordiaUPC"/>
                <w:sz w:val="26"/>
                <w:szCs w:val="26"/>
              </w:rPr>
            </w:pPr>
          </w:p>
        </w:tc>
      </w:tr>
      <w:tr w:rsidR="00C449EC" w:rsidRPr="002D03D8" w14:paraId="29D45C41" w14:textId="77777777" w:rsidTr="005C143D">
        <w:trPr>
          <w:trHeight w:val="220"/>
        </w:trPr>
        <w:tc>
          <w:tcPr>
            <w:tcW w:w="6660" w:type="dxa"/>
          </w:tcPr>
          <w:p w14:paraId="6AC75AE5" w14:textId="77777777" w:rsidR="00C449EC" w:rsidRPr="002D03D8" w:rsidRDefault="00C449EC" w:rsidP="00C449EC">
            <w:pPr>
              <w:spacing w:line="240" w:lineRule="exact"/>
              <w:ind w:right="-109"/>
              <w:rPr>
                <w:rFonts w:ascii="CordiaUPC" w:hAnsi="CordiaUPC" w:cs="CordiaUPC"/>
                <w:sz w:val="26"/>
                <w:szCs w:val="26"/>
                <w:cs/>
                <w:lang w:bidi="th-TH"/>
              </w:rPr>
            </w:pPr>
          </w:p>
        </w:tc>
        <w:tc>
          <w:tcPr>
            <w:tcW w:w="2583" w:type="dxa"/>
            <w:gridSpan w:val="5"/>
          </w:tcPr>
          <w:p w14:paraId="7CF6F9A6" w14:textId="77777777" w:rsidR="00C449EC" w:rsidRPr="002D03D8" w:rsidRDefault="00C449EC" w:rsidP="00C449EC">
            <w:pPr>
              <w:pStyle w:val="acctfourfigures"/>
              <w:tabs>
                <w:tab w:val="clear" w:pos="765"/>
              </w:tabs>
              <w:spacing w:line="240" w:lineRule="exact"/>
              <w:ind w:left="-108" w:right="-88"/>
              <w:jc w:val="center"/>
              <w:rPr>
                <w:rFonts w:ascii="CordiaUPC" w:hAnsi="CordiaUPC" w:cs="CordiaUPC"/>
                <w:b/>
                <w:bCs/>
                <w:sz w:val="26"/>
                <w:szCs w:val="26"/>
              </w:rPr>
            </w:pPr>
            <w:r w:rsidRPr="002D03D8">
              <w:rPr>
                <w:rFonts w:ascii="CordiaUPC" w:hAnsi="CordiaUPC" w:cs="CordiaUPC" w:hint="cs"/>
                <w:b/>
                <w:bCs/>
                <w:sz w:val="26"/>
                <w:szCs w:val="26"/>
              </w:rPr>
              <w:t>Bank only</w:t>
            </w:r>
          </w:p>
        </w:tc>
      </w:tr>
      <w:tr w:rsidR="00C449EC" w:rsidRPr="002D03D8" w14:paraId="20AAF34F" w14:textId="77777777" w:rsidTr="005C143D">
        <w:trPr>
          <w:trHeight w:val="220"/>
        </w:trPr>
        <w:tc>
          <w:tcPr>
            <w:tcW w:w="6660" w:type="dxa"/>
          </w:tcPr>
          <w:p w14:paraId="52E3E255" w14:textId="77777777" w:rsidR="00C449EC" w:rsidRPr="002D03D8" w:rsidRDefault="00C449EC" w:rsidP="00C449EC">
            <w:pPr>
              <w:spacing w:line="240" w:lineRule="exact"/>
              <w:ind w:right="-109"/>
              <w:rPr>
                <w:rFonts w:ascii="CordiaUPC" w:hAnsi="CordiaUPC" w:cs="CordiaUPC"/>
                <w:sz w:val="26"/>
                <w:szCs w:val="26"/>
              </w:rPr>
            </w:pPr>
          </w:p>
        </w:tc>
        <w:tc>
          <w:tcPr>
            <w:tcW w:w="1170" w:type="dxa"/>
          </w:tcPr>
          <w:p w14:paraId="0B6EC3FA" w14:textId="003740DA" w:rsidR="00C449EC" w:rsidRPr="002D03D8" w:rsidRDefault="00C449EC" w:rsidP="00C449EC">
            <w:pPr>
              <w:pStyle w:val="acctfourfigures"/>
              <w:tabs>
                <w:tab w:val="clear" w:pos="765"/>
              </w:tabs>
              <w:spacing w:line="240" w:lineRule="exact"/>
              <w:ind w:left="-108" w:right="-88"/>
              <w:jc w:val="center"/>
              <w:rPr>
                <w:rFonts w:ascii="CordiaUPC" w:hAnsi="CordiaUPC" w:cs="CordiaUPC"/>
                <w:sz w:val="26"/>
                <w:szCs w:val="26"/>
                <w:lang w:bidi="th-TH"/>
              </w:rPr>
            </w:pPr>
            <w:r w:rsidRPr="002D03D8">
              <w:rPr>
                <w:rFonts w:ascii="CordiaUPC" w:hAnsi="CordiaUPC" w:cs="CordiaUPC"/>
                <w:sz w:val="26"/>
                <w:szCs w:val="26"/>
              </w:rPr>
              <w:t>202</w:t>
            </w:r>
            <w:r w:rsidRPr="002D03D8">
              <w:rPr>
                <w:rFonts w:ascii="CordiaUPC" w:hAnsi="CordiaUPC" w:cs="CordiaUPC"/>
                <w:sz w:val="26"/>
                <w:szCs w:val="26"/>
                <w:lang w:bidi="th-TH"/>
              </w:rPr>
              <w:t>5</w:t>
            </w:r>
          </w:p>
        </w:tc>
        <w:tc>
          <w:tcPr>
            <w:tcW w:w="270" w:type="dxa"/>
            <w:gridSpan w:val="3"/>
          </w:tcPr>
          <w:p w14:paraId="33611348" w14:textId="77777777" w:rsidR="00C449EC" w:rsidRPr="002D03D8" w:rsidRDefault="00C449EC" w:rsidP="00C449EC">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2E2D733F" w14:textId="6A4B7445" w:rsidR="00C449EC" w:rsidRPr="002D03D8" w:rsidRDefault="00C449EC" w:rsidP="00C449EC">
            <w:pPr>
              <w:pStyle w:val="acctfourfigures"/>
              <w:tabs>
                <w:tab w:val="clear" w:pos="765"/>
              </w:tabs>
              <w:spacing w:line="240" w:lineRule="exact"/>
              <w:ind w:left="-108" w:right="-88"/>
              <w:jc w:val="center"/>
              <w:rPr>
                <w:rFonts w:ascii="CordiaUPC" w:hAnsi="CordiaUPC" w:cs="CordiaUPC"/>
                <w:sz w:val="26"/>
                <w:szCs w:val="26"/>
                <w:lang w:bidi="th-TH"/>
              </w:rPr>
            </w:pPr>
            <w:r w:rsidRPr="002D03D8">
              <w:rPr>
                <w:rFonts w:ascii="CordiaUPC" w:hAnsi="CordiaUPC" w:cs="CordiaUPC"/>
                <w:sz w:val="26"/>
                <w:szCs w:val="26"/>
              </w:rPr>
              <w:t>202</w:t>
            </w:r>
            <w:r w:rsidRPr="002D03D8">
              <w:rPr>
                <w:rFonts w:ascii="CordiaUPC" w:hAnsi="CordiaUPC" w:cs="CordiaUPC"/>
                <w:sz w:val="26"/>
                <w:szCs w:val="26"/>
                <w:lang w:bidi="th-TH"/>
              </w:rPr>
              <w:t>4</w:t>
            </w:r>
          </w:p>
        </w:tc>
      </w:tr>
      <w:tr w:rsidR="00C449EC" w:rsidRPr="002D03D8" w14:paraId="38A4B1E9" w14:textId="77777777" w:rsidTr="005C143D">
        <w:trPr>
          <w:trHeight w:val="220"/>
        </w:trPr>
        <w:tc>
          <w:tcPr>
            <w:tcW w:w="6660" w:type="dxa"/>
          </w:tcPr>
          <w:p w14:paraId="5944D2BF" w14:textId="77777777" w:rsidR="00C449EC" w:rsidRPr="002D03D8" w:rsidRDefault="00C449EC" w:rsidP="00C449EC">
            <w:pPr>
              <w:spacing w:line="240" w:lineRule="exact"/>
              <w:ind w:right="-109"/>
              <w:rPr>
                <w:rFonts w:ascii="CordiaUPC" w:hAnsi="CordiaUPC" w:cs="CordiaUPC"/>
                <w:b/>
                <w:bCs/>
                <w:sz w:val="26"/>
                <w:szCs w:val="26"/>
              </w:rPr>
            </w:pPr>
          </w:p>
        </w:tc>
        <w:tc>
          <w:tcPr>
            <w:tcW w:w="2583" w:type="dxa"/>
            <w:gridSpan w:val="5"/>
          </w:tcPr>
          <w:p w14:paraId="4055DA4E" w14:textId="77777777" w:rsidR="00C449EC" w:rsidRPr="002D03D8" w:rsidRDefault="00C449EC" w:rsidP="00C449EC">
            <w:pPr>
              <w:pStyle w:val="acctfourfigures"/>
              <w:tabs>
                <w:tab w:val="clear" w:pos="765"/>
              </w:tabs>
              <w:spacing w:line="240" w:lineRule="exact"/>
              <w:ind w:left="-108" w:right="-88"/>
              <w:jc w:val="center"/>
              <w:rPr>
                <w:rFonts w:ascii="CordiaUPC" w:hAnsi="CordiaUPC" w:cs="CordiaUPC"/>
                <w:sz w:val="26"/>
                <w:szCs w:val="26"/>
              </w:rPr>
            </w:pPr>
            <w:r w:rsidRPr="002D03D8">
              <w:rPr>
                <w:rFonts w:ascii="CordiaUPC" w:hAnsi="CordiaUPC" w:cs="CordiaUPC" w:hint="cs"/>
                <w:i/>
                <w:iCs/>
                <w:snapToGrid w:val="0"/>
                <w:sz w:val="26"/>
                <w:szCs w:val="26"/>
                <w:lang w:val="en-US" w:eastAsia="th-TH" w:bidi="th-TH"/>
              </w:rPr>
              <w:t>(in million Baht)</w:t>
            </w:r>
          </w:p>
        </w:tc>
      </w:tr>
      <w:tr w:rsidR="00C449EC" w:rsidRPr="002D03D8" w14:paraId="5CEB687B" w14:textId="77777777" w:rsidTr="005C143D">
        <w:trPr>
          <w:trHeight w:val="220"/>
        </w:trPr>
        <w:tc>
          <w:tcPr>
            <w:tcW w:w="6660" w:type="dxa"/>
          </w:tcPr>
          <w:p w14:paraId="214A0DBD" w14:textId="77777777" w:rsidR="00C449EC" w:rsidRPr="002D03D8" w:rsidRDefault="00C449EC" w:rsidP="00C449EC">
            <w:pPr>
              <w:spacing w:line="240" w:lineRule="exact"/>
              <w:ind w:right="-109"/>
              <w:rPr>
                <w:rFonts w:ascii="CordiaUPC" w:hAnsi="CordiaUPC" w:cs="CordiaUPC"/>
                <w:b/>
                <w:bCs/>
                <w:sz w:val="26"/>
                <w:szCs w:val="26"/>
              </w:rPr>
            </w:pPr>
            <w:r w:rsidRPr="002D03D8">
              <w:rPr>
                <w:rFonts w:ascii="CordiaUPC" w:hAnsi="CordiaUPC" w:cs="CordiaUPC"/>
                <w:b/>
                <w:bCs/>
                <w:sz w:val="26"/>
                <w:szCs w:val="26"/>
              </w:rPr>
              <w:t xml:space="preserve">Loans to customers modified during the nine-month period ended 30 </w:t>
            </w:r>
            <w:r w:rsidRPr="002D03D8">
              <w:rPr>
                <w:rFonts w:ascii="CordiaUPC" w:eastAsia="Times New Roman" w:hAnsi="CordiaUPC" w:cs="CordiaUPC"/>
                <w:b/>
                <w:bCs/>
                <w:sz w:val="26"/>
                <w:szCs w:val="26"/>
                <w:lang w:bidi="th-TH"/>
              </w:rPr>
              <w:t>September</w:t>
            </w:r>
          </w:p>
        </w:tc>
        <w:tc>
          <w:tcPr>
            <w:tcW w:w="1192" w:type="dxa"/>
            <w:gridSpan w:val="2"/>
          </w:tcPr>
          <w:p w14:paraId="30FDDA30" w14:textId="77777777" w:rsidR="00C449EC" w:rsidRPr="002D03D8" w:rsidRDefault="00C449EC" w:rsidP="00C449EC">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15A824B4"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6E94C8E2" w14:textId="77777777" w:rsidR="00C449EC" w:rsidRPr="002D03D8" w:rsidRDefault="00C449EC" w:rsidP="00C449EC">
            <w:pPr>
              <w:pStyle w:val="acctfourfigures"/>
              <w:tabs>
                <w:tab w:val="clear" w:pos="765"/>
              </w:tabs>
              <w:spacing w:line="240" w:lineRule="exact"/>
              <w:ind w:left="-108" w:right="-88"/>
              <w:jc w:val="center"/>
              <w:rPr>
                <w:rFonts w:ascii="CordiaUPC" w:hAnsi="CordiaUPC" w:cs="CordiaUPC"/>
                <w:sz w:val="26"/>
                <w:szCs w:val="26"/>
              </w:rPr>
            </w:pPr>
          </w:p>
        </w:tc>
      </w:tr>
      <w:tr w:rsidR="00C449EC" w:rsidRPr="002D03D8" w14:paraId="68B445B1" w14:textId="77777777" w:rsidTr="005C143D">
        <w:trPr>
          <w:trHeight w:val="220"/>
        </w:trPr>
        <w:tc>
          <w:tcPr>
            <w:tcW w:w="6660" w:type="dxa"/>
          </w:tcPr>
          <w:p w14:paraId="4E14238E" w14:textId="77777777" w:rsidR="00C449EC" w:rsidRPr="002D03D8" w:rsidRDefault="00C449EC" w:rsidP="00C449EC">
            <w:pPr>
              <w:spacing w:line="240" w:lineRule="exact"/>
              <w:ind w:right="-109"/>
              <w:rPr>
                <w:rFonts w:ascii="CordiaUPC" w:hAnsi="CordiaUPC" w:cs="CordiaUPC"/>
                <w:sz w:val="26"/>
                <w:szCs w:val="26"/>
              </w:rPr>
            </w:pPr>
            <w:r w:rsidRPr="002D03D8">
              <w:rPr>
                <w:rFonts w:ascii="CordiaUPC" w:hAnsi="CordiaUPC" w:cs="CordiaUPC"/>
                <w:sz w:val="26"/>
                <w:szCs w:val="26"/>
              </w:rPr>
              <w:t>Outstanding loans to customers at modification date</w:t>
            </w:r>
          </w:p>
        </w:tc>
        <w:tc>
          <w:tcPr>
            <w:tcW w:w="1192" w:type="dxa"/>
            <w:gridSpan w:val="2"/>
            <w:vAlign w:val="bottom"/>
          </w:tcPr>
          <w:p w14:paraId="75A4D580" w14:textId="5EE3F018" w:rsidR="00C449EC" w:rsidRPr="002D03D8" w:rsidRDefault="00C449EC" w:rsidP="00C449EC">
            <w:pPr>
              <w:pStyle w:val="acctfourfigures"/>
              <w:spacing w:line="240" w:lineRule="exact"/>
              <w:ind w:left="-108" w:right="-88"/>
              <w:rPr>
                <w:rFonts w:ascii="CordiaUPC" w:hAnsi="CordiaUPC" w:cs="CordiaUPC"/>
                <w:sz w:val="26"/>
                <w:szCs w:val="26"/>
              </w:rPr>
            </w:pPr>
            <w:r w:rsidRPr="002D03D8">
              <w:rPr>
                <w:rFonts w:ascii="CordiaUPC" w:hAnsi="CordiaUPC" w:cs="CordiaUPC"/>
                <w:sz w:val="26"/>
                <w:szCs w:val="26"/>
                <w:lang w:val="en-US" w:bidi="th-TH"/>
              </w:rPr>
              <w:t>27,160</w:t>
            </w:r>
          </w:p>
        </w:tc>
        <w:tc>
          <w:tcPr>
            <w:tcW w:w="239" w:type="dxa"/>
            <w:vAlign w:val="bottom"/>
          </w:tcPr>
          <w:p w14:paraId="4F9F8450"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5A3D1CC" w14:textId="3B710B23" w:rsidR="00C449EC" w:rsidRPr="002D03D8" w:rsidRDefault="00C449EC" w:rsidP="00C449EC">
            <w:pPr>
              <w:pStyle w:val="acctfourfigures"/>
              <w:spacing w:line="240" w:lineRule="exact"/>
              <w:ind w:left="-108" w:right="-88"/>
              <w:rPr>
                <w:rFonts w:ascii="CordiaUPC" w:hAnsi="CordiaUPC" w:cs="CordiaUPC"/>
                <w:sz w:val="26"/>
                <w:szCs w:val="26"/>
              </w:rPr>
            </w:pPr>
            <w:r w:rsidRPr="002D03D8">
              <w:rPr>
                <w:rFonts w:ascii="CordiaUPC" w:hAnsi="CordiaUPC" w:cs="CordiaUPC"/>
                <w:sz w:val="26"/>
                <w:szCs w:val="26"/>
                <w:lang w:bidi="th-TH"/>
              </w:rPr>
              <w:t>35,416</w:t>
            </w:r>
          </w:p>
        </w:tc>
      </w:tr>
      <w:tr w:rsidR="00C449EC" w:rsidRPr="002D03D8" w14:paraId="37259704" w14:textId="77777777" w:rsidTr="005C143D">
        <w:trPr>
          <w:trHeight w:val="220"/>
        </w:trPr>
        <w:tc>
          <w:tcPr>
            <w:tcW w:w="6660" w:type="dxa"/>
          </w:tcPr>
          <w:p w14:paraId="66E2752F" w14:textId="77777777" w:rsidR="00C449EC" w:rsidRPr="002D03D8" w:rsidRDefault="00C449EC" w:rsidP="00C449EC">
            <w:pPr>
              <w:spacing w:line="240" w:lineRule="exact"/>
              <w:ind w:right="-109"/>
              <w:rPr>
                <w:rFonts w:ascii="CordiaUPC" w:hAnsi="CordiaUPC" w:cs="CordiaUPC"/>
                <w:sz w:val="26"/>
                <w:szCs w:val="26"/>
              </w:rPr>
            </w:pPr>
            <w:r w:rsidRPr="002D03D8">
              <w:rPr>
                <w:rFonts w:ascii="CordiaUPC" w:hAnsi="CordiaUPC" w:cs="CordiaUPC" w:hint="cs"/>
                <w:sz w:val="26"/>
                <w:szCs w:val="26"/>
                <w:lang w:bidi="th-TH"/>
              </w:rPr>
              <w:t>Net modification loss</w:t>
            </w:r>
          </w:p>
        </w:tc>
        <w:tc>
          <w:tcPr>
            <w:tcW w:w="1192" w:type="dxa"/>
            <w:gridSpan w:val="2"/>
            <w:vAlign w:val="bottom"/>
          </w:tcPr>
          <w:p w14:paraId="18B67CC5" w14:textId="7AC515E7" w:rsidR="00C449EC" w:rsidRPr="002D03D8" w:rsidRDefault="00C449EC" w:rsidP="00C449EC">
            <w:pPr>
              <w:pStyle w:val="acctfourfigures"/>
              <w:spacing w:line="240" w:lineRule="exact"/>
              <w:ind w:left="-108" w:right="-88"/>
              <w:rPr>
                <w:rFonts w:ascii="CordiaUPC" w:hAnsi="CordiaUPC" w:cs="CordiaUPC"/>
                <w:sz w:val="26"/>
                <w:szCs w:val="26"/>
              </w:rPr>
            </w:pPr>
            <w:r w:rsidRPr="002D03D8">
              <w:rPr>
                <w:rFonts w:ascii="CordiaUPC" w:hAnsi="CordiaUPC" w:cs="CordiaUPC"/>
                <w:sz w:val="26"/>
                <w:szCs w:val="26"/>
                <w:lang w:bidi="th-TH"/>
              </w:rPr>
              <w:t>515</w:t>
            </w:r>
          </w:p>
        </w:tc>
        <w:tc>
          <w:tcPr>
            <w:tcW w:w="239" w:type="dxa"/>
            <w:vAlign w:val="bottom"/>
          </w:tcPr>
          <w:p w14:paraId="2BDD4C3D"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3C27C40" w14:textId="1BDCC7C6" w:rsidR="00C449EC" w:rsidRPr="002D03D8" w:rsidRDefault="00C449EC" w:rsidP="00C449EC">
            <w:pPr>
              <w:pStyle w:val="acctfourfigures"/>
              <w:spacing w:line="240" w:lineRule="exact"/>
              <w:ind w:left="-108" w:right="-88"/>
              <w:rPr>
                <w:rFonts w:ascii="CordiaUPC" w:hAnsi="CordiaUPC" w:cs="CordiaUPC"/>
                <w:sz w:val="26"/>
                <w:szCs w:val="26"/>
              </w:rPr>
            </w:pPr>
            <w:r w:rsidRPr="002D03D8">
              <w:rPr>
                <w:rFonts w:ascii="CordiaUPC" w:hAnsi="CordiaUPC" w:cs="CordiaUPC"/>
                <w:sz w:val="26"/>
                <w:szCs w:val="26"/>
                <w:lang w:bidi="th-TH"/>
              </w:rPr>
              <w:t>15</w:t>
            </w:r>
          </w:p>
        </w:tc>
      </w:tr>
      <w:tr w:rsidR="00C449EC" w:rsidRPr="002D03D8" w14:paraId="29C614EE" w14:textId="77777777" w:rsidTr="005C143D">
        <w:trPr>
          <w:trHeight w:val="220"/>
        </w:trPr>
        <w:tc>
          <w:tcPr>
            <w:tcW w:w="6660" w:type="dxa"/>
          </w:tcPr>
          <w:p w14:paraId="381F4048" w14:textId="77777777" w:rsidR="00C449EC" w:rsidRPr="002D03D8" w:rsidRDefault="00C449EC" w:rsidP="00C449EC">
            <w:pPr>
              <w:spacing w:line="240" w:lineRule="exact"/>
              <w:ind w:right="-109"/>
              <w:rPr>
                <w:rFonts w:ascii="CordiaUPC" w:hAnsi="CordiaUPC" w:cs="CordiaUPC"/>
                <w:sz w:val="26"/>
                <w:szCs w:val="26"/>
                <w:lang w:bidi="th-TH"/>
              </w:rPr>
            </w:pPr>
          </w:p>
        </w:tc>
        <w:tc>
          <w:tcPr>
            <w:tcW w:w="1192" w:type="dxa"/>
            <w:gridSpan w:val="2"/>
            <w:vAlign w:val="bottom"/>
          </w:tcPr>
          <w:p w14:paraId="21F1DD1B" w14:textId="77777777" w:rsidR="00C449EC" w:rsidRPr="002D03D8" w:rsidRDefault="00C449EC" w:rsidP="00C449EC">
            <w:pPr>
              <w:pStyle w:val="acctfourfigures"/>
              <w:spacing w:line="240" w:lineRule="exact"/>
              <w:ind w:left="-108" w:right="-88"/>
              <w:rPr>
                <w:rFonts w:ascii="CordiaUPC" w:hAnsi="CordiaUPC" w:cs="CordiaUPC"/>
                <w:sz w:val="26"/>
                <w:szCs w:val="26"/>
              </w:rPr>
            </w:pPr>
          </w:p>
        </w:tc>
        <w:tc>
          <w:tcPr>
            <w:tcW w:w="239" w:type="dxa"/>
            <w:vAlign w:val="bottom"/>
          </w:tcPr>
          <w:p w14:paraId="56BC0B35"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706C527" w14:textId="77777777" w:rsidR="00C449EC" w:rsidRPr="002D03D8" w:rsidRDefault="00C449EC" w:rsidP="00C449EC">
            <w:pPr>
              <w:pStyle w:val="acctfourfigures"/>
              <w:spacing w:line="240" w:lineRule="exact"/>
              <w:ind w:left="-108" w:right="-88"/>
              <w:rPr>
                <w:rFonts w:ascii="CordiaUPC" w:hAnsi="CordiaUPC" w:cs="CordiaUPC"/>
                <w:sz w:val="26"/>
                <w:szCs w:val="26"/>
                <w:lang w:bidi="th-TH"/>
              </w:rPr>
            </w:pPr>
          </w:p>
        </w:tc>
      </w:tr>
      <w:tr w:rsidR="00C449EC" w:rsidRPr="002D03D8" w14:paraId="42CEBA65" w14:textId="77777777" w:rsidTr="005C143D">
        <w:trPr>
          <w:trHeight w:val="220"/>
        </w:trPr>
        <w:tc>
          <w:tcPr>
            <w:tcW w:w="6660" w:type="dxa"/>
          </w:tcPr>
          <w:p w14:paraId="2F1DA4EF" w14:textId="77777777" w:rsidR="00C449EC" w:rsidRPr="002D03D8" w:rsidRDefault="00C449EC" w:rsidP="00C449EC">
            <w:pPr>
              <w:spacing w:line="240" w:lineRule="exact"/>
              <w:ind w:left="184" w:right="-29" w:hanging="176"/>
              <w:rPr>
                <w:rFonts w:ascii="CordiaUPC" w:hAnsi="CordiaUPC" w:cs="CordiaUPC"/>
                <w:b/>
                <w:bCs/>
                <w:sz w:val="26"/>
                <w:szCs w:val="26"/>
              </w:rPr>
            </w:pPr>
            <w:r w:rsidRPr="002D03D8">
              <w:rPr>
                <w:rFonts w:ascii="CordiaUPC" w:hAnsi="CordiaUPC" w:cs="CordiaUPC"/>
                <w:b/>
                <w:bCs/>
                <w:sz w:val="26"/>
                <w:szCs w:val="26"/>
              </w:rPr>
              <w:t>Loans to customers modified since initial recognition - upgraded</w:t>
            </w:r>
          </w:p>
        </w:tc>
        <w:tc>
          <w:tcPr>
            <w:tcW w:w="1192" w:type="dxa"/>
            <w:gridSpan w:val="2"/>
            <w:vAlign w:val="bottom"/>
          </w:tcPr>
          <w:p w14:paraId="1F4D40B0" w14:textId="77777777" w:rsidR="00C449EC" w:rsidRPr="002D03D8" w:rsidRDefault="00C449EC" w:rsidP="00C449EC">
            <w:pPr>
              <w:pStyle w:val="acctfourfigures"/>
              <w:spacing w:line="240" w:lineRule="exact"/>
              <w:ind w:left="-108" w:right="-88"/>
              <w:rPr>
                <w:rFonts w:ascii="CordiaUPC" w:hAnsi="CordiaUPC" w:cs="CordiaUPC"/>
                <w:sz w:val="26"/>
                <w:szCs w:val="26"/>
              </w:rPr>
            </w:pPr>
          </w:p>
        </w:tc>
        <w:tc>
          <w:tcPr>
            <w:tcW w:w="239" w:type="dxa"/>
            <w:vAlign w:val="bottom"/>
          </w:tcPr>
          <w:p w14:paraId="71B76DEF"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5016D66" w14:textId="77777777" w:rsidR="00C449EC" w:rsidRPr="002D03D8" w:rsidRDefault="00C449EC" w:rsidP="00C449EC">
            <w:pPr>
              <w:pStyle w:val="acctfourfigures"/>
              <w:spacing w:line="240" w:lineRule="exact"/>
              <w:ind w:left="-108" w:right="-88"/>
              <w:rPr>
                <w:rFonts w:ascii="CordiaUPC" w:hAnsi="CordiaUPC" w:cs="CordiaUPC"/>
                <w:sz w:val="26"/>
                <w:szCs w:val="26"/>
                <w:lang w:bidi="th-TH"/>
              </w:rPr>
            </w:pPr>
          </w:p>
        </w:tc>
      </w:tr>
      <w:tr w:rsidR="00C449EC" w:rsidRPr="002D03D8" w14:paraId="270A4E64" w14:textId="77777777" w:rsidTr="005C143D">
        <w:trPr>
          <w:trHeight w:val="218"/>
        </w:trPr>
        <w:tc>
          <w:tcPr>
            <w:tcW w:w="6660" w:type="dxa"/>
          </w:tcPr>
          <w:p w14:paraId="0FD19474" w14:textId="77777777" w:rsidR="00C449EC" w:rsidRPr="002D03D8" w:rsidRDefault="00C449EC" w:rsidP="00C449EC">
            <w:pPr>
              <w:suppressAutoHyphens/>
              <w:spacing w:line="240" w:lineRule="exact"/>
              <w:ind w:right="-29"/>
              <w:rPr>
                <w:rFonts w:ascii="CordiaUPC" w:hAnsi="CordiaUPC" w:cs="CordiaUPC"/>
                <w:sz w:val="26"/>
                <w:szCs w:val="26"/>
              </w:rPr>
            </w:pPr>
            <w:r w:rsidRPr="002D03D8">
              <w:rPr>
                <w:rFonts w:ascii="CordiaUPC" w:hAnsi="CordiaUPC" w:cs="CordiaUPC"/>
                <w:sz w:val="26"/>
                <w:szCs w:val="26"/>
              </w:rPr>
              <w:t>Outstanding of loans to customers upgraded from lifetime expected credit loss</w:t>
            </w:r>
          </w:p>
          <w:p w14:paraId="7638DEDC" w14:textId="77777777" w:rsidR="00C449EC" w:rsidRPr="002D03D8" w:rsidRDefault="00C449EC" w:rsidP="00C449EC">
            <w:pPr>
              <w:spacing w:line="240" w:lineRule="exact"/>
              <w:ind w:right="-109"/>
              <w:rPr>
                <w:rFonts w:ascii="CordiaUPC" w:hAnsi="CordiaUPC" w:cs="CordiaUPC"/>
                <w:sz w:val="26"/>
                <w:szCs w:val="26"/>
                <w:cs/>
                <w:lang w:bidi="th-TH"/>
              </w:rPr>
            </w:pPr>
            <w:r w:rsidRPr="002D03D8">
              <w:rPr>
                <w:rFonts w:ascii="CordiaUPC" w:hAnsi="CordiaUPC" w:cs="CordiaUPC" w:hint="cs"/>
                <w:sz w:val="26"/>
                <w:szCs w:val="26"/>
                <w:cs/>
                <w:lang w:bidi="th-TH"/>
              </w:rPr>
              <w:t xml:space="preserve">   </w:t>
            </w:r>
            <w:r w:rsidRPr="002D03D8">
              <w:rPr>
                <w:rFonts w:ascii="CordiaUPC" w:hAnsi="CordiaUPC" w:cs="CordiaUPC"/>
                <w:sz w:val="26"/>
                <w:szCs w:val="26"/>
              </w:rPr>
              <w:t>to 12-month expected credit loss in the period</w:t>
            </w:r>
          </w:p>
        </w:tc>
        <w:tc>
          <w:tcPr>
            <w:tcW w:w="1192" w:type="dxa"/>
            <w:gridSpan w:val="2"/>
            <w:vAlign w:val="bottom"/>
          </w:tcPr>
          <w:p w14:paraId="7ECA8B04" w14:textId="5D09EC9C" w:rsidR="00C449EC" w:rsidRPr="002D03D8" w:rsidRDefault="00C449EC" w:rsidP="00C449EC">
            <w:pPr>
              <w:pStyle w:val="acctfourfigures"/>
              <w:spacing w:line="240" w:lineRule="exact"/>
              <w:ind w:left="-108" w:right="-88"/>
              <w:rPr>
                <w:rFonts w:ascii="CordiaUPC" w:hAnsi="CordiaUPC" w:cs="CordiaUPC"/>
                <w:sz w:val="26"/>
                <w:szCs w:val="26"/>
              </w:rPr>
            </w:pPr>
            <w:r w:rsidRPr="002D03D8">
              <w:rPr>
                <w:rFonts w:ascii="CordiaUPC" w:hAnsi="CordiaUPC" w:cs="CordiaUPC"/>
                <w:sz w:val="26"/>
                <w:szCs w:val="26"/>
                <w:lang w:bidi="th-TH"/>
              </w:rPr>
              <w:t>6,344</w:t>
            </w:r>
          </w:p>
        </w:tc>
        <w:tc>
          <w:tcPr>
            <w:tcW w:w="239" w:type="dxa"/>
            <w:vAlign w:val="bottom"/>
          </w:tcPr>
          <w:p w14:paraId="3B440447"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B64D9F5" w14:textId="4F24CC25" w:rsidR="00C449EC" w:rsidRPr="002D03D8" w:rsidRDefault="00C449EC" w:rsidP="00C449EC">
            <w:pPr>
              <w:pStyle w:val="acctfourfigures"/>
              <w:spacing w:line="240" w:lineRule="exact"/>
              <w:ind w:right="-88"/>
              <w:rPr>
                <w:rFonts w:ascii="CordiaUPC" w:hAnsi="CordiaUPC" w:cs="CordiaUPC"/>
                <w:sz w:val="26"/>
                <w:szCs w:val="26"/>
                <w:lang w:bidi="th-TH"/>
              </w:rPr>
            </w:pPr>
            <w:r w:rsidRPr="002D03D8">
              <w:rPr>
                <w:rFonts w:ascii="CordiaUPC" w:hAnsi="CordiaUPC" w:cs="CordiaUPC"/>
                <w:sz w:val="26"/>
                <w:szCs w:val="26"/>
                <w:lang w:bidi="th-TH"/>
              </w:rPr>
              <w:t>6,422</w:t>
            </w:r>
          </w:p>
        </w:tc>
      </w:tr>
      <w:tr w:rsidR="00C449EC" w:rsidRPr="002D03D8" w14:paraId="308F1042" w14:textId="77777777" w:rsidTr="005C143D">
        <w:trPr>
          <w:trHeight w:val="218"/>
        </w:trPr>
        <w:tc>
          <w:tcPr>
            <w:tcW w:w="6660" w:type="dxa"/>
          </w:tcPr>
          <w:p w14:paraId="516E299E" w14:textId="77777777" w:rsidR="00C449EC" w:rsidRPr="002D03D8" w:rsidRDefault="00C449EC" w:rsidP="00C449EC">
            <w:pPr>
              <w:spacing w:line="240" w:lineRule="exact"/>
              <w:ind w:left="163" w:right="-109" w:hanging="163"/>
              <w:rPr>
                <w:rFonts w:ascii="CordiaUPC" w:hAnsi="CordiaUPC" w:cs="CordiaUPC"/>
                <w:sz w:val="26"/>
                <w:szCs w:val="26"/>
              </w:rPr>
            </w:pPr>
          </w:p>
        </w:tc>
        <w:tc>
          <w:tcPr>
            <w:tcW w:w="1192" w:type="dxa"/>
            <w:gridSpan w:val="2"/>
            <w:vAlign w:val="bottom"/>
          </w:tcPr>
          <w:p w14:paraId="0A3F83B2" w14:textId="77777777" w:rsidR="00C449EC" w:rsidRPr="002D03D8" w:rsidRDefault="00C449EC" w:rsidP="00C449EC">
            <w:pPr>
              <w:pStyle w:val="acctfourfigures"/>
              <w:spacing w:line="240" w:lineRule="exact"/>
              <w:ind w:left="-108" w:right="-88"/>
              <w:rPr>
                <w:rFonts w:ascii="CordiaUPC" w:hAnsi="CordiaUPC" w:cs="CordiaUPC"/>
                <w:sz w:val="26"/>
                <w:szCs w:val="26"/>
              </w:rPr>
            </w:pPr>
          </w:p>
        </w:tc>
        <w:tc>
          <w:tcPr>
            <w:tcW w:w="239" w:type="dxa"/>
            <w:vAlign w:val="bottom"/>
          </w:tcPr>
          <w:p w14:paraId="41ABE95A" w14:textId="77777777" w:rsidR="00C449EC" w:rsidRPr="002D03D8" w:rsidRDefault="00C449EC" w:rsidP="00C449EC">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B24098B" w14:textId="77777777" w:rsidR="00C449EC" w:rsidRPr="002D03D8" w:rsidRDefault="00C449EC" w:rsidP="00C449EC">
            <w:pPr>
              <w:pStyle w:val="acctfourfigures"/>
              <w:spacing w:line="240" w:lineRule="exact"/>
              <w:ind w:left="-108" w:right="-88"/>
              <w:rPr>
                <w:rFonts w:ascii="CordiaUPC" w:hAnsi="CordiaUPC" w:cs="CordiaUPC"/>
                <w:sz w:val="26"/>
                <w:szCs w:val="26"/>
              </w:rPr>
            </w:pPr>
          </w:p>
        </w:tc>
      </w:tr>
    </w:tbl>
    <w:p w14:paraId="7B6F8A11" w14:textId="77777777" w:rsidR="006B69A2" w:rsidRPr="002D03D8" w:rsidRDefault="006B69A2" w:rsidP="006B69A2">
      <w:pPr>
        <w:spacing w:line="240" w:lineRule="exact"/>
        <w:rPr>
          <w:rFonts w:ascii="CordiaUPC" w:hAnsi="CordiaUPC" w:cs="CordiaUPC"/>
          <w:sz w:val="26"/>
          <w:szCs w:val="26"/>
          <w:cs/>
          <w:lang w:val="en-AU" w:bidi="th-TH"/>
        </w:rPr>
      </w:pPr>
    </w:p>
    <w:p w14:paraId="0110A311" w14:textId="3F7D5589" w:rsidR="006B69A2" w:rsidRPr="002D03D8" w:rsidRDefault="006B69A2" w:rsidP="006B69A2">
      <w:pPr>
        <w:spacing w:line="240" w:lineRule="exact"/>
        <w:ind w:left="540"/>
        <w:jc w:val="both"/>
        <w:rPr>
          <w:rFonts w:ascii="CordiaUPC" w:hAnsi="CordiaUPC" w:cs="CordiaUPC"/>
          <w:sz w:val="26"/>
          <w:szCs w:val="26"/>
        </w:rPr>
      </w:pPr>
      <w:r w:rsidRPr="002D03D8">
        <w:rPr>
          <w:rFonts w:ascii="CordiaUPC" w:hAnsi="CordiaUPC" w:cs="CordiaUPC"/>
          <w:sz w:val="26"/>
          <w:szCs w:val="26"/>
        </w:rPr>
        <w:t xml:space="preserve">As </w:t>
      </w:r>
      <w:proofErr w:type="gramStart"/>
      <w:r w:rsidRPr="002D03D8">
        <w:rPr>
          <w:rFonts w:ascii="CordiaUPC" w:hAnsi="CordiaUPC" w:cs="CordiaUPC"/>
          <w:sz w:val="26"/>
          <w:szCs w:val="26"/>
        </w:rPr>
        <w:t>at</w:t>
      </w:r>
      <w:proofErr w:type="gramEnd"/>
      <w:r w:rsidRPr="002D03D8">
        <w:rPr>
          <w:rFonts w:ascii="CordiaUPC" w:hAnsi="CordiaUPC" w:cs="CordiaUPC"/>
          <w:sz w:val="26"/>
          <w:szCs w:val="26"/>
        </w:rPr>
        <w:t xml:space="preserve"> 30 </w:t>
      </w:r>
      <w:r w:rsidRPr="002D03D8">
        <w:rPr>
          <w:rFonts w:ascii="CordiaUPC" w:eastAsia="Times New Roman" w:hAnsi="CordiaUPC" w:cs="CordiaUPC"/>
          <w:sz w:val="26"/>
          <w:szCs w:val="26"/>
          <w:lang w:val="en-AU"/>
        </w:rPr>
        <w:t xml:space="preserve">September </w:t>
      </w:r>
      <w:r w:rsidRPr="002D03D8">
        <w:rPr>
          <w:rFonts w:ascii="CordiaUPC" w:hAnsi="CordiaUPC" w:cs="CordiaUPC"/>
          <w:sz w:val="26"/>
          <w:szCs w:val="26"/>
        </w:rPr>
        <w:t>202</w:t>
      </w:r>
      <w:r w:rsidR="006C630D" w:rsidRPr="002D03D8">
        <w:rPr>
          <w:rFonts w:ascii="CordiaUPC" w:hAnsi="CordiaUPC" w:cs="CordiaUPC"/>
          <w:sz w:val="26"/>
          <w:szCs w:val="26"/>
        </w:rPr>
        <w:t>5</w:t>
      </w:r>
      <w:r w:rsidRPr="002D03D8">
        <w:rPr>
          <w:rFonts w:ascii="CordiaUPC" w:hAnsi="CordiaUPC" w:cs="CordiaUPC"/>
          <w:sz w:val="26"/>
          <w:szCs w:val="26"/>
        </w:rPr>
        <w:t xml:space="preserve">, the outstanding modified loans to customers of the Bank and its subsidiaries was approximately </w:t>
      </w:r>
      <w:r w:rsidR="00317F04" w:rsidRPr="002D03D8">
        <w:rPr>
          <w:rFonts w:ascii="CordiaUPC" w:hAnsi="CordiaUPC" w:cs="CordiaUPC"/>
          <w:sz w:val="26"/>
          <w:szCs w:val="26"/>
          <w:lang w:val="en-US" w:bidi="th-TH"/>
        </w:rPr>
        <w:t>13</w:t>
      </w:r>
      <w:r w:rsidRPr="002D03D8">
        <w:rPr>
          <w:rFonts w:ascii="CordiaUPC" w:hAnsi="CordiaUPC" w:cs="CordiaUPC"/>
          <w:sz w:val="26"/>
          <w:szCs w:val="26"/>
        </w:rPr>
        <w:t xml:space="preserve">% of the total loans to customers </w:t>
      </w:r>
      <w:r w:rsidRPr="002D03D8">
        <w:rPr>
          <w:rFonts w:ascii="CordiaUPC" w:hAnsi="CordiaUPC" w:cs="CordiaUPC"/>
          <w:i/>
          <w:iCs/>
          <w:sz w:val="26"/>
          <w:szCs w:val="26"/>
        </w:rPr>
        <w:t>(31 December 202</w:t>
      </w:r>
      <w:r w:rsidR="006C630D" w:rsidRPr="002D03D8">
        <w:rPr>
          <w:rFonts w:ascii="CordiaUPC" w:hAnsi="CordiaUPC" w:cs="CordiaUPC"/>
          <w:i/>
          <w:iCs/>
          <w:sz w:val="26"/>
          <w:szCs w:val="26"/>
        </w:rPr>
        <w:t>4</w:t>
      </w:r>
      <w:r w:rsidRPr="002D03D8">
        <w:rPr>
          <w:rFonts w:ascii="CordiaUPC" w:hAnsi="CordiaUPC" w:cs="CordiaUPC"/>
          <w:i/>
          <w:iCs/>
          <w:sz w:val="26"/>
          <w:szCs w:val="26"/>
        </w:rPr>
        <w:t>: 1</w:t>
      </w:r>
      <w:r w:rsidR="006C630D" w:rsidRPr="002D03D8">
        <w:rPr>
          <w:rFonts w:ascii="CordiaUPC" w:hAnsi="CordiaUPC" w:cs="CordiaUPC"/>
          <w:i/>
          <w:iCs/>
          <w:sz w:val="26"/>
          <w:szCs w:val="26"/>
        </w:rPr>
        <w:t>2</w:t>
      </w:r>
      <w:r w:rsidRPr="002D03D8">
        <w:rPr>
          <w:rFonts w:ascii="CordiaUPC" w:hAnsi="CordiaUPC" w:cs="CordiaUPC"/>
          <w:i/>
          <w:iCs/>
          <w:sz w:val="26"/>
          <w:szCs w:val="26"/>
        </w:rPr>
        <w:t>% of the total loans to customers).</w:t>
      </w:r>
    </w:p>
    <w:p w14:paraId="536B8CC5" w14:textId="77777777" w:rsidR="006744A2" w:rsidRPr="002D03D8" w:rsidRDefault="006744A2">
      <w:pPr>
        <w:spacing w:line="240" w:lineRule="auto"/>
        <w:rPr>
          <w:rFonts w:ascii="CordiaUPC" w:hAnsi="CordiaUPC" w:cs="CordiaUPC"/>
          <w:sz w:val="26"/>
          <w:szCs w:val="26"/>
          <w:lang w:bidi="th-TH"/>
        </w:rPr>
      </w:pPr>
    </w:p>
    <w:p w14:paraId="27D3072B" w14:textId="77C8631C" w:rsidR="006744A2" w:rsidRPr="002D03D8" w:rsidRDefault="00804E90" w:rsidP="004A2A04">
      <w:pPr>
        <w:spacing w:line="240" w:lineRule="auto"/>
        <w:ind w:left="567" w:hanging="567"/>
        <w:rPr>
          <w:rFonts w:ascii="CordiaUPC" w:hAnsi="CordiaUPC" w:cs="CordiaUPC"/>
          <w:sz w:val="26"/>
          <w:szCs w:val="26"/>
          <w:cs/>
          <w:lang w:val="en-AU"/>
        </w:rPr>
      </w:pPr>
      <w:r w:rsidRPr="002D03D8">
        <w:rPr>
          <w:rFonts w:ascii="CordiaUPC" w:hAnsi="CordiaUPC" w:cs="CordiaUPC"/>
          <w:b/>
          <w:bCs/>
          <w:sz w:val="26"/>
          <w:szCs w:val="26"/>
          <w:lang w:val="en-US" w:bidi="th-TH"/>
        </w:rPr>
        <w:lastRenderedPageBreak/>
        <w:t>9</w:t>
      </w:r>
      <w:r w:rsidR="006744A2" w:rsidRPr="002D03D8">
        <w:rPr>
          <w:rFonts w:ascii="CordiaUPC" w:hAnsi="CordiaUPC" w:cs="CordiaUPC"/>
          <w:b/>
          <w:bCs/>
          <w:sz w:val="26"/>
          <w:szCs w:val="26"/>
          <w:lang w:val="en-US" w:bidi="th-TH"/>
        </w:rPr>
        <w:t>.</w:t>
      </w:r>
      <w:r w:rsidR="00391853" w:rsidRPr="002D03D8">
        <w:rPr>
          <w:rFonts w:ascii="CordiaUPC" w:hAnsi="CordiaUPC" w:cs="CordiaUPC"/>
          <w:b/>
          <w:bCs/>
          <w:sz w:val="26"/>
          <w:szCs w:val="26"/>
          <w:lang w:val="en-US" w:bidi="th-TH"/>
        </w:rPr>
        <w:t>5</w:t>
      </w:r>
      <w:r w:rsidR="006744A2" w:rsidRPr="002D03D8">
        <w:rPr>
          <w:rFonts w:ascii="CordiaUPC" w:hAnsi="CordiaUPC" w:cs="CordiaUPC"/>
          <w:b/>
          <w:bCs/>
          <w:sz w:val="26"/>
          <w:szCs w:val="26"/>
          <w:lang w:val="en-US" w:bidi="th-TH"/>
        </w:rPr>
        <w:t xml:space="preserve"> </w:t>
      </w:r>
      <w:r w:rsidR="004A2A04" w:rsidRPr="002D03D8">
        <w:rPr>
          <w:rFonts w:ascii="CordiaUPC" w:hAnsi="CordiaUPC" w:cs="CordiaUPC"/>
          <w:b/>
          <w:bCs/>
          <w:sz w:val="26"/>
          <w:szCs w:val="26"/>
          <w:lang w:val="en-US" w:bidi="th-TH"/>
        </w:rPr>
        <w:tab/>
      </w:r>
      <w:r w:rsidR="006744A2" w:rsidRPr="002D03D8">
        <w:rPr>
          <w:rFonts w:ascii="CordiaUPC" w:hAnsi="CordiaUPC" w:cs="CordiaUPC" w:hint="cs"/>
          <w:b/>
          <w:bCs/>
          <w:sz w:val="26"/>
          <w:szCs w:val="26"/>
        </w:rPr>
        <w:t>Loans to customers having problems with financial position and operating results</w:t>
      </w:r>
    </w:p>
    <w:p w14:paraId="65C6C633" w14:textId="77777777" w:rsidR="006744A2" w:rsidRPr="002D03D8" w:rsidRDefault="006744A2" w:rsidP="006744A2">
      <w:pPr>
        <w:pStyle w:val="index"/>
        <w:spacing w:after="0" w:line="240" w:lineRule="atLeast"/>
        <w:ind w:left="547"/>
        <w:jc w:val="both"/>
        <w:rPr>
          <w:rFonts w:ascii="CordiaUPC" w:hAnsi="CordiaUPC" w:cs="CordiaUPC"/>
          <w:sz w:val="16"/>
          <w:szCs w:val="16"/>
        </w:rPr>
      </w:pPr>
    </w:p>
    <w:p w14:paraId="15AE7A9B" w14:textId="3C500309" w:rsidR="006744A2" w:rsidRPr="002D03D8" w:rsidRDefault="006744A2" w:rsidP="00617708">
      <w:pPr>
        <w:spacing w:line="240" w:lineRule="exact"/>
        <w:ind w:left="540"/>
        <w:jc w:val="both"/>
        <w:rPr>
          <w:rFonts w:ascii="CordiaUPC" w:hAnsi="CordiaUPC" w:cs="CordiaUPC"/>
          <w:sz w:val="26"/>
          <w:szCs w:val="26"/>
          <w:cs/>
          <w:lang w:bidi="th-TH"/>
        </w:rPr>
      </w:pPr>
      <w:r w:rsidRPr="002D03D8">
        <w:rPr>
          <w:rFonts w:ascii="CordiaUPC" w:hAnsi="CordiaUPC" w:cs="CordiaUPC" w:hint="cs"/>
          <w:sz w:val="26"/>
          <w:szCs w:val="26"/>
        </w:rPr>
        <w:t xml:space="preserve">As </w:t>
      </w:r>
      <w:proofErr w:type="gramStart"/>
      <w:r w:rsidRPr="002D03D8">
        <w:rPr>
          <w:rFonts w:ascii="CordiaUPC" w:hAnsi="CordiaUPC" w:cs="CordiaUPC" w:hint="cs"/>
          <w:sz w:val="26"/>
          <w:szCs w:val="26"/>
        </w:rPr>
        <w:t>at</w:t>
      </w:r>
      <w:proofErr w:type="gramEnd"/>
      <w:r w:rsidRPr="002D03D8">
        <w:rPr>
          <w:rFonts w:ascii="CordiaUPC" w:hAnsi="CordiaUPC" w:cs="CordiaUPC" w:hint="cs"/>
          <w:sz w:val="26"/>
          <w:szCs w:val="26"/>
        </w:rPr>
        <w:t xml:space="preserve"> </w:t>
      </w:r>
      <w:r w:rsidR="00005A45" w:rsidRPr="002D03D8">
        <w:rPr>
          <w:rFonts w:ascii="CordiaUPC" w:hAnsi="CordiaUPC" w:cs="CordiaUPC"/>
          <w:sz w:val="26"/>
          <w:szCs w:val="26"/>
          <w:lang w:val="en-US" w:bidi="th-TH"/>
        </w:rPr>
        <w:t xml:space="preserve">30 </w:t>
      </w:r>
      <w:r w:rsidR="000E2116" w:rsidRPr="002D03D8">
        <w:rPr>
          <w:rFonts w:ascii="CordiaUPC" w:hAnsi="CordiaUPC" w:cs="CordiaUPC"/>
          <w:sz w:val="26"/>
          <w:szCs w:val="26"/>
          <w:lang w:val="en-US" w:bidi="th-TH"/>
        </w:rPr>
        <w:t>September</w:t>
      </w:r>
      <w:r w:rsidR="00005A45" w:rsidRPr="002D03D8">
        <w:rPr>
          <w:rFonts w:ascii="CordiaUPC" w:hAnsi="CordiaUPC" w:cs="CordiaUPC"/>
          <w:sz w:val="26"/>
          <w:szCs w:val="26"/>
          <w:lang w:val="en-US" w:bidi="th-TH"/>
        </w:rPr>
        <w:t xml:space="preserve"> 2025 and </w:t>
      </w:r>
      <w:r w:rsidRPr="002D03D8">
        <w:rPr>
          <w:rFonts w:ascii="CordiaUPC" w:hAnsi="CordiaUPC" w:cs="CordiaUPC" w:hint="cs"/>
          <w:sz w:val="26"/>
          <w:szCs w:val="26"/>
        </w:rPr>
        <w:t>31 December 202</w:t>
      </w:r>
      <w:r w:rsidR="00F30BB8" w:rsidRPr="002D03D8">
        <w:rPr>
          <w:rFonts w:ascii="CordiaUPC" w:hAnsi="CordiaUPC" w:cs="CordiaUPC"/>
          <w:sz w:val="26"/>
          <w:szCs w:val="26"/>
        </w:rPr>
        <w:t>4</w:t>
      </w:r>
      <w:r w:rsidRPr="002D03D8">
        <w:rPr>
          <w:rFonts w:ascii="CordiaUPC" w:hAnsi="CordiaUPC" w:cs="CordiaUPC" w:hint="cs"/>
          <w:sz w:val="26"/>
          <w:szCs w:val="26"/>
        </w:rPr>
        <w:t>, the Bank and its subsidiaries had loans and accrued interest receivables due from listed companies having problems with their financial position and operating results, and set aside allowance for expected credit loss as follows:</w:t>
      </w:r>
    </w:p>
    <w:p w14:paraId="61A24B3F" w14:textId="77777777" w:rsidR="006744A2" w:rsidRPr="002D03D8" w:rsidRDefault="006744A2" w:rsidP="006744A2">
      <w:pPr>
        <w:pStyle w:val="index"/>
        <w:spacing w:after="0" w:line="240" w:lineRule="atLeast"/>
        <w:ind w:left="547"/>
        <w:jc w:val="both"/>
        <w:rPr>
          <w:rFonts w:ascii="CordiaUPC" w:hAnsi="CordiaUPC" w:cs="CordiaUPC"/>
          <w:sz w:val="16"/>
          <w:szCs w:val="16"/>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3B18B0" w:rsidRPr="002D03D8" w14:paraId="7774718C" w14:textId="77777777" w:rsidTr="00C05EA6">
        <w:tc>
          <w:tcPr>
            <w:tcW w:w="2029" w:type="dxa"/>
          </w:tcPr>
          <w:p w14:paraId="2A2D9FE8" w14:textId="77777777" w:rsidR="006744A2" w:rsidRPr="002D03D8" w:rsidRDefault="006744A2" w:rsidP="00C05EA6">
            <w:pPr>
              <w:pStyle w:val="index"/>
              <w:spacing w:after="0" w:line="200" w:lineRule="exact"/>
              <w:rPr>
                <w:rFonts w:ascii="CordiaUPC" w:hAnsi="CordiaUPC" w:cs="CordiaUPC"/>
                <w:szCs w:val="22"/>
                <w:lang w:val="en-GB"/>
              </w:rPr>
            </w:pPr>
            <w:r w:rsidRPr="002D03D8">
              <w:rPr>
                <w:rFonts w:ascii="CordiaUPC" w:hAnsi="CordiaUPC" w:cs="CordiaUPC" w:hint="cs"/>
                <w:szCs w:val="22"/>
                <w:lang w:bidi="th-TH"/>
              </w:rPr>
              <w:br w:type="page"/>
            </w:r>
          </w:p>
        </w:tc>
        <w:tc>
          <w:tcPr>
            <w:tcW w:w="7476" w:type="dxa"/>
            <w:gridSpan w:val="15"/>
            <w:vAlign w:val="bottom"/>
          </w:tcPr>
          <w:p w14:paraId="335C4FF6" w14:textId="77777777" w:rsidR="006744A2" w:rsidRPr="002D03D8" w:rsidRDefault="006744A2" w:rsidP="00C05EA6">
            <w:pPr>
              <w:pStyle w:val="index"/>
              <w:spacing w:after="0" w:line="200" w:lineRule="exact"/>
              <w:jc w:val="center"/>
              <w:rPr>
                <w:rFonts w:ascii="CordiaUPC" w:hAnsi="CordiaUPC" w:cs="CordiaUPC"/>
                <w:b/>
                <w:bCs/>
                <w:szCs w:val="22"/>
                <w:lang w:val="en-US" w:bidi="th-TH"/>
              </w:rPr>
            </w:pPr>
            <w:r w:rsidRPr="002D03D8">
              <w:rPr>
                <w:rFonts w:ascii="CordiaUPC" w:hAnsi="CordiaUPC" w:cs="CordiaUPC" w:hint="cs"/>
                <w:b/>
                <w:bCs/>
                <w:szCs w:val="22"/>
                <w:lang w:val="en-GB"/>
              </w:rPr>
              <w:t xml:space="preserve">Consolidated </w:t>
            </w:r>
            <w:r w:rsidRPr="002D03D8">
              <w:rPr>
                <w:rFonts w:ascii="CordiaUPC" w:hAnsi="CordiaUPC" w:cs="CordiaUPC"/>
                <w:b/>
                <w:bCs/>
                <w:szCs w:val="22"/>
                <w:lang w:val="en-US"/>
              </w:rPr>
              <w:t>and Bank only</w:t>
            </w:r>
          </w:p>
        </w:tc>
      </w:tr>
      <w:tr w:rsidR="003B18B0" w:rsidRPr="002D03D8" w14:paraId="4E4CD0E7" w14:textId="77777777" w:rsidTr="00C05EA6">
        <w:tc>
          <w:tcPr>
            <w:tcW w:w="2029" w:type="dxa"/>
          </w:tcPr>
          <w:p w14:paraId="4934F840" w14:textId="77777777" w:rsidR="006744A2" w:rsidRPr="002D03D8" w:rsidRDefault="006744A2" w:rsidP="00C05EA6">
            <w:pPr>
              <w:pStyle w:val="index"/>
              <w:spacing w:after="0" w:line="200" w:lineRule="exact"/>
              <w:rPr>
                <w:rFonts w:ascii="CordiaUPC" w:hAnsi="CordiaUPC" w:cs="CordiaUPC"/>
                <w:szCs w:val="22"/>
                <w:lang w:val="en-GB"/>
              </w:rPr>
            </w:pPr>
          </w:p>
        </w:tc>
        <w:tc>
          <w:tcPr>
            <w:tcW w:w="3648" w:type="dxa"/>
            <w:gridSpan w:val="7"/>
            <w:vAlign w:val="bottom"/>
          </w:tcPr>
          <w:p w14:paraId="10249AC6" w14:textId="61D7CBA3" w:rsidR="006744A2" w:rsidRPr="002D03D8" w:rsidRDefault="00D510E4" w:rsidP="00C05EA6">
            <w:pPr>
              <w:pStyle w:val="index"/>
              <w:spacing w:after="0" w:line="200" w:lineRule="exact"/>
              <w:jc w:val="center"/>
              <w:rPr>
                <w:rFonts w:ascii="CordiaUPC" w:hAnsi="CordiaUPC" w:cs="CordiaUPC"/>
                <w:szCs w:val="22"/>
                <w:lang w:val="en-GB"/>
              </w:rPr>
            </w:pPr>
            <w:r w:rsidRPr="002D03D8">
              <w:rPr>
                <w:rFonts w:ascii="CordiaUPC" w:hAnsi="CordiaUPC" w:cs="CordiaUPC"/>
                <w:szCs w:val="22"/>
                <w:lang w:val="en-US" w:bidi="th-TH"/>
              </w:rPr>
              <w:t xml:space="preserve">30 </w:t>
            </w:r>
            <w:r w:rsidR="000E2116" w:rsidRPr="002D03D8">
              <w:rPr>
                <w:rFonts w:ascii="CordiaUPC" w:hAnsi="CordiaUPC" w:cs="CordiaUPC"/>
                <w:szCs w:val="22"/>
                <w:lang w:val="en-US" w:bidi="th-TH"/>
              </w:rPr>
              <w:t>September</w:t>
            </w:r>
            <w:r w:rsidRPr="002D03D8">
              <w:rPr>
                <w:rFonts w:ascii="CordiaUPC" w:hAnsi="CordiaUPC" w:cs="CordiaUPC"/>
                <w:szCs w:val="22"/>
                <w:lang w:val="en-US" w:bidi="th-TH"/>
              </w:rPr>
              <w:t xml:space="preserve"> </w:t>
            </w:r>
            <w:r w:rsidR="006744A2" w:rsidRPr="002D03D8">
              <w:rPr>
                <w:rFonts w:ascii="CordiaUPC" w:hAnsi="CordiaUPC" w:cs="CordiaUPC" w:hint="cs"/>
                <w:szCs w:val="22"/>
                <w:lang w:val="en-US" w:bidi="th-TH"/>
              </w:rPr>
              <w:t>202</w:t>
            </w:r>
            <w:r w:rsidRPr="002D03D8">
              <w:rPr>
                <w:rFonts w:ascii="CordiaUPC" w:hAnsi="CordiaUPC" w:cs="CordiaUPC"/>
                <w:szCs w:val="22"/>
                <w:lang w:val="en-US" w:bidi="th-TH"/>
              </w:rPr>
              <w:t>5</w:t>
            </w:r>
          </w:p>
        </w:tc>
        <w:tc>
          <w:tcPr>
            <w:tcW w:w="103" w:type="dxa"/>
            <w:vAlign w:val="bottom"/>
          </w:tcPr>
          <w:p w14:paraId="67526A81"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3725" w:type="dxa"/>
            <w:gridSpan w:val="7"/>
            <w:vAlign w:val="bottom"/>
          </w:tcPr>
          <w:p w14:paraId="5FCCC921" w14:textId="315152FE" w:rsidR="006744A2" w:rsidRPr="002D03D8" w:rsidRDefault="00D510E4" w:rsidP="00C05EA6">
            <w:pPr>
              <w:pStyle w:val="index"/>
              <w:spacing w:after="0" w:line="200" w:lineRule="exact"/>
              <w:jc w:val="center"/>
              <w:rPr>
                <w:rFonts w:ascii="CordiaUPC" w:hAnsi="CordiaUPC" w:cs="CordiaUPC"/>
                <w:szCs w:val="22"/>
                <w:lang w:val="en-US" w:bidi="th-TH"/>
              </w:rPr>
            </w:pPr>
            <w:r w:rsidRPr="002D03D8">
              <w:rPr>
                <w:rFonts w:ascii="CordiaUPC" w:hAnsi="CordiaUPC" w:cs="CordiaUPC"/>
                <w:szCs w:val="22"/>
                <w:lang w:val="en-US" w:bidi="th-TH"/>
              </w:rPr>
              <w:t>31 December 202</w:t>
            </w:r>
            <w:r w:rsidR="00280C38" w:rsidRPr="002D03D8">
              <w:rPr>
                <w:rFonts w:ascii="CordiaUPC" w:hAnsi="CordiaUPC" w:cs="CordiaUPC"/>
                <w:szCs w:val="22"/>
                <w:lang w:val="en-US" w:bidi="th-TH"/>
              </w:rPr>
              <w:t>4</w:t>
            </w:r>
          </w:p>
        </w:tc>
      </w:tr>
      <w:tr w:rsidR="003B18B0" w:rsidRPr="002D03D8" w14:paraId="30D6425C" w14:textId="77777777" w:rsidTr="00C05EA6">
        <w:tc>
          <w:tcPr>
            <w:tcW w:w="2029" w:type="dxa"/>
            <w:vAlign w:val="bottom"/>
          </w:tcPr>
          <w:p w14:paraId="73F7068E"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828" w:type="dxa"/>
            <w:vAlign w:val="bottom"/>
          </w:tcPr>
          <w:p w14:paraId="66C37137" w14:textId="77777777" w:rsidR="006744A2" w:rsidRPr="002D03D8" w:rsidRDefault="006744A2" w:rsidP="00C05EA6">
            <w:pPr>
              <w:pStyle w:val="index"/>
              <w:spacing w:after="0" w:line="200" w:lineRule="exact"/>
              <w:jc w:val="center"/>
              <w:rPr>
                <w:rFonts w:ascii="CordiaUPC" w:hAnsi="CordiaUPC" w:cs="CordiaUPC"/>
                <w:szCs w:val="22"/>
                <w:lang w:val="en-GB"/>
              </w:rPr>
            </w:pPr>
            <w:r w:rsidRPr="002D03D8">
              <w:rPr>
                <w:rFonts w:ascii="CordiaUPC" w:hAnsi="CordiaUPC" w:cs="CordiaUPC" w:hint="cs"/>
                <w:szCs w:val="22"/>
                <w:lang w:val="en-GB"/>
              </w:rPr>
              <w:t>Number   of debtors</w:t>
            </w:r>
          </w:p>
        </w:tc>
        <w:tc>
          <w:tcPr>
            <w:tcW w:w="102" w:type="dxa"/>
            <w:vAlign w:val="bottom"/>
          </w:tcPr>
          <w:p w14:paraId="72DB4017"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840" w:type="dxa"/>
            <w:vAlign w:val="bottom"/>
          </w:tcPr>
          <w:p w14:paraId="6036AEE2" w14:textId="77777777" w:rsidR="006744A2" w:rsidRPr="002D03D8" w:rsidRDefault="006744A2" w:rsidP="00C05EA6">
            <w:pPr>
              <w:pStyle w:val="index"/>
              <w:spacing w:after="0" w:line="200" w:lineRule="exact"/>
              <w:jc w:val="center"/>
              <w:rPr>
                <w:rFonts w:ascii="CordiaUPC" w:hAnsi="CordiaUPC" w:cs="CordiaUPC"/>
                <w:szCs w:val="22"/>
                <w:lang w:val="en-GB"/>
              </w:rPr>
            </w:pPr>
            <w:r w:rsidRPr="002D03D8">
              <w:rPr>
                <w:rFonts w:ascii="CordiaUPC" w:hAnsi="CordiaUPC" w:cs="CordiaUPC" w:hint="cs"/>
                <w:szCs w:val="22"/>
                <w:lang w:val="en-GB"/>
              </w:rPr>
              <w:t>Loans and accrued interest receivables</w:t>
            </w:r>
          </w:p>
        </w:tc>
        <w:tc>
          <w:tcPr>
            <w:tcW w:w="103" w:type="dxa"/>
            <w:vAlign w:val="bottom"/>
          </w:tcPr>
          <w:p w14:paraId="2CE0101C"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833" w:type="dxa"/>
            <w:vAlign w:val="bottom"/>
          </w:tcPr>
          <w:p w14:paraId="2AD6CD40" w14:textId="77777777" w:rsidR="006744A2" w:rsidRPr="002D03D8" w:rsidRDefault="006744A2" w:rsidP="00C05EA6">
            <w:pPr>
              <w:pStyle w:val="index"/>
              <w:spacing w:after="0" w:line="200" w:lineRule="exact"/>
              <w:jc w:val="center"/>
              <w:rPr>
                <w:rFonts w:ascii="CordiaUPC" w:hAnsi="CordiaUPC" w:cs="CordiaUPC"/>
                <w:szCs w:val="22"/>
                <w:lang w:val="en-GB"/>
              </w:rPr>
            </w:pPr>
            <w:r w:rsidRPr="002D03D8">
              <w:rPr>
                <w:rFonts w:ascii="CordiaUPC" w:hAnsi="CordiaUPC" w:cs="CordiaUPC" w:hint="cs"/>
                <w:szCs w:val="22"/>
                <w:lang w:val="en-GB"/>
              </w:rPr>
              <w:t>Collateral</w:t>
            </w:r>
          </w:p>
        </w:tc>
        <w:tc>
          <w:tcPr>
            <w:tcW w:w="103" w:type="dxa"/>
            <w:vAlign w:val="bottom"/>
          </w:tcPr>
          <w:p w14:paraId="0D8CEA3E"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839" w:type="dxa"/>
            <w:vAlign w:val="bottom"/>
          </w:tcPr>
          <w:p w14:paraId="720305C4" w14:textId="77777777" w:rsidR="006744A2" w:rsidRPr="002D03D8" w:rsidRDefault="006744A2" w:rsidP="00C05EA6">
            <w:pPr>
              <w:pStyle w:val="index"/>
              <w:spacing w:after="0" w:line="200" w:lineRule="exact"/>
              <w:jc w:val="center"/>
              <w:rPr>
                <w:rFonts w:ascii="CordiaUPC" w:hAnsi="CordiaUPC" w:cs="CordiaUPC"/>
                <w:szCs w:val="22"/>
                <w:lang w:val="en-GB"/>
              </w:rPr>
            </w:pPr>
            <w:r w:rsidRPr="002D03D8">
              <w:rPr>
                <w:rFonts w:ascii="CordiaUPC" w:hAnsi="CordiaUPC" w:cs="CordiaUPC" w:hint="cs"/>
                <w:szCs w:val="22"/>
                <w:lang w:val="en-GB"/>
              </w:rPr>
              <w:t>Allowance for expected credit loss</w:t>
            </w:r>
          </w:p>
        </w:tc>
        <w:tc>
          <w:tcPr>
            <w:tcW w:w="103" w:type="dxa"/>
            <w:vAlign w:val="bottom"/>
          </w:tcPr>
          <w:p w14:paraId="790127B6"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829" w:type="dxa"/>
            <w:vAlign w:val="bottom"/>
          </w:tcPr>
          <w:p w14:paraId="3C5D6688" w14:textId="77777777" w:rsidR="006744A2" w:rsidRPr="002D03D8" w:rsidRDefault="006744A2" w:rsidP="00C05EA6">
            <w:pPr>
              <w:pStyle w:val="index"/>
              <w:spacing w:after="0" w:line="200" w:lineRule="exact"/>
              <w:jc w:val="center"/>
              <w:rPr>
                <w:rFonts w:ascii="CordiaUPC" w:hAnsi="CordiaUPC" w:cs="CordiaUPC"/>
                <w:szCs w:val="22"/>
                <w:lang w:val="en-GB"/>
              </w:rPr>
            </w:pPr>
            <w:r w:rsidRPr="002D03D8">
              <w:rPr>
                <w:rFonts w:ascii="CordiaUPC" w:hAnsi="CordiaUPC" w:cs="CordiaUPC" w:hint="cs"/>
                <w:szCs w:val="22"/>
                <w:lang w:val="en-GB"/>
              </w:rPr>
              <w:t>Number   of debtors</w:t>
            </w:r>
          </w:p>
        </w:tc>
        <w:tc>
          <w:tcPr>
            <w:tcW w:w="180" w:type="dxa"/>
            <w:vAlign w:val="bottom"/>
          </w:tcPr>
          <w:p w14:paraId="66333B28"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840" w:type="dxa"/>
            <w:vAlign w:val="bottom"/>
          </w:tcPr>
          <w:p w14:paraId="56715FDF" w14:textId="77777777" w:rsidR="006744A2" w:rsidRPr="002D03D8" w:rsidRDefault="006744A2" w:rsidP="00C05EA6">
            <w:pPr>
              <w:pStyle w:val="index"/>
              <w:spacing w:after="0" w:line="200" w:lineRule="exact"/>
              <w:jc w:val="center"/>
              <w:rPr>
                <w:rFonts w:ascii="CordiaUPC" w:hAnsi="CordiaUPC" w:cs="CordiaUPC"/>
                <w:szCs w:val="22"/>
                <w:lang w:val="en-GB"/>
              </w:rPr>
            </w:pPr>
            <w:r w:rsidRPr="002D03D8">
              <w:rPr>
                <w:rFonts w:ascii="CordiaUPC" w:hAnsi="CordiaUPC" w:cs="CordiaUPC" w:hint="cs"/>
                <w:szCs w:val="22"/>
                <w:lang w:val="en-GB"/>
              </w:rPr>
              <w:t>Loans and accrued interest receivables</w:t>
            </w:r>
          </w:p>
        </w:tc>
        <w:tc>
          <w:tcPr>
            <w:tcW w:w="102" w:type="dxa"/>
            <w:vAlign w:val="bottom"/>
          </w:tcPr>
          <w:p w14:paraId="5677CEE5"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833" w:type="dxa"/>
            <w:vAlign w:val="bottom"/>
          </w:tcPr>
          <w:p w14:paraId="4D48FBB6" w14:textId="77777777" w:rsidR="006744A2" w:rsidRPr="002D03D8" w:rsidRDefault="006744A2" w:rsidP="00C05EA6">
            <w:pPr>
              <w:pStyle w:val="index"/>
              <w:spacing w:after="0" w:line="200" w:lineRule="exact"/>
              <w:jc w:val="center"/>
              <w:rPr>
                <w:rFonts w:ascii="CordiaUPC" w:hAnsi="CordiaUPC" w:cs="CordiaUPC"/>
                <w:szCs w:val="22"/>
                <w:lang w:val="en-GB"/>
              </w:rPr>
            </w:pPr>
            <w:r w:rsidRPr="002D03D8">
              <w:rPr>
                <w:rFonts w:ascii="CordiaUPC" w:hAnsi="CordiaUPC" w:cs="CordiaUPC" w:hint="cs"/>
                <w:szCs w:val="22"/>
                <w:lang w:val="en-GB"/>
              </w:rPr>
              <w:t>Collateral</w:t>
            </w:r>
          </w:p>
        </w:tc>
        <w:tc>
          <w:tcPr>
            <w:tcW w:w="102" w:type="dxa"/>
            <w:vAlign w:val="bottom"/>
          </w:tcPr>
          <w:p w14:paraId="03ED4AC4"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839" w:type="dxa"/>
            <w:vAlign w:val="bottom"/>
          </w:tcPr>
          <w:p w14:paraId="4159E5EB" w14:textId="77777777" w:rsidR="006744A2" w:rsidRPr="002D03D8" w:rsidRDefault="006744A2" w:rsidP="00C05EA6">
            <w:pPr>
              <w:pStyle w:val="index"/>
              <w:spacing w:after="0" w:line="200" w:lineRule="exact"/>
              <w:jc w:val="center"/>
              <w:rPr>
                <w:rFonts w:ascii="CordiaUPC" w:hAnsi="CordiaUPC" w:cs="CordiaUPC"/>
                <w:szCs w:val="22"/>
                <w:lang w:val="en-GB"/>
              </w:rPr>
            </w:pPr>
            <w:r w:rsidRPr="002D03D8">
              <w:rPr>
                <w:rFonts w:ascii="CordiaUPC" w:hAnsi="CordiaUPC" w:cs="CordiaUPC" w:hint="cs"/>
                <w:szCs w:val="22"/>
                <w:lang w:val="en-GB"/>
              </w:rPr>
              <w:t>Allowance for expected credit loss</w:t>
            </w:r>
          </w:p>
        </w:tc>
      </w:tr>
      <w:tr w:rsidR="003B18B0" w:rsidRPr="002D03D8" w14:paraId="0C9651FF" w14:textId="77777777" w:rsidTr="00C05EA6">
        <w:tc>
          <w:tcPr>
            <w:tcW w:w="2029" w:type="dxa"/>
            <w:vAlign w:val="bottom"/>
          </w:tcPr>
          <w:p w14:paraId="26BCA308"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828" w:type="dxa"/>
            <w:vAlign w:val="bottom"/>
          </w:tcPr>
          <w:p w14:paraId="2DC73B0E"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102" w:type="dxa"/>
            <w:vAlign w:val="bottom"/>
          </w:tcPr>
          <w:p w14:paraId="4F31570F"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2718" w:type="dxa"/>
            <w:gridSpan w:val="5"/>
            <w:vAlign w:val="bottom"/>
          </w:tcPr>
          <w:p w14:paraId="32E5C586" w14:textId="77777777" w:rsidR="006744A2" w:rsidRPr="002D03D8" w:rsidRDefault="006744A2" w:rsidP="00C05EA6">
            <w:pPr>
              <w:pStyle w:val="index"/>
              <w:spacing w:after="0" w:line="200" w:lineRule="exact"/>
              <w:jc w:val="center"/>
              <w:rPr>
                <w:rFonts w:ascii="CordiaUPC" w:hAnsi="CordiaUPC" w:cs="CordiaUPC"/>
                <w:szCs w:val="22"/>
                <w:lang w:val="en-GB"/>
              </w:rPr>
            </w:pPr>
            <w:r w:rsidRPr="002D03D8">
              <w:rPr>
                <w:rFonts w:ascii="CordiaUPC" w:hAnsi="CordiaUPC" w:cs="CordiaUPC" w:hint="cs"/>
                <w:i/>
                <w:iCs/>
                <w:szCs w:val="22"/>
                <w:lang w:val="en-GB"/>
              </w:rPr>
              <w:t>(in million Baht)</w:t>
            </w:r>
          </w:p>
        </w:tc>
        <w:tc>
          <w:tcPr>
            <w:tcW w:w="103" w:type="dxa"/>
            <w:vAlign w:val="bottom"/>
          </w:tcPr>
          <w:p w14:paraId="33D76ED0"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829" w:type="dxa"/>
            <w:vAlign w:val="bottom"/>
          </w:tcPr>
          <w:p w14:paraId="6AC2DFD3"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180" w:type="dxa"/>
            <w:vAlign w:val="bottom"/>
          </w:tcPr>
          <w:p w14:paraId="51119FAE" w14:textId="77777777" w:rsidR="006744A2" w:rsidRPr="002D03D8" w:rsidRDefault="006744A2" w:rsidP="00C05EA6">
            <w:pPr>
              <w:pStyle w:val="index"/>
              <w:spacing w:after="0" w:line="200" w:lineRule="exact"/>
              <w:jc w:val="center"/>
              <w:rPr>
                <w:rFonts w:ascii="CordiaUPC" w:hAnsi="CordiaUPC" w:cs="CordiaUPC"/>
                <w:szCs w:val="22"/>
                <w:lang w:val="en-GB"/>
              </w:rPr>
            </w:pPr>
          </w:p>
        </w:tc>
        <w:tc>
          <w:tcPr>
            <w:tcW w:w="2716" w:type="dxa"/>
            <w:gridSpan w:val="5"/>
            <w:vAlign w:val="bottom"/>
          </w:tcPr>
          <w:p w14:paraId="2C27C3FB" w14:textId="77777777" w:rsidR="006744A2" w:rsidRPr="002D03D8" w:rsidRDefault="006744A2" w:rsidP="00C05EA6">
            <w:pPr>
              <w:pStyle w:val="index"/>
              <w:spacing w:after="0" w:line="200" w:lineRule="exact"/>
              <w:jc w:val="center"/>
              <w:rPr>
                <w:rFonts w:ascii="CordiaUPC" w:hAnsi="CordiaUPC" w:cs="CordiaUPC"/>
                <w:szCs w:val="22"/>
                <w:lang w:val="en-GB"/>
              </w:rPr>
            </w:pPr>
            <w:r w:rsidRPr="002D03D8">
              <w:rPr>
                <w:rFonts w:ascii="CordiaUPC" w:hAnsi="CordiaUPC" w:cs="CordiaUPC" w:hint="cs"/>
                <w:i/>
                <w:iCs/>
                <w:szCs w:val="22"/>
                <w:lang w:val="en-GB"/>
              </w:rPr>
              <w:t>(in million Baht)</w:t>
            </w:r>
          </w:p>
        </w:tc>
      </w:tr>
      <w:tr w:rsidR="0000785F" w:rsidRPr="002D03D8" w14:paraId="3707DF93" w14:textId="77777777" w:rsidTr="00C05EA6">
        <w:tc>
          <w:tcPr>
            <w:tcW w:w="2029" w:type="dxa"/>
            <w:vAlign w:val="bottom"/>
          </w:tcPr>
          <w:p w14:paraId="7DD466FE" w14:textId="77777777" w:rsidR="0000785F" w:rsidRPr="002D03D8" w:rsidRDefault="0000785F" w:rsidP="0000785F">
            <w:pPr>
              <w:pStyle w:val="index"/>
              <w:spacing w:after="0" w:line="200" w:lineRule="exact"/>
              <w:ind w:left="270" w:hanging="180"/>
              <w:rPr>
                <w:rFonts w:ascii="CordiaUPC" w:hAnsi="CordiaUPC" w:cs="CordiaUPC"/>
                <w:b/>
                <w:bCs/>
                <w:szCs w:val="22"/>
                <w:lang w:val="en-GB"/>
              </w:rPr>
            </w:pPr>
            <w:r w:rsidRPr="002D03D8">
              <w:rPr>
                <w:rFonts w:ascii="CordiaUPC" w:hAnsi="CordiaUPC" w:cs="CordiaUPC" w:hint="cs"/>
                <w:b/>
                <w:bCs/>
                <w:szCs w:val="22"/>
                <w:lang w:val="en-GB"/>
              </w:rPr>
              <w:t>Listed companies under delisting conditions</w:t>
            </w:r>
          </w:p>
          <w:p w14:paraId="588029CA" w14:textId="77777777" w:rsidR="0000785F" w:rsidRPr="002D03D8" w:rsidRDefault="0000785F" w:rsidP="0000785F">
            <w:pPr>
              <w:pStyle w:val="index"/>
              <w:spacing w:after="0" w:line="200" w:lineRule="exact"/>
              <w:ind w:left="270" w:hanging="180"/>
              <w:rPr>
                <w:rFonts w:ascii="CordiaUPC" w:hAnsi="CordiaUPC" w:cs="CordiaUPC"/>
                <w:b/>
                <w:bCs/>
                <w:szCs w:val="22"/>
                <w:lang w:val="en-GB"/>
              </w:rPr>
            </w:pPr>
            <w:r w:rsidRPr="002D03D8">
              <w:rPr>
                <w:rFonts w:ascii="CordiaUPC" w:hAnsi="CordiaUPC" w:cs="CordiaUPC" w:hint="cs"/>
                <w:b/>
                <w:bCs/>
                <w:szCs w:val="22"/>
                <w:lang w:val="en-GB"/>
              </w:rPr>
              <w:tab/>
              <w:t>in SET</w:t>
            </w:r>
          </w:p>
        </w:tc>
        <w:tc>
          <w:tcPr>
            <w:tcW w:w="828" w:type="dxa"/>
            <w:tcBorders>
              <w:bottom w:val="double" w:sz="4" w:space="0" w:color="auto"/>
            </w:tcBorders>
            <w:vAlign w:val="bottom"/>
          </w:tcPr>
          <w:p w14:paraId="47D00C9D" w14:textId="1167245E" w:rsidR="0000785F" w:rsidRPr="002D03D8" w:rsidRDefault="0000785F" w:rsidP="0000785F">
            <w:pPr>
              <w:tabs>
                <w:tab w:val="decimal" w:pos="610"/>
              </w:tabs>
              <w:spacing w:line="200" w:lineRule="exact"/>
              <w:ind w:left="-242" w:right="-50"/>
              <w:rPr>
                <w:rFonts w:ascii="CordiaUPC" w:hAnsi="CordiaUPC" w:cs="CordiaUPC"/>
                <w:b/>
                <w:bCs/>
                <w:szCs w:val="22"/>
                <w:lang w:val="en-US" w:bidi="th-TH"/>
              </w:rPr>
            </w:pPr>
            <w:r w:rsidRPr="002D03D8">
              <w:rPr>
                <w:rFonts w:ascii="CordiaUPC" w:hAnsi="CordiaUPC" w:cs="CordiaUPC"/>
                <w:b/>
                <w:bCs/>
                <w:sz w:val="24"/>
                <w:szCs w:val="24"/>
              </w:rPr>
              <w:t>2</w:t>
            </w:r>
          </w:p>
        </w:tc>
        <w:tc>
          <w:tcPr>
            <w:tcW w:w="102" w:type="dxa"/>
            <w:vAlign w:val="bottom"/>
          </w:tcPr>
          <w:p w14:paraId="1380C1E6" w14:textId="77777777" w:rsidR="0000785F" w:rsidRPr="002D03D8" w:rsidRDefault="0000785F" w:rsidP="0000785F">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4D9B4662" w14:textId="3CEAE02C" w:rsidR="0000785F" w:rsidRPr="002D03D8" w:rsidRDefault="0000785F" w:rsidP="0000785F">
            <w:pPr>
              <w:tabs>
                <w:tab w:val="decimal" w:pos="610"/>
              </w:tabs>
              <w:spacing w:line="200" w:lineRule="exact"/>
              <w:ind w:left="-242" w:right="-50"/>
              <w:rPr>
                <w:rFonts w:ascii="CordiaUPC" w:hAnsi="CordiaUPC" w:cs="CordiaUPC"/>
                <w:b/>
                <w:bCs/>
                <w:szCs w:val="22"/>
                <w:lang w:bidi="th-TH"/>
              </w:rPr>
            </w:pPr>
            <w:r w:rsidRPr="002D03D8">
              <w:rPr>
                <w:rFonts w:ascii="CordiaUPC" w:hAnsi="CordiaUPC" w:cs="CordiaUPC"/>
                <w:b/>
                <w:bCs/>
                <w:sz w:val="24"/>
                <w:szCs w:val="24"/>
              </w:rPr>
              <w:t>110</w:t>
            </w:r>
          </w:p>
        </w:tc>
        <w:tc>
          <w:tcPr>
            <w:tcW w:w="103" w:type="dxa"/>
            <w:vAlign w:val="bottom"/>
          </w:tcPr>
          <w:p w14:paraId="58E7EF6C" w14:textId="77777777" w:rsidR="0000785F" w:rsidRPr="002D03D8" w:rsidRDefault="0000785F" w:rsidP="0000785F">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54D8E98F" w14:textId="19A6D067" w:rsidR="0000785F" w:rsidRPr="002D03D8" w:rsidRDefault="0000785F" w:rsidP="0000785F">
            <w:pPr>
              <w:tabs>
                <w:tab w:val="decimal" w:pos="610"/>
              </w:tabs>
              <w:spacing w:line="200" w:lineRule="exact"/>
              <w:ind w:left="-242" w:right="-50"/>
              <w:rPr>
                <w:rFonts w:ascii="CordiaUPC" w:hAnsi="CordiaUPC" w:cs="CordiaUPC"/>
                <w:b/>
                <w:bCs/>
                <w:szCs w:val="22"/>
                <w:lang w:bidi="th-TH"/>
              </w:rPr>
            </w:pPr>
            <w:r w:rsidRPr="002D03D8">
              <w:rPr>
                <w:rFonts w:ascii="CordiaUPC" w:hAnsi="CordiaUPC" w:cs="CordiaUPC"/>
                <w:b/>
                <w:bCs/>
                <w:sz w:val="24"/>
                <w:szCs w:val="24"/>
              </w:rPr>
              <w:t>78</w:t>
            </w:r>
          </w:p>
        </w:tc>
        <w:tc>
          <w:tcPr>
            <w:tcW w:w="103" w:type="dxa"/>
            <w:vAlign w:val="bottom"/>
          </w:tcPr>
          <w:p w14:paraId="2084FF4C" w14:textId="77777777" w:rsidR="0000785F" w:rsidRPr="002D03D8" w:rsidRDefault="0000785F" w:rsidP="0000785F">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2942D31D" w14:textId="2F95BFC8" w:rsidR="0000785F" w:rsidRPr="002D03D8" w:rsidRDefault="0000785F" w:rsidP="0000785F">
            <w:pPr>
              <w:tabs>
                <w:tab w:val="decimal" w:pos="610"/>
              </w:tabs>
              <w:spacing w:line="200" w:lineRule="exact"/>
              <w:ind w:left="-242" w:right="-50"/>
              <w:rPr>
                <w:rFonts w:ascii="CordiaUPC" w:hAnsi="CordiaUPC" w:cs="CordiaUPC"/>
                <w:b/>
                <w:bCs/>
                <w:szCs w:val="22"/>
                <w:lang w:bidi="th-TH"/>
              </w:rPr>
            </w:pPr>
            <w:r w:rsidRPr="002D03D8">
              <w:rPr>
                <w:rFonts w:ascii="CordiaUPC" w:hAnsi="CordiaUPC" w:cs="CordiaUPC"/>
                <w:b/>
                <w:bCs/>
                <w:sz w:val="24"/>
                <w:szCs w:val="24"/>
              </w:rPr>
              <w:t>3</w:t>
            </w:r>
          </w:p>
        </w:tc>
        <w:tc>
          <w:tcPr>
            <w:tcW w:w="103" w:type="dxa"/>
            <w:vAlign w:val="bottom"/>
          </w:tcPr>
          <w:p w14:paraId="03A9C479" w14:textId="77777777" w:rsidR="0000785F" w:rsidRPr="002D03D8" w:rsidRDefault="0000785F" w:rsidP="0000785F">
            <w:pPr>
              <w:tabs>
                <w:tab w:val="decimal" w:pos="610"/>
              </w:tabs>
              <w:spacing w:line="200" w:lineRule="exact"/>
              <w:ind w:left="-242" w:right="-50"/>
              <w:rPr>
                <w:rFonts w:ascii="CordiaUPC" w:hAnsi="CordiaUPC" w:cs="CordiaUPC"/>
                <w:b/>
                <w:bCs/>
                <w:szCs w:val="22"/>
              </w:rPr>
            </w:pPr>
          </w:p>
        </w:tc>
        <w:tc>
          <w:tcPr>
            <w:tcW w:w="829" w:type="dxa"/>
            <w:tcBorders>
              <w:bottom w:val="double" w:sz="4" w:space="0" w:color="auto"/>
            </w:tcBorders>
            <w:vAlign w:val="bottom"/>
          </w:tcPr>
          <w:p w14:paraId="22E30DA1" w14:textId="133406DA" w:rsidR="0000785F" w:rsidRPr="002D03D8" w:rsidRDefault="0000785F" w:rsidP="0000785F">
            <w:pPr>
              <w:tabs>
                <w:tab w:val="decimal" w:pos="610"/>
              </w:tabs>
              <w:spacing w:line="200" w:lineRule="exact"/>
              <w:ind w:left="-242" w:right="-50"/>
              <w:rPr>
                <w:rFonts w:ascii="CordiaUPC" w:hAnsi="CordiaUPC" w:cs="CordiaUPC"/>
                <w:b/>
                <w:bCs/>
                <w:szCs w:val="22"/>
                <w:cs/>
                <w:lang w:bidi="th-TH"/>
              </w:rPr>
            </w:pPr>
            <w:r w:rsidRPr="002D03D8">
              <w:rPr>
                <w:rFonts w:ascii="CordiaUPC" w:hAnsi="CordiaUPC" w:cs="CordiaUPC"/>
                <w:b/>
                <w:bCs/>
                <w:szCs w:val="22"/>
                <w:lang w:bidi="th-TH"/>
              </w:rPr>
              <w:t>1</w:t>
            </w:r>
          </w:p>
        </w:tc>
        <w:tc>
          <w:tcPr>
            <w:tcW w:w="180" w:type="dxa"/>
            <w:vAlign w:val="bottom"/>
          </w:tcPr>
          <w:p w14:paraId="7B8EB1C0" w14:textId="77777777" w:rsidR="0000785F" w:rsidRPr="002D03D8" w:rsidRDefault="0000785F" w:rsidP="0000785F">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2C4611E8" w14:textId="2EE1DCE1" w:rsidR="0000785F" w:rsidRPr="002D03D8" w:rsidRDefault="0000785F" w:rsidP="0000785F">
            <w:pPr>
              <w:tabs>
                <w:tab w:val="decimal" w:pos="610"/>
              </w:tabs>
              <w:spacing w:line="200" w:lineRule="exact"/>
              <w:ind w:left="-242" w:right="-50"/>
              <w:rPr>
                <w:rFonts w:ascii="CordiaUPC" w:hAnsi="CordiaUPC" w:cs="CordiaUPC"/>
                <w:b/>
                <w:bCs/>
                <w:szCs w:val="22"/>
                <w:lang w:bidi="th-TH"/>
              </w:rPr>
            </w:pPr>
            <w:r w:rsidRPr="002D03D8">
              <w:rPr>
                <w:rFonts w:ascii="CordiaUPC" w:hAnsi="CordiaUPC" w:cs="CordiaUPC"/>
                <w:b/>
                <w:bCs/>
                <w:szCs w:val="22"/>
                <w:lang w:bidi="th-TH"/>
              </w:rPr>
              <w:t>92</w:t>
            </w:r>
          </w:p>
        </w:tc>
        <w:tc>
          <w:tcPr>
            <w:tcW w:w="102" w:type="dxa"/>
            <w:vAlign w:val="bottom"/>
          </w:tcPr>
          <w:p w14:paraId="1729AE33" w14:textId="77777777" w:rsidR="0000785F" w:rsidRPr="002D03D8" w:rsidRDefault="0000785F" w:rsidP="0000785F">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350CA7DB" w14:textId="1555BF76" w:rsidR="0000785F" w:rsidRPr="002D03D8" w:rsidRDefault="0000785F" w:rsidP="0000785F">
            <w:pPr>
              <w:tabs>
                <w:tab w:val="decimal" w:pos="610"/>
              </w:tabs>
              <w:spacing w:line="200" w:lineRule="exact"/>
              <w:ind w:left="-242" w:right="-50"/>
              <w:rPr>
                <w:rFonts w:ascii="CordiaUPC" w:hAnsi="CordiaUPC" w:cs="CordiaUPC"/>
                <w:b/>
                <w:bCs/>
                <w:szCs w:val="22"/>
                <w:lang w:bidi="th-TH"/>
              </w:rPr>
            </w:pPr>
            <w:r w:rsidRPr="002D03D8">
              <w:rPr>
                <w:rFonts w:ascii="CordiaUPC" w:hAnsi="CordiaUPC" w:cs="CordiaUPC"/>
                <w:b/>
                <w:bCs/>
                <w:szCs w:val="22"/>
                <w:lang w:bidi="th-TH"/>
              </w:rPr>
              <w:t>78</w:t>
            </w:r>
          </w:p>
        </w:tc>
        <w:tc>
          <w:tcPr>
            <w:tcW w:w="102" w:type="dxa"/>
            <w:vAlign w:val="bottom"/>
          </w:tcPr>
          <w:p w14:paraId="4190416B" w14:textId="77777777" w:rsidR="0000785F" w:rsidRPr="002D03D8" w:rsidRDefault="0000785F" w:rsidP="0000785F">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562A7CF0" w14:textId="07A68B67" w:rsidR="0000785F" w:rsidRPr="002D03D8" w:rsidRDefault="0000785F" w:rsidP="0000785F">
            <w:pPr>
              <w:tabs>
                <w:tab w:val="decimal" w:pos="610"/>
              </w:tabs>
              <w:spacing w:line="200" w:lineRule="exact"/>
              <w:ind w:left="-242" w:right="-50"/>
              <w:rPr>
                <w:rFonts w:ascii="CordiaUPC" w:hAnsi="CordiaUPC" w:cs="CordiaUPC"/>
                <w:b/>
                <w:bCs/>
                <w:szCs w:val="22"/>
                <w:lang w:bidi="th-TH"/>
              </w:rPr>
            </w:pPr>
            <w:r w:rsidRPr="002D03D8">
              <w:rPr>
                <w:rFonts w:ascii="CordiaUPC" w:hAnsi="CordiaUPC" w:cs="CordiaUPC"/>
                <w:b/>
                <w:bCs/>
                <w:szCs w:val="22"/>
                <w:lang w:bidi="th-TH"/>
              </w:rPr>
              <w:t>-</w:t>
            </w:r>
          </w:p>
        </w:tc>
      </w:tr>
    </w:tbl>
    <w:p w14:paraId="1C70A194" w14:textId="77777777" w:rsidR="006744A2" w:rsidRPr="002D03D8" w:rsidRDefault="006744A2">
      <w:pPr>
        <w:spacing w:line="240" w:lineRule="auto"/>
        <w:rPr>
          <w:rFonts w:ascii="CordiaUPC" w:hAnsi="CordiaUPC" w:cs="CordiaUPC"/>
          <w:sz w:val="26"/>
          <w:szCs w:val="26"/>
          <w:lang w:bidi="th-TH"/>
        </w:rPr>
      </w:pPr>
    </w:p>
    <w:p w14:paraId="4EAE5A2C" w14:textId="544226F0" w:rsidR="00EA5298" w:rsidRPr="002D03D8" w:rsidRDefault="00804E90" w:rsidP="00EA5298">
      <w:pPr>
        <w:spacing w:line="240" w:lineRule="exact"/>
        <w:ind w:left="547" w:right="14" w:hanging="547"/>
        <w:jc w:val="thaiDistribute"/>
        <w:rPr>
          <w:rFonts w:ascii="CordiaUPC" w:hAnsi="CordiaUPC" w:cs="CordiaUPC"/>
          <w:b/>
          <w:bCs/>
          <w:sz w:val="26"/>
          <w:szCs w:val="26"/>
        </w:rPr>
      </w:pPr>
      <w:r w:rsidRPr="002D03D8">
        <w:rPr>
          <w:rFonts w:ascii="CordiaUPC" w:hAnsi="CordiaUPC" w:cs="CordiaUPC"/>
          <w:b/>
          <w:bCs/>
          <w:sz w:val="26"/>
          <w:szCs w:val="26"/>
        </w:rPr>
        <w:t>9</w:t>
      </w:r>
      <w:r w:rsidR="00EA5298" w:rsidRPr="002D03D8">
        <w:rPr>
          <w:rFonts w:ascii="CordiaUPC" w:hAnsi="CordiaUPC" w:cs="CordiaUPC" w:hint="cs"/>
          <w:b/>
          <w:bCs/>
          <w:sz w:val="26"/>
          <w:szCs w:val="26"/>
        </w:rPr>
        <w:t>.</w:t>
      </w:r>
      <w:r w:rsidR="00391853" w:rsidRPr="002D03D8">
        <w:rPr>
          <w:rFonts w:ascii="CordiaUPC" w:hAnsi="CordiaUPC" w:cs="CordiaUPC"/>
          <w:b/>
          <w:bCs/>
          <w:sz w:val="26"/>
          <w:szCs w:val="26"/>
        </w:rPr>
        <w:t>6</w:t>
      </w:r>
      <w:r w:rsidR="00EA5298" w:rsidRPr="002D03D8">
        <w:rPr>
          <w:rFonts w:ascii="CordiaUPC" w:hAnsi="CordiaUPC" w:cs="CordiaUPC" w:hint="cs"/>
          <w:b/>
          <w:bCs/>
          <w:sz w:val="26"/>
          <w:szCs w:val="26"/>
        </w:rPr>
        <w:tab/>
        <w:t>Hire purchase and finance lease receivables</w:t>
      </w:r>
    </w:p>
    <w:p w14:paraId="11C62E9E" w14:textId="77777777" w:rsidR="00EA5298" w:rsidRPr="002D03D8" w:rsidRDefault="00EA5298" w:rsidP="00EA5298">
      <w:pPr>
        <w:spacing w:line="240" w:lineRule="atLeast"/>
        <w:ind w:left="547" w:right="-43"/>
        <w:jc w:val="both"/>
        <w:rPr>
          <w:rFonts w:ascii="CordiaUPC" w:eastAsia="Angsana New" w:hAnsi="CordiaUPC" w:cs="CordiaUPC"/>
          <w:sz w:val="16"/>
          <w:szCs w:val="16"/>
          <w:lang w:val="en-US"/>
        </w:rPr>
      </w:pPr>
    </w:p>
    <w:tbl>
      <w:tblPr>
        <w:tblW w:w="9266" w:type="dxa"/>
        <w:tblInd w:w="463" w:type="dxa"/>
        <w:tblLayout w:type="fixed"/>
        <w:tblLook w:val="0000" w:firstRow="0" w:lastRow="0" w:firstColumn="0" w:lastColumn="0" w:noHBand="0" w:noVBand="0"/>
      </w:tblPr>
      <w:tblGrid>
        <w:gridCol w:w="3128"/>
        <w:gridCol w:w="1457"/>
        <w:gridCol w:w="237"/>
        <w:gridCol w:w="1351"/>
        <w:gridCol w:w="243"/>
        <w:gridCol w:w="1327"/>
        <w:gridCol w:w="254"/>
        <w:gridCol w:w="1269"/>
      </w:tblGrid>
      <w:tr w:rsidR="003B18B0" w:rsidRPr="002D03D8" w14:paraId="40DEE3FF" w14:textId="77777777" w:rsidTr="00671703">
        <w:tc>
          <w:tcPr>
            <w:tcW w:w="1688" w:type="pct"/>
          </w:tcPr>
          <w:p w14:paraId="7AF714B3" w14:textId="492282A3" w:rsidR="00EA5298" w:rsidRPr="002D03D8" w:rsidRDefault="00424F27" w:rsidP="005E3D05">
            <w:pPr>
              <w:pStyle w:val="BodyText"/>
              <w:spacing w:after="0" w:line="240" w:lineRule="exact"/>
              <w:ind w:right="-45"/>
              <w:jc w:val="both"/>
              <w:rPr>
                <w:rFonts w:ascii="CordiaUPC" w:hAnsi="CordiaUPC" w:cs="CordiaUPC"/>
                <w:b/>
                <w:bCs/>
                <w:i/>
                <w:iCs/>
                <w:sz w:val="26"/>
                <w:szCs w:val="26"/>
                <w:cs/>
                <w:lang w:bidi="th-TH"/>
              </w:rPr>
            </w:pPr>
            <w:r w:rsidRPr="002D03D8">
              <w:rPr>
                <w:rFonts w:ascii="CordiaUPC" w:hAnsi="CordiaUPC" w:cs="CordiaUPC" w:hint="cs"/>
                <w:b/>
                <w:bCs/>
                <w:i/>
                <w:iCs/>
                <w:sz w:val="26"/>
                <w:szCs w:val="26"/>
                <w:cs/>
                <w:lang w:bidi="th-TH"/>
              </w:rPr>
              <w:t xml:space="preserve">                                                  </w:t>
            </w:r>
          </w:p>
        </w:tc>
        <w:tc>
          <w:tcPr>
            <w:tcW w:w="3312" w:type="pct"/>
            <w:gridSpan w:val="7"/>
          </w:tcPr>
          <w:p w14:paraId="73E204CB" w14:textId="77777777" w:rsidR="00EA5298" w:rsidRPr="002D03D8" w:rsidRDefault="00EA5298" w:rsidP="005E3D05">
            <w:pPr>
              <w:pStyle w:val="BodyText"/>
              <w:spacing w:after="0" w:line="240" w:lineRule="exact"/>
              <w:ind w:left="-113" w:right="-72"/>
              <w:jc w:val="center"/>
              <w:rPr>
                <w:rFonts w:ascii="CordiaUPC" w:hAnsi="CordiaUPC" w:cs="CordiaUPC"/>
                <w:b/>
                <w:bCs/>
                <w:sz w:val="26"/>
                <w:szCs w:val="26"/>
              </w:rPr>
            </w:pPr>
            <w:r w:rsidRPr="002D03D8">
              <w:rPr>
                <w:rFonts w:ascii="CordiaUPC" w:hAnsi="CordiaUPC" w:cs="CordiaUPC" w:hint="cs"/>
                <w:b/>
                <w:bCs/>
                <w:sz w:val="26"/>
                <w:szCs w:val="26"/>
              </w:rPr>
              <w:t xml:space="preserve">Consolidated </w:t>
            </w:r>
            <w:r w:rsidRPr="002D03D8">
              <w:rPr>
                <w:rFonts w:ascii="CordiaUPC" w:hAnsi="CordiaUPC" w:cs="CordiaUPC"/>
                <w:b/>
                <w:bCs/>
                <w:sz w:val="26"/>
                <w:szCs w:val="26"/>
                <w:lang w:val="en-US"/>
              </w:rPr>
              <w:t>and</w:t>
            </w:r>
            <w:r w:rsidRPr="002D03D8">
              <w:rPr>
                <w:rFonts w:ascii="CordiaUPC" w:hAnsi="CordiaUPC" w:cs="CordiaUPC" w:hint="cs"/>
                <w:b/>
                <w:bCs/>
                <w:sz w:val="26"/>
                <w:szCs w:val="26"/>
                <w:cs/>
                <w:lang w:bidi="th-TH"/>
              </w:rPr>
              <w:t xml:space="preserve"> </w:t>
            </w:r>
            <w:r w:rsidRPr="002D03D8">
              <w:rPr>
                <w:rFonts w:ascii="CordiaUPC" w:hAnsi="CordiaUPC" w:cs="CordiaUPC" w:hint="cs"/>
                <w:b/>
                <w:bCs/>
                <w:sz w:val="26"/>
                <w:szCs w:val="26"/>
              </w:rPr>
              <w:t>Bank only</w:t>
            </w:r>
          </w:p>
        </w:tc>
      </w:tr>
      <w:tr w:rsidR="00F60C65" w:rsidRPr="002D03D8" w14:paraId="5325C82F" w14:textId="77777777" w:rsidTr="00671703">
        <w:tc>
          <w:tcPr>
            <w:tcW w:w="1688" w:type="pct"/>
          </w:tcPr>
          <w:p w14:paraId="41DD780A" w14:textId="77777777" w:rsidR="00F60C65" w:rsidRPr="002D03D8" w:rsidRDefault="00F60C65" w:rsidP="00F60C65">
            <w:pPr>
              <w:pStyle w:val="BodyText"/>
              <w:spacing w:after="0" w:line="240" w:lineRule="exact"/>
              <w:ind w:right="-45"/>
              <w:jc w:val="both"/>
              <w:rPr>
                <w:rFonts w:ascii="CordiaUPC" w:hAnsi="CordiaUPC" w:cs="CordiaUPC"/>
                <w:b/>
                <w:bCs/>
                <w:i/>
                <w:iCs/>
                <w:sz w:val="26"/>
                <w:szCs w:val="26"/>
                <w:cs/>
              </w:rPr>
            </w:pPr>
          </w:p>
        </w:tc>
        <w:tc>
          <w:tcPr>
            <w:tcW w:w="3312" w:type="pct"/>
            <w:gridSpan w:val="7"/>
          </w:tcPr>
          <w:p w14:paraId="6852FFA2" w14:textId="60AA2155" w:rsidR="00F60C65" w:rsidRPr="002D03D8" w:rsidRDefault="006C630D" w:rsidP="00F60C65">
            <w:pPr>
              <w:pStyle w:val="BodyText"/>
              <w:spacing w:after="0" w:line="240" w:lineRule="exact"/>
              <w:ind w:left="-113" w:right="-72"/>
              <w:jc w:val="center"/>
              <w:rPr>
                <w:rFonts w:ascii="CordiaUPC" w:hAnsi="CordiaUPC" w:cs="CordiaUPC"/>
                <w:sz w:val="26"/>
                <w:szCs w:val="26"/>
              </w:rPr>
            </w:pPr>
            <w:r w:rsidRPr="002D03D8">
              <w:rPr>
                <w:rFonts w:ascii="CordiaUPC" w:eastAsia="Times New Roman" w:hAnsi="CordiaUPC" w:cs="CordiaUPC"/>
                <w:sz w:val="26"/>
                <w:szCs w:val="26"/>
                <w:lang w:bidi="th-TH"/>
              </w:rPr>
              <w:t xml:space="preserve">30 </w:t>
            </w:r>
            <w:r w:rsidRPr="002D03D8">
              <w:rPr>
                <w:rFonts w:ascii="CordiaUPC" w:eastAsia="Times New Roman" w:hAnsi="CordiaUPC" w:cs="CordiaUPC"/>
                <w:sz w:val="26"/>
                <w:szCs w:val="26"/>
              </w:rPr>
              <w:t xml:space="preserve">September </w:t>
            </w:r>
            <w:r w:rsidR="00F60C65" w:rsidRPr="002D03D8">
              <w:rPr>
                <w:rFonts w:ascii="CordiaUPC" w:eastAsia="Times New Roman" w:hAnsi="CordiaUPC" w:cs="CordiaUPC"/>
                <w:sz w:val="26"/>
                <w:szCs w:val="26"/>
                <w:lang w:bidi="th-TH"/>
              </w:rPr>
              <w:t>2025</w:t>
            </w:r>
          </w:p>
        </w:tc>
      </w:tr>
      <w:tr w:rsidR="00F60C65" w:rsidRPr="002D03D8" w14:paraId="09407A91" w14:textId="77777777" w:rsidTr="00671703">
        <w:tc>
          <w:tcPr>
            <w:tcW w:w="1688" w:type="pct"/>
          </w:tcPr>
          <w:p w14:paraId="6B7DA736" w14:textId="77777777" w:rsidR="00F60C65" w:rsidRPr="002D03D8" w:rsidRDefault="00F60C65" w:rsidP="00F60C65">
            <w:pPr>
              <w:pStyle w:val="BodyText"/>
              <w:spacing w:after="0" w:line="240" w:lineRule="exact"/>
              <w:ind w:right="-45"/>
              <w:jc w:val="both"/>
              <w:rPr>
                <w:rFonts w:ascii="CordiaUPC" w:hAnsi="CordiaUPC" w:cs="CordiaUPC"/>
                <w:sz w:val="26"/>
                <w:szCs w:val="26"/>
              </w:rPr>
            </w:pPr>
          </w:p>
        </w:tc>
        <w:tc>
          <w:tcPr>
            <w:tcW w:w="786" w:type="pct"/>
          </w:tcPr>
          <w:p w14:paraId="4E84B149"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5392224C"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283AA337"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Portion due</w:t>
            </w:r>
          </w:p>
        </w:tc>
        <w:tc>
          <w:tcPr>
            <w:tcW w:w="131" w:type="pct"/>
          </w:tcPr>
          <w:p w14:paraId="6C943425"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0CA14E01"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137" w:type="pct"/>
          </w:tcPr>
          <w:p w14:paraId="233A38D5"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0BA30D43"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r>
      <w:tr w:rsidR="00F60C65" w:rsidRPr="002D03D8" w14:paraId="4B99E64F" w14:textId="77777777" w:rsidTr="00671703">
        <w:tc>
          <w:tcPr>
            <w:tcW w:w="1688" w:type="pct"/>
          </w:tcPr>
          <w:p w14:paraId="09AABB23" w14:textId="77777777" w:rsidR="00F60C65" w:rsidRPr="002D03D8" w:rsidRDefault="00F60C65" w:rsidP="00F60C65">
            <w:pPr>
              <w:pStyle w:val="BodyText"/>
              <w:spacing w:after="0" w:line="240" w:lineRule="exact"/>
              <w:ind w:right="-45"/>
              <w:jc w:val="both"/>
              <w:rPr>
                <w:rFonts w:ascii="CordiaUPC" w:hAnsi="CordiaUPC" w:cs="CordiaUPC"/>
                <w:sz w:val="26"/>
                <w:szCs w:val="26"/>
              </w:rPr>
            </w:pPr>
          </w:p>
        </w:tc>
        <w:tc>
          <w:tcPr>
            <w:tcW w:w="786" w:type="pct"/>
          </w:tcPr>
          <w:p w14:paraId="75D9D280"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406D7FD2"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43CD76ED"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after one year</w:t>
            </w:r>
          </w:p>
        </w:tc>
        <w:tc>
          <w:tcPr>
            <w:tcW w:w="131" w:type="pct"/>
          </w:tcPr>
          <w:p w14:paraId="3C58418F"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20D7CE2A"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137" w:type="pct"/>
          </w:tcPr>
          <w:p w14:paraId="120CD21D"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10E56680"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r>
      <w:tr w:rsidR="00F60C65" w:rsidRPr="002D03D8" w14:paraId="713BBF2F" w14:textId="77777777" w:rsidTr="00671703">
        <w:tc>
          <w:tcPr>
            <w:tcW w:w="1688" w:type="pct"/>
          </w:tcPr>
          <w:p w14:paraId="6A254C2C" w14:textId="77777777" w:rsidR="00F60C65" w:rsidRPr="002D03D8" w:rsidRDefault="00F60C65" w:rsidP="00F60C65">
            <w:pPr>
              <w:pStyle w:val="BodyText"/>
              <w:spacing w:after="0" w:line="240" w:lineRule="exact"/>
              <w:ind w:right="-45"/>
              <w:jc w:val="both"/>
              <w:rPr>
                <w:rFonts w:ascii="CordiaUPC" w:hAnsi="CordiaUPC" w:cs="CordiaUPC"/>
                <w:b/>
                <w:bCs/>
                <w:i/>
                <w:iCs/>
                <w:sz w:val="26"/>
                <w:szCs w:val="26"/>
                <w:cs/>
              </w:rPr>
            </w:pPr>
          </w:p>
        </w:tc>
        <w:tc>
          <w:tcPr>
            <w:tcW w:w="786" w:type="pct"/>
          </w:tcPr>
          <w:p w14:paraId="33E82E45"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Portion due</w:t>
            </w:r>
          </w:p>
        </w:tc>
        <w:tc>
          <w:tcPr>
            <w:tcW w:w="128" w:type="pct"/>
          </w:tcPr>
          <w:p w14:paraId="6D43D153"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5DC24933"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but within</w:t>
            </w:r>
          </w:p>
        </w:tc>
        <w:tc>
          <w:tcPr>
            <w:tcW w:w="131" w:type="pct"/>
          </w:tcPr>
          <w:p w14:paraId="017F00AC"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0049837B"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r w:rsidRPr="002D03D8">
              <w:rPr>
                <w:rFonts w:ascii="CordiaUPC" w:hAnsi="CordiaUPC" w:cs="CordiaUPC" w:hint="cs"/>
                <w:sz w:val="26"/>
                <w:szCs w:val="26"/>
              </w:rPr>
              <w:t>Portion due</w:t>
            </w:r>
          </w:p>
        </w:tc>
        <w:tc>
          <w:tcPr>
            <w:tcW w:w="137" w:type="pct"/>
          </w:tcPr>
          <w:p w14:paraId="1F45B39E"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500880A3"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r>
      <w:tr w:rsidR="00F60C65" w:rsidRPr="002D03D8" w14:paraId="0281A585" w14:textId="77777777" w:rsidTr="00671703">
        <w:tc>
          <w:tcPr>
            <w:tcW w:w="1688" w:type="pct"/>
          </w:tcPr>
          <w:p w14:paraId="1C226357" w14:textId="77777777" w:rsidR="00F60C65" w:rsidRPr="002D03D8" w:rsidRDefault="00F60C65" w:rsidP="00F60C65">
            <w:pPr>
              <w:pStyle w:val="BodyText"/>
              <w:spacing w:after="0" w:line="240" w:lineRule="exact"/>
              <w:ind w:right="-45"/>
              <w:jc w:val="both"/>
              <w:rPr>
                <w:rFonts w:ascii="CordiaUPC" w:hAnsi="CordiaUPC" w:cs="CordiaUPC"/>
                <w:b/>
                <w:bCs/>
                <w:i/>
                <w:iCs/>
                <w:sz w:val="26"/>
                <w:szCs w:val="26"/>
                <w:cs/>
              </w:rPr>
            </w:pPr>
          </w:p>
        </w:tc>
        <w:tc>
          <w:tcPr>
            <w:tcW w:w="786" w:type="pct"/>
          </w:tcPr>
          <w:p w14:paraId="6E49BE6B"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within one year</w:t>
            </w:r>
          </w:p>
        </w:tc>
        <w:tc>
          <w:tcPr>
            <w:tcW w:w="128" w:type="pct"/>
          </w:tcPr>
          <w:p w14:paraId="1E1B0975"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0E468747"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five years</w:t>
            </w:r>
          </w:p>
        </w:tc>
        <w:tc>
          <w:tcPr>
            <w:tcW w:w="131" w:type="pct"/>
          </w:tcPr>
          <w:p w14:paraId="42C063FE"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69C8DFC3"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r w:rsidRPr="002D03D8">
              <w:rPr>
                <w:rFonts w:ascii="CordiaUPC" w:hAnsi="CordiaUPC" w:cs="CordiaUPC" w:hint="cs"/>
                <w:sz w:val="26"/>
                <w:szCs w:val="26"/>
              </w:rPr>
              <w:t>after five years</w:t>
            </w:r>
          </w:p>
        </w:tc>
        <w:tc>
          <w:tcPr>
            <w:tcW w:w="137" w:type="pct"/>
          </w:tcPr>
          <w:p w14:paraId="5A3D2989"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776F439C"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r w:rsidRPr="002D03D8">
              <w:rPr>
                <w:rFonts w:ascii="CordiaUPC" w:hAnsi="CordiaUPC" w:cs="CordiaUPC" w:hint="cs"/>
                <w:sz w:val="26"/>
                <w:szCs w:val="26"/>
              </w:rPr>
              <w:t>Total</w:t>
            </w:r>
          </w:p>
        </w:tc>
      </w:tr>
      <w:tr w:rsidR="00F60C65" w:rsidRPr="002D03D8" w14:paraId="7C80FC14" w14:textId="77777777" w:rsidTr="00671703">
        <w:tc>
          <w:tcPr>
            <w:tcW w:w="1688" w:type="pct"/>
          </w:tcPr>
          <w:p w14:paraId="42B79DE2" w14:textId="77777777" w:rsidR="00F60C65" w:rsidRPr="002D03D8" w:rsidRDefault="00F60C65" w:rsidP="00F60C65">
            <w:pPr>
              <w:pStyle w:val="BodyText"/>
              <w:spacing w:after="0" w:line="240" w:lineRule="exact"/>
              <w:ind w:right="-45"/>
              <w:jc w:val="both"/>
              <w:rPr>
                <w:rFonts w:ascii="CordiaUPC" w:hAnsi="CordiaUPC" w:cs="CordiaUPC"/>
                <w:b/>
                <w:bCs/>
                <w:i/>
                <w:iCs/>
                <w:sz w:val="26"/>
                <w:szCs w:val="26"/>
                <w:cs/>
                <w:lang w:val="en-US" w:bidi="th-TH"/>
              </w:rPr>
            </w:pPr>
          </w:p>
        </w:tc>
        <w:tc>
          <w:tcPr>
            <w:tcW w:w="3312" w:type="pct"/>
            <w:gridSpan w:val="7"/>
          </w:tcPr>
          <w:p w14:paraId="1930B448"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r w:rsidRPr="002D03D8">
              <w:rPr>
                <w:rFonts w:ascii="CordiaUPC" w:hAnsi="CordiaUPC" w:cs="CordiaUPC" w:hint="cs"/>
                <w:i/>
                <w:iCs/>
                <w:sz w:val="26"/>
                <w:szCs w:val="26"/>
              </w:rPr>
              <w:t>(in million Baht)</w:t>
            </w:r>
          </w:p>
        </w:tc>
      </w:tr>
      <w:tr w:rsidR="00B42982" w:rsidRPr="002D03D8" w14:paraId="34B411AD" w14:textId="77777777" w:rsidTr="00671703">
        <w:tc>
          <w:tcPr>
            <w:tcW w:w="1688" w:type="pct"/>
          </w:tcPr>
          <w:p w14:paraId="7B5387DE" w14:textId="77777777" w:rsidR="00B42982" w:rsidRPr="002D03D8" w:rsidRDefault="00B42982" w:rsidP="00C666B9">
            <w:pPr>
              <w:pStyle w:val="BodyText"/>
              <w:spacing w:after="0" w:line="240" w:lineRule="exact"/>
              <w:ind w:right="-45"/>
              <w:jc w:val="both"/>
              <w:rPr>
                <w:rFonts w:ascii="CordiaUPC" w:hAnsi="CordiaUPC" w:cs="CordiaUPC"/>
                <w:sz w:val="26"/>
                <w:szCs w:val="26"/>
              </w:rPr>
            </w:pPr>
            <w:r w:rsidRPr="002D03D8">
              <w:rPr>
                <w:rFonts w:ascii="CordiaUPC" w:hAnsi="CordiaUPC" w:cs="CordiaUPC" w:hint="cs"/>
                <w:sz w:val="26"/>
                <w:szCs w:val="26"/>
              </w:rPr>
              <w:t>Hire purchase receivables</w:t>
            </w:r>
          </w:p>
        </w:tc>
        <w:tc>
          <w:tcPr>
            <w:tcW w:w="786" w:type="pct"/>
          </w:tcPr>
          <w:p w14:paraId="4E90528C" w14:textId="5DFF9DB9" w:rsidR="00B42982" w:rsidRPr="002D03D8" w:rsidRDefault="00B42982" w:rsidP="00B42982">
            <w:pPr>
              <w:tabs>
                <w:tab w:val="decimal" w:pos="1138"/>
              </w:tabs>
              <w:spacing w:line="240" w:lineRule="exact"/>
              <w:ind w:right="-108"/>
              <w:rPr>
                <w:rFonts w:ascii="CordiaUPC" w:eastAsia="Times New Roman" w:hAnsi="CordiaUPC" w:cs="CordiaUPC"/>
                <w:sz w:val="26"/>
                <w:szCs w:val="26"/>
              </w:rPr>
            </w:pPr>
            <w:r w:rsidRPr="002D03D8">
              <w:rPr>
                <w:rFonts w:ascii="CordiaUPC" w:eastAsia="Times New Roman" w:hAnsi="CordiaUPC" w:cs="CordiaUPC"/>
                <w:sz w:val="26"/>
                <w:szCs w:val="26"/>
              </w:rPr>
              <w:t>109,394</w:t>
            </w:r>
          </w:p>
        </w:tc>
        <w:tc>
          <w:tcPr>
            <w:tcW w:w="128" w:type="pct"/>
          </w:tcPr>
          <w:p w14:paraId="11BBAB4A" w14:textId="77777777" w:rsidR="00B42982" w:rsidRPr="002D03D8" w:rsidRDefault="00B42982" w:rsidP="00B42982">
            <w:pPr>
              <w:spacing w:line="240" w:lineRule="exact"/>
              <w:jc w:val="right"/>
              <w:rPr>
                <w:rFonts w:ascii="CordiaUPC" w:hAnsi="CordiaUPC" w:cs="CordiaUPC"/>
                <w:sz w:val="26"/>
                <w:szCs w:val="26"/>
                <w:lang w:val="en-US"/>
              </w:rPr>
            </w:pPr>
          </w:p>
        </w:tc>
        <w:tc>
          <w:tcPr>
            <w:tcW w:w="729" w:type="pct"/>
          </w:tcPr>
          <w:p w14:paraId="67A6F4F8" w14:textId="3252BC91" w:rsidR="00B42982" w:rsidRPr="002D03D8" w:rsidRDefault="00B42982" w:rsidP="00B42982">
            <w:pPr>
              <w:tabs>
                <w:tab w:val="decimal" w:pos="1104"/>
              </w:tabs>
              <w:spacing w:line="240" w:lineRule="exact"/>
              <w:ind w:left="-88" w:right="-111"/>
              <w:rPr>
                <w:rFonts w:ascii="CordiaUPC" w:hAnsi="CordiaUPC" w:cs="CordiaUPC"/>
                <w:sz w:val="26"/>
                <w:szCs w:val="26"/>
                <w:lang w:val="en-US"/>
              </w:rPr>
            </w:pPr>
            <w:r w:rsidRPr="002D03D8">
              <w:rPr>
                <w:rFonts w:ascii="CordiaUPC" w:eastAsia="Times New Roman" w:hAnsi="CordiaUPC" w:cs="CordiaUPC"/>
                <w:sz w:val="26"/>
                <w:szCs w:val="26"/>
              </w:rPr>
              <w:t>255,172</w:t>
            </w:r>
          </w:p>
        </w:tc>
        <w:tc>
          <w:tcPr>
            <w:tcW w:w="131" w:type="pct"/>
          </w:tcPr>
          <w:p w14:paraId="0B10CC0D" w14:textId="77777777" w:rsidR="00B42982" w:rsidRPr="002D03D8" w:rsidRDefault="00B42982" w:rsidP="00B42982">
            <w:pPr>
              <w:spacing w:line="240" w:lineRule="exact"/>
              <w:jc w:val="right"/>
              <w:rPr>
                <w:rFonts w:ascii="CordiaUPC" w:hAnsi="CordiaUPC" w:cs="CordiaUPC"/>
                <w:sz w:val="26"/>
                <w:szCs w:val="26"/>
                <w:lang w:val="en-US"/>
              </w:rPr>
            </w:pPr>
          </w:p>
        </w:tc>
        <w:tc>
          <w:tcPr>
            <w:tcW w:w="716" w:type="pct"/>
          </w:tcPr>
          <w:p w14:paraId="1E70CF2A" w14:textId="2B18D1E8" w:rsidR="00B42982" w:rsidRPr="002D03D8" w:rsidRDefault="00B42982" w:rsidP="00B42982">
            <w:pPr>
              <w:tabs>
                <w:tab w:val="decimal" w:pos="1059"/>
              </w:tabs>
              <w:spacing w:line="240" w:lineRule="exact"/>
              <w:ind w:left="-93" w:right="-268"/>
              <w:rPr>
                <w:rFonts w:ascii="CordiaUPC" w:hAnsi="CordiaUPC" w:cs="CordiaUPC"/>
                <w:sz w:val="26"/>
                <w:szCs w:val="26"/>
                <w:lang w:val="en-US"/>
              </w:rPr>
            </w:pPr>
            <w:r w:rsidRPr="002D03D8">
              <w:rPr>
                <w:rFonts w:ascii="CordiaUPC" w:eastAsia="Times New Roman" w:hAnsi="CordiaUPC" w:cs="CordiaUPC"/>
                <w:sz w:val="26"/>
                <w:szCs w:val="26"/>
              </w:rPr>
              <w:t>19,986</w:t>
            </w:r>
          </w:p>
        </w:tc>
        <w:tc>
          <w:tcPr>
            <w:tcW w:w="137" w:type="pct"/>
          </w:tcPr>
          <w:p w14:paraId="68C839D3"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685" w:type="pct"/>
          </w:tcPr>
          <w:p w14:paraId="645F3D00" w14:textId="723972D7" w:rsidR="00B42982" w:rsidRPr="002D03D8" w:rsidRDefault="00B42982" w:rsidP="00B42982">
            <w:pPr>
              <w:tabs>
                <w:tab w:val="decimal" w:pos="1059"/>
              </w:tabs>
              <w:spacing w:line="240" w:lineRule="exact"/>
              <w:ind w:left="-93" w:right="-268"/>
              <w:rPr>
                <w:rFonts w:ascii="CordiaUPC" w:hAnsi="CordiaUPC" w:cs="CordiaUPC"/>
                <w:sz w:val="26"/>
                <w:szCs w:val="26"/>
                <w:lang w:val="en-US"/>
              </w:rPr>
            </w:pPr>
            <w:r w:rsidRPr="002D03D8">
              <w:rPr>
                <w:rFonts w:ascii="CordiaUPC" w:eastAsia="Times New Roman" w:hAnsi="CordiaUPC" w:cs="CordiaUPC"/>
                <w:sz w:val="26"/>
                <w:szCs w:val="26"/>
              </w:rPr>
              <w:t>384,552</w:t>
            </w:r>
          </w:p>
        </w:tc>
      </w:tr>
      <w:tr w:rsidR="00B42982" w:rsidRPr="002D03D8" w14:paraId="2F86F4AE" w14:textId="77777777" w:rsidTr="00671703">
        <w:tc>
          <w:tcPr>
            <w:tcW w:w="1688" w:type="pct"/>
          </w:tcPr>
          <w:p w14:paraId="7B16EA2B" w14:textId="77777777" w:rsidR="00B42982" w:rsidRPr="002D03D8" w:rsidRDefault="00B42982" w:rsidP="00B42982">
            <w:pPr>
              <w:pStyle w:val="BodyText"/>
              <w:spacing w:after="0" w:line="240" w:lineRule="exact"/>
              <w:ind w:right="-45"/>
              <w:jc w:val="both"/>
              <w:rPr>
                <w:rFonts w:ascii="CordiaUPC" w:hAnsi="CordiaUPC" w:cs="CordiaUPC"/>
                <w:sz w:val="26"/>
                <w:szCs w:val="26"/>
              </w:rPr>
            </w:pPr>
            <w:r w:rsidRPr="002D03D8">
              <w:rPr>
                <w:rFonts w:ascii="CordiaUPC" w:hAnsi="CordiaUPC" w:cs="CordiaUPC" w:hint="cs"/>
                <w:sz w:val="26"/>
                <w:szCs w:val="26"/>
              </w:rPr>
              <w:t xml:space="preserve">Finance lease receivables </w:t>
            </w:r>
          </w:p>
        </w:tc>
        <w:tc>
          <w:tcPr>
            <w:tcW w:w="786" w:type="pct"/>
            <w:tcBorders>
              <w:bottom w:val="single" w:sz="4" w:space="0" w:color="auto"/>
            </w:tcBorders>
          </w:tcPr>
          <w:p w14:paraId="39226909" w14:textId="20F79FD6" w:rsidR="00B42982" w:rsidRPr="002D03D8" w:rsidRDefault="00B42982" w:rsidP="00B42982">
            <w:pPr>
              <w:tabs>
                <w:tab w:val="decimal" w:pos="1138"/>
              </w:tabs>
              <w:spacing w:line="240" w:lineRule="exact"/>
              <w:ind w:right="-108"/>
              <w:rPr>
                <w:rFonts w:ascii="CordiaUPC" w:eastAsia="Times New Roman" w:hAnsi="CordiaUPC" w:cs="CordiaUPC"/>
                <w:sz w:val="26"/>
                <w:szCs w:val="26"/>
              </w:rPr>
            </w:pPr>
            <w:r w:rsidRPr="002D03D8">
              <w:rPr>
                <w:rFonts w:ascii="CordiaUPC" w:eastAsia="Times New Roman" w:hAnsi="CordiaUPC" w:cs="CordiaUPC"/>
                <w:sz w:val="26"/>
                <w:szCs w:val="26"/>
              </w:rPr>
              <w:t>173</w:t>
            </w:r>
          </w:p>
        </w:tc>
        <w:tc>
          <w:tcPr>
            <w:tcW w:w="128" w:type="pct"/>
          </w:tcPr>
          <w:p w14:paraId="78244A05" w14:textId="77777777" w:rsidR="00B42982" w:rsidRPr="002D03D8" w:rsidRDefault="00B42982" w:rsidP="00B42982">
            <w:pPr>
              <w:spacing w:line="240" w:lineRule="exact"/>
              <w:jc w:val="right"/>
              <w:rPr>
                <w:rFonts w:ascii="CordiaUPC" w:hAnsi="CordiaUPC" w:cs="CordiaUPC"/>
                <w:sz w:val="26"/>
                <w:szCs w:val="26"/>
                <w:lang w:val="en-US"/>
              </w:rPr>
            </w:pPr>
          </w:p>
        </w:tc>
        <w:tc>
          <w:tcPr>
            <w:tcW w:w="729" w:type="pct"/>
            <w:tcBorders>
              <w:bottom w:val="single" w:sz="4" w:space="0" w:color="auto"/>
            </w:tcBorders>
          </w:tcPr>
          <w:p w14:paraId="23389429" w14:textId="56BBA6CA" w:rsidR="00B42982" w:rsidRPr="002D03D8" w:rsidRDefault="00B42982" w:rsidP="00B42982">
            <w:pPr>
              <w:tabs>
                <w:tab w:val="decimal" w:pos="1104"/>
              </w:tabs>
              <w:spacing w:line="240" w:lineRule="exact"/>
              <w:ind w:left="-88" w:right="-111"/>
              <w:rPr>
                <w:rFonts w:ascii="CordiaUPC" w:hAnsi="CordiaUPC" w:cs="CordiaUPC"/>
                <w:sz w:val="26"/>
                <w:szCs w:val="26"/>
                <w:lang w:val="en-US"/>
              </w:rPr>
            </w:pPr>
            <w:r w:rsidRPr="002D03D8">
              <w:rPr>
                <w:rFonts w:ascii="CordiaUPC" w:eastAsia="Times New Roman" w:hAnsi="CordiaUPC" w:cs="CordiaUPC"/>
                <w:sz w:val="26"/>
                <w:szCs w:val="26"/>
              </w:rPr>
              <w:t>169</w:t>
            </w:r>
          </w:p>
        </w:tc>
        <w:tc>
          <w:tcPr>
            <w:tcW w:w="131" w:type="pct"/>
          </w:tcPr>
          <w:p w14:paraId="4C98A390" w14:textId="77777777" w:rsidR="00B42982" w:rsidRPr="002D03D8" w:rsidRDefault="00B42982" w:rsidP="00B42982">
            <w:pPr>
              <w:spacing w:line="240" w:lineRule="exact"/>
              <w:jc w:val="right"/>
              <w:rPr>
                <w:rFonts w:ascii="CordiaUPC" w:hAnsi="CordiaUPC" w:cs="CordiaUPC"/>
                <w:sz w:val="26"/>
                <w:szCs w:val="26"/>
                <w:lang w:val="en-US"/>
              </w:rPr>
            </w:pPr>
          </w:p>
        </w:tc>
        <w:tc>
          <w:tcPr>
            <w:tcW w:w="716" w:type="pct"/>
            <w:tcBorders>
              <w:bottom w:val="single" w:sz="4" w:space="0" w:color="auto"/>
            </w:tcBorders>
          </w:tcPr>
          <w:p w14:paraId="16C7ADC5" w14:textId="77FA693F" w:rsidR="00B42982" w:rsidRPr="002D03D8" w:rsidRDefault="00B42982" w:rsidP="00B42982">
            <w:pPr>
              <w:tabs>
                <w:tab w:val="decimal" w:pos="1059"/>
              </w:tabs>
              <w:spacing w:line="240" w:lineRule="exact"/>
              <w:ind w:left="-93" w:right="-268"/>
              <w:rPr>
                <w:rFonts w:ascii="CordiaUPC" w:hAnsi="CordiaUPC" w:cs="CordiaUPC"/>
                <w:sz w:val="26"/>
                <w:szCs w:val="26"/>
                <w:lang w:val="en-US"/>
              </w:rPr>
            </w:pPr>
            <w:r w:rsidRPr="002D03D8">
              <w:rPr>
                <w:rFonts w:ascii="CordiaUPC" w:eastAsia="Times New Roman" w:hAnsi="CordiaUPC" w:cs="CordiaUPC"/>
                <w:sz w:val="26"/>
                <w:szCs w:val="26"/>
              </w:rPr>
              <w:t>-</w:t>
            </w:r>
          </w:p>
        </w:tc>
        <w:tc>
          <w:tcPr>
            <w:tcW w:w="137" w:type="pct"/>
          </w:tcPr>
          <w:p w14:paraId="05622BF9"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223D94EC" w14:textId="5CA49C3B" w:rsidR="00B42982" w:rsidRPr="002D03D8" w:rsidRDefault="00B42982" w:rsidP="00B42982">
            <w:pPr>
              <w:tabs>
                <w:tab w:val="decimal" w:pos="1059"/>
              </w:tabs>
              <w:spacing w:line="240" w:lineRule="exact"/>
              <w:ind w:left="-93" w:right="-268"/>
              <w:rPr>
                <w:rFonts w:ascii="CordiaUPC" w:hAnsi="CordiaUPC" w:cs="CordiaUPC"/>
                <w:sz w:val="26"/>
                <w:szCs w:val="26"/>
                <w:lang w:val="en-US"/>
              </w:rPr>
            </w:pPr>
            <w:r w:rsidRPr="002D03D8">
              <w:rPr>
                <w:rFonts w:ascii="CordiaUPC" w:eastAsia="Times New Roman" w:hAnsi="CordiaUPC" w:cs="CordiaUPC"/>
                <w:sz w:val="26"/>
                <w:szCs w:val="26"/>
              </w:rPr>
              <w:t>342</w:t>
            </w:r>
          </w:p>
        </w:tc>
      </w:tr>
      <w:tr w:rsidR="00B42982" w:rsidRPr="002D03D8" w14:paraId="5DF9F7B7" w14:textId="77777777" w:rsidTr="00671703">
        <w:tc>
          <w:tcPr>
            <w:tcW w:w="1688" w:type="pct"/>
          </w:tcPr>
          <w:p w14:paraId="676593F8" w14:textId="77777777" w:rsidR="00B42982" w:rsidRPr="002D03D8" w:rsidRDefault="00B42982" w:rsidP="00B42982">
            <w:pPr>
              <w:pStyle w:val="BodyText"/>
              <w:spacing w:after="0" w:line="240" w:lineRule="exact"/>
              <w:ind w:right="-45"/>
              <w:jc w:val="both"/>
              <w:rPr>
                <w:rFonts w:ascii="CordiaUPC" w:hAnsi="CordiaUPC" w:cs="CordiaUPC"/>
                <w:i/>
                <w:iCs/>
                <w:sz w:val="26"/>
                <w:szCs w:val="26"/>
                <w:cs/>
                <w:lang w:bidi="th-TH"/>
              </w:rPr>
            </w:pPr>
            <w:r w:rsidRPr="002D03D8">
              <w:rPr>
                <w:rFonts w:ascii="CordiaUPC" w:hAnsi="CordiaUPC" w:cs="CordiaUPC" w:hint="cs"/>
                <w:sz w:val="26"/>
                <w:szCs w:val="26"/>
              </w:rPr>
              <w:t>Total gross investment under</w:t>
            </w:r>
          </w:p>
        </w:tc>
        <w:tc>
          <w:tcPr>
            <w:tcW w:w="786" w:type="pct"/>
          </w:tcPr>
          <w:p w14:paraId="3EEA8C5A" w14:textId="5B4587FF" w:rsidR="00B42982" w:rsidRPr="002D03D8" w:rsidRDefault="00B42982" w:rsidP="00B42982">
            <w:pPr>
              <w:tabs>
                <w:tab w:val="decimal" w:pos="1138"/>
              </w:tabs>
              <w:spacing w:line="240" w:lineRule="exact"/>
              <w:ind w:right="-108"/>
              <w:rPr>
                <w:rFonts w:ascii="CordiaUPC" w:eastAsia="Times New Roman" w:hAnsi="CordiaUPC" w:cs="CordiaUPC"/>
                <w:sz w:val="26"/>
                <w:szCs w:val="26"/>
              </w:rPr>
            </w:pPr>
          </w:p>
        </w:tc>
        <w:tc>
          <w:tcPr>
            <w:tcW w:w="128" w:type="pct"/>
          </w:tcPr>
          <w:p w14:paraId="47172AD1" w14:textId="77777777" w:rsidR="00B42982" w:rsidRPr="002D03D8" w:rsidRDefault="00B42982" w:rsidP="00B42982">
            <w:pPr>
              <w:spacing w:line="240" w:lineRule="exact"/>
              <w:jc w:val="right"/>
              <w:rPr>
                <w:rFonts w:ascii="CordiaUPC" w:hAnsi="CordiaUPC" w:cs="CordiaUPC"/>
                <w:sz w:val="26"/>
                <w:szCs w:val="26"/>
                <w:lang w:val="en-US"/>
              </w:rPr>
            </w:pPr>
          </w:p>
        </w:tc>
        <w:tc>
          <w:tcPr>
            <w:tcW w:w="729" w:type="pct"/>
          </w:tcPr>
          <w:p w14:paraId="5ED270C3" w14:textId="55849B45" w:rsidR="00B42982" w:rsidRPr="002D03D8" w:rsidRDefault="00B42982" w:rsidP="00B42982">
            <w:pPr>
              <w:tabs>
                <w:tab w:val="decimal" w:pos="1104"/>
              </w:tabs>
              <w:spacing w:line="240" w:lineRule="exact"/>
              <w:ind w:left="-88" w:right="-111"/>
              <w:rPr>
                <w:rFonts w:ascii="CordiaUPC" w:hAnsi="CordiaUPC" w:cs="CordiaUPC"/>
                <w:sz w:val="26"/>
                <w:szCs w:val="26"/>
                <w:lang w:val="en-US"/>
              </w:rPr>
            </w:pPr>
          </w:p>
        </w:tc>
        <w:tc>
          <w:tcPr>
            <w:tcW w:w="131" w:type="pct"/>
          </w:tcPr>
          <w:p w14:paraId="4A3CC4B4" w14:textId="77777777" w:rsidR="00B42982" w:rsidRPr="002D03D8" w:rsidRDefault="00B42982" w:rsidP="00B42982">
            <w:pPr>
              <w:spacing w:line="240" w:lineRule="exact"/>
              <w:jc w:val="right"/>
              <w:rPr>
                <w:rFonts w:ascii="CordiaUPC" w:hAnsi="CordiaUPC" w:cs="CordiaUPC"/>
                <w:sz w:val="26"/>
                <w:szCs w:val="26"/>
                <w:lang w:val="en-US"/>
              </w:rPr>
            </w:pPr>
          </w:p>
        </w:tc>
        <w:tc>
          <w:tcPr>
            <w:tcW w:w="716" w:type="pct"/>
          </w:tcPr>
          <w:p w14:paraId="1852FB65" w14:textId="276B2C06"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137" w:type="pct"/>
          </w:tcPr>
          <w:p w14:paraId="4283088A"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685" w:type="pct"/>
          </w:tcPr>
          <w:p w14:paraId="37EB6E79" w14:textId="5E455A6D" w:rsidR="00B42982" w:rsidRPr="002D03D8" w:rsidRDefault="00B42982" w:rsidP="00B42982">
            <w:pPr>
              <w:tabs>
                <w:tab w:val="decimal" w:pos="1059"/>
              </w:tabs>
              <w:spacing w:line="240" w:lineRule="exact"/>
              <w:ind w:right="-268"/>
              <w:rPr>
                <w:rFonts w:ascii="CordiaUPC" w:hAnsi="CordiaUPC" w:cs="CordiaUPC"/>
                <w:sz w:val="26"/>
                <w:szCs w:val="26"/>
                <w:lang w:val="en-US"/>
              </w:rPr>
            </w:pPr>
          </w:p>
        </w:tc>
      </w:tr>
      <w:tr w:rsidR="00B42982" w:rsidRPr="002D03D8" w14:paraId="32529EFE" w14:textId="77777777" w:rsidTr="00671703">
        <w:tc>
          <w:tcPr>
            <w:tcW w:w="1688" w:type="pct"/>
          </w:tcPr>
          <w:p w14:paraId="59A10690" w14:textId="77777777" w:rsidR="00B42982" w:rsidRPr="002D03D8" w:rsidRDefault="00B42982" w:rsidP="00B42982">
            <w:pPr>
              <w:pStyle w:val="BodyText"/>
              <w:spacing w:after="0" w:line="240" w:lineRule="exact"/>
              <w:ind w:right="-45"/>
              <w:jc w:val="both"/>
              <w:rPr>
                <w:rFonts w:ascii="CordiaUPC" w:hAnsi="CordiaUPC" w:cs="CordiaUPC"/>
                <w:sz w:val="26"/>
                <w:szCs w:val="26"/>
              </w:rPr>
            </w:pPr>
            <w:r w:rsidRPr="002D03D8">
              <w:rPr>
                <w:rFonts w:ascii="CordiaUPC" w:hAnsi="CordiaUPC" w:cs="CordiaUPC" w:hint="cs"/>
                <w:i/>
                <w:iCs/>
                <w:sz w:val="26"/>
                <w:szCs w:val="26"/>
              </w:rPr>
              <w:t xml:space="preserve"> </w:t>
            </w:r>
            <w:r w:rsidRPr="002D03D8">
              <w:rPr>
                <w:rFonts w:ascii="CordiaUPC" w:hAnsi="CordiaUPC" w:cs="CordiaUPC" w:hint="cs"/>
                <w:sz w:val="26"/>
                <w:szCs w:val="26"/>
              </w:rPr>
              <w:t xml:space="preserve">  hire purchase contracts</w:t>
            </w:r>
          </w:p>
        </w:tc>
        <w:tc>
          <w:tcPr>
            <w:tcW w:w="786" w:type="pct"/>
          </w:tcPr>
          <w:p w14:paraId="1185AF69" w14:textId="54E8CAC5" w:rsidR="00B42982" w:rsidRPr="002D03D8" w:rsidRDefault="00B42982" w:rsidP="00B42982">
            <w:pPr>
              <w:tabs>
                <w:tab w:val="decimal" w:pos="1138"/>
              </w:tabs>
              <w:spacing w:line="240" w:lineRule="exact"/>
              <w:ind w:right="-108"/>
              <w:rPr>
                <w:rFonts w:ascii="CordiaUPC" w:eastAsia="Times New Roman" w:hAnsi="CordiaUPC" w:cs="CordiaUPC"/>
                <w:sz w:val="26"/>
                <w:szCs w:val="26"/>
              </w:rPr>
            </w:pPr>
            <w:r w:rsidRPr="002D03D8">
              <w:rPr>
                <w:rFonts w:ascii="CordiaUPC" w:eastAsia="Times New Roman" w:hAnsi="CordiaUPC" w:cs="CordiaUPC"/>
                <w:sz w:val="26"/>
                <w:szCs w:val="26"/>
              </w:rPr>
              <w:t>109,567</w:t>
            </w:r>
          </w:p>
        </w:tc>
        <w:tc>
          <w:tcPr>
            <w:tcW w:w="128" w:type="pct"/>
          </w:tcPr>
          <w:p w14:paraId="50A7149A" w14:textId="77777777" w:rsidR="00B42982" w:rsidRPr="002D03D8" w:rsidRDefault="00B42982" w:rsidP="00B42982">
            <w:pPr>
              <w:spacing w:line="240" w:lineRule="exact"/>
              <w:jc w:val="right"/>
              <w:rPr>
                <w:rFonts w:ascii="CordiaUPC" w:hAnsi="CordiaUPC" w:cs="CordiaUPC"/>
                <w:sz w:val="26"/>
                <w:szCs w:val="26"/>
                <w:lang w:val="en-US"/>
              </w:rPr>
            </w:pPr>
          </w:p>
        </w:tc>
        <w:tc>
          <w:tcPr>
            <w:tcW w:w="729" w:type="pct"/>
          </w:tcPr>
          <w:p w14:paraId="34CE4065" w14:textId="01B7C7EE" w:rsidR="00B42982" w:rsidRPr="002D03D8" w:rsidRDefault="00B42982" w:rsidP="00B42982">
            <w:pPr>
              <w:tabs>
                <w:tab w:val="decimal" w:pos="1104"/>
              </w:tabs>
              <w:spacing w:line="240" w:lineRule="exact"/>
              <w:ind w:left="-88" w:right="-111"/>
              <w:rPr>
                <w:rFonts w:ascii="CordiaUPC" w:hAnsi="CordiaUPC" w:cs="CordiaUPC"/>
                <w:sz w:val="26"/>
                <w:szCs w:val="26"/>
                <w:lang w:val="en-US"/>
              </w:rPr>
            </w:pPr>
            <w:r w:rsidRPr="002D03D8">
              <w:rPr>
                <w:rFonts w:ascii="CordiaUPC" w:eastAsia="Times New Roman" w:hAnsi="CordiaUPC" w:cs="CordiaUPC"/>
                <w:sz w:val="26"/>
                <w:szCs w:val="26"/>
              </w:rPr>
              <w:t>255,341</w:t>
            </w:r>
          </w:p>
        </w:tc>
        <w:tc>
          <w:tcPr>
            <w:tcW w:w="131" w:type="pct"/>
          </w:tcPr>
          <w:p w14:paraId="67894479" w14:textId="77777777" w:rsidR="00B42982" w:rsidRPr="002D03D8" w:rsidRDefault="00B42982" w:rsidP="00B42982">
            <w:pPr>
              <w:spacing w:line="240" w:lineRule="exact"/>
              <w:jc w:val="right"/>
              <w:rPr>
                <w:rFonts w:ascii="CordiaUPC" w:hAnsi="CordiaUPC" w:cs="CordiaUPC"/>
                <w:sz w:val="26"/>
                <w:szCs w:val="26"/>
                <w:lang w:val="en-US"/>
              </w:rPr>
            </w:pPr>
          </w:p>
        </w:tc>
        <w:tc>
          <w:tcPr>
            <w:tcW w:w="716" w:type="pct"/>
          </w:tcPr>
          <w:p w14:paraId="1814B15F" w14:textId="027D9935" w:rsidR="00B42982" w:rsidRPr="002D03D8" w:rsidRDefault="00B42982" w:rsidP="00B42982">
            <w:pPr>
              <w:tabs>
                <w:tab w:val="decimal" w:pos="1059"/>
              </w:tabs>
              <w:spacing w:line="240" w:lineRule="exact"/>
              <w:ind w:left="-93" w:right="-268"/>
              <w:rPr>
                <w:rFonts w:ascii="CordiaUPC" w:hAnsi="CordiaUPC" w:cs="CordiaUPC"/>
                <w:sz w:val="26"/>
                <w:szCs w:val="26"/>
                <w:lang w:val="en-US"/>
              </w:rPr>
            </w:pPr>
            <w:r w:rsidRPr="002D03D8">
              <w:rPr>
                <w:rFonts w:ascii="CordiaUPC" w:eastAsia="Times New Roman" w:hAnsi="CordiaUPC" w:cs="CordiaUPC"/>
                <w:sz w:val="26"/>
                <w:szCs w:val="26"/>
              </w:rPr>
              <w:t>19,986</w:t>
            </w:r>
          </w:p>
        </w:tc>
        <w:tc>
          <w:tcPr>
            <w:tcW w:w="137" w:type="pct"/>
          </w:tcPr>
          <w:p w14:paraId="6CE55410"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685" w:type="pct"/>
          </w:tcPr>
          <w:p w14:paraId="34D6DFC0" w14:textId="215F40CA" w:rsidR="00B42982" w:rsidRPr="002D03D8" w:rsidRDefault="00B42982" w:rsidP="00B42982">
            <w:pPr>
              <w:tabs>
                <w:tab w:val="decimal" w:pos="1059"/>
              </w:tabs>
              <w:spacing w:line="240" w:lineRule="exact"/>
              <w:ind w:left="-93" w:right="-268"/>
              <w:rPr>
                <w:rFonts w:ascii="CordiaUPC" w:hAnsi="CordiaUPC" w:cs="CordiaUPC"/>
                <w:sz w:val="26"/>
                <w:szCs w:val="26"/>
                <w:cs/>
                <w:lang w:val="en-US" w:bidi="th-TH"/>
              </w:rPr>
            </w:pPr>
            <w:r w:rsidRPr="002D03D8">
              <w:rPr>
                <w:rFonts w:ascii="CordiaUPC" w:eastAsia="Times New Roman" w:hAnsi="CordiaUPC" w:cs="CordiaUPC"/>
                <w:sz w:val="26"/>
                <w:szCs w:val="26"/>
              </w:rPr>
              <w:t>384,894</w:t>
            </w:r>
          </w:p>
        </w:tc>
      </w:tr>
      <w:tr w:rsidR="00B42982" w:rsidRPr="002D03D8" w14:paraId="2B2669BC" w14:textId="77777777" w:rsidTr="00671703">
        <w:tc>
          <w:tcPr>
            <w:tcW w:w="1688" w:type="pct"/>
          </w:tcPr>
          <w:p w14:paraId="26AA52BD" w14:textId="77777777" w:rsidR="00B42982" w:rsidRPr="002D03D8" w:rsidRDefault="00B42982" w:rsidP="00B42982">
            <w:pPr>
              <w:pStyle w:val="BodyText"/>
              <w:spacing w:after="0" w:line="240" w:lineRule="exact"/>
              <w:ind w:right="-45"/>
              <w:jc w:val="both"/>
              <w:rPr>
                <w:rFonts w:ascii="CordiaUPC" w:hAnsi="CordiaUPC" w:cs="CordiaUPC"/>
                <w:sz w:val="26"/>
                <w:szCs w:val="26"/>
              </w:rPr>
            </w:pPr>
            <w:r w:rsidRPr="002D03D8">
              <w:rPr>
                <w:rFonts w:ascii="CordiaUPC" w:hAnsi="CordiaUPC" w:cs="CordiaUPC" w:hint="cs"/>
                <w:i/>
                <w:iCs/>
                <w:sz w:val="26"/>
                <w:szCs w:val="26"/>
              </w:rPr>
              <w:t>Less</w:t>
            </w:r>
            <w:r w:rsidRPr="002D03D8">
              <w:rPr>
                <w:rFonts w:ascii="CordiaUPC" w:hAnsi="CordiaUPC" w:cs="CordiaUPC" w:hint="cs"/>
                <w:sz w:val="26"/>
                <w:szCs w:val="26"/>
              </w:rPr>
              <w:t xml:space="preserve"> unearned interest income</w:t>
            </w:r>
          </w:p>
        </w:tc>
        <w:tc>
          <w:tcPr>
            <w:tcW w:w="786" w:type="pct"/>
          </w:tcPr>
          <w:p w14:paraId="6F34D5AE" w14:textId="77777777" w:rsidR="00B42982" w:rsidRPr="002D03D8" w:rsidRDefault="00B42982" w:rsidP="00B42982">
            <w:pPr>
              <w:tabs>
                <w:tab w:val="decimal" w:pos="1138"/>
              </w:tabs>
              <w:spacing w:line="240" w:lineRule="exact"/>
              <w:ind w:right="-108"/>
              <w:rPr>
                <w:rFonts w:ascii="CordiaUPC" w:eastAsia="Times New Roman" w:hAnsi="CordiaUPC" w:cs="CordiaUPC"/>
                <w:sz w:val="26"/>
                <w:szCs w:val="26"/>
              </w:rPr>
            </w:pPr>
          </w:p>
        </w:tc>
        <w:tc>
          <w:tcPr>
            <w:tcW w:w="128" w:type="pct"/>
          </w:tcPr>
          <w:p w14:paraId="58F656D1" w14:textId="77777777" w:rsidR="00B42982" w:rsidRPr="002D03D8" w:rsidRDefault="00B42982" w:rsidP="00B42982">
            <w:pPr>
              <w:spacing w:line="240" w:lineRule="exact"/>
              <w:jc w:val="right"/>
              <w:rPr>
                <w:rFonts w:ascii="CordiaUPC" w:hAnsi="CordiaUPC" w:cs="CordiaUPC"/>
                <w:sz w:val="26"/>
                <w:szCs w:val="26"/>
                <w:lang w:val="en-US"/>
              </w:rPr>
            </w:pPr>
          </w:p>
        </w:tc>
        <w:tc>
          <w:tcPr>
            <w:tcW w:w="729" w:type="pct"/>
          </w:tcPr>
          <w:p w14:paraId="7D6D6B43" w14:textId="77777777" w:rsidR="00B42982" w:rsidRPr="002D03D8" w:rsidRDefault="00B42982" w:rsidP="00B42982">
            <w:pPr>
              <w:tabs>
                <w:tab w:val="decimal" w:pos="1104"/>
              </w:tabs>
              <w:spacing w:line="240" w:lineRule="exact"/>
              <w:ind w:left="-88" w:right="-111"/>
              <w:rPr>
                <w:rFonts w:ascii="CordiaUPC" w:hAnsi="CordiaUPC" w:cs="CordiaUPC"/>
                <w:sz w:val="26"/>
                <w:szCs w:val="26"/>
                <w:lang w:val="en-US"/>
              </w:rPr>
            </w:pPr>
          </w:p>
        </w:tc>
        <w:tc>
          <w:tcPr>
            <w:tcW w:w="131" w:type="pct"/>
          </w:tcPr>
          <w:p w14:paraId="69B8D349" w14:textId="77777777" w:rsidR="00B42982" w:rsidRPr="002D03D8" w:rsidRDefault="00B42982" w:rsidP="00B42982">
            <w:pPr>
              <w:spacing w:line="240" w:lineRule="exact"/>
              <w:jc w:val="right"/>
              <w:rPr>
                <w:rFonts w:ascii="CordiaUPC" w:hAnsi="CordiaUPC" w:cs="CordiaUPC"/>
                <w:sz w:val="26"/>
                <w:szCs w:val="26"/>
                <w:lang w:val="en-US"/>
              </w:rPr>
            </w:pPr>
          </w:p>
        </w:tc>
        <w:tc>
          <w:tcPr>
            <w:tcW w:w="716" w:type="pct"/>
          </w:tcPr>
          <w:p w14:paraId="728E91BA"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137" w:type="pct"/>
          </w:tcPr>
          <w:p w14:paraId="62797039"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685" w:type="pct"/>
          </w:tcPr>
          <w:p w14:paraId="67D32B06" w14:textId="0082E959" w:rsidR="00B42982" w:rsidRPr="002D03D8" w:rsidRDefault="00B42982" w:rsidP="00B42982">
            <w:pPr>
              <w:tabs>
                <w:tab w:val="decimal" w:pos="1059"/>
              </w:tabs>
              <w:spacing w:line="240" w:lineRule="exact"/>
              <w:ind w:left="-93" w:right="-268"/>
              <w:rPr>
                <w:rFonts w:ascii="CordiaUPC" w:hAnsi="CordiaUPC" w:cs="CordiaUPC"/>
                <w:sz w:val="26"/>
                <w:szCs w:val="26"/>
                <w:lang w:val="en-US"/>
              </w:rPr>
            </w:pPr>
            <w:r w:rsidRPr="002D03D8">
              <w:rPr>
                <w:rFonts w:ascii="CordiaUPC" w:eastAsia="Times New Roman" w:hAnsi="CordiaUPC" w:cs="CordiaUPC"/>
                <w:sz w:val="26"/>
                <w:szCs w:val="26"/>
              </w:rPr>
              <w:t>(47,594)</w:t>
            </w:r>
          </w:p>
        </w:tc>
      </w:tr>
      <w:tr w:rsidR="00B42982" w:rsidRPr="002D03D8" w14:paraId="0603EA41" w14:textId="77777777" w:rsidTr="00671703">
        <w:tc>
          <w:tcPr>
            <w:tcW w:w="1688" w:type="pct"/>
          </w:tcPr>
          <w:p w14:paraId="7BB321FE" w14:textId="77777777" w:rsidR="00B42982" w:rsidRPr="002D03D8" w:rsidRDefault="00B42982" w:rsidP="00B42982">
            <w:pPr>
              <w:pStyle w:val="BodyText"/>
              <w:spacing w:after="0" w:line="240" w:lineRule="exact"/>
              <w:ind w:right="-45"/>
              <w:jc w:val="both"/>
              <w:rPr>
                <w:rFonts w:ascii="CordiaUPC" w:hAnsi="CordiaUPC" w:cs="CordiaUPC"/>
                <w:b/>
                <w:bCs/>
                <w:sz w:val="26"/>
                <w:szCs w:val="26"/>
              </w:rPr>
            </w:pPr>
            <w:r w:rsidRPr="002D03D8">
              <w:rPr>
                <w:rFonts w:ascii="CordiaUPC" w:hAnsi="CordiaUPC" w:cs="CordiaUPC" w:hint="cs"/>
                <w:b/>
                <w:bCs/>
                <w:sz w:val="26"/>
                <w:szCs w:val="26"/>
              </w:rPr>
              <w:t xml:space="preserve">Present value of minimum lease </w:t>
            </w:r>
          </w:p>
        </w:tc>
        <w:tc>
          <w:tcPr>
            <w:tcW w:w="786" w:type="pct"/>
          </w:tcPr>
          <w:p w14:paraId="222BFF2B" w14:textId="77777777" w:rsidR="00B42982" w:rsidRPr="002D03D8" w:rsidRDefault="00B42982" w:rsidP="00B42982">
            <w:pPr>
              <w:tabs>
                <w:tab w:val="decimal" w:pos="1138"/>
              </w:tabs>
              <w:spacing w:line="240" w:lineRule="exact"/>
              <w:ind w:right="-108"/>
              <w:rPr>
                <w:rFonts w:ascii="CordiaUPC" w:eastAsia="Times New Roman" w:hAnsi="CordiaUPC" w:cs="CordiaUPC"/>
                <w:sz w:val="26"/>
                <w:szCs w:val="26"/>
              </w:rPr>
            </w:pPr>
          </w:p>
        </w:tc>
        <w:tc>
          <w:tcPr>
            <w:tcW w:w="128" w:type="pct"/>
          </w:tcPr>
          <w:p w14:paraId="0CE8CBB2" w14:textId="77777777" w:rsidR="00B42982" w:rsidRPr="002D03D8" w:rsidRDefault="00B42982" w:rsidP="00B42982">
            <w:pPr>
              <w:spacing w:line="240" w:lineRule="exact"/>
              <w:jc w:val="right"/>
              <w:rPr>
                <w:rFonts w:ascii="CordiaUPC" w:hAnsi="CordiaUPC" w:cs="CordiaUPC"/>
                <w:sz w:val="26"/>
                <w:szCs w:val="26"/>
                <w:lang w:val="en-US"/>
              </w:rPr>
            </w:pPr>
          </w:p>
        </w:tc>
        <w:tc>
          <w:tcPr>
            <w:tcW w:w="729" w:type="pct"/>
          </w:tcPr>
          <w:p w14:paraId="59DB328C" w14:textId="77777777" w:rsidR="00B42982" w:rsidRPr="002D03D8" w:rsidRDefault="00B42982" w:rsidP="00B42982">
            <w:pPr>
              <w:tabs>
                <w:tab w:val="decimal" w:pos="1104"/>
              </w:tabs>
              <w:spacing w:line="240" w:lineRule="exact"/>
              <w:ind w:left="-88" w:right="-111"/>
              <w:rPr>
                <w:rFonts w:ascii="CordiaUPC" w:hAnsi="CordiaUPC" w:cs="CordiaUPC"/>
                <w:sz w:val="26"/>
                <w:szCs w:val="26"/>
                <w:lang w:val="en-US"/>
              </w:rPr>
            </w:pPr>
          </w:p>
        </w:tc>
        <w:tc>
          <w:tcPr>
            <w:tcW w:w="131" w:type="pct"/>
          </w:tcPr>
          <w:p w14:paraId="492EF841" w14:textId="77777777" w:rsidR="00B42982" w:rsidRPr="002D03D8" w:rsidRDefault="00B42982" w:rsidP="00B42982">
            <w:pPr>
              <w:spacing w:line="240" w:lineRule="exact"/>
              <w:jc w:val="right"/>
              <w:rPr>
                <w:rFonts w:ascii="CordiaUPC" w:hAnsi="CordiaUPC" w:cs="CordiaUPC"/>
                <w:sz w:val="26"/>
                <w:szCs w:val="26"/>
                <w:lang w:val="en-US"/>
              </w:rPr>
            </w:pPr>
          </w:p>
        </w:tc>
        <w:tc>
          <w:tcPr>
            <w:tcW w:w="716" w:type="pct"/>
          </w:tcPr>
          <w:p w14:paraId="29F6B5D3"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137" w:type="pct"/>
          </w:tcPr>
          <w:p w14:paraId="78AA1BD1"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tcBorders>
          </w:tcPr>
          <w:p w14:paraId="30FA1BA9" w14:textId="35152875"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r>
      <w:tr w:rsidR="00B42982" w:rsidRPr="002D03D8" w14:paraId="3D586BF3" w14:textId="77777777" w:rsidTr="00671703">
        <w:tc>
          <w:tcPr>
            <w:tcW w:w="1688" w:type="pct"/>
          </w:tcPr>
          <w:p w14:paraId="5F3E7A81" w14:textId="77777777" w:rsidR="00B42982" w:rsidRPr="002D03D8" w:rsidRDefault="00B42982" w:rsidP="00B42982">
            <w:pPr>
              <w:pStyle w:val="BodyText"/>
              <w:spacing w:after="0" w:line="240" w:lineRule="exact"/>
              <w:ind w:right="-45"/>
              <w:jc w:val="both"/>
              <w:rPr>
                <w:rFonts w:ascii="CordiaUPC" w:hAnsi="CordiaUPC" w:cs="CordiaUPC"/>
                <w:b/>
                <w:bCs/>
                <w:sz w:val="26"/>
                <w:szCs w:val="26"/>
                <w:cs/>
                <w:lang w:bidi="th-TH"/>
              </w:rPr>
            </w:pPr>
            <w:r w:rsidRPr="002D03D8">
              <w:rPr>
                <w:rFonts w:ascii="CordiaUPC" w:hAnsi="CordiaUPC" w:cs="CordiaUPC" w:hint="cs"/>
                <w:b/>
                <w:bCs/>
                <w:sz w:val="26"/>
                <w:szCs w:val="26"/>
              </w:rPr>
              <w:t xml:space="preserve">   payment receivables</w:t>
            </w:r>
          </w:p>
        </w:tc>
        <w:tc>
          <w:tcPr>
            <w:tcW w:w="786" w:type="pct"/>
          </w:tcPr>
          <w:p w14:paraId="7AEE9E39" w14:textId="77777777" w:rsidR="00B42982" w:rsidRPr="002D03D8" w:rsidRDefault="00B42982" w:rsidP="00B42982">
            <w:pPr>
              <w:tabs>
                <w:tab w:val="decimal" w:pos="1138"/>
              </w:tabs>
              <w:spacing w:line="240" w:lineRule="exact"/>
              <w:ind w:right="-108"/>
              <w:rPr>
                <w:rFonts w:ascii="CordiaUPC" w:eastAsia="Times New Roman" w:hAnsi="CordiaUPC" w:cs="CordiaUPC"/>
                <w:b/>
                <w:bCs/>
                <w:sz w:val="26"/>
                <w:szCs w:val="26"/>
              </w:rPr>
            </w:pPr>
          </w:p>
        </w:tc>
        <w:tc>
          <w:tcPr>
            <w:tcW w:w="128" w:type="pct"/>
          </w:tcPr>
          <w:p w14:paraId="2F38D81C" w14:textId="77777777" w:rsidR="00B42982" w:rsidRPr="002D03D8" w:rsidRDefault="00B42982" w:rsidP="00B42982">
            <w:pPr>
              <w:spacing w:line="240" w:lineRule="exact"/>
              <w:jc w:val="right"/>
              <w:rPr>
                <w:rFonts w:ascii="CordiaUPC" w:eastAsia="Times New Roman" w:hAnsi="CordiaUPC" w:cs="CordiaUPC"/>
                <w:b/>
                <w:bCs/>
                <w:sz w:val="26"/>
                <w:szCs w:val="26"/>
              </w:rPr>
            </w:pPr>
          </w:p>
        </w:tc>
        <w:tc>
          <w:tcPr>
            <w:tcW w:w="729" w:type="pct"/>
          </w:tcPr>
          <w:p w14:paraId="32C77720" w14:textId="77777777" w:rsidR="00B42982" w:rsidRPr="002D03D8" w:rsidRDefault="00B42982" w:rsidP="00B42982">
            <w:pPr>
              <w:tabs>
                <w:tab w:val="decimal" w:pos="1104"/>
              </w:tabs>
              <w:spacing w:line="240" w:lineRule="exact"/>
              <w:ind w:left="-88" w:right="-111"/>
              <w:rPr>
                <w:rFonts w:ascii="CordiaUPC" w:eastAsia="Times New Roman" w:hAnsi="CordiaUPC" w:cs="CordiaUPC"/>
                <w:b/>
                <w:bCs/>
                <w:sz w:val="26"/>
                <w:szCs w:val="26"/>
              </w:rPr>
            </w:pPr>
          </w:p>
        </w:tc>
        <w:tc>
          <w:tcPr>
            <w:tcW w:w="131" w:type="pct"/>
          </w:tcPr>
          <w:p w14:paraId="2931CF02" w14:textId="77777777" w:rsidR="00B42982" w:rsidRPr="002D03D8" w:rsidRDefault="00B42982" w:rsidP="00B42982">
            <w:pPr>
              <w:spacing w:line="240" w:lineRule="exact"/>
              <w:jc w:val="right"/>
              <w:rPr>
                <w:rFonts w:ascii="CordiaUPC" w:eastAsia="Times New Roman" w:hAnsi="CordiaUPC" w:cs="CordiaUPC"/>
                <w:b/>
                <w:bCs/>
                <w:sz w:val="26"/>
                <w:szCs w:val="26"/>
              </w:rPr>
            </w:pPr>
          </w:p>
        </w:tc>
        <w:tc>
          <w:tcPr>
            <w:tcW w:w="716" w:type="pct"/>
          </w:tcPr>
          <w:p w14:paraId="76DF4508" w14:textId="77777777" w:rsidR="00B42982" w:rsidRPr="002D03D8" w:rsidRDefault="00B42982" w:rsidP="00B42982">
            <w:pPr>
              <w:tabs>
                <w:tab w:val="decimal" w:pos="1059"/>
              </w:tabs>
              <w:spacing w:line="240" w:lineRule="exact"/>
              <w:ind w:left="-93" w:right="-268"/>
              <w:rPr>
                <w:rFonts w:ascii="CordiaUPC" w:eastAsia="Times New Roman" w:hAnsi="CordiaUPC" w:cs="CordiaUPC"/>
                <w:b/>
                <w:bCs/>
                <w:sz w:val="26"/>
                <w:szCs w:val="26"/>
              </w:rPr>
            </w:pPr>
          </w:p>
        </w:tc>
        <w:tc>
          <w:tcPr>
            <w:tcW w:w="137" w:type="pct"/>
          </w:tcPr>
          <w:p w14:paraId="6E6844C8" w14:textId="77777777" w:rsidR="00B42982" w:rsidRPr="002D03D8" w:rsidRDefault="00B42982" w:rsidP="00B42982">
            <w:pPr>
              <w:tabs>
                <w:tab w:val="decimal" w:pos="1059"/>
              </w:tabs>
              <w:spacing w:line="240" w:lineRule="exact"/>
              <w:ind w:left="-93" w:right="-268"/>
              <w:rPr>
                <w:rFonts w:ascii="CordiaUPC" w:eastAsia="Times New Roman" w:hAnsi="CordiaUPC" w:cs="CordiaUPC"/>
                <w:b/>
                <w:bCs/>
                <w:sz w:val="26"/>
                <w:szCs w:val="26"/>
              </w:rPr>
            </w:pPr>
          </w:p>
        </w:tc>
        <w:tc>
          <w:tcPr>
            <w:tcW w:w="685" w:type="pct"/>
          </w:tcPr>
          <w:p w14:paraId="312396AE" w14:textId="0DE26B46" w:rsidR="00B42982" w:rsidRPr="002D03D8" w:rsidRDefault="00B42982" w:rsidP="00B42982">
            <w:pPr>
              <w:tabs>
                <w:tab w:val="decimal" w:pos="1059"/>
              </w:tabs>
              <w:spacing w:line="240" w:lineRule="exact"/>
              <w:ind w:left="-93" w:right="-268"/>
              <w:rPr>
                <w:rFonts w:ascii="CordiaUPC" w:eastAsia="Times New Roman" w:hAnsi="CordiaUPC" w:cs="CordiaUPC"/>
                <w:b/>
                <w:bCs/>
                <w:sz w:val="26"/>
                <w:szCs w:val="26"/>
              </w:rPr>
            </w:pPr>
            <w:r w:rsidRPr="002D03D8">
              <w:rPr>
                <w:rFonts w:ascii="CordiaUPC" w:eastAsia="Times New Roman" w:hAnsi="CordiaUPC" w:cs="CordiaUPC"/>
                <w:b/>
                <w:bCs/>
                <w:sz w:val="26"/>
                <w:szCs w:val="26"/>
              </w:rPr>
              <w:t>337,300</w:t>
            </w:r>
          </w:p>
        </w:tc>
      </w:tr>
      <w:tr w:rsidR="00B42982" w:rsidRPr="002D03D8" w14:paraId="1876E7BB" w14:textId="77777777" w:rsidTr="00671703">
        <w:tc>
          <w:tcPr>
            <w:tcW w:w="1688" w:type="pct"/>
          </w:tcPr>
          <w:p w14:paraId="043221D9" w14:textId="77777777" w:rsidR="00B42982" w:rsidRPr="002D03D8" w:rsidRDefault="00B42982" w:rsidP="00B42982">
            <w:pPr>
              <w:pStyle w:val="BodyText"/>
              <w:spacing w:after="0" w:line="240" w:lineRule="exact"/>
              <w:ind w:right="-45"/>
              <w:jc w:val="both"/>
              <w:rPr>
                <w:rFonts w:ascii="CordiaUPC" w:hAnsi="CordiaUPC" w:cs="CordiaUPC"/>
                <w:spacing w:val="-2"/>
                <w:sz w:val="26"/>
                <w:szCs w:val="26"/>
              </w:rPr>
            </w:pPr>
            <w:r w:rsidRPr="002D03D8">
              <w:rPr>
                <w:rFonts w:ascii="CordiaUPC" w:hAnsi="CordiaUPC" w:cs="CordiaUPC" w:hint="cs"/>
                <w:i/>
                <w:iCs/>
                <w:spacing w:val="-2"/>
                <w:sz w:val="26"/>
                <w:szCs w:val="26"/>
              </w:rPr>
              <w:t>Less</w:t>
            </w:r>
            <w:r w:rsidRPr="002D03D8">
              <w:rPr>
                <w:rFonts w:ascii="CordiaUPC" w:hAnsi="CordiaUPC" w:cs="CordiaUPC" w:hint="cs"/>
                <w:spacing w:val="-2"/>
                <w:sz w:val="26"/>
                <w:szCs w:val="26"/>
              </w:rPr>
              <w:t xml:space="preserve"> allowance for expected credit loss</w:t>
            </w:r>
          </w:p>
        </w:tc>
        <w:tc>
          <w:tcPr>
            <w:tcW w:w="786" w:type="pct"/>
          </w:tcPr>
          <w:p w14:paraId="124929C6" w14:textId="77777777" w:rsidR="00B42982" w:rsidRPr="002D03D8" w:rsidRDefault="00B42982" w:rsidP="00B42982">
            <w:pPr>
              <w:tabs>
                <w:tab w:val="decimal" w:pos="1138"/>
              </w:tabs>
              <w:spacing w:line="240" w:lineRule="exact"/>
              <w:ind w:right="-108"/>
              <w:rPr>
                <w:rFonts w:ascii="CordiaUPC" w:hAnsi="CordiaUPC" w:cs="CordiaUPC"/>
                <w:sz w:val="26"/>
                <w:szCs w:val="26"/>
                <w:lang w:val="en-US"/>
              </w:rPr>
            </w:pPr>
          </w:p>
        </w:tc>
        <w:tc>
          <w:tcPr>
            <w:tcW w:w="128" w:type="pct"/>
          </w:tcPr>
          <w:p w14:paraId="1BD43D4A" w14:textId="77777777" w:rsidR="00B42982" w:rsidRPr="002D03D8" w:rsidRDefault="00B42982" w:rsidP="00B42982">
            <w:pPr>
              <w:spacing w:line="240" w:lineRule="exact"/>
              <w:jc w:val="right"/>
              <w:rPr>
                <w:rFonts w:ascii="CordiaUPC" w:hAnsi="CordiaUPC" w:cs="CordiaUPC"/>
                <w:sz w:val="26"/>
                <w:szCs w:val="26"/>
                <w:lang w:val="en-US"/>
              </w:rPr>
            </w:pPr>
          </w:p>
        </w:tc>
        <w:tc>
          <w:tcPr>
            <w:tcW w:w="729" w:type="pct"/>
          </w:tcPr>
          <w:p w14:paraId="384007BD" w14:textId="77777777" w:rsidR="00B42982" w:rsidRPr="002D03D8" w:rsidRDefault="00B42982" w:rsidP="00B42982">
            <w:pPr>
              <w:tabs>
                <w:tab w:val="decimal" w:pos="1104"/>
              </w:tabs>
              <w:spacing w:line="240" w:lineRule="exact"/>
              <w:ind w:left="-88" w:right="-111"/>
              <w:rPr>
                <w:rFonts w:ascii="CordiaUPC" w:hAnsi="CordiaUPC" w:cs="CordiaUPC"/>
                <w:sz w:val="26"/>
                <w:szCs w:val="26"/>
                <w:lang w:val="en-US"/>
              </w:rPr>
            </w:pPr>
          </w:p>
        </w:tc>
        <w:tc>
          <w:tcPr>
            <w:tcW w:w="131" w:type="pct"/>
          </w:tcPr>
          <w:p w14:paraId="0B75BEEC" w14:textId="77777777" w:rsidR="00B42982" w:rsidRPr="002D03D8" w:rsidRDefault="00B42982" w:rsidP="00B42982">
            <w:pPr>
              <w:spacing w:line="240" w:lineRule="exact"/>
              <w:jc w:val="right"/>
              <w:rPr>
                <w:rFonts w:ascii="CordiaUPC" w:hAnsi="CordiaUPC" w:cs="CordiaUPC"/>
                <w:sz w:val="26"/>
                <w:szCs w:val="26"/>
                <w:lang w:val="en-US"/>
              </w:rPr>
            </w:pPr>
          </w:p>
        </w:tc>
        <w:tc>
          <w:tcPr>
            <w:tcW w:w="716" w:type="pct"/>
          </w:tcPr>
          <w:p w14:paraId="3F2A0E5E"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137" w:type="pct"/>
          </w:tcPr>
          <w:p w14:paraId="4B76138D"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0BD8D52D" w14:textId="423A0F9B" w:rsidR="00B42982" w:rsidRPr="002D03D8" w:rsidRDefault="00B42982" w:rsidP="00B42982">
            <w:pPr>
              <w:tabs>
                <w:tab w:val="decimal" w:pos="1059"/>
              </w:tabs>
              <w:spacing w:line="240" w:lineRule="exact"/>
              <w:ind w:left="-93" w:right="-268"/>
              <w:rPr>
                <w:rFonts w:ascii="CordiaUPC" w:hAnsi="CordiaUPC" w:cs="CordiaUPC"/>
                <w:sz w:val="26"/>
                <w:szCs w:val="26"/>
                <w:lang w:val="en-US"/>
              </w:rPr>
            </w:pPr>
            <w:r w:rsidRPr="002D03D8">
              <w:rPr>
                <w:rFonts w:ascii="CordiaUPC" w:eastAsia="Times New Roman" w:hAnsi="CordiaUPC" w:cs="CordiaUPC"/>
                <w:sz w:val="26"/>
                <w:szCs w:val="26"/>
              </w:rPr>
              <w:t>(15,601)</w:t>
            </w:r>
          </w:p>
        </w:tc>
      </w:tr>
      <w:tr w:rsidR="00B42982" w:rsidRPr="002D03D8" w14:paraId="6A2D6657" w14:textId="77777777" w:rsidTr="00671703">
        <w:tc>
          <w:tcPr>
            <w:tcW w:w="1688" w:type="pct"/>
          </w:tcPr>
          <w:p w14:paraId="24A4B63F" w14:textId="77777777" w:rsidR="00B42982" w:rsidRPr="002D03D8" w:rsidRDefault="00B42982" w:rsidP="00B42982">
            <w:pPr>
              <w:pStyle w:val="BodyText"/>
              <w:spacing w:after="0" w:line="240" w:lineRule="exact"/>
              <w:ind w:right="-45"/>
              <w:jc w:val="both"/>
              <w:rPr>
                <w:rFonts w:ascii="CordiaUPC" w:hAnsi="CordiaUPC" w:cs="CordiaUPC"/>
                <w:b/>
                <w:bCs/>
                <w:sz w:val="26"/>
                <w:szCs w:val="26"/>
                <w:cs/>
              </w:rPr>
            </w:pPr>
            <w:r w:rsidRPr="002D03D8">
              <w:rPr>
                <w:rFonts w:ascii="CordiaUPC" w:hAnsi="CordiaUPC" w:cs="CordiaUPC" w:hint="cs"/>
                <w:b/>
                <w:bCs/>
                <w:spacing w:val="-2"/>
                <w:sz w:val="26"/>
                <w:szCs w:val="26"/>
              </w:rPr>
              <w:t>Lease</w:t>
            </w:r>
            <w:r w:rsidRPr="002D03D8">
              <w:rPr>
                <w:rFonts w:ascii="CordiaUPC" w:hAnsi="CordiaUPC" w:cs="CordiaUPC" w:hint="cs"/>
                <w:b/>
                <w:bCs/>
                <w:sz w:val="26"/>
                <w:szCs w:val="26"/>
              </w:rPr>
              <w:t xml:space="preserve"> receivables, net</w:t>
            </w:r>
          </w:p>
        </w:tc>
        <w:tc>
          <w:tcPr>
            <w:tcW w:w="786" w:type="pct"/>
          </w:tcPr>
          <w:p w14:paraId="5DF04309" w14:textId="77777777" w:rsidR="00B42982" w:rsidRPr="002D03D8" w:rsidRDefault="00B42982" w:rsidP="00B42982">
            <w:pPr>
              <w:tabs>
                <w:tab w:val="decimal" w:pos="1138"/>
              </w:tabs>
              <w:spacing w:line="240" w:lineRule="exact"/>
              <w:ind w:right="-108"/>
              <w:rPr>
                <w:rFonts w:ascii="CordiaUPC" w:hAnsi="CordiaUPC" w:cs="CordiaUPC"/>
                <w:sz w:val="26"/>
                <w:szCs w:val="26"/>
                <w:lang w:val="en-US"/>
              </w:rPr>
            </w:pPr>
          </w:p>
        </w:tc>
        <w:tc>
          <w:tcPr>
            <w:tcW w:w="128" w:type="pct"/>
          </w:tcPr>
          <w:p w14:paraId="65489A4B" w14:textId="77777777" w:rsidR="00B42982" w:rsidRPr="002D03D8" w:rsidRDefault="00B42982" w:rsidP="00B42982">
            <w:pPr>
              <w:spacing w:line="240" w:lineRule="exact"/>
              <w:jc w:val="right"/>
              <w:rPr>
                <w:rFonts w:ascii="CordiaUPC" w:hAnsi="CordiaUPC" w:cs="CordiaUPC"/>
                <w:sz w:val="26"/>
                <w:szCs w:val="26"/>
                <w:lang w:val="en-US"/>
              </w:rPr>
            </w:pPr>
          </w:p>
        </w:tc>
        <w:tc>
          <w:tcPr>
            <w:tcW w:w="729" w:type="pct"/>
          </w:tcPr>
          <w:p w14:paraId="2D5409E9" w14:textId="77777777" w:rsidR="00B42982" w:rsidRPr="002D03D8" w:rsidRDefault="00B42982" w:rsidP="00B42982">
            <w:pPr>
              <w:tabs>
                <w:tab w:val="decimal" w:pos="1104"/>
              </w:tabs>
              <w:spacing w:line="240" w:lineRule="exact"/>
              <w:ind w:left="-88" w:right="-111"/>
              <w:rPr>
                <w:rFonts w:ascii="CordiaUPC" w:hAnsi="CordiaUPC" w:cs="CordiaUPC"/>
                <w:sz w:val="26"/>
                <w:szCs w:val="26"/>
                <w:lang w:val="en-US"/>
              </w:rPr>
            </w:pPr>
          </w:p>
        </w:tc>
        <w:tc>
          <w:tcPr>
            <w:tcW w:w="131" w:type="pct"/>
          </w:tcPr>
          <w:p w14:paraId="0C0D013F" w14:textId="77777777" w:rsidR="00B42982" w:rsidRPr="002D03D8" w:rsidRDefault="00B42982" w:rsidP="00B42982">
            <w:pPr>
              <w:spacing w:line="240" w:lineRule="exact"/>
              <w:jc w:val="right"/>
              <w:rPr>
                <w:rFonts w:ascii="CordiaUPC" w:hAnsi="CordiaUPC" w:cs="CordiaUPC"/>
                <w:sz w:val="26"/>
                <w:szCs w:val="26"/>
                <w:lang w:val="en-US"/>
              </w:rPr>
            </w:pPr>
          </w:p>
        </w:tc>
        <w:tc>
          <w:tcPr>
            <w:tcW w:w="716" w:type="pct"/>
          </w:tcPr>
          <w:p w14:paraId="69F579F1"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137" w:type="pct"/>
          </w:tcPr>
          <w:p w14:paraId="09540B44" w14:textId="77777777" w:rsidR="00B42982" w:rsidRPr="002D03D8" w:rsidRDefault="00B42982" w:rsidP="00B42982">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bottom w:val="double" w:sz="4" w:space="0" w:color="auto"/>
            </w:tcBorders>
          </w:tcPr>
          <w:p w14:paraId="7840D4B7" w14:textId="48758978" w:rsidR="00B42982" w:rsidRPr="002D03D8" w:rsidRDefault="00B42982" w:rsidP="00B42982">
            <w:pPr>
              <w:tabs>
                <w:tab w:val="decimal" w:pos="1059"/>
              </w:tabs>
              <w:spacing w:line="240" w:lineRule="exact"/>
              <w:ind w:left="-93" w:right="-268"/>
              <w:rPr>
                <w:rFonts w:ascii="CordiaUPC" w:hAnsi="CordiaUPC" w:cs="CordiaUPC"/>
                <w:b/>
                <w:bCs/>
                <w:sz w:val="26"/>
                <w:szCs w:val="26"/>
                <w:lang w:val="en-US"/>
              </w:rPr>
            </w:pPr>
            <w:r w:rsidRPr="002D03D8">
              <w:rPr>
                <w:rFonts w:ascii="CordiaUPC" w:eastAsia="Times New Roman" w:hAnsi="CordiaUPC" w:cs="CordiaUPC"/>
                <w:b/>
                <w:bCs/>
                <w:sz w:val="26"/>
                <w:szCs w:val="26"/>
              </w:rPr>
              <w:t>321,699</w:t>
            </w:r>
          </w:p>
        </w:tc>
      </w:tr>
    </w:tbl>
    <w:p w14:paraId="6ABC0D2A" w14:textId="77777777" w:rsidR="00EA5298" w:rsidRPr="002D03D8" w:rsidRDefault="00EA5298" w:rsidP="00EA5298">
      <w:pPr>
        <w:spacing w:line="240" w:lineRule="atLeast"/>
        <w:ind w:left="547" w:right="-43"/>
        <w:jc w:val="both"/>
        <w:rPr>
          <w:rFonts w:ascii="CordiaUPC" w:eastAsia="Angsana New" w:hAnsi="CordiaUPC" w:cs="CordiaUPC"/>
          <w:sz w:val="16"/>
          <w:szCs w:val="16"/>
          <w:lang w:val="en-US"/>
        </w:rPr>
      </w:pPr>
    </w:p>
    <w:tbl>
      <w:tblPr>
        <w:tblW w:w="9292" w:type="dxa"/>
        <w:tblInd w:w="448" w:type="dxa"/>
        <w:tblLayout w:type="fixed"/>
        <w:tblLook w:val="0000" w:firstRow="0" w:lastRow="0" w:firstColumn="0" w:lastColumn="0" w:noHBand="0" w:noVBand="0"/>
      </w:tblPr>
      <w:tblGrid>
        <w:gridCol w:w="3157"/>
        <w:gridCol w:w="1457"/>
        <w:gridCol w:w="238"/>
        <w:gridCol w:w="1349"/>
        <w:gridCol w:w="242"/>
        <w:gridCol w:w="1327"/>
        <w:gridCol w:w="253"/>
        <w:gridCol w:w="1269"/>
      </w:tblGrid>
      <w:tr w:rsidR="003B18B0" w:rsidRPr="002D03D8" w14:paraId="5DBBEDD9" w14:textId="77777777" w:rsidTr="009F285D">
        <w:tc>
          <w:tcPr>
            <w:tcW w:w="1699" w:type="pct"/>
          </w:tcPr>
          <w:p w14:paraId="4B52043C" w14:textId="77777777" w:rsidR="00EA5298" w:rsidRPr="002D03D8" w:rsidRDefault="00EA5298" w:rsidP="005E3D05">
            <w:pPr>
              <w:pStyle w:val="BodyText"/>
              <w:spacing w:after="0" w:line="240" w:lineRule="exact"/>
              <w:ind w:right="-45"/>
              <w:jc w:val="both"/>
              <w:rPr>
                <w:rFonts w:ascii="CordiaUPC" w:hAnsi="CordiaUPC" w:cs="CordiaUPC"/>
                <w:b/>
                <w:bCs/>
                <w:i/>
                <w:iCs/>
                <w:sz w:val="26"/>
                <w:szCs w:val="26"/>
                <w:cs/>
                <w:lang w:bidi="th-TH"/>
              </w:rPr>
            </w:pPr>
          </w:p>
        </w:tc>
        <w:tc>
          <w:tcPr>
            <w:tcW w:w="3301" w:type="pct"/>
            <w:gridSpan w:val="7"/>
          </w:tcPr>
          <w:p w14:paraId="247954EE" w14:textId="77777777" w:rsidR="00EA5298" w:rsidRPr="002D03D8" w:rsidRDefault="00EA5298" w:rsidP="005E3D05">
            <w:pPr>
              <w:pStyle w:val="BodyText"/>
              <w:spacing w:after="0" w:line="240" w:lineRule="exact"/>
              <w:ind w:left="-113" w:right="-72"/>
              <w:jc w:val="center"/>
              <w:rPr>
                <w:rFonts w:ascii="CordiaUPC" w:hAnsi="CordiaUPC" w:cs="CordiaUPC"/>
                <w:b/>
                <w:bCs/>
                <w:sz w:val="26"/>
                <w:szCs w:val="26"/>
              </w:rPr>
            </w:pPr>
            <w:r w:rsidRPr="002D03D8">
              <w:rPr>
                <w:rFonts w:ascii="CordiaUPC" w:hAnsi="CordiaUPC" w:cs="CordiaUPC" w:hint="cs"/>
                <w:b/>
                <w:bCs/>
                <w:sz w:val="26"/>
                <w:szCs w:val="26"/>
              </w:rPr>
              <w:t>Consolidated</w:t>
            </w:r>
            <w:r w:rsidRPr="002D03D8">
              <w:rPr>
                <w:rFonts w:ascii="CordiaUPC" w:hAnsi="CordiaUPC" w:cs="CordiaUPC"/>
                <w:b/>
                <w:bCs/>
                <w:sz w:val="26"/>
                <w:szCs w:val="26"/>
              </w:rPr>
              <w:t xml:space="preserve"> and Bank only</w:t>
            </w:r>
          </w:p>
        </w:tc>
      </w:tr>
      <w:tr w:rsidR="00F60C65" w:rsidRPr="002D03D8" w14:paraId="7891F586" w14:textId="77777777" w:rsidTr="009F285D">
        <w:tc>
          <w:tcPr>
            <w:tcW w:w="1699" w:type="pct"/>
          </w:tcPr>
          <w:p w14:paraId="0DA0914D" w14:textId="77777777" w:rsidR="00F60C65" w:rsidRPr="002D03D8" w:rsidRDefault="00F60C65" w:rsidP="00F60C65">
            <w:pPr>
              <w:pStyle w:val="BodyText"/>
              <w:spacing w:after="0" w:line="240" w:lineRule="exact"/>
              <w:ind w:right="-45"/>
              <w:jc w:val="both"/>
              <w:rPr>
                <w:rFonts w:ascii="CordiaUPC" w:hAnsi="CordiaUPC" w:cs="CordiaUPC"/>
                <w:b/>
                <w:bCs/>
                <w:i/>
                <w:iCs/>
                <w:sz w:val="26"/>
                <w:szCs w:val="26"/>
                <w:cs/>
              </w:rPr>
            </w:pPr>
          </w:p>
        </w:tc>
        <w:tc>
          <w:tcPr>
            <w:tcW w:w="3301" w:type="pct"/>
            <w:gridSpan w:val="7"/>
          </w:tcPr>
          <w:p w14:paraId="63F2E6ED" w14:textId="20995712" w:rsidR="00F60C65" w:rsidRPr="002D03D8" w:rsidRDefault="00F60C65" w:rsidP="00F60C65">
            <w:pPr>
              <w:pStyle w:val="BodyText"/>
              <w:spacing w:after="0" w:line="240" w:lineRule="exact"/>
              <w:ind w:left="-113" w:right="-72"/>
              <w:jc w:val="center"/>
              <w:rPr>
                <w:rFonts w:ascii="CordiaUPC" w:hAnsi="CordiaUPC" w:cs="CordiaUPC"/>
                <w:sz w:val="26"/>
                <w:szCs w:val="26"/>
                <w:lang w:val="en-US"/>
              </w:rPr>
            </w:pPr>
            <w:r w:rsidRPr="002D03D8">
              <w:rPr>
                <w:rFonts w:ascii="CordiaUPC" w:hAnsi="CordiaUPC" w:cs="CordiaUPC"/>
                <w:color w:val="000000"/>
                <w:sz w:val="26"/>
                <w:szCs w:val="26"/>
                <w:lang w:val="en-US" w:bidi="th-TH"/>
              </w:rPr>
              <w:t xml:space="preserve">31 December </w:t>
            </w:r>
            <w:r w:rsidRPr="002D03D8">
              <w:rPr>
                <w:rFonts w:ascii="CordiaUPC" w:hAnsi="CordiaUPC" w:cs="CordiaUPC" w:hint="cs"/>
                <w:color w:val="000000"/>
                <w:sz w:val="26"/>
                <w:szCs w:val="26"/>
                <w:lang w:val="en-US" w:bidi="th-TH"/>
              </w:rPr>
              <w:t>202</w:t>
            </w:r>
            <w:r w:rsidRPr="002D03D8">
              <w:rPr>
                <w:rFonts w:ascii="CordiaUPC" w:hAnsi="CordiaUPC" w:cs="CordiaUPC"/>
                <w:color w:val="000000"/>
                <w:sz w:val="26"/>
                <w:szCs w:val="26"/>
                <w:lang w:val="en-US" w:bidi="th-TH"/>
              </w:rPr>
              <w:t>4</w:t>
            </w:r>
          </w:p>
        </w:tc>
      </w:tr>
      <w:tr w:rsidR="00F60C65" w:rsidRPr="002D03D8" w14:paraId="3CD05F4E" w14:textId="77777777" w:rsidTr="009F285D">
        <w:tc>
          <w:tcPr>
            <w:tcW w:w="1699" w:type="pct"/>
          </w:tcPr>
          <w:p w14:paraId="1285174F" w14:textId="77777777" w:rsidR="00F60C65" w:rsidRPr="002D03D8" w:rsidRDefault="00F60C65" w:rsidP="00F60C65">
            <w:pPr>
              <w:pStyle w:val="BodyText"/>
              <w:spacing w:after="0" w:line="240" w:lineRule="exact"/>
              <w:ind w:right="-45"/>
              <w:jc w:val="both"/>
              <w:rPr>
                <w:rFonts w:ascii="CordiaUPC" w:hAnsi="CordiaUPC" w:cs="CordiaUPC"/>
                <w:sz w:val="26"/>
                <w:szCs w:val="26"/>
              </w:rPr>
            </w:pPr>
          </w:p>
        </w:tc>
        <w:tc>
          <w:tcPr>
            <w:tcW w:w="784" w:type="pct"/>
          </w:tcPr>
          <w:p w14:paraId="16DBEE78"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0E5830FD"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685C00A5"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Portion due</w:t>
            </w:r>
          </w:p>
        </w:tc>
        <w:tc>
          <w:tcPr>
            <w:tcW w:w="130" w:type="pct"/>
          </w:tcPr>
          <w:p w14:paraId="2C91B6A0"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6D17D530"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136" w:type="pct"/>
          </w:tcPr>
          <w:p w14:paraId="465A9410"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1BEF0CF2"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r>
      <w:tr w:rsidR="00F60C65" w:rsidRPr="002D03D8" w14:paraId="3B2A6C3F" w14:textId="77777777" w:rsidTr="009F285D">
        <w:tc>
          <w:tcPr>
            <w:tcW w:w="1699" w:type="pct"/>
          </w:tcPr>
          <w:p w14:paraId="20E50070" w14:textId="77777777" w:rsidR="00F60C65" w:rsidRPr="002D03D8" w:rsidRDefault="00F60C65" w:rsidP="00F60C65">
            <w:pPr>
              <w:pStyle w:val="BodyText"/>
              <w:spacing w:after="0" w:line="240" w:lineRule="exact"/>
              <w:ind w:right="-45"/>
              <w:jc w:val="both"/>
              <w:rPr>
                <w:rFonts w:ascii="CordiaUPC" w:hAnsi="CordiaUPC" w:cs="CordiaUPC"/>
                <w:sz w:val="26"/>
                <w:szCs w:val="26"/>
              </w:rPr>
            </w:pPr>
          </w:p>
        </w:tc>
        <w:tc>
          <w:tcPr>
            <w:tcW w:w="784" w:type="pct"/>
          </w:tcPr>
          <w:p w14:paraId="0C4E9F02"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3F36CCCB"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345B6303"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after one year</w:t>
            </w:r>
          </w:p>
        </w:tc>
        <w:tc>
          <w:tcPr>
            <w:tcW w:w="130" w:type="pct"/>
          </w:tcPr>
          <w:p w14:paraId="30F226B5"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54C3C592"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136" w:type="pct"/>
          </w:tcPr>
          <w:p w14:paraId="757F4761"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2EE2502C"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r>
      <w:tr w:rsidR="00F60C65" w:rsidRPr="002D03D8" w14:paraId="6B989830" w14:textId="77777777" w:rsidTr="009F285D">
        <w:tc>
          <w:tcPr>
            <w:tcW w:w="1699" w:type="pct"/>
          </w:tcPr>
          <w:p w14:paraId="65877291" w14:textId="77777777" w:rsidR="00F60C65" w:rsidRPr="002D03D8" w:rsidRDefault="00F60C65" w:rsidP="00F60C65">
            <w:pPr>
              <w:pStyle w:val="BodyText"/>
              <w:spacing w:after="0" w:line="240" w:lineRule="exact"/>
              <w:ind w:right="-45"/>
              <w:jc w:val="both"/>
              <w:rPr>
                <w:rFonts w:ascii="CordiaUPC" w:hAnsi="CordiaUPC" w:cs="CordiaUPC"/>
                <w:b/>
                <w:bCs/>
                <w:i/>
                <w:iCs/>
                <w:sz w:val="26"/>
                <w:szCs w:val="26"/>
                <w:cs/>
              </w:rPr>
            </w:pPr>
          </w:p>
        </w:tc>
        <w:tc>
          <w:tcPr>
            <w:tcW w:w="784" w:type="pct"/>
          </w:tcPr>
          <w:p w14:paraId="18432209"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Portion due</w:t>
            </w:r>
          </w:p>
        </w:tc>
        <w:tc>
          <w:tcPr>
            <w:tcW w:w="128" w:type="pct"/>
          </w:tcPr>
          <w:p w14:paraId="627D6253"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7F31E6AF"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but within</w:t>
            </w:r>
          </w:p>
        </w:tc>
        <w:tc>
          <w:tcPr>
            <w:tcW w:w="130" w:type="pct"/>
          </w:tcPr>
          <w:p w14:paraId="386BD44A"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1BBBF985"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r w:rsidRPr="002D03D8">
              <w:rPr>
                <w:rFonts w:ascii="CordiaUPC" w:hAnsi="CordiaUPC" w:cs="CordiaUPC" w:hint="cs"/>
                <w:sz w:val="26"/>
                <w:szCs w:val="26"/>
              </w:rPr>
              <w:t>Portion due</w:t>
            </w:r>
          </w:p>
        </w:tc>
        <w:tc>
          <w:tcPr>
            <w:tcW w:w="136" w:type="pct"/>
          </w:tcPr>
          <w:p w14:paraId="1560269B"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24B5C022"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r>
      <w:tr w:rsidR="00F60C65" w:rsidRPr="002D03D8" w14:paraId="5EE72F9C" w14:textId="77777777" w:rsidTr="009F285D">
        <w:tc>
          <w:tcPr>
            <w:tcW w:w="1699" w:type="pct"/>
          </w:tcPr>
          <w:p w14:paraId="58136059" w14:textId="77777777" w:rsidR="00F60C65" w:rsidRPr="002D03D8" w:rsidRDefault="00F60C65" w:rsidP="00F60C65">
            <w:pPr>
              <w:pStyle w:val="BodyText"/>
              <w:spacing w:after="0" w:line="240" w:lineRule="exact"/>
              <w:ind w:right="-45"/>
              <w:jc w:val="both"/>
              <w:rPr>
                <w:rFonts w:ascii="CordiaUPC" w:hAnsi="CordiaUPC" w:cs="CordiaUPC"/>
                <w:b/>
                <w:bCs/>
                <w:i/>
                <w:iCs/>
                <w:sz w:val="26"/>
                <w:szCs w:val="26"/>
                <w:cs/>
              </w:rPr>
            </w:pPr>
          </w:p>
        </w:tc>
        <w:tc>
          <w:tcPr>
            <w:tcW w:w="784" w:type="pct"/>
          </w:tcPr>
          <w:p w14:paraId="7A641A5C"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within one year</w:t>
            </w:r>
          </w:p>
        </w:tc>
        <w:tc>
          <w:tcPr>
            <w:tcW w:w="128" w:type="pct"/>
          </w:tcPr>
          <w:p w14:paraId="6D542811"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5091FCB3"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r w:rsidRPr="002D03D8">
              <w:rPr>
                <w:rFonts w:ascii="CordiaUPC" w:hAnsi="CordiaUPC" w:cs="CordiaUPC" w:hint="cs"/>
                <w:sz w:val="26"/>
                <w:szCs w:val="26"/>
              </w:rPr>
              <w:t>five years</w:t>
            </w:r>
          </w:p>
        </w:tc>
        <w:tc>
          <w:tcPr>
            <w:tcW w:w="130" w:type="pct"/>
          </w:tcPr>
          <w:p w14:paraId="0B9847DB" w14:textId="77777777" w:rsidR="00F60C65" w:rsidRPr="002D03D8"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6C095474"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r w:rsidRPr="002D03D8">
              <w:rPr>
                <w:rFonts w:ascii="CordiaUPC" w:hAnsi="CordiaUPC" w:cs="CordiaUPC" w:hint="cs"/>
                <w:sz w:val="26"/>
                <w:szCs w:val="26"/>
              </w:rPr>
              <w:t>after five years</w:t>
            </w:r>
          </w:p>
        </w:tc>
        <w:tc>
          <w:tcPr>
            <w:tcW w:w="136" w:type="pct"/>
          </w:tcPr>
          <w:p w14:paraId="3CF9D350"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572C7090"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r w:rsidRPr="002D03D8">
              <w:rPr>
                <w:rFonts w:ascii="CordiaUPC" w:hAnsi="CordiaUPC" w:cs="CordiaUPC" w:hint="cs"/>
                <w:sz w:val="26"/>
                <w:szCs w:val="26"/>
              </w:rPr>
              <w:t>Total</w:t>
            </w:r>
          </w:p>
        </w:tc>
      </w:tr>
      <w:tr w:rsidR="00F60C65" w:rsidRPr="002D03D8" w14:paraId="6ED9499B" w14:textId="77777777" w:rsidTr="009F285D">
        <w:tc>
          <w:tcPr>
            <w:tcW w:w="1699" w:type="pct"/>
          </w:tcPr>
          <w:p w14:paraId="661A51B4" w14:textId="77777777" w:rsidR="00F60C65" w:rsidRPr="002D03D8" w:rsidRDefault="00F60C65" w:rsidP="00F60C65">
            <w:pPr>
              <w:pStyle w:val="BodyText"/>
              <w:spacing w:after="0" w:line="240" w:lineRule="exact"/>
              <w:ind w:right="-45"/>
              <w:jc w:val="both"/>
              <w:rPr>
                <w:rFonts w:ascii="CordiaUPC" w:hAnsi="CordiaUPC" w:cs="CordiaUPC"/>
                <w:b/>
                <w:bCs/>
                <w:i/>
                <w:iCs/>
                <w:sz w:val="26"/>
                <w:szCs w:val="26"/>
                <w:cs/>
                <w:lang w:val="en-US" w:bidi="th-TH"/>
              </w:rPr>
            </w:pPr>
          </w:p>
        </w:tc>
        <w:tc>
          <w:tcPr>
            <w:tcW w:w="3301" w:type="pct"/>
            <w:gridSpan w:val="7"/>
          </w:tcPr>
          <w:p w14:paraId="1ABD6506" w14:textId="77777777" w:rsidR="00F60C65" w:rsidRPr="002D03D8" w:rsidRDefault="00F60C65" w:rsidP="00F60C65">
            <w:pPr>
              <w:pStyle w:val="BodyText"/>
              <w:spacing w:after="0" w:line="240" w:lineRule="exact"/>
              <w:ind w:left="-113" w:right="-72"/>
              <w:jc w:val="center"/>
              <w:rPr>
                <w:rFonts w:ascii="CordiaUPC" w:hAnsi="CordiaUPC" w:cs="CordiaUPC"/>
                <w:sz w:val="26"/>
                <w:szCs w:val="26"/>
              </w:rPr>
            </w:pPr>
            <w:r w:rsidRPr="002D03D8">
              <w:rPr>
                <w:rFonts w:ascii="CordiaUPC" w:hAnsi="CordiaUPC" w:cs="CordiaUPC" w:hint="cs"/>
                <w:i/>
                <w:iCs/>
                <w:sz w:val="26"/>
                <w:szCs w:val="26"/>
              </w:rPr>
              <w:t>(in million Baht)</w:t>
            </w:r>
          </w:p>
        </w:tc>
      </w:tr>
      <w:tr w:rsidR="00F60C65" w:rsidRPr="002D03D8" w14:paraId="7E62114A" w14:textId="77777777" w:rsidTr="009F285D">
        <w:tc>
          <w:tcPr>
            <w:tcW w:w="1699" w:type="pct"/>
          </w:tcPr>
          <w:p w14:paraId="20E9A284" w14:textId="77777777" w:rsidR="00F60C65" w:rsidRPr="002D03D8" w:rsidRDefault="00F60C65" w:rsidP="002035CE">
            <w:pPr>
              <w:pStyle w:val="BodyText"/>
              <w:spacing w:after="0" w:line="240" w:lineRule="exact"/>
              <w:ind w:right="-43"/>
              <w:jc w:val="both"/>
              <w:rPr>
                <w:rFonts w:ascii="CordiaUPC" w:hAnsi="CordiaUPC" w:cs="CordiaUPC"/>
                <w:sz w:val="26"/>
                <w:szCs w:val="26"/>
              </w:rPr>
            </w:pPr>
            <w:r w:rsidRPr="002D03D8">
              <w:rPr>
                <w:rFonts w:ascii="CordiaUPC" w:hAnsi="CordiaUPC" w:cs="CordiaUPC" w:hint="cs"/>
                <w:sz w:val="26"/>
                <w:szCs w:val="26"/>
              </w:rPr>
              <w:t>Hire purchase receivables</w:t>
            </w:r>
          </w:p>
        </w:tc>
        <w:tc>
          <w:tcPr>
            <w:tcW w:w="784" w:type="pct"/>
          </w:tcPr>
          <w:p w14:paraId="3E0C6850" w14:textId="2074781B" w:rsidR="00F60C65" w:rsidRPr="002D03D8" w:rsidRDefault="00F60C65" w:rsidP="00F60C65">
            <w:pPr>
              <w:tabs>
                <w:tab w:val="decimal" w:pos="1138"/>
              </w:tabs>
              <w:spacing w:line="240" w:lineRule="exact"/>
              <w:ind w:right="-108"/>
              <w:rPr>
                <w:rFonts w:ascii="CordiaUPC" w:hAnsi="CordiaUPC" w:cs="CordiaUPC"/>
                <w:sz w:val="26"/>
                <w:szCs w:val="26"/>
                <w:lang w:val="en-US"/>
              </w:rPr>
            </w:pPr>
            <w:r w:rsidRPr="002D03D8">
              <w:rPr>
                <w:rFonts w:ascii="CordiaUPC" w:eastAsia="Times New Roman" w:hAnsi="CordiaUPC" w:cs="CordiaUPC"/>
                <w:sz w:val="26"/>
                <w:szCs w:val="26"/>
              </w:rPr>
              <w:t>115,767</w:t>
            </w:r>
          </w:p>
        </w:tc>
        <w:tc>
          <w:tcPr>
            <w:tcW w:w="128" w:type="pct"/>
          </w:tcPr>
          <w:p w14:paraId="7D0A8E0A" w14:textId="77777777" w:rsidR="00F60C65" w:rsidRPr="002D03D8" w:rsidRDefault="00F60C65" w:rsidP="00F60C65">
            <w:pPr>
              <w:spacing w:line="240" w:lineRule="exact"/>
              <w:jc w:val="right"/>
              <w:rPr>
                <w:rFonts w:ascii="CordiaUPC" w:hAnsi="CordiaUPC" w:cs="CordiaUPC"/>
                <w:sz w:val="26"/>
                <w:szCs w:val="26"/>
                <w:lang w:val="en-US"/>
              </w:rPr>
            </w:pPr>
          </w:p>
        </w:tc>
        <w:tc>
          <w:tcPr>
            <w:tcW w:w="726" w:type="pct"/>
          </w:tcPr>
          <w:p w14:paraId="18F812B1" w14:textId="2448410C" w:rsidR="00F60C65" w:rsidRPr="002D03D8" w:rsidRDefault="00F60C65" w:rsidP="00F60C65">
            <w:pPr>
              <w:tabs>
                <w:tab w:val="decimal" w:pos="1104"/>
              </w:tabs>
              <w:spacing w:line="240" w:lineRule="exact"/>
              <w:ind w:left="-88" w:right="-111"/>
              <w:rPr>
                <w:rFonts w:ascii="CordiaUPC" w:hAnsi="CordiaUPC" w:cs="CordiaUPC"/>
                <w:sz w:val="26"/>
                <w:szCs w:val="26"/>
                <w:lang w:val="en-US"/>
              </w:rPr>
            </w:pPr>
            <w:r w:rsidRPr="002D03D8">
              <w:rPr>
                <w:rFonts w:ascii="CordiaUPC" w:hAnsi="CordiaUPC" w:cs="CordiaUPC"/>
                <w:sz w:val="26"/>
                <w:szCs w:val="26"/>
                <w:lang w:val="en-US"/>
              </w:rPr>
              <w:t>276,590</w:t>
            </w:r>
          </w:p>
        </w:tc>
        <w:tc>
          <w:tcPr>
            <w:tcW w:w="130" w:type="pct"/>
          </w:tcPr>
          <w:p w14:paraId="7FF1C9EB" w14:textId="77777777" w:rsidR="00F60C65" w:rsidRPr="002D03D8" w:rsidRDefault="00F60C65" w:rsidP="00F60C65">
            <w:pPr>
              <w:spacing w:line="240" w:lineRule="exact"/>
              <w:jc w:val="right"/>
              <w:rPr>
                <w:rFonts w:ascii="CordiaUPC" w:hAnsi="CordiaUPC" w:cs="CordiaUPC"/>
                <w:sz w:val="26"/>
                <w:szCs w:val="26"/>
                <w:lang w:val="en-US"/>
              </w:rPr>
            </w:pPr>
          </w:p>
        </w:tc>
        <w:tc>
          <w:tcPr>
            <w:tcW w:w="714" w:type="pct"/>
          </w:tcPr>
          <w:p w14:paraId="79DC305B" w14:textId="6C58F483" w:rsidR="00F60C65" w:rsidRPr="002D03D8" w:rsidRDefault="00F60C65" w:rsidP="00F60C65">
            <w:pPr>
              <w:tabs>
                <w:tab w:val="decimal" w:pos="1059"/>
              </w:tabs>
              <w:spacing w:line="240" w:lineRule="exact"/>
              <w:ind w:left="-93" w:right="-268"/>
              <w:rPr>
                <w:rFonts w:ascii="CordiaUPC" w:hAnsi="CordiaUPC" w:cs="CordiaUPC"/>
                <w:sz w:val="26"/>
                <w:szCs w:val="26"/>
                <w:lang w:val="en-US"/>
              </w:rPr>
            </w:pPr>
            <w:r w:rsidRPr="002D03D8">
              <w:rPr>
                <w:rFonts w:ascii="CordiaUPC" w:hAnsi="CordiaUPC" w:cs="CordiaUPC"/>
                <w:sz w:val="26"/>
                <w:szCs w:val="26"/>
                <w:lang w:val="en-US"/>
              </w:rPr>
              <w:t>24,009</w:t>
            </w:r>
          </w:p>
        </w:tc>
        <w:tc>
          <w:tcPr>
            <w:tcW w:w="136" w:type="pct"/>
          </w:tcPr>
          <w:p w14:paraId="0F381A28"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Pr>
          <w:p w14:paraId="76503730" w14:textId="15DC3CF6" w:rsidR="00F60C65" w:rsidRPr="002D03D8" w:rsidRDefault="00F60C65" w:rsidP="00F60C65">
            <w:pPr>
              <w:tabs>
                <w:tab w:val="decimal" w:pos="1059"/>
              </w:tabs>
              <w:spacing w:line="240" w:lineRule="exact"/>
              <w:ind w:left="-93" w:right="-268"/>
              <w:rPr>
                <w:rFonts w:ascii="CordiaUPC" w:hAnsi="CordiaUPC" w:cs="CordiaUPC"/>
                <w:sz w:val="26"/>
                <w:szCs w:val="26"/>
                <w:lang w:val="en-US"/>
              </w:rPr>
            </w:pPr>
            <w:r w:rsidRPr="002D03D8">
              <w:rPr>
                <w:rFonts w:ascii="CordiaUPC" w:hAnsi="CordiaUPC" w:cs="CordiaUPC"/>
                <w:sz w:val="26"/>
                <w:szCs w:val="26"/>
                <w:lang w:val="en-US"/>
              </w:rPr>
              <w:t>416,366</w:t>
            </w:r>
          </w:p>
        </w:tc>
      </w:tr>
      <w:tr w:rsidR="00F60C65" w:rsidRPr="002D03D8" w14:paraId="74026FBF" w14:textId="77777777" w:rsidTr="009F285D">
        <w:tc>
          <w:tcPr>
            <w:tcW w:w="1699" w:type="pct"/>
          </w:tcPr>
          <w:p w14:paraId="133E309B" w14:textId="77777777" w:rsidR="00F60C65" w:rsidRPr="002D03D8" w:rsidRDefault="00F60C65" w:rsidP="00F60C65">
            <w:pPr>
              <w:pStyle w:val="BodyText"/>
              <w:spacing w:after="0" w:line="240" w:lineRule="exact"/>
              <w:ind w:right="-43"/>
              <w:jc w:val="both"/>
              <w:rPr>
                <w:rFonts w:ascii="CordiaUPC" w:hAnsi="CordiaUPC" w:cs="CordiaUPC"/>
                <w:sz w:val="26"/>
                <w:szCs w:val="26"/>
              </w:rPr>
            </w:pPr>
            <w:r w:rsidRPr="002D03D8">
              <w:rPr>
                <w:rFonts w:ascii="CordiaUPC" w:hAnsi="CordiaUPC" w:cs="CordiaUPC" w:hint="cs"/>
                <w:sz w:val="26"/>
                <w:szCs w:val="26"/>
              </w:rPr>
              <w:t xml:space="preserve">Finance lease receivables </w:t>
            </w:r>
          </w:p>
        </w:tc>
        <w:tc>
          <w:tcPr>
            <w:tcW w:w="784" w:type="pct"/>
            <w:tcBorders>
              <w:bottom w:val="single" w:sz="4" w:space="0" w:color="auto"/>
            </w:tcBorders>
          </w:tcPr>
          <w:p w14:paraId="53DB735D" w14:textId="2F30654C" w:rsidR="00F60C65" w:rsidRPr="002D03D8" w:rsidRDefault="00F60C65" w:rsidP="00F60C65">
            <w:pPr>
              <w:tabs>
                <w:tab w:val="decimal" w:pos="1138"/>
              </w:tabs>
              <w:spacing w:line="240" w:lineRule="exact"/>
              <w:ind w:right="-108"/>
              <w:rPr>
                <w:rFonts w:ascii="CordiaUPC" w:hAnsi="CordiaUPC" w:cs="CordiaUPC"/>
                <w:sz w:val="26"/>
                <w:szCs w:val="26"/>
                <w:lang w:val="en-US"/>
              </w:rPr>
            </w:pPr>
            <w:r w:rsidRPr="002D03D8">
              <w:rPr>
                <w:rFonts w:ascii="CordiaUPC" w:eastAsia="Times New Roman" w:hAnsi="CordiaUPC" w:cs="CordiaUPC"/>
                <w:sz w:val="26"/>
                <w:szCs w:val="26"/>
              </w:rPr>
              <w:t>223</w:t>
            </w:r>
          </w:p>
        </w:tc>
        <w:tc>
          <w:tcPr>
            <w:tcW w:w="128" w:type="pct"/>
          </w:tcPr>
          <w:p w14:paraId="24E59473" w14:textId="77777777" w:rsidR="00F60C65" w:rsidRPr="002D03D8" w:rsidRDefault="00F60C65" w:rsidP="00F60C65">
            <w:pPr>
              <w:spacing w:line="240" w:lineRule="exact"/>
              <w:jc w:val="right"/>
              <w:rPr>
                <w:rFonts w:ascii="CordiaUPC" w:hAnsi="CordiaUPC" w:cs="CordiaUPC"/>
                <w:sz w:val="26"/>
                <w:szCs w:val="26"/>
                <w:lang w:val="en-US"/>
              </w:rPr>
            </w:pPr>
          </w:p>
        </w:tc>
        <w:tc>
          <w:tcPr>
            <w:tcW w:w="726" w:type="pct"/>
            <w:tcBorders>
              <w:bottom w:val="single" w:sz="4" w:space="0" w:color="auto"/>
            </w:tcBorders>
          </w:tcPr>
          <w:p w14:paraId="167CB534" w14:textId="0D7B5B40" w:rsidR="00F60C65" w:rsidRPr="002D03D8" w:rsidRDefault="00F60C65" w:rsidP="00F60C65">
            <w:pPr>
              <w:tabs>
                <w:tab w:val="decimal" w:pos="1104"/>
              </w:tabs>
              <w:spacing w:line="240" w:lineRule="exact"/>
              <w:ind w:left="-88" w:right="-111"/>
              <w:rPr>
                <w:rFonts w:ascii="CordiaUPC" w:hAnsi="CordiaUPC" w:cs="CordiaUPC"/>
                <w:sz w:val="26"/>
                <w:szCs w:val="26"/>
                <w:lang w:val="en-US"/>
              </w:rPr>
            </w:pPr>
            <w:r w:rsidRPr="002D03D8">
              <w:rPr>
                <w:rFonts w:ascii="CordiaUPC" w:hAnsi="CordiaUPC" w:cs="CordiaUPC"/>
                <w:sz w:val="26"/>
                <w:szCs w:val="26"/>
                <w:lang w:val="en-US"/>
              </w:rPr>
              <w:t>207</w:t>
            </w:r>
          </w:p>
        </w:tc>
        <w:tc>
          <w:tcPr>
            <w:tcW w:w="130" w:type="pct"/>
          </w:tcPr>
          <w:p w14:paraId="494052EC" w14:textId="77777777" w:rsidR="00F60C65" w:rsidRPr="002D03D8" w:rsidRDefault="00F60C65" w:rsidP="00F60C65">
            <w:pPr>
              <w:spacing w:line="240" w:lineRule="exact"/>
              <w:jc w:val="right"/>
              <w:rPr>
                <w:rFonts w:ascii="CordiaUPC" w:hAnsi="CordiaUPC" w:cs="CordiaUPC"/>
                <w:sz w:val="26"/>
                <w:szCs w:val="26"/>
                <w:lang w:val="en-US"/>
              </w:rPr>
            </w:pPr>
          </w:p>
        </w:tc>
        <w:tc>
          <w:tcPr>
            <w:tcW w:w="714" w:type="pct"/>
            <w:tcBorders>
              <w:bottom w:val="single" w:sz="4" w:space="0" w:color="auto"/>
            </w:tcBorders>
          </w:tcPr>
          <w:p w14:paraId="43BA0911" w14:textId="509A0B79" w:rsidR="00F60C65" w:rsidRPr="002D03D8" w:rsidRDefault="00F60C65" w:rsidP="00F60C65">
            <w:pPr>
              <w:tabs>
                <w:tab w:val="decimal" w:pos="1059"/>
              </w:tabs>
              <w:spacing w:line="240" w:lineRule="exact"/>
              <w:ind w:left="-93" w:right="-268"/>
              <w:rPr>
                <w:rFonts w:ascii="CordiaUPC" w:hAnsi="CordiaUPC" w:cs="CordiaUPC"/>
                <w:sz w:val="26"/>
                <w:szCs w:val="26"/>
                <w:lang w:val="en-US"/>
              </w:rPr>
            </w:pPr>
            <w:r w:rsidRPr="002D03D8">
              <w:rPr>
                <w:rFonts w:ascii="CordiaUPC" w:hAnsi="CordiaUPC" w:cs="CordiaUPC"/>
                <w:sz w:val="26"/>
                <w:szCs w:val="26"/>
                <w:lang w:val="en-US"/>
              </w:rPr>
              <w:t>-</w:t>
            </w:r>
          </w:p>
        </w:tc>
        <w:tc>
          <w:tcPr>
            <w:tcW w:w="136" w:type="pct"/>
          </w:tcPr>
          <w:p w14:paraId="52FAA924"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7537AD5B" w14:textId="45532635" w:rsidR="00F60C65" w:rsidRPr="002D03D8" w:rsidRDefault="00F60C65" w:rsidP="00F60C65">
            <w:pPr>
              <w:tabs>
                <w:tab w:val="decimal" w:pos="1059"/>
              </w:tabs>
              <w:spacing w:line="240" w:lineRule="exact"/>
              <w:ind w:left="-93" w:right="-268"/>
              <w:rPr>
                <w:rFonts w:ascii="CordiaUPC" w:hAnsi="CordiaUPC" w:cs="CordiaUPC"/>
                <w:sz w:val="26"/>
                <w:szCs w:val="26"/>
                <w:lang w:val="en-US"/>
              </w:rPr>
            </w:pPr>
            <w:r w:rsidRPr="002D03D8">
              <w:rPr>
                <w:rFonts w:ascii="CordiaUPC" w:hAnsi="CordiaUPC" w:cs="CordiaUPC"/>
                <w:sz w:val="26"/>
                <w:szCs w:val="26"/>
                <w:lang w:val="en-US"/>
              </w:rPr>
              <w:t>430</w:t>
            </w:r>
          </w:p>
        </w:tc>
      </w:tr>
      <w:tr w:rsidR="00F60C65" w:rsidRPr="002D03D8" w14:paraId="2E8BEA4A" w14:textId="77777777" w:rsidTr="009F285D">
        <w:tc>
          <w:tcPr>
            <w:tcW w:w="1699" w:type="pct"/>
          </w:tcPr>
          <w:p w14:paraId="1C85DD9D" w14:textId="77777777" w:rsidR="00F60C65" w:rsidRPr="002D03D8" w:rsidRDefault="00F60C65" w:rsidP="00F60C65">
            <w:pPr>
              <w:pStyle w:val="BodyText"/>
              <w:spacing w:after="0" w:line="240" w:lineRule="exact"/>
              <w:ind w:right="-43"/>
              <w:jc w:val="both"/>
              <w:rPr>
                <w:rFonts w:ascii="CordiaUPC" w:hAnsi="CordiaUPC" w:cs="CordiaUPC"/>
                <w:i/>
                <w:iCs/>
                <w:sz w:val="26"/>
                <w:szCs w:val="26"/>
                <w:cs/>
                <w:lang w:bidi="th-TH"/>
              </w:rPr>
            </w:pPr>
            <w:r w:rsidRPr="002D03D8">
              <w:rPr>
                <w:rFonts w:ascii="CordiaUPC" w:hAnsi="CordiaUPC" w:cs="CordiaUPC" w:hint="cs"/>
                <w:sz w:val="26"/>
                <w:szCs w:val="26"/>
              </w:rPr>
              <w:t>Total gross investment under</w:t>
            </w:r>
          </w:p>
        </w:tc>
        <w:tc>
          <w:tcPr>
            <w:tcW w:w="784" w:type="pct"/>
          </w:tcPr>
          <w:p w14:paraId="569380D0" w14:textId="77777777" w:rsidR="00F60C65" w:rsidRPr="002D03D8" w:rsidRDefault="00F60C65" w:rsidP="00F60C65">
            <w:pPr>
              <w:tabs>
                <w:tab w:val="decimal" w:pos="1138"/>
              </w:tabs>
              <w:spacing w:line="240" w:lineRule="exact"/>
              <w:ind w:right="-108"/>
              <w:rPr>
                <w:rFonts w:ascii="CordiaUPC" w:hAnsi="CordiaUPC" w:cs="CordiaUPC"/>
                <w:sz w:val="26"/>
                <w:szCs w:val="26"/>
                <w:lang w:val="en-US"/>
              </w:rPr>
            </w:pPr>
          </w:p>
        </w:tc>
        <w:tc>
          <w:tcPr>
            <w:tcW w:w="128" w:type="pct"/>
          </w:tcPr>
          <w:p w14:paraId="73C18EEA" w14:textId="77777777" w:rsidR="00F60C65" w:rsidRPr="002D03D8" w:rsidRDefault="00F60C65" w:rsidP="00F60C65">
            <w:pPr>
              <w:spacing w:line="240" w:lineRule="exact"/>
              <w:jc w:val="right"/>
              <w:rPr>
                <w:rFonts w:ascii="CordiaUPC" w:hAnsi="CordiaUPC" w:cs="CordiaUPC"/>
                <w:sz w:val="26"/>
                <w:szCs w:val="26"/>
                <w:lang w:val="en-US"/>
              </w:rPr>
            </w:pPr>
          </w:p>
        </w:tc>
        <w:tc>
          <w:tcPr>
            <w:tcW w:w="726" w:type="pct"/>
          </w:tcPr>
          <w:p w14:paraId="6394A1AA" w14:textId="77777777" w:rsidR="00F60C65" w:rsidRPr="002D03D8" w:rsidRDefault="00F60C65" w:rsidP="00F60C65">
            <w:pPr>
              <w:tabs>
                <w:tab w:val="decimal" w:pos="1104"/>
              </w:tabs>
              <w:spacing w:line="240" w:lineRule="exact"/>
              <w:ind w:left="-88" w:right="-111"/>
              <w:rPr>
                <w:rFonts w:ascii="CordiaUPC" w:hAnsi="CordiaUPC" w:cs="CordiaUPC"/>
                <w:sz w:val="26"/>
                <w:szCs w:val="26"/>
                <w:lang w:val="en-US"/>
              </w:rPr>
            </w:pPr>
          </w:p>
        </w:tc>
        <w:tc>
          <w:tcPr>
            <w:tcW w:w="130" w:type="pct"/>
          </w:tcPr>
          <w:p w14:paraId="580ADDEF" w14:textId="77777777" w:rsidR="00F60C65" w:rsidRPr="002D03D8" w:rsidRDefault="00F60C65" w:rsidP="00F60C65">
            <w:pPr>
              <w:spacing w:line="240" w:lineRule="exact"/>
              <w:jc w:val="right"/>
              <w:rPr>
                <w:rFonts w:ascii="CordiaUPC" w:hAnsi="CordiaUPC" w:cs="CordiaUPC"/>
                <w:sz w:val="26"/>
                <w:szCs w:val="26"/>
                <w:lang w:val="en-US"/>
              </w:rPr>
            </w:pPr>
          </w:p>
        </w:tc>
        <w:tc>
          <w:tcPr>
            <w:tcW w:w="714" w:type="pct"/>
          </w:tcPr>
          <w:p w14:paraId="33F0F83C"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136" w:type="pct"/>
          </w:tcPr>
          <w:p w14:paraId="3E6FEA8B"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Pr>
          <w:p w14:paraId="66859AAE" w14:textId="77777777" w:rsidR="00F60C65" w:rsidRPr="002D03D8" w:rsidRDefault="00F60C65" w:rsidP="00F60C65">
            <w:pPr>
              <w:tabs>
                <w:tab w:val="decimal" w:pos="1059"/>
              </w:tabs>
              <w:spacing w:line="240" w:lineRule="exact"/>
              <w:ind w:right="-268"/>
              <w:rPr>
                <w:rFonts w:ascii="CordiaUPC" w:hAnsi="CordiaUPC" w:cs="CordiaUPC"/>
                <w:sz w:val="26"/>
                <w:szCs w:val="26"/>
                <w:lang w:val="en-US"/>
              </w:rPr>
            </w:pPr>
          </w:p>
        </w:tc>
      </w:tr>
      <w:tr w:rsidR="00F60C65" w:rsidRPr="002D03D8" w14:paraId="4E788769" w14:textId="77777777" w:rsidTr="009F285D">
        <w:tc>
          <w:tcPr>
            <w:tcW w:w="1699" w:type="pct"/>
          </w:tcPr>
          <w:p w14:paraId="48A7F3FF" w14:textId="77777777" w:rsidR="00F60C65" w:rsidRPr="002D03D8" w:rsidRDefault="00F60C65" w:rsidP="00F60C65">
            <w:pPr>
              <w:pStyle w:val="BodyText"/>
              <w:spacing w:after="0" w:line="240" w:lineRule="exact"/>
              <w:ind w:right="-43"/>
              <w:jc w:val="both"/>
              <w:rPr>
                <w:rFonts w:ascii="CordiaUPC" w:hAnsi="CordiaUPC" w:cs="CordiaUPC"/>
                <w:sz w:val="26"/>
                <w:szCs w:val="26"/>
              </w:rPr>
            </w:pPr>
            <w:r w:rsidRPr="002D03D8">
              <w:rPr>
                <w:rFonts w:ascii="CordiaUPC" w:hAnsi="CordiaUPC" w:cs="CordiaUPC" w:hint="cs"/>
                <w:i/>
                <w:iCs/>
                <w:sz w:val="26"/>
                <w:szCs w:val="26"/>
              </w:rPr>
              <w:t xml:space="preserve"> </w:t>
            </w:r>
            <w:r w:rsidRPr="002D03D8">
              <w:rPr>
                <w:rFonts w:ascii="CordiaUPC" w:hAnsi="CordiaUPC" w:cs="CordiaUPC" w:hint="cs"/>
                <w:sz w:val="26"/>
                <w:szCs w:val="26"/>
              </w:rPr>
              <w:t xml:space="preserve">  hire purchase contracts</w:t>
            </w:r>
          </w:p>
        </w:tc>
        <w:tc>
          <w:tcPr>
            <w:tcW w:w="784" w:type="pct"/>
          </w:tcPr>
          <w:p w14:paraId="6E4852AE" w14:textId="30F7B7D6" w:rsidR="00F60C65" w:rsidRPr="002D03D8" w:rsidRDefault="00F60C65" w:rsidP="00F60C65">
            <w:pPr>
              <w:tabs>
                <w:tab w:val="decimal" w:pos="1138"/>
              </w:tabs>
              <w:spacing w:line="240" w:lineRule="exact"/>
              <w:ind w:right="-108"/>
              <w:rPr>
                <w:rFonts w:ascii="CordiaUPC" w:hAnsi="CordiaUPC" w:cs="CordiaUPC"/>
                <w:sz w:val="26"/>
                <w:szCs w:val="26"/>
                <w:lang w:val="en-US"/>
              </w:rPr>
            </w:pPr>
            <w:r w:rsidRPr="002D03D8">
              <w:rPr>
                <w:rFonts w:ascii="CordiaUPC" w:eastAsia="Times New Roman" w:hAnsi="CordiaUPC" w:cs="CordiaUPC"/>
                <w:sz w:val="26"/>
                <w:szCs w:val="26"/>
              </w:rPr>
              <w:t>115,990</w:t>
            </w:r>
          </w:p>
        </w:tc>
        <w:tc>
          <w:tcPr>
            <w:tcW w:w="128" w:type="pct"/>
          </w:tcPr>
          <w:p w14:paraId="6798BD44" w14:textId="77777777" w:rsidR="00F60C65" w:rsidRPr="002D03D8" w:rsidRDefault="00F60C65" w:rsidP="00F60C65">
            <w:pPr>
              <w:spacing w:line="240" w:lineRule="exact"/>
              <w:jc w:val="right"/>
              <w:rPr>
                <w:rFonts w:ascii="CordiaUPC" w:hAnsi="CordiaUPC" w:cs="CordiaUPC"/>
                <w:sz w:val="26"/>
                <w:szCs w:val="26"/>
                <w:lang w:val="en-US"/>
              </w:rPr>
            </w:pPr>
          </w:p>
        </w:tc>
        <w:tc>
          <w:tcPr>
            <w:tcW w:w="726" w:type="pct"/>
          </w:tcPr>
          <w:p w14:paraId="69A1D4CF" w14:textId="7EDCC2BE" w:rsidR="00F60C65" w:rsidRPr="002D03D8" w:rsidRDefault="00F60C65" w:rsidP="00F60C65">
            <w:pPr>
              <w:tabs>
                <w:tab w:val="decimal" w:pos="1104"/>
              </w:tabs>
              <w:spacing w:line="240" w:lineRule="exact"/>
              <w:ind w:left="-88" w:right="-111"/>
              <w:rPr>
                <w:rFonts w:ascii="CordiaUPC" w:hAnsi="CordiaUPC" w:cs="CordiaUPC"/>
                <w:sz w:val="26"/>
                <w:szCs w:val="26"/>
                <w:lang w:val="en-US"/>
              </w:rPr>
            </w:pPr>
            <w:r w:rsidRPr="002D03D8">
              <w:rPr>
                <w:rFonts w:ascii="CordiaUPC" w:hAnsi="CordiaUPC" w:cs="CordiaUPC"/>
                <w:sz w:val="26"/>
                <w:szCs w:val="26"/>
                <w:lang w:val="en-US"/>
              </w:rPr>
              <w:t>276,797</w:t>
            </w:r>
          </w:p>
        </w:tc>
        <w:tc>
          <w:tcPr>
            <w:tcW w:w="130" w:type="pct"/>
          </w:tcPr>
          <w:p w14:paraId="006DF3C0" w14:textId="77777777" w:rsidR="00F60C65" w:rsidRPr="002D03D8" w:rsidRDefault="00F60C65" w:rsidP="00F60C65">
            <w:pPr>
              <w:spacing w:line="240" w:lineRule="exact"/>
              <w:jc w:val="right"/>
              <w:rPr>
                <w:rFonts w:ascii="CordiaUPC" w:hAnsi="CordiaUPC" w:cs="CordiaUPC"/>
                <w:sz w:val="26"/>
                <w:szCs w:val="26"/>
                <w:lang w:val="en-US"/>
              </w:rPr>
            </w:pPr>
          </w:p>
        </w:tc>
        <w:tc>
          <w:tcPr>
            <w:tcW w:w="714" w:type="pct"/>
          </w:tcPr>
          <w:p w14:paraId="152CCB78" w14:textId="7590EB0E" w:rsidR="00F60C65" w:rsidRPr="002D03D8" w:rsidRDefault="00F60C65" w:rsidP="00F60C65">
            <w:pPr>
              <w:tabs>
                <w:tab w:val="decimal" w:pos="1059"/>
              </w:tabs>
              <w:spacing w:line="240" w:lineRule="exact"/>
              <w:ind w:left="-93" w:right="-268"/>
              <w:rPr>
                <w:rFonts w:ascii="CordiaUPC" w:hAnsi="CordiaUPC" w:cs="CordiaUPC"/>
                <w:sz w:val="26"/>
                <w:szCs w:val="26"/>
                <w:lang w:val="en-US"/>
              </w:rPr>
            </w:pPr>
            <w:r w:rsidRPr="002D03D8">
              <w:rPr>
                <w:rFonts w:ascii="CordiaUPC" w:hAnsi="CordiaUPC" w:cs="CordiaUPC"/>
                <w:sz w:val="26"/>
                <w:szCs w:val="26"/>
                <w:lang w:val="en-US"/>
              </w:rPr>
              <w:t>24,009</w:t>
            </w:r>
          </w:p>
        </w:tc>
        <w:tc>
          <w:tcPr>
            <w:tcW w:w="136" w:type="pct"/>
          </w:tcPr>
          <w:p w14:paraId="72866F57"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Pr>
          <w:p w14:paraId="2A6A6384" w14:textId="4AA92DA2" w:rsidR="00F60C65" w:rsidRPr="002D03D8" w:rsidRDefault="00F60C65" w:rsidP="00F60C65">
            <w:pPr>
              <w:tabs>
                <w:tab w:val="decimal" w:pos="1059"/>
              </w:tabs>
              <w:spacing w:line="240" w:lineRule="exact"/>
              <w:ind w:left="-93" w:right="-268"/>
              <w:rPr>
                <w:rFonts w:ascii="CordiaUPC" w:hAnsi="CordiaUPC" w:cs="CordiaUPC"/>
                <w:sz w:val="26"/>
                <w:szCs w:val="26"/>
                <w:lang w:val="en-US"/>
              </w:rPr>
            </w:pPr>
            <w:r w:rsidRPr="002D03D8">
              <w:rPr>
                <w:rFonts w:ascii="CordiaUPC" w:hAnsi="CordiaUPC" w:cs="CordiaUPC"/>
                <w:sz w:val="26"/>
                <w:szCs w:val="26"/>
                <w:lang w:val="en-US" w:bidi="th-TH"/>
              </w:rPr>
              <w:t>416,796</w:t>
            </w:r>
          </w:p>
        </w:tc>
      </w:tr>
      <w:tr w:rsidR="00F60C65" w:rsidRPr="002D03D8" w14:paraId="7D5A9253" w14:textId="77777777" w:rsidTr="009F285D">
        <w:tc>
          <w:tcPr>
            <w:tcW w:w="1699" w:type="pct"/>
          </w:tcPr>
          <w:p w14:paraId="00EF936D" w14:textId="77777777" w:rsidR="00F60C65" w:rsidRPr="002D03D8" w:rsidRDefault="00F60C65" w:rsidP="00F60C65">
            <w:pPr>
              <w:pStyle w:val="BodyText"/>
              <w:spacing w:after="0" w:line="240" w:lineRule="exact"/>
              <w:ind w:right="-43"/>
              <w:jc w:val="both"/>
              <w:rPr>
                <w:rFonts w:ascii="CordiaUPC" w:hAnsi="CordiaUPC" w:cs="CordiaUPC"/>
                <w:sz w:val="26"/>
                <w:szCs w:val="26"/>
              </w:rPr>
            </w:pPr>
            <w:r w:rsidRPr="002D03D8">
              <w:rPr>
                <w:rFonts w:ascii="CordiaUPC" w:hAnsi="CordiaUPC" w:cs="CordiaUPC" w:hint="cs"/>
                <w:i/>
                <w:iCs/>
                <w:sz w:val="26"/>
                <w:szCs w:val="26"/>
              </w:rPr>
              <w:t>Less</w:t>
            </w:r>
            <w:r w:rsidRPr="002D03D8">
              <w:rPr>
                <w:rFonts w:ascii="CordiaUPC" w:hAnsi="CordiaUPC" w:cs="CordiaUPC" w:hint="cs"/>
                <w:sz w:val="26"/>
                <w:szCs w:val="26"/>
              </w:rPr>
              <w:t xml:space="preserve"> unearned interest income</w:t>
            </w:r>
          </w:p>
        </w:tc>
        <w:tc>
          <w:tcPr>
            <w:tcW w:w="784" w:type="pct"/>
          </w:tcPr>
          <w:p w14:paraId="01F76CA1" w14:textId="77777777" w:rsidR="00F60C65" w:rsidRPr="002D03D8" w:rsidRDefault="00F60C65" w:rsidP="00F60C65">
            <w:pPr>
              <w:tabs>
                <w:tab w:val="decimal" w:pos="1138"/>
              </w:tabs>
              <w:spacing w:line="240" w:lineRule="exact"/>
              <w:ind w:right="-108"/>
              <w:rPr>
                <w:rFonts w:ascii="CordiaUPC" w:hAnsi="CordiaUPC" w:cs="CordiaUPC"/>
                <w:sz w:val="26"/>
                <w:szCs w:val="26"/>
                <w:lang w:val="en-US"/>
              </w:rPr>
            </w:pPr>
          </w:p>
        </w:tc>
        <w:tc>
          <w:tcPr>
            <w:tcW w:w="128" w:type="pct"/>
          </w:tcPr>
          <w:p w14:paraId="0C0F2087" w14:textId="77777777" w:rsidR="00F60C65" w:rsidRPr="002D03D8" w:rsidRDefault="00F60C65" w:rsidP="00F60C65">
            <w:pPr>
              <w:spacing w:line="240" w:lineRule="exact"/>
              <w:jc w:val="right"/>
              <w:rPr>
                <w:rFonts w:ascii="CordiaUPC" w:hAnsi="CordiaUPC" w:cs="CordiaUPC"/>
                <w:sz w:val="26"/>
                <w:szCs w:val="26"/>
                <w:lang w:val="en-US"/>
              </w:rPr>
            </w:pPr>
          </w:p>
        </w:tc>
        <w:tc>
          <w:tcPr>
            <w:tcW w:w="726" w:type="pct"/>
          </w:tcPr>
          <w:p w14:paraId="3B5F9752" w14:textId="77777777" w:rsidR="00F60C65" w:rsidRPr="002D03D8" w:rsidRDefault="00F60C65" w:rsidP="00F60C65">
            <w:pPr>
              <w:tabs>
                <w:tab w:val="decimal" w:pos="1104"/>
              </w:tabs>
              <w:spacing w:line="240" w:lineRule="exact"/>
              <w:ind w:left="-88" w:right="-111"/>
              <w:rPr>
                <w:rFonts w:ascii="CordiaUPC" w:hAnsi="CordiaUPC" w:cs="CordiaUPC"/>
                <w:sz w:val="26"/>
                <w:szCs w:val="26"/>
                <w:lang w:val="en-US"/>
              </w:rPr>
            </w:pPr>
          </w:p>
        </w:tc>
        <w:tc>
          <w:tcPr>
            <w:tcW w:w="130" w:type="pct"/>
          </w:tcPr>
          <w:p w14:paraId="5D3CFFCC" w14:textId="77777777" w:rsidR="00F60C65" w:rsidRPr="002D03D8" w:rsidRDefault="00F60C65" w:rsidP="00F60C65">
            <w:pPr>
              <w:spacing w:line="240" w:lineRule="exact"/>
              <w:jc w:val="right"/>
              <w:rPr>
                <w:rFonts w:ascii="CordiaUPC" w:hAnsi="CordiaUPC" w:cs="CordiaUPC"/>
                <w:sz w:val="26"/>
                <w:szCs w:val="26"/>
                <w:lang w:val="en-US"/>
              </w:rPr>
            </w:pPr>
          </w:p>
        </w:tc>
        <w:tc>
          <w:tcPr>
            <w:tcW w:w="714" w:type="pct"/>
          </w:tcPr>
          <w:p w14:paraId="082E2222"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136" w:type="pct"/>
          </w:tcPr>
          <w:p w14:paraId="6CE030D7"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Pr>
          <w:p w14:paraId="6FBE94AD" w14:textId="159EC860" w:rsidR="00F60C65" w:rsidRPr="002D03D8" w:rsidRDefault="00F60C65" w:rsidP="00F60C65">
            <w:pPr>
              <w:tabs>
                <w:tab w:val="decimal" w:pos="1059"/>
              </w:tabs>
              <w:spacing w:line="240" w:lineRule="exact"/>
              <w:ind w:left="-93" w:right="-268"/>
              <w:rPr>
                <w:rFonts w:ascii="CordiaUPC" w:hAnsi="CordiaUPC" w:cs="CordiaUPC"/>
                <w:sz w:val="26"/>
                <w:szCs w:val="26"/>
                <w:lang w:val="en-US"/>
              </w:rPr>
            </w:pPr>
            <w:r w:rsidRPr="002D03D8">
              <w:rPr>
                <w:rFonts w:ascii="CordiaUPC" w:hAnsi="CordiaUPC" w:cs="CordiaUPC"/>
                <w:sz w:val="26"/>
                <w:szCs w:val="26"/>
                <w:lang w:val="en-US"/>
              </w:rPr>
              <w:t>(54,177)</w:t>
            </w:r>
          </w:p>
        </w:tc>
      </w:tr>
      <w:tr w:rsidR="00F60C65" w:rsidRPr="002D03D8" w14:paraId="7C3C97D3" w14:textId="77777777" w:rsidTr="009F285D">
        <w:tc>
          <w:tcPr>
            <w:tcW w:w="1699" w:type="pct"/>
          </w:tcPr>
          <w:p w14:paraId="16AC867F" w14:textId="77777777" w:rsidR="00F60C65" w:rsidRPr="002D03D8" w:rsidRDefault="00F60C65" w:rsidP="00F60C65">
            <w:pPr>
              <w:pStyle w:val="BodyText"/>
              <w:spacing w:after="0" w:line="240" w:lineRule="exact"/>
              <w:ind w:right="-43"/>
              <w:jc w:val="both"/>
              <w:rPr>
                <w:rFonts w:ascii="CordiaUPC" w:hAnsi="CordiaUPC" w:cs="CordiaUPC"/>
                <w:b/>
                <w:bCs/>
                <w:sz w:val="26"/>
                <w:szCs w:val="26"/>
              </w:rPr>
            </w:pPr>
            <w:r w:rsidRPr="002D03D8">
              <w:rPr>
                <w:rFonts w:ascii="CordiaUPC" w:hAnsi="CordiaUPC" w:cs="CordiaUPC" w:hint="cs"/>
                <w:b/>
                <w:bCs/>
                <w:sz w:val="26"/>
                <w:szCs w:val="26"/>
              </w:rPr>
              <w:t xml:space="preserve">Present value of minimum lease </w:t>
            </w:r>
          </w:p>
        </w:tc>
        <w:tc>
          <w:tcPr>
            <w:tcW w:w="784" w:type="pct"/>
          </w:tcPr>
          <w:p w14:paraId="73B071DA" w14:textId="77777777" w:rsidR="00F60C65" w:rsidRPr="002D03D8" w:rsidRDefault="00F60C65" w:rsidP="00F60C65">
            <w:pPr>
              <w:tabs>
                <w:tab w:val="decimal" w:pos="1138"/>
              </w:tabs>
              <w:spacing w:line="240" w:lineRule="exact"/>
              <w:ind w:right="-108"/>
              <w:rPr>
                <w:rFonts w:ascii="CordiaUPC" w:hAnsi="CordiaUPC" w:cs="CordiaUPC"/>
                <w:sz w:val="26"/>
                <w:szCs w:val="26"/>
                <w:lang w:val="en-US"/>
              </w:rPr>
            </w:pPr>
          </w:p>
        </w:tc>
        <w:tc>
          <w:tcPr>
            <w:tcW w:w="128" w:type="pct"/>
          </w:tcPr>
          <w:p w14:paraId="530CAF7B" w14:textId="77777777" w:rsidR="00F60C65" w:rsidRPr="002D03D8" w:rsidRDefault="00F60C65" w:rsidP="00F60C65">
            <w:pPr>
              <w:spacing w:line="240" w:lineRule="exact"/>
              <w:jc w:val="right"/>
              <w:rPr>
                <w:rFonts w:ascii="CordiaUPC" w:hAnsi="CordiaUPC" w:cs="CordiaUPC"/>
                <w:sz w:val="26"/>
                <w:szCs w:val="26"/>
                <w:lang w:val="en-US"/>
              </w:rPr>
            </w:pPr>
          </w:p>
        </w:tc>
        <w:tc>
          <w:tcPr>
            <w:tcW w:w="726" w:type="pct"/>
          </w:tcPr>
          <w:p w14:paraId="28B4E21E" w14:textId="77777777" w:rsidR="00F60C65" w:rsidRPr="002D03D8" w:rsidRDefault="00F60C65" w:rsidP="00F60C65">
            <w:pPr>
              <w:tabs>
                <w:tab w:val="decimal" w:pos="1104"/>
              </w:tabs>
              <w:spacing w:line="240" w:lineRule="exact"/>
              <w:ind w:left="-88" w:right="-111"/>
              <w:rPr>
                <w:rFonts w:ascii="CordiaUPC" w:hAnsi="CordiaUPC" w:cs="CordiaUPC"/>
                <w:sz w:val="26"/>
                <w:szCs w:val="26"/>
                <w:lang w:val="en-US"/>
              </w:rPr>
            </w:pPr>
          </w:p>
        </w:tc>
        <w:tc>
          <w:tcPr>
            <w:tcW w:w="130" w:type="pct"/>
          </w:tcPr>
          <w:p w14:paraId="3E5369F9" w14:textId="77777777" w:rsidR="00F60C65" w:rsidRPr="002D03D8" w:rsidRDefault="00F60C65" w:rsidP="00F60C65">
            <w:pPr>
              <w:spacing w:line="240" w:lineRule="exact"/>
              <w:jc w:val="right"/>
              <w:rPr>
                <w:rFonts w:ascii="CordiaUPC" w:hAnsi="CordiaUPC" w:cs="CordiaUPC"/>
                <w:sz w:val="26"/>
                <w:szCs w:val="26"/>
                <w:lang w:val="en-US"/>
              </w:rPr>
            </w:pPr>
          </w:p>
        </w:tc>
        <w:tc>
          <w:tcPr>
            <w:tcW w:w="714" w:type="pct"/>
          </w:tcPr>
          <w:p w14:paraId="21153D77"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136" w:type="pct"/>
          </w:tcPr>
          <w:p w14:paraId="46E3C710"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tcBorders>
          </w:tcPr>
          <w:p w14:paraId="2B587992"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r>
      <w:tr w:rsidR="00F60C65" w:rsidRPr="002D03D8" w14:paraId="450D15DB" w14:textId="77777777" w:rsidTr="009F285D">
        <w:tc>
          <w:tcPr>
            <w:tcW w:w="1699" w:type="pct"/>
          </w:tcPr>
          <w:p w14:paraId="3B9965ED" w14:textId="77777777" w:rsidR="00F60C65" w:rsidRPr="002D03D8" w:rsidRDefault="00F60C65" w:rsidP="00F60C65">
            <w:pPr>
              <w:pStyle w:val="BodyText"/>
              <w:spacing w:after="0" w:line="240" w:lineRule="exact"/>
              <w:ind w:right="-43"/>
              <w:jc w:val="both"/>
              <w:rPr>
                <w:rFonts w:ascii="CordiaUPC" w:hAnsi="CordiaUPC" w:cs="CordiaUPC"/>
                <w:b/>
                <w:bCs/>
                <w:sz w:val="26"/>
                <w:szCs w:val="26"/>
                <w:cs/>
                <w:lang w:bidi="th-TH"/>
              </w:rPr>
            </w:pPr>
            <w:r w:rsidRPr="002D03D8">
              <w:rPr>
                <w:rFonts w:ascii="CordiaUPC" w:hAnsi="CordiaUPC" w:cs="CordiaUPC" w:hint="cs"/>
                <w:b/>
                <w:bCs/>
                <w:sz w:val="26"/>
                <w:szCs w:val="26"/>
              </w:rPr>
              <w:t xml:space="preserve">   payment receivables</w:t>
            </w:r>
          </w:p>
        </w:tc>
        <w:tc>
          <w:tcPr>
            <w:tcW w:w="784" w:type="pct"/>
          </w:tcPr>
          <w:p w14:paraId="06E7FAB6" w14:textId="77777777" w:rsidR="00F60C65" w:rsidRPr="002D03D8" w:rsidRDefault="00F60C65" w:rsidP="00F60C65">
            <w:pPr>
              <w:tabs>
                <w:tab w:val="decimal" w:pos="1138"/>
              </w:tabs>
              <w:spacing w:line="240" w:lineRule="exact"/>
              <w:ind w:right="-108"/>
              <w:rPr>
                <w:rFonts w:ascii="CordiaUPC" w:hAnsi="CordiaUPC" w:cs="CordiaUPC"/>
                <w:b/>
                <w:bCs/>
                <w:sz w:val="26"/>
                <w:szCs w:val="26"/>
                <w:lang w:val="en-US" w:bidi="th-TH"/>
              </w:rPr>
            </w:pPr>
          </w:p>
        </w:tc>
        <w:tc>
          <w:tcPr>
            <w:tcW w:w="128" w:type="pct"/>
          </w:tcPr>
          <w:p w14:paraId="0C89C1C8" w14:textId="77777777" w:rsidR="00F60C65" w:rsidRPr="002D03D8" w:rsidRDefault="00F60C65" w:rsidP="00F60C65">
            <w:pPr>
              <w:spacing w:line="240" w:lineRule="exact"/>
              <w:jc w:val="right"/>
              <w:rPr>
                <w:rFonts w:ascii="CordiaUPC" w:hAnsi="CordiaUPC" w:cs="CordiaUPC"/>
                <w:b/>
                <w:bCs/>
                <w:sz w:val="26"/>
                <w:szCs w:val="26"/>
                <w:lang w:val="en-US"/>
              </w:rPr>
            </w:pPr>
          </w:p>
        </w:tc>
        <w:tc>
          <w:tcPr>
            <w:tcW w:w="726" w:type="pct"/>
          </w:tcPr>
          <w:p w14:paraId="1BDBC8D6" w14:textId="77777777" w:rsidR="00F60C65" w:rsidRPr="002D03D8" w:rsidRDefault="00F60C65" w:rsidP="00F60C65">
            <w:pPr>
              <w:tabs>
                <w:tab w:val="decimal" w:pos="1104"/>
              </w:tabs>
              <w:spacing w:line="240" w:lineRule="exact"/>
              <w:ind w:left="-88" w:right="-111"/>
              <w:rPr>
                <w:rFonts w:ascii="CordiaUPC" w:hAnsi="CordiaUPC" w:cs="CordiaUPC"/>
                <w:b/>
                <w:bCs/>
                <w:sz w:val="26"/>
                <w:szCs w:val="26"/>
                <w:lang w:val="en-US"/>
              </w:rPr>
            </w:pPr>
          </w:p>
        </w:tc>
        <w:tc>
          <w:tcPr>
            <w:tcW w:w="130" w:type="pct"/>
          </w:tcPr>
          <w:p w14:paraId="59B46F8A" w14:textId="77777777" w:rsidR="00F60C65" w:rsidRPr="002D03D8" w:rsidRDefault="00F60C65" w:rsidP="00F60C65">
            <w:pPr>
              <w:spacing w:line="240" w:lineRule="exact"/>
              <w:jc w:val="right"/>
              <w:rPr>
                <w:rFonts w:ascii="CordiaUPC" w:hAnsi="CordiaUPC" w:cs="CordiaUPC"/>
                <w:b/>
                <w:bCs/>
                <w:sz w:val="26"/>
                <w:szCs w:val="26"/>
                <w:lang w:val="en-US"/>
              </w:rPr>
            </w:pPr>
          </w:p>
        </w:tc>
        <w:tc>
          <w:tcPr>
            <w:tcW w:w="714" w:type="pct"/>
          </w:tcPr>
          <w:p w14:paraId="7A27EB01" w14:textId="77777777" w:rsidR="00F60C65" w:rsidRPr="002D03D8" w:rsidRDefault="00F60C65" w:rsidP="00F60C65">
            <w:pPr>
              <w:tabs>
                <w:tab w:val="decimal" w:pos="1059"/>
              </w:tabs>
              <w:spacing w:line="240" w:lineRule="exact"/>
              <w:ind w:left="-93" w:right="-268"/>
              <w:rPr>
                <w:rFonts w:ascii="CordiaUPC" w:hAnsi="CordiaUPC" w:cs="CordiaUPC"/>
                <w:b/>
                <w:bCs/>
                <w:sz w:val="26"/>
                <w:szCs w:val="26"/>
                <w:lang w:val="en-US"/>
              </w:rPr>
            </w:pPr>
          </w:p>
        </w:tc>
        <w:tc>
          <w:tcPr>
            <w:tcW w:w="136" w:type="pct"/>
          </w:tcPr>
          <w:p w14:paraId="686F7873" w14:textId="77777777" w:rsidR="00F60C65" w:rsidRPr="002D03D8" w:rsidRDefault="00F60C65" w:rsidP="00F60C65">
            <w:pPr>
              <w:tabs>
                <w:tab w:val="decimal" w:pos="1059"/>
              </w:tabs>
              <w:spacing w:line="240" w:lineRule="exact"/>
              <w:ind w:left="-93" w:right="-268"/>
              <w:rPr>
                <w:rFonts w:ascii="CordiaUPC" w:hAnsi="CordiaUPC" w:cs="CordiaUPC"/>
                <w:b/>
                <w:bCs/>
                <w:sz w:val="26"/>
                <w:szCs w:val="26"/>
                <w:lang w:val="en-US"/>
              </w:rPr>
            </w:pPr>
          </w:p>
        </w:tc>
        <w:tc>
          <w:tcPr>
            <w:tcW w:w="683" w:type="pct"/>
          </w:tcPr>
          <w:p w14:paraId="176CD3FC" w14:textId="67E98D70" w:rsidR="00F60C65" w:rsidRPr="002D03D8" w:rsidRDefault="00F60C65" w:rsidP="00F60C65">
            <w:pPr>
              <w:tabs>
                <w:tab w:val="decimal" w:pos="1059"/>
              </w:tabs>
              <w:spacing w:line="240" w:lineRule="exact"/>
              <w:ind w:left="-93" w:right="-268"/>
              <w:rPr>
                <w:rFonts w:ascii="CordiaUPC" w:hAnsi="CordiaUPC" w:cs="CordiaUPC"/>
                <w:b/>
                <w:bCs/>
                <w:sz w:val="26"/>
                <w:szCs w:val="26"/>
                <w:lang w:val="en-US"/>
              </w:rPr>
            </w:pPr>
            <w:r w:rsidRPr="002D03D8">
              <w:rPr>
                <w:rFonts w:ascii="CordiaUPC" w:eastAsia="Times New Roman" w:hAnsi="CordiaUPC" w:cs="CordiaUPC"/>
                <w:b/>
                <w:bCs/>
                <w:sz w:val="26"/>
                <w:szCs w:val="26"/>
              </w:rPr>
              <w:t>362,619</w:t>
            </w:r>
          </w:p>
        </w:tc>
      </w:tr>
      <w:tr w:rsidR="00F60C65" w:rsidRPr="002D03D8" w14:paraId="0F857DCA" w14:textId="77777777" w:rsidTr="009F285D">
        <w:tc>
          <w:tcPr>
            <w:tcW w:w="1699" w:type="pct"/>
          </w:tcPr>
          <w:p w14:paraId="220C4BF3" w14:textId="77777777" w:rsidR="00F60C65" w:rsidRPr="002D03D8" w:rsidRDefault="00F60C65" w:rsidP="00F60C65">
            <w:pPr>
              <w:pStyle w:val="BodyText"/>
              <w:spacing w:after="0" w:line="240" w:lineRule="exact"/>
              <w:ind w:right="-43"/>
              <w:jc w:val="both"/>
              <w:rPr>
                <w:rFonts w:ascii="CordiaUPC" w:hAnsi="CordiaUPC" w:cs="CordiaUPC"/>
                <w:spacing w:val="-2"/>
                <w:sz w:val="26"/>
                <w:szCs w:val="26"/>
              </w:rPr>
            </w:pPr>
            <w:r w:rsidRPr="002D03D8">
              <w:rPr>
                <w:rFonts w:ascii="CordiaUPC" w:hAnsi="CordiaUPC" w:cs="CordiaUPC" w:hint="cs"/>
                <w:i/>
                <w:iCs/>
                <w:spacing w:val="-2"/>
                <w:sz w:val="26"/>
                <w:szCs w:val="26"/>
              </w:rPr>
              <w:t>Less</w:t>
            </w:r>
            <w:r w:rsidRPr="002D03D8">
              <w:rPr>
                <w:rFonts w:ascii="CordiaUPC" w:hAnsi="CordiaUPC" w:cs="CordiaUPC" w:hint="cs"/>
                <w:spacing w:val="-2"/>
                <w:sz w:val="26"/>
                <w:szCs w:val="26"/>
              </w:rPr>
              <w:t xml:space="preserve"> allowance for expected credit loss</w:t>
            </w:r>
          </w:p>
        </w:tc>
        <w:tc>
          <w:tcPr>
            <w:tcW w:w="784" w:type="pct"/>
          </w:tcPr>
          <w:p w14:paraId="4CCA7781" w14:textId="77777777" w:rsidR="00F60C65" w:rsidRPr="002D03D8" w:rsidRDefault="00F60C65" w:rsidP="00F60C65">
            <w:pPr>
              <w:tabs>
                <w:tab w:val="decimal" w:pos="1138"/>
              </w:tabs>
              <w:spacing w:line="240" w:lineRule="exact"/>
              <w:ind w:right="-108"/>
              <w:rPr>
                <w:rFonts w:ascii="CordiaUPC" w:hAnsi="CordiaUPC" w:cs="CordiaUPC"/>
                <w:sz w:val="26"/>
                <w:szCs w:val="26"/>
                <w:lang w:val="en-US"/>
              </w:rPr>
            </w:pPr>
          </w:p>
        </w:tc>
        <w:tc>
          <w:tcPr>
            <w:tcW w:w="128" w:type="pct"/>
          </w:tcPr>
          <w:p w14:paraId="0E575B9F" w14:textId="77777777" w:rsidR="00F60C65" w:rsidRPr="002D03D8" w:rsidRDefault="00F60C65" w:rsidP="00F60C65">
            <w:pPr>
              <w:spacing w:line="240" w:lineRule="exact"/>
              <w:jc w:val="right"/>
              <w:rPr>
                <w:rFonts w:ascii="CordiaUPC" w:hAnsi="CordiaUPC" w:cs="CordiaUPC"/>
                <w:sz w:val="26"/>
                <w:szCs w:val="26"/>
                <w:lang w:val="en-US"/>
              </w:rPr>
            </w:pPr>
          </w:p>
        </w:tc>
        <w:tc>
          <w:tcPr>
            <w:tcW w:w="726" w:type="pct"/>
          </w:tcPr>
          <w:p w14:paraId="48628860" w14:textId="77777777" w:rsidR="00F60C65" w:rsidRPr="002D03D8" w:rsidRDefault="00F60C65" w:rsidP="00F60C65">
            <w:pPr>
              <w:tabs>
                <w:tab w:val="decimal" w:pos="1104"/>
              </w:tabs>
              <w:spacing w:line="240" w:lineRule="exact"/>
              <w:ind w:left="-88" w:right="-111"/>
              <w:rPr>
                <w:rFonts w:ascii="CordiaUPC" w:hAnsi="CordiaUPC" w:cs="CordiaUPC"/>
                <w:sz w:val="26"/>
                <w:szCs w:val="26"/>
                <w:lang w:val="en-US"/>
              </w:rPr>
            </w:pPr>
          </w:p>
        </w:tc>
        <w:tc>
          <w:tcPr>
            <w:tcW w:w="130" w:type="pct"/>
          </w:tcPr>
          <w:p w14:paraId="0716ABC3" w14:textId="77777777" w:rsidR="00F60C65" w:rsidRPr="002D03D8" w:rsidRDefault="00F60C65" w:rsidP="00F60C65">
            <w:pPr>
              <w:spacing w:line="240" w:lineRule="exact"/>
              <w:jc w:val="right"/>
              <w:rPr>
                <w:rFonts w:ascii="CordiaUPC" w:hAnsi="CordiaUPC" w:cs="CordiaUPC"/>
                <w:sz w:val="26"/>
                <w:szCs w:val="26"/>
                <w:lang w:val="en-US"/>
              </w:rPr>
            </w:pPr>
          </w:p>
        </w:tc>
        <w:tc>
          <w:tcPr>
            <w:tcW w:w="714" w:type="pct"/>
          </w:tcPr>
          <w:p w14:paraId="0BC80600"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136" w:type="pct"/>
          </w:tcPr>
          <w:p w14:paraId="139ADD48"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3727DE3C" w14:textId="152C9065" w:rsidR="00F60C65" w:rsidRPr="002D03D8" w:rsidRDefault="00F60C65" w:rsidP="00F60C65">
            <w:pPr>
              <w:tabs>
                <w:tab w:val="decimal" w:pos="1059"/>
              </w:tabs>
              <w:spacing w:line="240" w:lineRule="exact"/>
              <w:ind w:left="-93" w:right="-268"/>
              <w:rPr>
                <w:rFonts w:ascii="CordiaUPC" w:hAnsi="CordiaUPC" w:cs="CordiaUPC"/>
                <w:sz w:val="26"/>
                <w:szCs w:val="26"/>
                <w:lang w:val="en-US"/>
              </w:rPr>
            </w:pPr>
            <w:r w:rsidRPr="002D03D8">
              <w:rPr>
                <w:rFonts w:ascii="CordiaUPC" w:hAnsi="CordiaUPC" w:cs="CordiaUPC"/>
                <w:sz w:val="26"/>
                <w:szCs w:val="26"/>
                <w:lang w:val="en-US"/>
              </w:rPr>
              <w:t>(16,349)</w:t>
            </w:r>
          </w:p>
        </w:tc>
      </w:tr>
      <w:tr w:rsidR="00F60C65" w:rsidRPr="002D03D8" w14:paraId="37DE0E38" w14:textId="77777777" w:rsidTr="009F285D">
        <w:tc>
          <w:tcPr>
            <w:tcW w:w="1699" w:type="pct"/>
          </w:tcPr>
          <w:p w14:paraId="0F3767A2" w14:textId="77777777" w:rsidR="00F60C65" w:rsidRPr="002D03D8" w:rsidRDefault="00F60C65" w:rsidP="00F60C65">
            <w:pPr>
              <w:pStyle w:val="BodyText"/>
              <w:spacing w:after="0" w:line="240" w:lineRule="exact"/>
              <w:ind w:right="-43"/>
              <w:jc w:val="both"/>
              <w:rPr>
                <w:rFonts w:ascii="CordiaUPC" w:hAnsi="CordiaUPC" w:cs="CordiaUPC"/>
                <w:b/>
                <w:bCs/>
                <w:sz w:val="26"/>
                <w:szCs w:val="26"/>
                <w:cs/>
              </w:rPr>
            </w:pPr>
            <w:r w:rsidRPr="002D03D8">
              <w:rPr>
                <w:rFonts w:ascii="CordiaUPC" w:hAnsi="CordiaUPC" w:cs="CordiaUPC" w:hint="cs"/>
                <w:b/>
                <w:bCs/>
                <w:sz w:val="26"/>
                <w:szCs w:val="26"/>
              </w:rPr>
              <w:t>Lease receivables, net</w:t>
            </w:r>
          </w:p>
        </w:tc>
        <w:tc>
          <w:tcPr>
            <w:tcW w:w="784" w:type="pct"/>
          </w:tcPr>
          <w:p w14:paraId="5B8F5CA2" w14:textId="77777777" w:rsidR="00F60C65" w:rsidRPr="002D03D8" w:rsidRDefault="00F60C65" w:rsidP="00F60C65">
            <w:pPr>
              <w:tabs>
                <w:tab w:val="decimal" w:pos="1138"/>
              </w:tabs>
              <w:spacing w:line="240" w:lineRule="exact"/>
              <w:ind w:right="-108"/>
              <w:rPr>
                <w:rFonts w:ascii="CordiaUPC" w:hAnsi="CordiaUPC" w:cs="CordiaUPC"/>
                <w:sz w:val="26"/>
                <w:szCs w:val="26"/>
                <w:lang w:val="en-US"/>
              </w:rPr>
            </w:pPr>
          </w:p>
        </w:tc>
        <w:tc>
          <w:tcPr>
            <w:tcW w:w="128" w:type="pct"/>
          </w:tcPr>
          <w:p w14:paraId="25E1A831" w14:textId="77777777" w:rsidR="00F60C65" w:rsidRPr="002D03D8" w:rsidRDefault="00F60C65" w:rsidP="00F60C65">
            <w:pPr>
              <w:spacing w:line="240" w:lineRule="exact"/>
              <w:jc w:val="right"/>
              <w:rPr>
                <w:rFonts w:ascii="CordiaUPC" w:hAnsi="CordiaUPC" w:cs="CordiaUPC"/>
                <w:sz w:val="26"/>
                <w:szCs w:val="26"/>
                <w:lang w:val="en-US"/>
              </w:rPr>
            </w:pPr>
          </w:p>
        </w:tc>
        <w:tc>
          <w:tcPr>
            <w:tcW w:w="726" w:type="pct"/>
          </w:tcPr>
          <w:p w14:paraId="5CFE2482" w14:textId="77777777" w:rsidR="00F60C65" w:rsidRPr="002D03D8" w:rsidRDefault="00F60C65" w:rsidP="00F60C65">
            <w:pPr>
              <w:tabs>
                <w:tab w:val="decimal" w:pos="1104"/>
              </w:tabs>
              <w:spacing w:line="240" w:lineRule="exact"/>
              <w:ind w:left="-88" w:right="-111"/>
              <w:rPr>
                <w:rFonts w:ascii="CordiaUPC" w:hAnsi="CordiaUPC" w:cs="CordiaUPC"/>
                <w:sz w:val="26"/>
                <w:szCs w:val="26"/>
                <w:lang w:val="en-US"/>
              </w:rPr>
            </w:pPr>
          </w:p>
        </w:tc>
        <w:tc>
          <w:tcPr>
            <w:tcW w:w="130" w:type="pct"/>
          </w:tcPr>
          <w:p w14:paraId="1CCB7EB9" w14:textId="77777777" w:rsidR="00F60C65" w:rsidRPr="002D03D8" w:rsidRDefault="00F60C65" w:rsidP="00F60C65">
            <w:pPr>
              <w:spacing w:line="240" w:lineRule="exact"/>
              <w:jc w:val="right"/>
              <w:rPr>
                <w:rFonts w:ascii="CordiaUPC" w:hAnsi="CordiaUPC" w:cs="CordiaUPC"/>
                <w:sz w:val="26"/>
                <w:szCs w:val="26"/>
                <w:lang w:val="en-US"/>
              </w:rPr>
            </w:pPr>
          </w:p>
        </w:tc>
        <w:tc>
          <w:tcPr>
            <w:tcW w:w="714" w:type="pct"/>
          </w:tcPr>
          <w:p w14:paraId="45C93D79"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136" w:type="pct"/>
          </w:tcPr>
          <w:p w14:paraId="5448229F" w14:textId="77777777" w:rsidR="00F60C65" w:rsidRPr="002D03D8"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bottom w:val="double" w:sz="4" w:space="0" w:color="auto"/>
            </w:tcBorders>
          </w:tcPr>
          <w:p w14:paraId="6E651B87" w14:textId="0C43F12B" w:rsidR="00F60C65" w:rsidRPr="002D03D8" w:rsidRDefault="00F60C65" w:rsidP="00F60C65">
            <w:pPr>
              <w:tabs>
                <w:tab w:val="decimal" w:pos="1059"/>
              </w:tabs>
              <w:spacing w:line="240" w:lineRule="exact"/>
              <w:ind w:left="-93" w:right="-268"/>
              <w:rPr>
                <w:rFonts w:ascii="CordiaUPC" w:hAnsi="CordiaUPC" w:cs="CordiaUPC"/>
                <w:b/>
                <w:bCs/>
                <w:sz w:val="26"/>
                <w:szCs w:val="26"/>
                <w:lang w:val="en-US" w:bidi="th-TH"/>
              </w:rPr>
            </w:pPr>
            <w:r w:rsidRPr="002D03D8">
              <w:rPr>
                <w:rFonts w:ascii="CordiaUPC" w:hAnsi="CordiaUPC" w:cs="CordiaUPC"/>
                <w:b/>
                <w:bCs/>
                <w:sz w:val="26"/>
                <w:szCs w:val="26"/>
                <w:lang w:val="en-US"/>
              </w:rPr>
              <w:t>346,270</w:t>
            </w:r>
          </w:p>
        </w:tc>
      </w:tr>
    </w:tbl>
    <w:p w14:paraId="5550078B" w14:textId="77777777" w:rsidR="00EA5298" w:rsidRPr="002D03D8" w:rsidRDefault="00EA5298" w:rsidP="00EA5298">
      <w:pPr>
        <w:spacing w:line="240" w:lineRule="exact"/>
        <w:ind w:left="547" w:right="-43"/>
        <w:jc w:val="both"/>
        <w:rPr>
          <w:rFonts w:ascii="CordiaUPC" w:eastAsia="Angsana New" w:hAnsi="CordiaUPC" w:cs="CordiaUPC"/>
          <w:sz w:val="26"/>
          <w:szCs w:val="26"/>
          <w:cs/>
          <w:lang w:val="en-AU" w:bidi="th-TH"/>
        </w:rPr>
      </w:pPr>
    </w:p>
    <w:p w14:paraId="36AF323B" w14:textId="1DD872B1" w:rsidR="00EA5298" w:rsidRPr="002D03D8" w:rsidRDefault="00EA5298" w:rsidP="00E1549D">
      <w:pPr>
        <w:spacing w:line="240" w:lineRule="auto"/>
        <w:rPr>
          <w:rFonts w:ascii="CordiaUPC" w:hAnsi="CordiaUPC" w:cs="CordiaUPC"/>
          <w:b/>
          <w:iCs/>
          <w:sz w:val="28"/>
          <w:szCs w:val="28"/>
          <w:lang w:bidi="th-TH"/>
        </w:rPr>
      </w:pPr>
      <w:r w:rsidRPr="002D03D8">
        <w:rPr>
          <w:rFonts w:ascii="CordiaUPC" w:hAnsi="CordiaUPC" w:cs="CordiaUPC"/>
          <w:i/>
          <w:iCs/>
          <w:sz w:val="28"/>
          <w:szCs w:val="28"/>
        </w:rPr>
        <w:br w:type="page"/>
      </w:r>
    </w:p>
    <w:p w14:paraId="6D9774C3" w14:textId="61536B8E" w:rsidR="00503387" w:rsidRPr="002D03D8" w:rsidRDefault="00804E90" w:rsidP="00424F27">
      <w:pPr>
        <w:pStyle w:val="Heading1"/>
        <w:spacing w:before="0" w:after="0" w:line="240" w:lineRule="exact"/>
        <w:ind w:left="540" w:hanging="540"/>
        <w:rPr>
          <w:rFonts w:ascii="CordiaUPC" w:hAnsi="CordiaUPC" w:cs="CordiaUPC"/>
          <w:i w:val="0"/>
          <w:iCs/>
          <w:sz w:val="28"/>
          <w:szCs w:val="28"/>
        </w:rPr>
      </w:pPr>
      <w:bookmarkStart w:id="8" w:name="_Hlk174618758"/>
      <w:r w:rsidRPr="002D03D8">
        <w:rPr>
          <w:rFonts w:ascii="CordiaUPC" w:hAnsi="CordiaUPC" w:cs="CordiaUPC"/>
          <w:i w:val="0"/>
          <w:iCs/>
          <w:sz w:val="28"/>
          <w:szCs w:val="28"/>
        </w:rPr>
        <w:lastRenderedPageBreak/>
        <w:t>10</w:t>
      </w:r>
      <w:r w:rsidR="0039553C" w:rsidRPr="002D03D8">
        <w:rPr>
          <w:rFonts w:ascii="CordiaUPC" w:hAnsi="CordiaUPC" w:cs="CordiaUPC" w:hint="cs"/>
          <w:i w:val="0"/>
          <w:iCs/>
          <w:sz w:val="28"/>
          <w:szCs w:val="28"/>
        </w:rPr>
        <w:tab/>
      </w:r>
      <w:r w:rsidR="00B1280B" w:rsidRPr="002D03D8">
        <w:rPr>
          <w:rFonts w:ascii="CordiaUPC" w:hAnsi="CordiaUPC" w:cs="CordiaUPC" w:hint="cs"/>
          <w:i w:val="0"/>
          <w:iCs/>
          <w:sz w:val="28"/>
          <w:szCs w:val="28"/>
        </w:rPr>
        <w:t xml:space="preserve">Allowance for </w:t>
      </w:r>
      <w:r w:rsidR="00D45A0A" w:rsidRPr="002D03D8">
        <w:rPr>
          <w:rFonts w:ascii="CordiaUPC" w:hAnsi="CordiaUPC" w:cs="CordiaUPC" w:hint="cs"/>
          <w:i w:val="0"/>
          <w:iCs/>
          <w:sz w:val="28"/>
          <w:szCs w:val="28"/>
        </w:rPr>
        <w:t>expected credit loss</w:t>
      </w:r>
    </w:p>
    <w:p w14:paraId="259DA69A" w14:textId="77777777" w:rsidR="00424F27" w:rsidRPr="002D03D8" w:rsidRDefault="00424F27" w:rsidP="00424F27">
      <w:pPr>
        <w:pStyle w:val="BodyTextIndent"/>
        <w:spacing w:after="0" w:line="240" w:lineRule="atLeast"/>
        <w:ind w:left="0"/>
        <w:jc w:val="thaiDistribute"/>
        <w:rPr>
          <w:lang w:bidi="th-TH"/>
        </w:rPr>
      </w:pPr>
    </w:p>
    <w:p w14:paraId="2D26D6B9" w14:textId="3FB50543" w:rsidR="00097EA8" w:rsidRPr="002D03D8" w:rsidRDefault="00503387" w:rsidP="00097EA8">
      <w:pPr>
        <w:pStyle w:val="BodyTextIndent"/>
        <w:spacing w:after="0" w:line="240" w:lineRule="exact"/>
        <w:ind w:left="544"/>
        <w:jc w:val="thaiDistribute"/>
        <w:rPr>
          <w:rFonts w:ascii="CordiaUPC" w:hAnsi="CordiaUPC" w:cs="CordiaUPC"/>
          <w:sz w:val="26"/>
          <w:szCs w:val="26"/>
          <w:lang w:bidi="th-TH"/>
        </w:rPr>
      </w:pPr>
      <w:r w:rsidRPr="002D03D8">
        <w:rPr>
          <w:cs/>
          <w:lang w:bidi="th-TH"/>
        </w:rPr>
        <w:tab/>
      </w:r>
      <w:r w:rsidR="00097EA8" w:rsidRPr="002D03D8">
        <w:rPr>
          <w:rFonts w:ascii="CordiaUPC" w:hAnsi="CordiaUPC" w:cs="CordiaUPC"/>
          <w:sz w:val="26"/>
          <w:szCs w:val="26"/>
        </w:rPr>
        <w:t xml:space="preserve">The allowance for expected credit loss as </w:t>
      </w:r>
      <w:proofErr w:type="gramStart"/>
      <w:r w:rsidR="00097EA8" w:rsidRPr="002D03D8">
        <w:rPr>
          <w:rFonts w:ascii="CordiaUPC" w:hAnsi="CordiaUPC" w:cs="CordiaUPC"/>
          <w:sz w:val="26"/>
          <w:szCs w:val="26"/>
        </w:rPr>
        <w:t>at</w:t>
      </w:r>
      <w:proofErr w:type="gramEnd"/>
      <w:r w:rsidR="00097EA8" w:rsidRPr="002D03D8">
        <w:rPr>
          <w:rFonts w:ascii="CordiaUPC" w:hAnsi="CordiaUPC" w:cs="CordiaUPC"/>
          <w:sz w:val="26"/>
          <w:szCs w:val="26"/>
        </w:rPr>
        <w:t xml:space="preserve"> </w:t>
      </w:r>
      <w:r w:rsidR="00097EA8" w:rsidRPr="002D03D8">
        <w:rPr>
          <w:rFonts w:ascii="CordiaUPC" w:eastAsia="Times New Roman" w:hAnsi="CordiaUPC" w:cs="CordiaUPC"/>
          <w:sz w:val="26"/>
          <w:szCs w:val="26"/>
          <w:lang w:bidi="th-TH"/>
        </w:rPr>
        <w:t>30 September</w:t>
      </w:r>
      <w:r w:rsidR="00097EA8" w:rsidRPr="002D03D8">
        <w:rPr>
          <w:rFonts w:ascii="CordiaUPC" w:hAnsi="CordiaUPC" w:cs="CordiaUPC" w:hint="cs"/>
          <w:sz w:val="26"/>
          <w:szCs w:val="26"/>
        </w:rPr>
        <w:t xml:space="preserve"> </w:t>
      </w:r>
      <w:r w:rsidR="00097EA8" w:rsidRPr="002D03D8">
        <w:rPr>
          <w:rFonts w:ascii="CordiaUPC" w:eastAsia="Times New Roman" w:hAnsi="CordiaUPC" w:cs="CordiaUPC"/>
          <w:sz w:val="26"/>
          <w:szCs w:val="26"/>
          <w:lang w:bidi="th-TH"/>
        </w:rPr>
        <w:t>202</w:t>
      </w:r>
      <w:r w:rsidR="00097EA8" w:rsidRPr="002D03D8">
        <w:rPr>
          <w:rFonts w:ascii="CordiaUPC" w:hAnsi="CordiaUPC" w:cs="CordiaUPC"/>
          <w:sz w:val="26"/>
          <w:szCs w:val="26"/>
          <w:lang w:bidi="th-TH"/>
        </w:rPr>
        <w:t>5</w:t>
      </w:r>
      <w:r w:rsidR="00097EA8" w:rsidRPr="002D03D8">
        <w:rPr>
          <w:rFonts w:ascii="CordiaUPC" w:hAnsi="CordiaUPC" w:cs="CordiaUPC"/>
          <w:sz w:val="26"/>
          <w:szCs w:val="26"/>
        </w:rPr>
        <w:t xml:space="preserve"> and 31 December 202</w:t>
      </w:r>
      <w:r w:rsidR="00097EA8" w:rsidRPr="002D03D8">
        <w:rPr>
          <w:rFonts w:ascii="CordiaUPC" w:hAnsi="CordiaUPC" w:cs="CordiaUPC"/>
          <w:sz w:val="26"/>
          <w:szCs w:val="26"/>
          <w:lang w:bidi="th-TH"/>
        </w:rPr>
        <w:t>4</w:t>
      </w:r>
      <w:r w:rsidR="00097EA8" w:rsidRPr="002D03D8">
        <w:rPr>
          <w:rFonts w:ascii="CordiaUPC" w:hAnsi="CordiaUPC" w:cs="CordiaUPC"/>
          <w:sz w:val="26"/>
          <w:szCs w:val="26"/>
        </w:rPr>
        <w:t xml:space="preserve"> were as follows:</w:t>
      </w:r>
    </w:p>
    <w:p w14:paraId="46084C67" w14:textId="77777777" w:rsidR="00097EA8" w:rsidRPr="002D03D8" w:rsidRDefault="00097EA8" w:rsidP="00097EA8">
      <w:pPr>
        <w:pStyle w:val="BodyTextIndent"/>
        <w:spacing w:after="0" w:line="240" w:lineRule="exact"/>
        <w:ind w:left="544"/>
        <w:jc w:val="thaiDistribute"/>
        <w:rPr>
          <w:rFonts w:ascii="CordiaUPC" w:hAnsi="CordiaUPC" w:cs="CordiaUPC"/>
          <w:sz w:val="26"/>
          <w:szCs w:val="26"/>
          <w:lang w:bidi="th-TH"/>
        </w:rPr>
      </w:pPr>
    </w:p>
    <w:tbl>
      <w:tblPr>
        <w:tblW w:w="9315" w:type="dxa"/>
        <w:tblInd w:w="534" w:type="dxa"/>
        <w:tblLayout w:type="fixed"/>
        <w:tblLook w:val="00A0" w:firstRow="1" w:lastRow="0" w:firstColumn="1" w:lastColumn="0" w:noHBand="0" w:noVBand="0"/>
      </w:tblPr>
      <w:tblGrid>
        <w:gridCol w:w="4218"/>
        <w:gridCol w:w="1079"/>
        <w:gridCol w:w="236"/>
        <w:gridCol w:w="1050"/>
        <w:gridCol w:w="236"/>
        <w:gridCol w:w="1086"/>
        <w:gridCol w:w="277"/>
        <w:gridCol w:w="1133"/>
      </w:tblGrid>
      <w:tr w:rsidR="00097EA8" w:rsidRPr="002D03D8" w14:paraId="4410C443" w14:textId="77777777" w:rsidTr="00317F04">
        <w:trPr>
          <w:tblHeader/>
        </w:trPr>
        <w:tc>
          <w:tcPr>
            <w:tcW w:w="4218" w:type="dxa"/>
            <w:vAlign w:val="bottom"/>
          </w:tcPr>
          <w:p w14:paraId="4767D30D" w14:textId="77777777" w:rsidR="00097EA8" w:rsidRPr="002D03D8" w:rsidRDefault="00097EA8">
            <w:pPr>
              <w:spacing w:line="240" w:lineRule="exact"/>
              <w:ind w:right="-104"/>
              <w:rPr>
                <w:rFonts w:ascii="CordiaUPC" w:hAnsi="CordiaUPC" w:cs="CordiaUPC"/>
                <w:sz w:val="26"/>
                <w:szCs w:val="26"/>
                <w:lang w:eastAsia="th-TH" w:bidi="th-TH"/>
              </w:rPr>
            </w:pPr>
          </w:p>
        </w:tc>
        <w:tc>
          <w:tcPr>
            <w:tcW w:w="5097" w:type="dxa"/>
            <w:gridSpan w:val="7"/>
            <w:vAlign w:val="bottom"/>
            <w:hideMark/>
          </w:tcPr>
          <w:p w14:paraId="75186612"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b/>
                <w:bCs/>
                <w:sz w:val="26"/>
                <w:szCs w:val="26"/>
              </w:rPr>
              <w:t>Consolidated</w:t>
            </w:r>
          </w:p>
        </w:tc>
      </w:tr>
      <w:tr w:rsidR="00097EA8" w:rsidRPr="002D03D8" w14:paraId="7D3EFC9E" w14:textId="77777777" w:rsidTr="00317F04">
        <w:trPr>
          <w:tblHeader/>
        </w:trPr>
        <w:tc>
          <w:tcPr>
            <w:tcW w:w="4218" w:type="dxa"/>
            <w:vAlign w:val="bottom"/>
          </w:tcPr>
          <w:p w14:paraId="524624C4" w14:textId="77777777" w:rsidR="00097EA8" w:rsidRPr="002D03D8" w:rsidRDefault="00097EA8">
            <w:pPr>
              <w:spacing w:line="240" w:lineRule="exact"/>
              <w:ind w:right="-104"/>
              <w:rPr>
                <w:rFonts w:ascii="CordiaUPC" w:hAnsi="CordiaUPC" w:cs="CordiaUPC"/>
                <w:sz w:val="26"/>
                <w:szCs w:val="26"/>
                <w:lang w:eastAsia="th-TH"/>
              </w:rPr>
            </w:pPr>
          </w:p>
        </w:tc>
        <w:tc>
          <w:tcPr>
            <w:tcW w:w="5097" w:type="dxa"/>
            <w:gridSpan w:val="7"/>
            <w:vAlign w:val="bottom"/>
            <w:hideMark/>
          </w:tcPr>
          <w:p w14:paraId="67FD58A7" w14:textId="7008A1E1" w:rsidR="00097EA8" w:rsidRPr="002D03D8" w:rsidRDefault="00097EA8">
            <w:pPr>
              <w:spacing w:line="240" w:lineRule="exact"/>
              <w:ind w:left="-108" w:right="-108"/>
              <w:jc w:val="center"/>
              <w:rPr>
                <w:rFonts w:ascii="CordiaUPC" w:hAnsi="CordiaUPC" w:cs="CordiaUPC"/>
                <w:sz w:val="26"/>
                <w:szCs w:val="26"/>
                <w:lang w:bidi="th-TH"/>
              </w:rPr>
            </w:pPr>
            <w:r w:rsidRPr="002D03D8">
              <w:rPr>
                <w:rFonts w:ascii="CordiaUPC" w:eastAsia="Times New Roman" w:hAnsi="CordiaUPC" w:cs="CordiaUPC"/>
                <w:sz w:val="26"/>
                <w:szCs w:val="26"/>
                <w:lang w:bidi="th-TH"/>
              </w:rPr>
              <w:t>30 September</w:t>
            </w:r>
            <w:r w:rsidRPr="002D03D8">
              <w:rPr>
                <w:rFonts w:ascii="CordiaUPC" w:hAnsi="CordiaUPC" w:cs="CordiaUPC" w:hint="cs"/>
                <w:sz w:val="26"/>
                <w:szCs w:val="26"/>
              </w:rPr>
              <w:t xml:space="preserve"> </w:t>
            </w:r>
            <w:r w:rsidRPr="002D03D8">
              <w:rPr>
                <w:rFonts w:ascii="CordiaUPC" w:eastAsia="Times New Roman" w:hAnsi="CordiaUPC" w:cs="CordiaUPC"/>
                <w:sz w:val="26"/>
                <w:szCs w:val="26"/>
                <w:lang w:bidi="th-TH"/>
              </w:rPr>
              <w:t>2025</w:t>
            </w:r>
          </w:p>
        </w:tc>
      </w:tr>
      <w:tr w:rsidR="00097EA8" w:rsidRPr="002D03D8" w14:paraId="465CF99B" w14:textId="77777777" w:rsidTr="00317F04">
        <w:trPr>
          <w:tblHeader/>
        </w:trPr>
        <w:tc>
          <w:tcPr>
            <w:tcW w:w="4218" w:type="dxa"/>
            <w:vAlign w:val="bottom"/>
          </w:tcPr>
          <w:p w14:paraId="746E468F" w14:textId="77777777" w:rsidR="00097EA8" w:rsidRPr="002D03D8" w:rsidRDefault="00097EA8">
            <w:pPr>
              <w:spacing w:line="240" w:lineRule="exact"/>
              <w:ind w:right="-104"/>
              <w:rPr>
                <w:rFonts w:ascii="CordiaUPC" w:hAnsi="CordiaUPC" w:cs="CordiaUPC"/>
                <w:sz w:val="26"/>
                <w:szCs w:val="26"/>
                <w:cs/>
                <w:lang w:eastAsia="th-TH"/>
              </w:rPr>
            </w:pPr>
          </w:p>
        </w:tc>
        <w:tc>
          <w:tcPr>
            <w:tcW w:w="1079" w:type="dxa"/>
            <w:vAlign w:val="bottom"/>
          </w:tcPr>
          <w:p w14:paraId="4595E43E" w14:textId="77777777" w:rsidR="00097EA8" w:rsidRPr="002D03D8" w:rsidRDefault="00097EA8">
            <w:pPr>
              <w:spacing w:line="240" w:lineRule="exact"/>
              <w:ind w:left="-108" w:right="-108"/>
              <w:jc w:val="center"/>
              <w:rPr>
                <w:rFonts w:ascii="CordiaUPC" w:hAnsi="CordiaUPC" w:cs="CordiaUPC"/>
                <w:sz w:val="26"/>
                <w:szCs w:val="26"/>
              </w:rPr>
            </w:pPr>
          </w:p>
        </w:tc>
        <w:tc>
          <w:tcPr>
            <w:tcW w:w="236" w:type="dxa"/>
            <w:vAlign w:val="bottom"/>
          </w:tcPr>
          <w:p w14:paraId="226207F3" w14:textId="77777777" w:rsidR="00097EA8" w:rsidRPr="002D03D8" w:rsidRDefault="00097EA8">
            <w:pPr>
              <w:spacing w:line="240" w:lineRule="exact"/>
              <w:ind w:left="-108" w:right="-108"/>
              <w:jc w:val="center"/>
              <w:rPr>
                <w:rFonts w:ascii="CordiaUPC" w:hAnsi="CordiaUPC" w:cs="CordiaUPC"/>
                <w:sz w:val="26"/>
                <w:szCs w:val="26"/>
              </w:rPr>
            </w:pPr>
          </w:p>
        </w:tc>
        <w:tc>
          <w:tcPr>
            <w:tcW w:w="1050" w:type="dxa"/>
            <w:vAlign w:val="bottom"/>
            <w:hideMark/>
          </w:tcPr>
          <w:p w14:paraId="25D7BE8F"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Lifetime</w:t>
            </w:r>
          </w:p>
        </w:tc>
        <w:tc>
          <w:tcPr>
            <w:tcW w:w="236" w:type="dxa"/>
            <w:vAlign w:val="bottom"/>
          </w:tcPr>
          <w:p w14:paraId="60B64026" w14:textId="77777777" w:rsidR="00097EA8" w:rsidRPr="002D03D8" w:rsidRDefault="00097EA8">
            <w:pPr>
              <w:spacing w:line="240" w:lineRule="exact"/>
              <w:ind w:left="-108" w:right="-108"/>
              <w:jc w:val="center"/>
              <w:rPr>
                <w:rFonts w:ascii="CordiaUPC" w:hAnsi="CordiaUPC" w:cs="CordiaUPC"/>
                <w:sz w:val="26"/>
                <w:szCs w:val="26"/>
              </w:rPr>
            </w:pPr>
          </w:p>
        </w:tc>
        <w:tc>
          <w:tcPr>
            <w:tcW w:w="1086" w:type="dxa"/>
            <w:vAlign w:val="bottom"/>
            <w:hideMark/>
          </w:tcPr>
          <w:p w14:paraId="4AC7E797"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Lifetime</w:t>
            </w:r>
          </w:p>
        </w:tc>
        <w:tc>
          <w:tcPr>
            <w:tcW w:w="277" w:type="dxa"/>
            <w:vAlign w:val="bottom"/>
          </w:tcPr>
          <w:p w14:paraId="720C7A5F" w14:textId="77777777" w:rsidR="00097EA8" w:rsidRPr="002D03D8" w:rsidRDefault="00097EA8">
            <w:pPr>
              <w:spacing w:line="240" w:lineRule="exact"/>
              <w:ind w:left="-108" w:right="-108"/>
              <w:jc w:val="center"/>
              <w:rPr>
                <w:rFonts w:ascii="CordiaUPC" w:hAnsi="CordiaUPC" w:cs="CordiaUPC"/>
                <w:sz w:val="26"/>
                <w:szCs w:val="26"/>
              </w:rPr>
            </w:pPr>
          </w:p>
        </w:tc>
        <w:tc>
          <w:tcPr>
            <w:tcW w:w="1133" w:type="dxa"/>
            <w:vAlign w:val="bottom"/>
          </w:tcPr>
          <w:p w14:paraId="63BF8BA4" w14:textId="77777777" w:rsidR="00097EA8" w:rsidRPr="002D03D8" w:rsidRDefault="00097EA8">
            <w:pPr>
              <w:spacing w:line="240" w:lineRule="exact"/>
              <w:ind w:left="-108" w:right="-108"/>
              <w:jc w:val="center"/>
              <w:rPr>
                <w:rFonts w:ascii="CordiaUPC" w:hAnsi="CordiaUPC" w:cs="CordiaUPC"/>
                <w:sz w:val="26"/>
                <w:szCs w:val="26"/>
              </w:rPr>
            </w:pPr>
          </w:p>
        </w:tc>
      </w:tr>
      <w:tr w:rsidR="00097EA8" w:rsidRPr="002D03D8" w14:paraId="72EEBB05" w14:textId="77777777" w:rsidTr="00317F04">
        <w:trPr>
          <w:tblHeader/>
        </w:trPr>
        <w:tc>
          <w:tcPr>
            <w:tcW w:w="4218" w:type="dxa"/>
            <w:vAlign w:val="bottom"/>
          </w:tcPr>
          <w:p w14:paraId="77E07FC7" w14:textId="77777777" w:rsidR="00097EA8" w:rsidRPr="002D03D8" w:rsidRDefault="00097EA8">
            <w:pPr>
              <w:spacing w:line="240" w:lineRule="exact"/>
              <w:ind w:right="-104"/>
              <w:rPr>
                <w:rFonts w:ascii="CordiaUPC" w:hAnsi="CordiaUPC" w:cs="CordiaUPC"/>
                <w:sz w:val="26"/>
                <w:szCs w:val="26"/>
                <w:lang w:eastAsia="th-TH"/>
              </w:rPr>
            </w:pPr>
          </w:p>
        </w:tc>
        <w:tc>
          <w:tcPr>
            <w:tcW w:w="1079" w:type="dxa"/>
            <w:vAlign w:val="bottom"/>
          </w:tcPr>
          <w:p w14:paraId="7A92F8A4" w14:textId="77777777" w:rsidR="00097EA8" w:rsidRPr="002D03D8" w:rsidRDefault="00097EA8">
            <w:pPr>
              <w:spacing w:line="240" w:lineRule="exact"/>
              <w:ind w:left="-108" w:right="-108"/>
              <w:jc w:val="center"/>
              <w:rPr>
                <w:rFonts w:ascii="CordiaUPC" w:hAnsi="CordiaUPC" w:cs="CordiaUPC"/>
                <w:sz w:val="26"/>
                <w:szCs w:val="26"/>
              </w:rPr>
            </w:pPr>
          </w:p>
        </w:tc>
        <w:tc>
          <w:tcPr>
            <w:tcW w:w="236" w:type="dxa"/>
            <w:vAlign w:val="bottom"/>
          </w:tcPr>
          <w:p w14:paraId="73599573" w14:textId="77777777" w:rsidR="00097EA8" w:rsidRPr="002D03D8" w:rsidRDefault="00097EA8">
            <w:pPr>
              <w:spacing w:line="240" w:lineRule="exact"/>
              <w:ind w:left="-108" w:right="-108"/>
              <w:jc w:val="center"/>
              <w:rPr>
                <w:rFonts w:ascii="CordiaUPC" w:hAnsi="CordiaUPC" w:cs="CordiaUPC"/>
                <w:sz w:val="26"/>
                <w:szCs w:val="26"/>
              </w:rPr>
            </w:pPr>
          </w:p>
        </w:tc>
        <w:tc>
          <w:tcPr>
            <w:tcW w:w="1050" w:type="dxa"/>
            <w:vAlign w:val="bottom"/>
            <w:hideMark/>
          </w:tcPr>
          <w:p w14:paraId="4EC74FF1"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ECL,</w:t>
            </w:r>
          </w:p>
        </w:tc>
        <w:tc>
          <w:tcPr>
            <w:tcW w:w="236" w:type="dxa"/>
            <w:vAlign w:val="bottom"/>
          </w:tcPr>
          <w:p w14:paraId="4F52B16F" w14:textId="77777777" w:rsidR="00097EA8" w:rsidRPr="002D03D8" w:rsidRDefault="00097EA8">
            <w:pPr>
              <w:spacing w:line="240" w:lineRule="exact"/>
              <w:ind w:left="-108" w:right="-108"/>
              <w:jc w:val="center"/>
              <w:rPr>
                <w:rFonts w:ascii="CordiaUPC" w:hAnsi="CordiaUPC" w:cs="CordiaUPC"/>
                <w:sz w:val="26"/>
                <w:szCs w:val="26"/>
              </w:rPr>
            </w:pPr>
          </w:p>
        </w:tc>
        <w:tc>
          <w:tcPr>
            <w:tcW w:w="1086" w:type="dxa"/>
            <w:vAlign w:val="bottom"/>
            <w:hideMark/>
          </w:tcPr>
          <w:p w14:paraId="326DC3D8"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ECL,</w:t>
            </w:r>
          </w:p>
        </w:tc>
        <w:tc>
          <w:tcPr>
            <w:tcW w:w="277" w:type="dxa"/>
            <w:vAlign w:val="bottom"/>
          </w:tcPr>
          <w:p w14:paraId="37FF0B1D" w14:textId="77777777" w:rsidR="00097EA8" w:rsidRPr="002D03D8" w:rsidRDefault="00097EA8">
            <w:pPr>
              <w:spacing w:line="240" w:lineRule="exact"/>
              <w:ind w:left="-108" w:right="-108"/>
              <w:jc w:val="center"/>
              <w:rPr>
                <w:rFonts w:ascii="CordiaUPC" w:hAnsi="CordiaUPC" w:cs="CordiaUPC"/>
                <w:sz w:val="26"/>
                <w:szCs w:val="26"/>
              </w:rPr>
            </w:pPr>
          </w:p>
        </w:tc>
        <w:tc>
          <w:tcPr>
            <w:tcW w:w="1133" w:type="dxa"/>
            <w:vAlign w:val="bottom"/>
          </w:tcPr>
          <w:p w14:paraId="4E5A229D" w14:textId="77777777" w:rsidR="00097EA8" w:rsidRPr="002D03D8" w:rsidRDefault="00097EA8">
            <w:pPr>
              <w:spacing w:line="240" w:lineRule="exact"/>
              <w:ind w:left="-108" w:right="-108"/>
              <w:jc w:val="center"/>
              <w:rPr>
                <w:rFonts w:ascii="CordiaUPC" w:hAnsi="CordiaUPC" w:cs="CordiaUPC"/>
                <w:sz w:val="26"/>
                <w:szCs w:val="26"/>
              </w:rPr>
            </w:pPr>
          </w:p>
        </w:tc>
      </w:tr>
      <w:tr w:rsidR="00097EA8" w:rsidRPr="002D03D8" w14:paraId="73C8B2D0" w14:textId="77777777" w:rsidTr="00317F04">
        <w:trPr>
          <w:tblHeader/>
        </w:trPr>
        <w:tc>
          <w:tcPr>
            <w:tcW w:w="4218" w:type="dxa"/>
            <w:vAlign w:val="bottom"/>
          </w:tcPr>
          <w:p w14:paraId="4B89B4CA" w14:textId="77777777" w:rsidR="00097EA8" w:rsidRPr="002D03D8" w:rsidRDefault="00097EA8">
            <w:pPr>
              <w:spacing w:line="240" w:lineRule="exact"/>
              <w:ind w:right="-104"/>
              <w:rPr>
                <w:rFonts w:ascii="CordiaUPC" w:hAnsi="CordiaUPC" w:cs="CordiaUPC"/>
                <w:sz w:val="26"/>
                <w:szCs w:val="26"/>
                <w:lang w:eastAsia="th-TH"/>
              </w:rPr>
            </w:pPr>
          </w:p>
        </w:tc>
        <w:tc>
          <w:tcPr>
            <w:tcW w:w="1079" w:type="dxa"/>
            <w:vAlign w:val="bottom"/>
            <w:hideMark/>
          </w:tcPr>
          <w:p w14:paraId="7CE97A87"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12-Month</w:t>
            </w:r>
          </w:p>
        </w:tc>
        <w:tc>
          <w:tcPr>
            <w:tcW w:w="236" w:type="dxa"/>
            <w:vAlign w:val="bottom"/>
          </w:tcPr>
          <w:p w14:paraId="240E8262" w14:textId="77777777" w:rsidR="00097EA8" w:rsidRPr="002D03D8" w:rsidRDefault="00097EA8">
            <w:pPr>
              <w:spacing w:line="240" w:lineRule="exact"/>
              <w:ind w:left="-108" w:right="-108"/>
              <w:jc w:val="center"/>
              <w:rPr>
                <w:rFonts w:ascii="CordiaUPC" w:hAnsi="CordiaUPC" w:cs="CordiaUPC"/>
                <w:sz w:val="26"/>
                <w:szCs w:val="26"/>
              </w:rPr>
            </w:pPr>
          </w:p>
        </w:tc>
        <w:tc>
          <w:tcPr>
            <w:tcW w:w="1050" w:type="dxa"/>
            <w:vAlign w:val="bottom"/>
            <w:hideMark/>
          </w:tcPr>
          <w:p w14:paraId="5BACAE76"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not credit</w:t>
            </w:r>
          </w:p>
        </w:tc>
        <w:tc>
          <w:tcPr>
            <w:tcW w:w="236" w:type="dxa"/>
            <w:vAlign w:val="bottom"/>
          </w:tcPr>
          <w:p w14:paraId="0AADBBF0" w14:textId="77777777" w:rsidR="00097EA8" w:rsidRPr="002D03D8" w:rsidRDefault="00097EA8">
            <w:pPr>
              <w:spacing w:line="240" w:lineRule="exact"/>
              <w:ind w:left="-108" w:right="-108"/>
              <w:jc w:val="center"/>
              <w:rPr>
                <w:rFonts w:ascii="CordiaUPC" w:hAnsi="CordiaUPC" w:cs="CordiaUPC"/>
                <w:sz w:val="26"/>
                <w:szCs w:val="26"/>
              </w:rPr>
            </w:pPr>
          </w:p>
        </w:tc>
        <w:tc>
          <w:tcPr>
            <w:tcW w:w="1086" w:type="dxa"/>
            <w:vAlign w:val="bottom"/>
            <w:hideMark/>
          </w:tcPr>
          <w:p w14:paraId="460F9C36"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credit</w:t>
            </w:r>
          </w:p>
        </w:tc>
        <w:tc>
          <w:tcPr>
            <w:tcW w:w="277" w:type="dxa"/>
            <w:vAlign w:val="bottom"/>
          </w:tcPr>
          <w:p w14:paraId="5FE89C08" w14:textId="77777777" w:rsidR="00097EA8" w:rsidRPr="002D03D8" w:rsidRDefault="00097EA8">
            <w:pPr>
              <w:spacing w:line="240" w:lineRule="exact"/>
              <w:ind w:left="-108" w:right="-108"/>
              <w:jc w:val="center"/>
              <w:rPr>
                <w:rFonts w:ascii="CordiaUPC" w:hAnsi="CordiaUPC" w:cs="CordiaUPC"/>
                <w:sz w:val="26"/>
                <w:szCs w:val="26"/>
              </w:rPr>
            </w:pPr>
          </w:p>
        </w:tc>
        <w:tc>
          <w:tcPr>
            <w:tcW w:w="1133" w:type="dxa"/>
            <w:vAlign w:val="bottom"/>
          </w:tcPr>
          <w:p w14:paraId="79B6C5A1" w14:textId="77777777" w:rsidR="00097EA8" w:rsidRPr="002D03D8" w:rsidRDefault="00097EA8">
            <w:pPr>
              <w:spacing w:line="240" w:lineRule="exact"/>
              <w:ind w:left="-108" w:right="-108"/>
              <w:jc w:val="center"/>
              <w:rPr>
                <w:rFonts w:ascii="CordiaUPC" w:hAnsi="CordiaUPC" w:cs="CordiaUPC"/>
                <w:sz w:val="26"/>
                <w:szCs w:val="26"/>
              </w:rPr>
            </w:pPr>
          </w:p>
        </w:tc>
      </w:tr>
      <w:tr w:rsidR="00097EA8" w:rsidRPr="002D03D8" w14:paraId="41B863E8" w14:textId="77777777" w:rsidTr="00317F04">
        <w:trPr>
          <w:tblHeader/>
        </w:trPr>
        <w:tc>
          <w:tcPr>
            <w:tcW w:w="4218" w:type="dxa"/>
            <w:vAlign w:val="bottom"/>
          </w:tcPr>
          <w:p w14:paraId="7580C32E" w14:textId="77777777" w:rsidR="00097EA8" w:rsidRPr="002D03D8" w:rsidRDefault="00097EA8">
            <w:pPr>
              <w:spacing w:line="240" w:lineRule="exact"/>
              <w:ind w:right="-104"/>
              <w:rPr>
                <w:rFonts w:ascii="CordiaUPC" w:hAnsi="CordiaUPC" w:cs="CordiaUPC"/>
                <w:sz w:val="26"/>
                <w:szCs w:val="26"/>
                <w:lang w:eastAsia="th-TH"/>
              </w:rPr>
            </w:pPr>
          </w:p>
        </w:tc>
        <w:tc>
          <w:tcPr>
            <w:tcW w:w="1079" w:type="dxa"/>
            <w:vAlign w:val="bottom"/>
            <w:hideMark/>
          </w:tcPr>
          <w:p w14:paraId="67CCB205"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ECL</w:t>
            </w:r>
          </w:p>
        </w:tc>
        <w:tc>
          <w:tcPr>
            <w:tcW w:w="236" w:type="dxa"/>
            <w:vAlign w:val="bottom"/>
          </w:tcPr>
          <w:p w14:paraId="32D662D4" w14:textId="77777777" w:rsidR="00097EA8" w:rsidRPr="002D03D8" w:rsidRDefault="00097EA8">
            <w:pPr>
              <w:spacing w:line="240" w:lineRule="exact"/>
              <w:ind w:left="-108" w:right="-108"/>
              <w:jc w:val="center"/>
              <w:rPr>
                <w:rFonts w:ascii="CordiaUPC" w:hAnsi="CordiaUPC" w:cs="CordiaUPC"/>
                <w:sz w:val="26"/>
                <w:szCs w:val="26"/>
              </w:rPr>
            </w:pPr>
          </w:p>
        </w:tc>
        <w:tc>
          <w:tcPr>
            <w:tcW w:w="1050" w:type="dxa"/>
            <w:vAlign w:val="bottom"/>
            <w:hideMark/>
          </w:tcPr>
          <w:p w14:paraId="659A1FE7"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impaired</w:t>
            </w:r>
          </w:p>
        </w:tc>
        <w:tc>
          <w:tcPr>
            <w:tcW w:w="236" w:type="dxa"/>
            <w:vAlign w:val="bottom"/>
          </w:tcPr>
          <w:p w14:paraId="64C6C64B" w14:textId="77777777" w:rsidR="00097EA8" w:rsidRPr="002D03D8" w:rsidRDefault="00097EA8">
            <w:pPr>
              <w:spacing w:line="240" w:lineRule="exact"/>
              <w:ind w:left="-108" w:right="-108"/>
              <w:jc w:val="center"/>
              <w:rPr>
                <w:rFonts w:ascii="CordiaUPC" w:hAnsi="CordiaUPC" w:cs="CordiaUPC"/>
                <w:sz w:val="26"/>
                <w:szCs w:val="26"/>
              </w:rPr>
            </w:pPr>
          </w:p>
        </w:tc>
        <w:tc>
          <w:tcPr>
            <w:tcW w:w="1086" w:type="dxa"/>
            <w:vAlign w:val="bottom"/>
            <w:hideMark/>
          </w:tcPr>
          <w:p w14:paraId="38B2223C"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impaired</w:t>
            </w:r>
          </w:p>
        </w:tc>
        <w:tc>
          <w:tcPr>
            <w:tcW w:w="277" w:type="dxa"/>
            <w:vAlign w:val="bottom"/>
          </w:tcPr>
          <w:p w14:paraId="24D81C5C" w14:textId="77777777" w:rsidR="00097EA8" w:rsidRPr="002D03D8" w:rsidRDefault="00097EA8">
            <w:pPr>
              <w:spacing w:line="240" w:lineRule="exact"/>
              <w:ind w:left="-108" w:right="-108"/>
              <w:jc w:val="center"/>
              <w:rPr>
                <w:rFonts w:ascii="CordiaUPC" w:hAnsi="CordiaUPC" w:cs="CordiaUPC"/>
                <w:sz w:val="26"/>
                <w:szCs w:val="26"/>
              </w:rPr>
            </w:pPr>
          </w:p>
        </w:tc>
        <w:tc>
          <w:tcPr>
            <w:tcW w:w="1133" w:type="dxa"/>
            <w:vAlign w:val="bottom"/>
            <w:hideMark/>
          </w:tcPr>
          <w:p w14:paraId="11C4B09E"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Total</w:t>
            </w:r>
          </w:p>
        </w:tc>
      </w:tr>
      <w:tr w:rsidR="00097EA8" w:rsidRPr="002D03D8" w14:paraId="0C4D637B" w14:textId="77777777" w:rsidTr="00317F04">
        <w:trPr>
          <w:tblHeader/>
        </w:trPr>
        <w:tc>
          <w:tcPr>
            <w:tcW w:w="4218" w:type="dxa"/>
            <w:vAlign w:val="bottom"/>
          </w:tcPr>
          <w:p w14:paraId="59DD9232" w14:textId="77777777" w:rsidR="00097EA8" w:rsidRPr="002D03D8" w:rsidRDefault="00097EA8">
            <w:pPr>
              <w:spacing w:line="240" w:lineRule="exact"/>
              <w:ind w:right="-104"/>
              <w:rPr>
                <w:rFonts w:ascii="CordiaUPC" w:hAnsi="CordiaUPC" w:cs="CordiaUPC"/>
                <w:sz w:val="26"/>
                <w:szCs w:val="26"/>
                <w:lang w:eastAsia="th-TH"/>
              </w:rPr>
            </w:pPr>
          </w:p>
        </w:tc>
        <w:tc>
          <w:tcPr>
            <w:tcW w:w="5097" w:type="dxa"/>
            <w:gridSpan w:val="7"/>
            <w:vAlign w:val="bottom"/>
            <w:hideMark/>
          </w:tcPr>
          <w:p w14:paraId="243E7CFB"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i/>
                <w:iCs/>
                <w:sz w:val="26"/>
                <w:szCs w:val="26"/>
              </w:rPr>
              <w:t>(in million Baht)</w:t>
            </w:r>
          </w:p>
        </w:tc>
      </w:tr>
      <w:tr w:rsidR="00097EA8" w:rsidRPr="002D03D8" w14:paraId="064F4933" w14:textId="77777777" w:rsidTr="00317F04">
        <w:trPr>
          <w:trHeight w:hRule="exact" w:val="281"/>
          <w:tblHeader/>
        </w:trPr>
        <w:tc>
          <w:tcPr>
            <w:tcW w:w="4218" w:type="dxa"/>
            <w:vAlign w:val="bottom"/>
          </w:tcPr>
          <w:p w14:paraId="0FEE254D" w14:textId="77777777" w:rsidR="00097EA8" w:rsidRPr="002D03D8" w:rsidRDefault="00097EA8">
            <w:pPr>
              <w:spacing w:line="240" w:lineRule="exact"/>
              <w:ind w:right="-104"/>
              <w:rPr>
                <w:rFonts w:ascii="CordiaUPC" w:hAnsi="CordiaUPC" w:cs="CordiaUPC"/>
                <w:b/>
                <w:bCs/>
                <w:i/>
                <w:iCs/>
                <w:sz w:val="26"/>
                <w:szCs w:val="26"/>
                <w:lang w:eastAsia="th-TH"/>
              </w:rPr>
            </w:pPr>
          </w:p>
        </w:tc>
        <w:tc>
          <w:tcPr>
            <w:tcW w:w="1079" w:type="dxa"/>
            <w:vAlign w:val="bottom"/>
          </w:tcPr>
          <w:p w14:paraId="3E19B69E"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236" w:type="dxa"/>
            <w:vAlign w:val="bottom"/>
          </w:tcPr>
          <w:p w14:paraId="7B7F9559"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050" w:type="dxa"/>
            <w:vAlign w:val="bottom"/>
          </w:tcPr>
          <w:p w14:paraId="6891823F"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236" w:type="dxa"/>
            <w:vAlign w:val="bottom"/>
          </w:tcPr>
          <w:p w14:paraId="313EA219"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086" w:type="dxa"/>
            <w:vAlign w:val="bottom"/>
          </w:tcPr>
          <w:p w14:paraId="4ADD728C"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277" w:type="dxa"/>
            <w:vAlign w:val="bottom"/>
          </w:tcPr>
          <w:p w14:paraId="2C803A0E"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133" w:type="dxa"/>
            <w:vAlign w:val="bottom"/>
          </w:tcPr>
          <w:p w14:paraId="4E3FF2B8" w14:textId="77777777" w:rsidR="00097EA8" w:rsidRPr="002D03D8" w:rsidRDefault="00097EA8">
            <w:pPr>
              <w:tabs>
                <w:tab w:val="decimal" w:pos="704"/>
              </w:tabs>
              <w:spacing w:line="240" w:lineRule="exact"/>
              <w:ind w:left="-103" w:right="-76"/>
              <w:rPr>
                <w:rFonts w:ascii="CordiaUPC" w:hAnsi="CordiaUPC" w:cs="CordiaUPC"/>
                <w:sz w:val="26"/>
                <w:szCs w:val="26"/>
              </w:rPr>
            </w:pPr>
          </w:p>
        </w:tc>
      </w:tr>
      <w:tr w:rsidR="00317F04" w:rsidRPr="002D03D8" w14:paraId="5B8CCAA0" w14:textId="77777777" w:rsidTr="00317F04">
        <w:tc>
          <w:tcPr>
            <w:tcW w:w="4218" w:type="dxa"/>
            <w:vAlign w:val="bottom"/>
            <w:hideMark/>
          </w:tcPr>
          <w:p w14:paraId="2AB7E087" w14:textId="77777777" w:rsidR="00317F04" w:rsidRPr="002D03D8" w:rsidRDefault="00317F04" w:rsidP="00317F04">
            <w:pPr>
              <w:spacing w:line="240" w:lineRule="exact"/>
              <w:ind w:right="-104"/>
              <w:rPr>
                <w:rFonts w:ascii="CordiaUPC" w:hAnsi="CordiaUPC" w:cs="CordiaUPC"/>
                <w:spacing w:val="-6"/>
                <w:sz w:val="26"/>
                <w:szCs w:val="26"/>
                <w:lang w:val="en-US" w:eastAsia="th-TH" w:bidi="th-TH"/>
              </w:rPr>
            </w:pPr>
            <w:r w:rsidRPr="002D03D8">
              <w:rPr>
                <w:rFonts w:ascii="CordiaUPC" w:hAnsi="CordiaUPC" w:cs="CordiaUPC"/>
                <w:spacing w:val="-6"/>
                <w:sz w:val="26"/>
                <w:szCs w:val="26"/>
                <w:lang w:val="en-US" w:eastAsia="th-TH" w:bidi="th-TH"/>
              </w:rPr>
              <w:t>Interbank and money market items</w:t>
            </w:r>
          </w:p>
        </w:tc>
        <w:tc>
          <w:tcPr>
            <w:tcW w:w="1079" w:type="dxa"/>
            <w:vAlign w:val="bottom"/>
          </w:tcPr>
          <w:p w14:paraId="6B2D5AF4" w14:textId="09D3B219" w:rsidR="00317F04" w:rsidRPr="002D03D8" w:rsidRDefault="00995152" w:rsidP="00317F04">
            <w:pPr>
              <w:tabs>
                <w:tab w:val="decimal" w:pos="704"/>
              </w:tabs>
              <w:spacing w:line="240" w:lineRule="exact"/>
              <w:ind w:left="-103" w:right="-76"/>
              <w:rPr>
                <w:rFonts w:ascii="CordiaUPC" w:hAnsi="CordiaUPC" w:cs="CordiaUPC"/>
                <w:sz w:val="26"/>
                <w:szCs w:val="26"/>
                <w:lang w:val="en-US"/>
              </w:rPr>
            </w:pPr>
            <w:r w:rsidRPr="002D03D8">
              <w:rPr>
                <w:rFonts w:ascii="CordiaUPC" w:hAnsi="CordiaUPC" w:cs="CordiaUPC"/>
                <w:sz w:val="26"/>
                <w:szCs w:val="26"/>
              </w:rPr>
              <w:t>35</w:t>
            </w:r>
          </w:p>
        </w:tc>
        <w:tc>
          <w:tcPr>
            <w:tcW w:w="236" w:type="dxa"/>
            <w:vAlign w:val="bottom"/>
          </w:tcPr>
          <w:p w14:paraId="46074085"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50" w:type="dxa"/>
            <w:vAlign w:val="bottom"/>
          </w:tcPr>
          <w:p w14:paraId="1F430E27" w14:textId="139A603F"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w:t>
            </w:r>
          </w:p>
        </w:tc>
        <w:tc>
          <w:tcPr>
            <w:tcW w:w="236" w:type="dxa"/>
            <w:vAlign w:val="bottom"/>
          </w:tcPr>
          <w:p w14:paraId="6A82ADDB"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86" w:type="dxa"/>
            <w:vAlign w:val="bottom"/>
          </w:tcPr>
          <w:p w14:paraId="32549389" w14:textId="246B03B1"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w:t>
            </w:r>
          </w:p>
        </w:tc>
        <w:tc>
          <w:tcPr>
            <w:tcW w:w="277" w:type="dxa"/>
            <w:vAlign w:val="bottom"/>
          </w:tcPr>
          <w:p w14:paraId="71ACB49A" w14:textId="77777777" w:rsidR="00317F04" w:rsidRPr="002D03D8" w:rsidRDefault="00317F04" w:rsidP="00317F04">
            <w:pPr>
              <w:tabs>
                <w:tab w:val="decimal" w:pos="704"/>
              </w:tabs>
              <w:spacing w:line="240" w:lineRule="exact"/>
              <w:ind w:left="-103" w:right="-76"/>
              <w:rPr>
                <w:rFonts w:ascii="CordiaUPC" w:hAnsi="CordiaUPC" w:cs="CordiaUPC"/>
                <w:sz w:val="26"/>
                <w:szCs w:val="26"/>
              </w:rPr>
            </w:pPr>
          </w:p>
        </w:tc>
        <w:tc>
          <w:tcPr>
            <w:tcW w:w="1133" w:type="dxa"/>
            <w:vAlign w:val="bottom"/>
          </w:tcPr>
          <w:p w14:paraId="09995CE1" w14:textId="0211FB58" w:rsidR="00317F04" w:rsidRPr="002D03D8" w:rsidRDefault="00995152"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35</w:t>
            </w:r>
          </w:p>
        </w:tc>
      </w:tr>
      <w:tr w:rsidR="00317F04" w:rsidRPr="002D03D8" w14:paraId="67ABBA07" w14:textId="77777777" w:rsidTr="00317F04">
        <w:tc>
          <w:tcPr>
            <w:tcW w:w="4218" w:type="dxa"/>
            <w:vAlign w:val="bottom"/>
            <w:hideMark/>
          </w:tcPr>
          <w:p w14:paraId="43464061" w14:textId="77777777" w:rsidR="00317F04" w:rsidRPr="002D03D8" w:rsidRDefault="00317F04" w:rsidP="00317F04">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Investments</w:t>
            </w:r>
          </w:p>
        </w:tc>
        <w:tc>
          <w:tcPr>
            <w:tcW w:w="1079" w:type="dxa"/>
            <w:vAlign w:val="bottom"/>
          </w:tcPr>
          <w:p w14:paraId="7920A46C" w14:textId="21FCE9E1"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293</w:t>
            </w:r>
          </w:p>
        </w:tc>
        <w:tc>
          <w:tcPr>
            <w:tcW w:w="236" w:type="dxa"/>
            <w:vAlign w:val="bottom"/>
          </w:tcPr>
          <w:p w14:paraId="7450C59B"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50" w:type="dxa"/>
            <w:vAlign w:val="bottom"/>
          </w:tcPr>
          <w:p w14:paraId="59B9CD9C" w14:textId="7EA52797"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w:t>
            </w:r>
          </w:p>
        </w:tc>
        <w:tc>
          <w:tcPr>
            <w:tcW w:w="236" w:type="dxa"/>
            <w:vAlign w:val="bottom"/>
          </w:tcPr>
          <w:p w14:paraId="4811AEB7"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86" w:type="dxa"/>
            <w:vAlign w:val="bottom"/>
          </w:tcPr>
          <w:p w14:paraId="69688289" w14:textId="20ECB74E"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50</w:t>
            </w:r>
          </w:p>
        </w:tc>
        <w:tc>
          <w:tcPr>
            <w:tcW w:w="277" w:type="dxa"/>
            <w:vAlign w:val="bottom"/>
          </w:tcPr>
          <w:p w14:paraId="6964BCBA" w14:textId="77777777" w:rsidR="00317F04" w:rsidRPr="002D03D8" w:rsidRDefault="00317F04" w:rsidP="00317F04">
            <w:pPr>
              <w:tabs>
                <w:tab w:val="decimal" w:pos="704"/>
              </w:tabs>
              <w:spacing w:line="240" w:lineRule="exact"/>
              <w:ind w:left="-103" w:right="-76"/>
              <w:rPr>
                <w:rFonts w:ascii="CordiaUPC" w:hAnsi="CordiaUPC" w:cs="CordiaUPC"/>
                <w:sz w:val="26"/>
                <w:szCs w:val="26"/>
              </w:rPr>
            </w:pPr>
          </w:p>
        </w:tc>
        <w:tc>
          <w:tcPr>
            <w:tcW w:w="1133" w:type="dxa"/>
            <w:vAlign w:val="bottom"/>
          </w:tcPr>
          <w:p w14:paraId="58A9082E" w14:textId="3440F118"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343</w:t>
            </w:r>
          </w:p>
        </w:tc>
      </w:tr>
      <w:tr w:rsidR="00317F04" w:rsidRPr="002D03D8" w14:paraId="08237506" w14:textId="77777777" w:rsidTr="00317F04">
        <w:tc>
          <w:tcPr>
            <w:tcW w:w="4218" w:type="dxa"/>
            <w:hideMark/>
          </w:tcPr>
          <w:p w14:paraId="420C9F45" w14:textId="77777777" w:rsidR="00317F04" w:rsidRPr="002D03D8" w:rsidRDefault="00317F04" w:rsidP="00317F04">
            <w:pPr>
              <w:spacing w:line="240" w:lineRule="exact"/>
              <w:ind w:left="156" w:right="-104" w:hanging="156"/>
              <w:rPr>
                <w:rFonts w:ascii="CordiaUPC" w:hAnsi="CordiaUPC" w:cs="CordiaUPC"/>
                <w:sz w:val="26"/>
                <w:szCs w:val="26"/>
                <w:lang w:eastAsia="th-TH"/>
              </w:rPr>
            </w:pPr>
            <w:r w:rsidRPr="002D03D8">
              <w:rPr>
                <w:rFonts w:ascii="CordiaUPC" w:hAnsi="CordiaUPC" w:cs="CordiaUPC"/>
                <w:sz w:val="26"/>
                <w:szCs w:val="26"/>
                <w:lang w:eastAsia="th-TH"/>
              </w:rPr>
              <w:t>Loans to customers and accrued interest receivables</w:t>
            </w:r>
          </w:p>
        </w:tc>
        <w:tc>
          <w:tcPr>
            <w:tcW w:w="1079" w:type="dxa"/>
            <w:vAlign w:val="bottom"/>
          </w:tcPr>
          <w:p w14:paraId="7946F626" w14:textId="3A6E03AE"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15,986</w:t>
            </w:r>
          </w:p>
        </w:tc>
        <w:tc>
          <w:tcPr>
            <w:tcW w:w="236" w:type="dxa"/>
            <w:vAlign w:val="bottom"/>
          </w:tcPr>
          <w:p w14:paraId="325E1913"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50" w:type="dxa"/>
            <w:vAlign w:val="bottom"/>
          </w:tcPr>
          <w:p w14:paraId="5EF4BEC0" w14:textId="298FFB83"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27,120</w:t>
            </w:r>
          </w:p>
        </w:tc>
        <w:tc>
          <w:tcPr>
            <w:tcW w:w="236" w:type="dxa"/>
            <w:vAlign w:val="bottom"/>
          </w:tcPr>
          <w:p w14:paraId="6E46A536"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86" w:type="dxa"/>
            <w:vAlign w:val="bottom"/>
          </w:tcPr>
          <w:p w14:paraId="273D042D" w14:textId="13B08724"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16,097</w:t>
            </w:r>
          </w:p>
        </w:tc>
        <w:tc>
          <w:tcPr>
            <w:tcW w:w="277" w:type="dxa"/>
            <w:vAlign w:val="bottom"/>
          </w:tcPr>
          <w:p w14:paraId="6AD5FA0D" w14:textId="77777777" w:rsidR="00317F04" w:rsidRPr="002D03D8" w:rsidRDefault="00317F04" w:rsidP="00317F04">
            <w:pPr>
              <w:tabs>
                <w:tab w:val="decimal" w:pos="704"/>
              </w:tabs>
              <w:spacing w:line="240" w:lineRule="exact"/>
              <w:ind w:left="-103" w:right="-76"/>
              <w:rPr>
                <w:rFonts w:ascii="CordiaUPC" w:hAnsi="CordiaUPC" w:cs="CordiaUPC"/>
                <w:sz w:val="26"/>
                <w:szCs w:val="26"/>
              </w:rPr>
            </w:pPr>
          </w:p>
        </w:tc>
        <w:tc>
          <w:tcPr>
            <w:tcW w:w="1133" w:type="dxa"/>
            <w:vAlign w:val="bottom"/>
          </w:tcPr>
          <w:p w14:paraId="2DE6BE68" w14:textId="763D2C8B"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59,203</w:t>
            </w:r>
          </w:p>
        </w:tc>
      </w:tr>
      <w:tr w:rsidR="00317F04" w:rsidRPr="002D03D8" w14:paraId="25A972A9" w14:textId="77777777" w:rsidTr="00317F04">
        <w:tc>
          <w:tcPr>
            <w:tcW w:w="4218" w:type="dxa"/>
            <w:hideMark/>
          </w:tcPr>
          <w:p w14:paraId="534D2778" w14:textId="77777777" w:rsidR="00317F04" w:rsidRPr="002D03D8" w:rsidRDefault="00317F04" w:rsidP="00317F04">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 xml:space="preserve">Other </w:t>
            </w:r>
            <w:r w:rsidRPr="002D03D8">
              <w:rPr>
                <w:rFonts w:ascii="CordiaUPC" w:hAnsi="CordiaUPC" w:cs="CordiaUPC"/>
                <w:sz w:val="26"/>
                <w:szCs w:val="26"/>
                <w:lang w:eastAsia="th-TH" w:bidi="th-TH"/>
              </w:rPr>
              <w:t xml:space="preserve">financial </w:t>
            </w:r>
            <w:r w:rsidRPr="002D03D8">
              <w:rPr>
                <w:rFonts w:ascii="CordiaUPC" w:hAnsi="CordiaUPC" w:cs="CordiaUPC"/>
                <w:sz w:val="26"/>
                <w:szCs w:val="26"/>
                <w:lang w:eastAsia="th-TH"/>
              </w:rPr>
              <w:t>assets</w:t>
            </w:r>
          </w:p>
        </w:tc>
        <w:tc>
          <w:tcPr>
            <w:tcW w:w="1079" w:type="dxa"/>
            <w:vAlign w:val="bottom"/>
          </w:tcPr>
          <w:p w14:paraId="51EFFA96" w14:textId="23E2C0BE"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3</w:t>
            </w:r>
          </w:p>
        </w:tc>
        <w:tc>
          <w:tcPr>
            <w:tcW w:w="236" w:type="dxa"/>
            <w:vAlign w:val="bottom"/>
          </w:tcPr>
          <w:p w14:paraId="7E6D3E14"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50" w:type="dxa"/>
            <w:vAlign w:val="bottom"/>
          </w:tcPr>
          <w:p w14:paraId="3FF3938E" w14:textId="4D08F065"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46</w:t>
            </w:r>
          </w:p>
        </w:tc>
        <w:tc>
          <w:tcPr>
            <w:tcW w:w="236" w:type="dxa"/>
            <w:vAlign w:val="bottom"/>
          </w:tcPr>
          <w:p w14:paraId="7E708606"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86" w:type="dxa"/>
            <w:vAlign w:val="bottom"/>
          </w:tcPr>
          <w:p w14:paraId="3DD29369" w14:textId="6AFB3572"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216</w:t>
            </w:r>
          </w:p>
        </w:tc>
        <w:tc>
          <w:tcPr>
            <w:tcW w:w="277" w:type="dxa"/>
            <w:vAlign w:val="bottom"/>
          </w:tcPr>
          <w:p w14:paraId="526DE71B" w14:textId="77777777" w:rsidR="00317F04" w:rsidRPr="002D03D8" w:rsidRDefault="00317F04" w:rsidP="00317F04">
            <w:pPr>
              <w:tabs>
                <w:tab w:val="decimal" w:pos="704"/>
              </w:tabs>
              <w:spacing w:line="240" w:lineRule="exact"/>
              <w:ind w:left="-103" w:right="-76"/>
              <w:rPr>
                <w:rFonts w:ascii="CordiaUPC" w:hAnsi="CordiaUPC" w:cs="CordiaUPC"/>
                <w:sz w:val="26"/>
                <w:szCs w:val="26"/>
              </w:rPr>
            </w:pPr>
          </w:p>
        </w:tc>
        <w:tc>
          <w:tcPr>
            <w:tcW w:w="1133" w:type="dxa"/>
            <w:vAlign w:val="bottom"/>
          </w:tcPr>
          <w:p w14:paraId="5D47C6FB" w14:textId="423E3FB0"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265</w:t>
            </w:r>
          </w:p>
        </w:tc>
      </w:tr>
      <w:tr w:rsidR="00317F04" w:rsidRPr="002D03D8" w14:paraId="1436A77E" w14:textId="77777777" w:rsidTr="00317F04">
        <w:tc>
          <w:tcPr>
            <w:tcW w:w="4218" w:type="dxa"/>
            <w:hideMark/>
          </w:tcPr>
          <w:p w14:paraId="70A09150" w14:textId="77777777" w:rsidR="00317F04" w:rsidRPr="002D03D8" w:rsidRDefault="00317F04" w:rsidP="00317F04">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Loan commitments and financial guarantee</w:t>
            </w:r>
          </w:p>
        </w:tc>
        <w:tc>
          <w:tcPr>
            <w:tcW w:w="1079" w:type="dxa"/>
            <w:vAlign w:val="bottom"/>
          </w:tcPr>
          <w:p w14:paraId="5AF394AF" w14:textId="6BA12F31"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2,1</w:t>
            </w:r>
            <w:r w:rsidR="00CF3100" w:rsidRPr="002D03D8">
              <w:rPr>
                <w:rFonts w:ascii="CordiaUPC" w:hAnsi="CordiaUPC" w:cs="CordiaUPC"/>
                <w:sz w:val="26"/>
                <w:szCs w:val="26"/>
              </w:rPr>
              <w:t>26</w:t>
            </w:r>
          </w:p>
        </w:tc>
        <w:tc>
          <w:tcPr>
            <w:tcW w:w="236" w:type="dxa"/>
            <w:vAlign w:val="bottom"/>
          </w:tcPr>
          <w:p w14:paraId="4D9BE9B2"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50" w:type="dxa"/>
            <w:vAlign w:val="bottom"/>
          </w:tcPr>
          <w:p w14:paraId="71612F9F" w14:textId="22C2AF5C"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502</w:t>
            </w:r>
          </w:p>
        </w:tc>
        <w:tc>
          <w:tcPr>
            <w:tcW w:w="236" w:type="dxa"/>
            <w:vAlign w:val="bottom"/>
          </w:tcPr>
          <w:p w14:paraId="386CDE6C"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86" w:type="dxa"/>
            <w:vAlign w:val="bottom"/>
          </w:tcPr>
          <w:p w14:paraId="439DB238" w14:textId="21CE1CDD"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358</w:t>
            </w:r>
          </w:p>
        </w:tc>
        <w:tc>
          <w:tcPr>
            <w:tcW w:w="277" w:type="dxa"/>
            <w:vAlign w:val="bottom"/>
          </w:tcPr>
          <w:p w14:paraId="13CAF825" w14:textId="77777777" w:rsidR="00317F04" w:rsidRPr="002D03D8" w:rsidRDefault="00317F04" w:rsidP="00317F04">
            <w:pPr>
              <w:tabs>
                <w:tab w:val="decimal" w:pos="704"/>
              </w:tabs>
              <w:spacing w:line="240" w:lineRule="exact"/>
              <w:ind w:left="-103" w:right="-76"/>
              <w:rPr>
                <w:rFonts w:ascii="CordiaUPC" w:hAnsi="CordiaUPC" w:cs="CordiaUPC"/>
                <w:sz w:val="26"/>
                <w:szCs w:val="26"/>
              </w:rPr>
            </w:pPr>
          </w:p>
        </w:tc>
        <w:tc>
          <w:tcPr>
            <w:tcW w:w="1133" w:type="dxa"/>
            <w:vAlign w:val="bottom"/>
          </w:tcPr>
          <w:p w14:paraId="6C9E6932" w14:textId="7AB185A6"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2,9</w:t>
            </w:r>
            <w:r w:rsidR="002261CA" w:rsidRPr="002D03D8">
              <w:rPr>
                <w:rFonts w:ascii="CordiaUPC" w:hAnsi="CordiaUPC" w:cs="CordiaUPC"/>
                <w:sz w:val="26"/>
                <w:szCs w:val="26"/>
              </w:rPr>
              <w:t>86</w:t>
            </w:r>
          </w:p>
        </w:tc>
      </w:tr>
    </w:tbl>
    <w:p w14:paraId="64C2FED5" w14:textId="77777777" w:rsidR="00097EA8" w:rsidRPr="002D03D8" w:rsidRDefault="00097EA8" w:rsidP="00097EA8">
      <w:pPr>
        <w:spacing w:line="240" w:lineRule="exact"/>
        <w:ind w:left="547"/>
        <w:jc w:val="thaiDistribute"/>
        <w:rPr>
          <w:rFonts w:ascii="CordiaUPC" w:hAnsi="CordiaUPC" w:cs="CordiaUPC"/>
          <w:sz w:val="26"/>
          <w:szCs w:val="26"/>
          <w:lang w:eastAsia="x-none" w:bidi="th-TH"/>
        </w:rPr>
      </w:pPr>
    </w:p>
    <w:tbl>
      <w:tblPr>
        <w:tblW w:w="9300" w:type="dxa"/>
        <w:tblInd w:w="534" w:type="dxa"/>
        <w:tblLayout w:type="fixed"/>
        <w:tblLook w:val="00A0" w:firstRow="1" w:lastRow="0" w:firstColumn="1" w:lastColumn="0" w:noHBand="0" w:noVBand="0"/>
      </w:tblPr>
      <w:tblGrid>
        <w:gridCol w:w="4219"/>
        <w:gridCol w:w="1079"/>
        <w:gridCol w:w="236"/>
        <w:gridCol w:w="1023"/>
        <w:gridCol w:w="236"/>
        <w:gridCol w:w="1113"/>
        <w:gridCol w:w="236"/>
        <w:gridCol w:w="1158"/>
      </w:tblGrid>
      <w:tr w:rsidR="00097EA8" w:rsidRPr="002D03D8" w14:paraId="31C0B997" w14:textId="77777777" w:rsidTr="002C49D4">
        <w:trPr>
          <w:tblHeader/>
        </w:trPr>
        <w:tc>
          <w:tcPr>
            <w:tcW w:w="4219" w:type="dxa"/>
            <w:vAlign w:val="bottom"/>
          </w:tcPr>
          <w:p w14:paraId="27B72153" w14:textId="77777777" w:rsidR="00097EA8" w:rsidRPr="002D03D8" w:rsidRDefault="00097EA8">
            <w:pPr>
              <w:spacing w:line="240" w:lineRule="exact"/>
              <w:ind w:right="-104"/>
              <w:rPr>
                <w:rFonts w:ascii="CordiaUPC" w:hAnsi="CordiaUPC" w:cs="CordiaUPC"/>
                <w:sz w:val="26"/>
                <w:szCs w:val="26"/>
                <w:cs/>
                <w:lang w:eastAsia="th-TH"/>
              </w:rPr>
            </w:pPr>
          </w:p>
        </w:tc>
        <w:tc>
          <w:tcPr>
            <w:tcW w:w="5081" w:type="dxa"/>
            <w:gridSpan w:val="7"/>
            <w:vAlign w:val="bottom"/>
            <w:hideMark/>
          </w:tcPr>
          <w:p w14:paraId="37862EDE"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b/>
                <w:bCs/>
                <w:sz w:val="26"/>
                <w:szCs w:val="26"/>
              </w:rPr>
              <w:t>Consolidated</w:t>
            </w:r>
          </w:p>
        </w:tc>
      </w:tr>
      <w:tr w:rsidR="00097EA8" w:rsidRPr="002D03D8" w14:paraId="53F5913F" w14:textId="77777777" w:rsidTr="002C49D4">
        <w:trPr>
          <w:tblHeader/>
        </w:trPr>
        <w:tc>
          <w:tcPr>
            <w:tcW w:w="4219" w:type="dxa"/>
            <w:vAlign w:val="bottom"/>
          </w:tcPr>
          <w:p w14:paraId="499C9F82" w14:textId="77777777" w:rsidR="00097EA8" w:rsidRPr="002D03D8" w:rsidRDefault="00097EA8">
            <w:pPr>
              <w:spacing w:line="240" w:lineRule="exact"/>
              <w:ind w:right="-104"/>
              <w:rPr>
                <w:rFonts w:ascii="CordiaUPC" w:hAnsi="CordiaUPC" w:cs="CordiaUPC"/>
                <w:sz w:val="26"/>
                <w:szCs w:val="26"/>
                <w:lang w:eastAsia="th-TH"/>
              </w:rPr>
            </w:pPr>
          </w:p>
        </w:tc>
        <w:tc>
          <w:tcPr>
            <w:tcW w:w="5081" w:type="dxa"/>
            <w:gridSpan w:val="7"/>
            <w:vAlign w:val="bottom"/>
            <w:hideMark/>
          </w:tcPr>
          <w:p w14:paraId="18A02D46"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eastAsia="Times New Roman" w:hAnsi="CordiaUPC" w:cs="CordiaUPC"/>
                <w:sz w:val="26"/>
                <w:szCs w:val="26"/>
                <w:lang w:bidi="th-TH"/>
              </w:rPr>
              <w:t>31 December 2024</w:t>
            </w:r>
          </w:p>
        </w:tc>
      </w:tr>
      <w:tr w:rsidR="00097EA8" w:rsidRPr="002D03D8" w14:paraId="3400C88D" w14:textId="77777777" w:rsidTr="002C49D4">
        <w:trPr>
          <w:tblHeader/>
        </w:trPr>
        <w:tc>
          <w:tcPr>
            <w:tcW w:w="4219" w:type="dxa"/>
            <w:vAlign w:val="bottom"/>
          </w:tcPr>
          <w:p w14:paraId="0ED20E48" w14:textId="77777777" w:rsidR="00097EA8" w:rsidRPr="002D03D8" w:rsidRDefault="00097EA8">
            <w:pPr>
              <w:spacing w:line="240" w:lineRule="exact"/>
              <w:ind w:right="-104"/>
              <w:rPr>
                <w:rFonts w:ascii="CordiaUPC" w:hAnsi="CordiaUPC" w:cs="CordiaUPC"/>
                <w:sz w:val="26"/>
                <w:szCs w:val="26"/>
                <w:lang w:eastAsia="th-TH"/>
              </w:rPr>
            </w:pPr>
          </w:p>
        </w:tc>
        <w:tc>
          <w:tcPr>
            <w:tcW w:w="1079" w:type="dxa"/>
            <w:vAlign w:val="bottom"/>
          </w:tcPr>
          <w:p w14:paraId="2B7AA551" w14:textId="77777777" w:rsidR="00097EA8" w:rsidRPr="002D03D8" w:rsidRDefault="00097EA8">
            <w:pPr>
              <w:spacing w:line="240" w:lineRule="exact"/>
              <w:ind w:right="-108"/>
              <w:jc w:val="center"/>
              <w:rPr>
                <w:rFonts w:ascii="CordiaUPC" w:hAnsi="CordiaUPC" w:cs="CordiaUPC"/>
                <w:sz w:val="26"/>
                <w:szCs w:val="26"/>
              </w:rPr>
            </w:pPr>
          </w:p>
        </w:tc>
        <w:tc>
          <w:tcPr>
            <w:tcW w:w="236" w:type="dxa"/>
            <w:vAlign w:val="bottom"/>
          </w:tcPr>
          <w:p w14:paraId="1B24E101" w14:textId="77777777" w:rsidR="00097EA8" w:rsidRPr="002D03D8" w:rsidRDefault="00097EA8">
            <w:pPr>
              <w:spacing w:line="240" w:lineRule="exact"/>
              <w:ind w:right="-108"/>
              <w:jc w:val="center"/>
              <w:rPr>
                <w:rFonts w:ascii="CordiaUPC" w:hAnsi="CordiaUPC" w:cs="CordiaUPC"/>
                <w:sz w:val="26"/>
                <w:szCs w:val="26"/>
              </w:rPr>
            </w:pPr>
          </w:p>
        </w:tc>
        <w:tc>
          <w:tcPr>
            <w:tcW w:w="1023" w:type="dxa"/>
            <w:vAlign w:val="bottom"/>
            <w:hideMark/>
          </w:tcPr>
          <w:p w14:paraId="70D8AF43"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sz w:val="26"/>
                <w:szCs w:val="26"/>
              </w:rPr>
              <w:t>Lifetime</w:t>
            </w:r>
          </w:p>
        </w:tc>
        <w:tc>
          <w:tcPr>
            <w:tcW w:w="236" w:type="dxa"/>
            <w:vAlign w:val="bottom"/>
          </w:tcPr>
          <w:p w14:paraId="43C89D9E" w14:textId="77777777" w:rsidR="00097EA8" w:rsidRPr="002D03D8" w:rsidRDefault="00097EA8">
            <w:pPr>
              <w:spacing w:line="240" w:lineRule="exact"/>
              <w:ind w:right="-108"/>
              <w:jc w:val="center"/>
              <w:rPr>
                <w:rFonts w:ascii="CordiaUPC" w:hAnsi="CordiaUPC" w:cs="CordiaUPC"/>
                <w:sz w:val="26"/>
                <w:szCs w:val="26"/>
              </w:rPr>
            </w:pPr>
          </w:p>
        </w:tc>
        <w:tc>
          <w:tcPr>
            <w:tcW w:w="1113" w:type="dxa"/>
            <w:vAlign w:val="bottom"/>
            <w:hideMark/>
          </w:tcPr>
          <w:p w14:paraId="02538F0B"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sz w:val="26"/>
                <w:szCs w:val="26"/>
              </w:rPr>
              <w:t>Lifetime</w:t>
            </w:r>
          </w:p>
        </w:tc>
        <w:tc>
          <w:tcPr>
            <w:tcW w:w="236" w:type="dxa"/>
            <w:vAlign w:val="bottom"/>
          </w:tcPr>
          <w:p w14:paraId="5AA347E6" w14:textId="77777777" w:rsidR="00097EA8" w:rsidRPr="002D03D8" w:rsidRDefault="00097EA8">
            <w:pPr>
              <w:spacing w:line="240" w:lineRule="exact"/>
              <w:ind w:right="-108"/>
              <w:jc w:val="center"/>
              <w:rPr>
                <w:rFonts w:ascii="CordiaUPC" w:hAnsi="CordiaUPC" w:cs="CordiaUPC"/>
                <w:sz w:val="26"/>
                <w:szCs w:val="26"/>
              </w:rPr>
            </w:pPr>
          </w:p>
        </w:tc>
        <w:tc>
          <w:tcPr>
            <w:tcW w:w="1158" w:type="dxa"/>
            <w:vAlign w:val="bottom"/>
          </w:tcPr>
          <w:p w14:paraId="450A3785" w14:textId="77777777" w:rsidR="00097EA8" w:rsidRPr="002D03D8" w:rsidRDefault="00097EA8">
            <w:pPr>
              <w:spacing w:line="240" w:lineRule="exact"/>
              <w:ind w:right="-108"/>
              <w:jc w:val="center"/>
              <w:rPr>
                <w:rFonts w:ascii="CordiaUPC" w:hAnsi="CordiaUPC" w:cs="CordiaUPC"/>
                <w:sz w:val="26"/>
                <w:szCs w:val="26"/>
              </w:rPr>
            </w:pPr>
          </w:p>
        </w:tc>
      </w:tr>
      <w:tr w:rsidR="00097EA8" w:rsidRPr="002D03D8" w14:paraId="4B7F81EB" w14:textId="77777777" w:rsidTr="002C49D4">
        <w:trPr>
          <w:tblHeader/>
        </w:trPr>
        <w:tc>
          <w:tcPr>
            <w:tcW w:w="4219" w:type="dxa"/>
            <w:vAlign w:val="bottom"/>
          </w:tcPr>
          <w:p w14:paraId="1D1A9DE5" w14:textId="77777777" w:rsidR="00097EA8" w:rsidRPr="002D03D8" w:rsidRDefault="00097EA8">
            <w:pPr>
              <w:spacing w:line="240" w:lineRule="exact"/>
              <w:ind w:right="-104"/>
              <w:rPr>
                <w:rFonts w:ascii="CordiaUPC" w:hAnsi="CordiaUPC" w:cs="CordiaUPC"/>
                <w:sz w:val="26"/>
                <w:szCs w:val="26"/>
                <w:lang w:eastAsia="th-TH"/>
              </w:rPr>
            </w:pPr>
          </w:p>
        </w:tc>
        <w:tc>
          <w:tcPr>
            <w:tcW w:w="1079" w:type="dxa"/>
            <w:vAlign w:val="bottom"/>
          </w:tcPr>
          <w:p w14:paraId="21281769" w14:textId="77777777" w:rsidR="00097EA8" w:rsidRPr="002D03D8" w:rsidRDefault="00097EA8">
            <w:pPr>
              <w:spacing w:line="240" w:lineRule="exact"/>
              <w:ind w:right="-108"/>
              <w:jc w:val="center"/>
              <w:rPr>
                <w:rFonts w:ascii="CordiaUPC" w:hAnsi="CordiaUPC" w:cs="CordiaUPC"/>
                <w:sz w:val="26"/>
                <w:szCs w:val="26"/>
              </w:rPr>
            </w:pPr>
          </w:p>
        </w:tc>
        <w:tc>
          <w:tcPr>
            <w:tcW w:w="236" w:type="dxa"/>
            <w:vAlign w:val="bottom"/>
          </w:tcPr>
          <w:p w14:paraId="1A16D9FC" w14:textId="77777777" w:rsidR="00097EA8" w:rsidRPr="002D03D8" w:rsidRDefault="00097EA8">
            <w:pPr>
              <w:spacing w:line="240" w:lineRule="exact"/>
              <w:ind w:right="-108"/>
              <w:jc w:val="center"/>
              <w:rPr>
                <w:rFonts w:ascii="CordiaUPC" w:hAnsi="CordiaUPC" w:cs="CordiaUPC"/>
                <w:sz w:val="26"/>
                <w:szCs w:val="26"/>
              </w:rPr>
            </w:pPr>
          </w:p>
        </w:tc>
        <w:tc>
          <w:tcPr>
            <w:tcW w:w="1023" w:type="dxa"/>
            <w:vAlign w:val="bottom"/>
            <w:hideMark/>
          </w:tcPr>
          <w:p w14:paraId="79B54CEB"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sz w:val="26"/>
                <w:szCs w:val="26"/>
              </w:rPr>
              <w:t>ECL,</w:t>
            </w:r>
          </w:p>
        </w:tc>
        <w:tc>
          <w:tcPr>
            <w:tcW w:w="236" w:type="dxa"/>
            <w:vAlign w:val="bottom"/>
          </w:tcPr>
          <w:p w14:paraId="3B54D24D" w14:textId="77777777" w:rsidR="00097EA8" w:rsidRPr="002D03D8" w:rsidRDefault="00097EA8">
            <w:pPr>
              <w:spacing w:line="240" w:lineRule="exact"/>
              <w:ind w:right="-108"/>
              <w:jc w:val="center"/>
              <w:rPr>
                <w:rFonts w:ascii="CordiaUPC" w:hAnsi="CordiaUPC" w:cs="CordiaUPC"/>
                <w:sz w:val="26"/>
                <w:szCs w:val="26"/>
              </w:rPr>
            </w:pPr>
          </w:p>
        </w:tc>
        <w:tc>
          <w:tcPr>
            <w:tcW w:w="1113" w:type="dxa"/>
            <w:vAlign w:val="bottom"/>
            <w:hideMark/>
          </w:tcPr>
          <w:p w14:paraId="4014A26C"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sz w:val="26"/>
                <w:szCs w:val="26"/>
              </w:rPr>
              <w:t>ECL,</w:t>
            </w:r>
          </w:p>
        </w:tc>
        <w:tc>
          <w:tcPr>
            <w:tcW w:w="236" w:type="dxa"/>
            <w:vAlign w:val="bottom"/>
          </w:tcPr>
          <w:p w14:paraId="72A7E9E4" w14:textId="77777777" w:rsidR="00097EA8" w:rsidRPr="002D03D8" w:rsidRDefault="00097EA8">
            <w:pPr>
              <w:spacing w:line="240" w:lineRule="exact"/>
              <w:ind w:right="-108"/>
              <w:jc w:val="center"/>
              <w:rPr>
                <w:rFonts w:ascii="CordiaUPC" w:hAnsi="CordiaUPC" w:cs="CordiaUPC"/>
                <w:sz w:val="26"/>
                <w:szCs w:val="26"/>
              </w:rPr>
            </w:pPr>
          </w:p>
        </w:tc>
        <w:tc>
          <w:tcPr>
            <w:tcW w:w="1158" w:type="dxa"/>
            <w:vAlign w:val="bottom"/>
          </w:tcPr>
          <w:p w14:paraId="2EC4B5CF" w14:textId="77777777" w:rsidR="00097EA8" w:rsidRPr="002D03D8" w:rsidRDefault="00097EA8">
            <w:pPr>
              <w:spacing w:line="240" w:lineRule="exact"/>
              <w:ind w:right="-108"/>
              <w:jc w:val="center"/>
              <w:rPr>
                <w:rFonts w:ascii="CordiaUPC" w:hAnsi="CordiaUPC" w:cs="CordiaUPC"/>
                <w:sz w:val="26"/>
                <w:szCs w:val="26"/>
              </w:rPr>
            </w:pPr>
          </w:p>
        </w:tc>
      </w:tr>
      <w:tr w:rsidR="00097EA8" w:rsidRPr="002D03D8" w14:paraId="2051129A" w14:textId="77777777" w:rsidTr="002C49D4">
        <w:trPr>
          <w:tblHeader/>
        </w:trPr>
        <w:tc>
          <w:tcPr>
            <w:tcW w:w="4219" w:type="dxa"/>
            <w:vAlign w:val="bottom"/>
          </w:tcPr>
          <w:p w14:paraId="75A7E54A" w14:textId="77777777" w:rsidR="00097EA8" w:rsidRPr="002D03D8" w:rsidRDefault="00097EA8">
            <w:pPr>
              <w:spacing w:line="240" w:lineRule="exact"/>
              <w:ind w:right="-104"/>
              <w:rPr>
                <w:rFonts w:ascii="CordiaUPC" w:hAnsi="CordiaUPC" w:cs="CordiaUPC"/>
                <w:sz w:val="26"/>
                <w:szCs w:val="26"/>
                <w:lang w:eastAsia="th-TH"/>
              </w:rPr>
            </w:pPr>
          </w:p>
        </w:tc>
        <w:tc>
          <w:tcPr>
            <w:tcW w:w="1079" w:type="dxa"/>
            <w:vAlign w:val="bottom"/>
            <w:hideMark/>
          </w:tcPr>
          <w:p w14:paraId="45144EAE"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sz w:val="26"/>
                <w:szCs w:val="26"/>
              </w:rPr>
              <w:t>12-Month</w:t>
            </w:r>
          </w:p>
        </w:tc>
        <w:tc>
          <w:tcPr>
            <w:tcW w:w="236" w:type="dxa"/>
            <w:vAlign w:val="bottom"/>
          </w:tcPr>
          <w:p w14:paraId="371B3A5C" w14:textId="77777777" w:rsidR="00097EA8" w:rsidRPr="002D03D8" w:rsidRDefault="00097EA8">
            <w:pPr>
              <w:spacing w:line="240" w:lineRule="exact"/>
              <w:ind w:right="-108"/>
              <w:jc w:val="center"/>
              <w:rPr>
                <w:rFonts w:ascii="CordiaUPC" w:hAnsi="CordiaUPC" w:cs="CordiaUPC"/>
                <w:sz w:val="26"/>
                <w:szCs w:val="26"/>
              </w:rPr>
            </w:pPr>
          </w:p>
        </w:tc>
        <w:tc>
          <w:tcPr>
            <w:tcW w:w="1023" w:type="dxa"/>
            <w:vAlign w:val="bottom"/>
            <w:hideMark/>
          </w:tcPr>
          <w:p w14:paraId="2A9AAA66"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sz w:val="26"/>
                <w:szCs w:val="26"/>
              </w:rPr>
              <w:t>not credit</w:t>
            </w:r>
          </w:p>
        </w:tc>
        <w:tc>
          <w:tcPr>
            <w:tcW w:w="236" w:type="dxa"/>
            <w:vAlign w:val="bottom"/>
          </w:tcPr>
          <w:p w14:paraId="0A87CFC4" w14:textId="77777777" w:rsidR="00097EA8" w:rsidRPr="002D03D8" w:rsidRDefault="00097EA8">
            <w:pPr>
              <w:spacing w:line="240" w:lineRule="exact"/>
              <w:ind w:right="-108"/>
              <w:jc w:val="center"/>
              <w:rPr>
                <w:rFonts w:ascii="CordiaUPC" w:hAnsi="CordiaUPC" w:cs="CordiaUPC"/>
                <w:sz w:val="26"/>
                <w:szCs w:val="26"/>
              </w:rPr>
            </w:pPr>
          </w:p>
        </w:tc>
        <w:tc>
          <w:tcPr>
            <w:tcW w:w="1113" w:type="dxa"/>
            <w:vAlign w:val="bottom"/>
            <w:hideMark/>
          </w:tcPr>
          <w:p w14:paraId="173A5B56"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sz w:val="26"/>
                <w:szCs w:val="26"/>
              </w:rPr>
              <w:t>credit</w:t>
            </w:r>
          </w:p>
        </w:tc>
        <w:tc>
          <w:tcPr>
            <w:tcW w:w="236" w:type="dxa"/>
            <w:vAlign w:val="bottom"/>
          </w:tcPr>
          <w:p w14:paraId="34CEB082" w14:textId="77777777" w:rsidR="00097EA8" w:rsidRPr="002D03D8" w:rsidRDefault="00097EA8">
            <w:pPr>
              <w:spacing w:line="240" w:lineRule="exact"/>
              <w:ind w:right="-108"/>
              <w:jc w:val="center"/>
              <w:rPr>
                <w:rFonts w:ascii="CordiaUPC" w:hAnsi="CordiaUPC" w:cs="CordiaUPC"/>
                <w:sz w:val="26"/>
                <w:szCs w:val="26"/>
              </w:rPr>
            </w:pPr>
          </w:p>
        </w:tc>
        <w:tc>
          <w:tcPr>
            <w:tcW w:w="1158" w:type="dxa"/>
            <w:vAlign w:val="bottom"/>
          </w:tcPr>
          <w:p w14:paraId="785642E4" w14:textId="77777777" w:rsidR="00097EA8" w:rsidRPr="002D03D8" w:rsidRDefault="00097EA8">
            <w:pPr>
              <w:spacing w:line="240" w:lineRule="exact"/>
              <w:ind w:right="-108"/>
              <w:jc w:val="center"/>
              <w:rPr>
                <w:rFonts w:ascii="CordiaUPC" w:hAnsi="CordiaUPC" w:cs="CordiaUPC"/>
                <w:sz w:val="26"/>
                <w:szCs w:val="26"/>
              </w:rPr>
            </w:pPr>
          </w:p>
        </w:tc>
      </w:tr>
      <w:tr w:rsidR="00097EA8" w:rsidRPr="002D03D8" w14:paraId="349ED556" w14:textId="77777777" w:rsidTr="002C49D4">
        <w:trPr>
          <w:tblHeader/>
        </w:trPr>
        <w:tc>
          <w:tcPr>
            <w:tcW w:w="4219" w:type="dxa"/>
            <w:vAlign w:val="bottom"/>
          </w:tcPr>
          <w:p w14:paraId="61435577" w14:textId="77777777" w:rsidR="00097EA8" w:rsidRPr="002D03D8" w:rsidRDefault="00097EA8">
            <w:pPr>
              <w:spacing w:line="240" w:lineRule="exact"/>
              <w:ind w:right="-104"/>
              <w:rPr>
                <w:rFonts w:ascii="CordiaUPC" w:hAnsi="CordiaUPC" w:cs="CordiaUPC"/>
                <w:sz w:val="26"/>
                <w:szCs w:val="26"/>
                <w:lang w:eastAsia="th-TH"/>
              </w:rPr>
            </w:pPr>
          </w:p>
        </w:tc>
        <w:tc>
          <w:tcPr>
            <w:tcW w:w="1079" w:type="dxa"/>
            <w:vAlign w:val="bottom"/>
            <w:hideMark/>
          </w:tcPr>
          <w:p w14:paraId="6F32A6EC"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sz w:val="26"/>
                <w:szCs w:val="26"/>
              </w:rPr>
              <w:t>ECL</w:t>
            </w:r>
          </w:p>
        </w:tc>
        <w:tc>
          <w:tcPr>
            <w:tcW w:w="236" w:type="dxa"/>
            <w:vAlign w:val="bottom"/>
          </w:tcPr>
          <w:p w14:paraId="053A8CC5" w14:textId="77777777" w:rsidR="00097EA8" w:rsidRPr="002D03D8" w:rsidRDefault="00097EA8">
            <w:pPr>
              <w:spacing w:line="240" w:lineRule="exact"/>
              <w:ind w:right="-108"/>
              <w:jc w:val="center"/>
              <w:rPr>
                <w:rFonts w:ascii="CordiaUPC" w:hAnsi="CordiaUPC" w:cs="CordiaUPC"/>
                <w:sz w:val="26"/>
                <w:szCs w:val="26"/>
              </w:rPr>
            </w:pPr>
          </w:p>
        </w:tc>
        <w:tc>
          <w:tcPr>
            <w:tcW w:w="1023" w:type="dxa"/>
            <w:vAlign w:val="bottom"/>
            <w:hideMark/>
          </w:tcPr>
          <w:p w14:paraId="32371DBC"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sz w:val="26"/>
                <w:szCs w:val="26"/>
              </w:rPr>
              <w:t>impaired</w:t>
            </w:r>
          </w:p>
        </w:tc>
        <w:tc>
          <w:tcPr>
            <w:tcW w:w="236" w:type="dxa"/>
            <w:vAlign w:val="bottom"/>
          </w:tcPr>
          <w:p w14:paraId="077C89AB" w14:textId="77777777" w:rsidR="00097EA8" w:rsidRPr="002D03D8" w:rsidRDefault="00097EA8">
            <w:pPr>
              <w:spacing w:line="240" w:lineRule="exact"/>
              <w:ind w:right="-108"/>
              <w:jc w:val="center"/>
              <w:rPr>
                <w:rFonts w:ascii="CordiaUPC" w:hAnsi="CordiaUPC" w:cs="CordiaUPC"/>
                <w:sz w:val="26"/>
                <w:szCs w:val="26"/>
              </w:rPr>
            </w:pPr>
          </w:p>
        </w:tc>
        <w:tc>
          <w:tcPr>
            <w:tcW w:w="1113" w:type="dxa"/>
            <w:vAlign w:val="bottom"/>
            <w:hideMark/>
          </w:tcPr>
          <w:p w14:paraId="4FBA2CD4"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sz w:val="26"/>
                <w:szCs w:val="26"/>
              </w:rPr>
              <w:t>impaired</w:t>
            </w:r>
          </w:p>
        </w:tc>
        <w:tc>
          <w:tcPr>
            <w:tcW w:w="236" w:type="dxa"/>
            <w:vAlign w:val="bottom"/>
          </w:tcPr>
          <w:p w14:paraId="34569456" w14:textId="77777777" w:rsidR="00097EA8" w:rsidRPr="002D03D8" w:rsidRDefault="00097EA8">
            <w:pPr>
              <w:spacing w:line="240" w:lineRule="exact"/>
              <w:ind w:right="-108"/>
              <w:jc w:val="center"/>
              <w:rPr>
                <w:rFonts w:ascii="CordiaUPC" w:hAnsi="CordiaUPC" w:cs="CordiaUPC"/>
                <w:sz w:val="26"/>
                <w:szCs w:val="26"/>
              </w:rPr>
            </w:pPr>
          </w:p>
        </w:tc>
        <w:tc>
          <w:tcPr>
            <w:tcW w:w="1158" w:type="dxa"/>
            <w:vAlign w:val="bottom"/>
            <w:hideMark/>
          </w:tcPr>
          <w:p w14:paraId="7885807B"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sz w:val="26"/>
                <w:szCs w:val="26"/>
              </w:rPr>
              <w:t>Total</w:t>
            </w:r>
          </w:p>
        </w:tc>
      </w:tr>
      <w:tr w:rsidR="00097EA8" w:rsidRPr="002D03D8" w14:paraId="08E83CAD" w14:textId="77777777" w:rsidTr="002C49D4">
        <w:trPr>
          <w:tblHeader/>
        </w:trPr>
        <w:tc>
          <w:tcPr>
            <w:tcW w:w="4219" w:type="dxa"/>
            <w:vAlign w:val="bottom"/>
          </w:tcPr>
          <w:p w14:paraId="4C6B1863" w14:textId="77777777" w:rsidR="00097EA8" w:rsidRPr="002D03D8" w:rsidRDefault="00097EA8">
            <w:pPr>
              <w:spacing w:line="240" w:lineRule="exact"/>
              <w:ind w:right="-104"/>
              <w:rPr>
                <w:rFonts w:ascii="CordiaUPC" w:hAnsi="CordiaUPC" w:cs="CordiaUPC"/>
                <w:sz w:val="26"/>
                <w:szCs w:val="26"/>
                <w:lang w:eastAsia="th-TH"/>
              </w:rPr>
            </w:pPr>
          </w:p>
        </w:tc>
        <w:tc>
          <w:tcPr>
            <w:tcW w:w="5081" w:type="dxa"/>
            <w:gridSpan w:val="7"/>
            <w:vAlign w:val="bottom"/>
            <w:hideMark/>
          </w:tcPr>
          <w:p w14:paraId="43936721" w14:textId="77777777" w:rsidR="00097EA8" w:rsidRPr="002D03D8" w:rsidRDefault="00097EA8">
            <w:pPr>
              <w:spacing w:line="240" w:lineRule="exact"/>
              <w:ind w:right="-108"/>
              <w:jc w:val="center"/>
              <w:rPr>
                <w:rFonts w:ascii="CordiaUPC" w:hAnsi="CordiaUPC" w:cs="CordiaUPC"/>
                <w:sz w:val="26"/>
                <w:szCs w:val="26"/>
              </w:rPr>
            </w:pPr>
            <w:r w:rsidRPr="002D03D8">
              <w:rPr>
                <w:rFonts w:ascii="CordiaUPC" w:hAnsi="CordiaUPC" w:cs="CordiaUPC"/>
                <w:i/>
                <w:iCs/>
                <w:sz w:val="26"/>
                <w:szCs w:val="26"/>
              </w:rPr>
              <w:t>(in million Baht)</w:t>
            </w:r>
          </w:p>
        </w:tc>
      </w:tr>
      <w:tr w:rsidR="00097EA8" w:rsidRPr="002D03D8" w14:paraId="0323475A" w14:textId="77777777" w:rsidTr="002C49D4">
        <w:trPr>
          <w:trHeight w:hRule="exact" w:val="218"/>
          <w:tblHeader/>
        </w:trPr>
        <w:tc>
          <w:tcPr>
            <w:tcW w:w="4219" w:type="dxa"/>
            <w:vAlign w:val="bottom"/>
          </w:tcPr>
          <w:p w14:paraId="506C6A99" w14:textId="77777777" w:rsidR="00097EA8" w:rsidRPr="002D03D8" w:rsidRDefault="00097EA8">
            <w:pPr>
              <w:spacing w:line="240" w:lineRule="exact"/>
              <w:ind w:right="-104"/>
              <w:rPr>
                <w:rFonts w:ascii="CordiaUPC" w:hAnsi="CordiaUPC" w:cs="CordiaUPC"/>
                <w:b/>
                <w:bCs/>
                <w:i/>
                <w:iCs/>
                <w:sz w:val="26"/>
                <w:szCs w:val="26"/>
                <w:lang w:eastAsia="th-TH"/>
              </w:rPr>
            </w:pPr>
          </w:p>
        </w:tc>
        <w:tc>
          <w:tcPr>
            <w:tcW w:w="1079" w:type="dxa"/>
            <w:vAlign w:val="bottom"/>
          </w:tcPr>
          <w:p w14:paraId="6A4260CC" w14:textId="77777777" w:rsidR="00097EA8" w:rsidRPr="002D03D8" w:rsidRDefault="00097EA8">
            <w:pPr>
              <w:tabs>
                <w:tab w:val="decimal" w:pos="704"/>
              </w:tabs>
              <w:spacing w:line="240" w:lineRule="exact"/>
              <w:ind w:right="-76"/>
              <w:rPr>
                <w:rFonts w:ascii="CordiaUPC" w:hAnsi="CordiaUPC" w:cs="CordiaUPC"/>
                <w:sz w:val="26"/>
                <w:szCs w:val="26"/>
              </w:rPr>
            </w:pPr>
          </w:p>
        </w:tc>
        <w:tc>
          <w:tcPr>
            <w:tcW w:w="236" w:type="dxa"/>
            <w:vAlign w:val="bottom"/>
          </w:tcPr>
          <w:p w14:paraId="0F885D8F" w14:textId="77777777" w:rsidR="00097EA8" w:rsidRPr="002D03D8" w:rsidRDefault="00097EA8">
            <w:pPr>
              <w:tabs>
                <w:tab w:val="decimal" w:pos="704"/>
              </w:tabs>
              <w:spacing w:line="240" w:lineRule="exact"/>
              <w:ind w:right="-76"/>
              <w:rPr>
                <w:rFonts w:ascii="CordiaUPC" w:hAnsi="CordiaUPC" w:cs="CordiaUPC"/>
                <w:sz w:val="26"/>
                <w:szCs w:val="26"/>
              </w:rPr>
            </w:pPr>
          </w:p>
        </w:tc>
        <w:tc>
          <w:tcPr>
            <w:tcW w:w="1023" w:type="dxa"/>
            <w:vAlign w:val="bottom"/>
          </w:tcPr>
          <w:p w14:paraId="7D79FC8E" w14:textId="77777777" w:rsidR="00097EA8" w:rsidRPr="002D03D8" w:rsidRDefault="00097EA8">
            <w:pPr>
              <w:tabs>
                <w:tab w:val="decimal" w:pos="704"/>
              </w:tabs>
              <w:spacing w:line="240" w:lineRule="exact"/>
              <w:ind w:right="-76"/>
              <w:rPr>
                <w:rFonts w:ascii="CordiaUPC" w:hAnsi="CordiaUPC" w:cs="CordiaUPC"/>
                <w:sz w:val="26"/>
                <w:szCs w:val="26"/>
              </w:rPr>
            </w:pPr>
          </w:p>
        </w:tc>
        <w:tc>
          <w:tcPr>
            <w:tcW w:w="236" w:type="dxa"/>
            <w:vAlign w:val="bottom"/>
          </w:tcPr>
          <w:p w14:paraId="4BDAC9F9" w14:textId="77777777" w:rsidR="00097EA8" w:rsidRPr="002D03D8" w:rsidRDefault="00097EA8">
            <w:pPr>
              <w:tabs>
                <w:tab w:val="decimal" w:pos="704"/>
              </w:tabs>
              <w:spacing w:line="240" w:lineRule="exact"/>
              <w:ind w:right="-76"/>
              <w:rPr>
                <w:rFonts w:ascii="CordiaUPC" w:hAnsi="CordiaUPC" w:cs="CordiaUPC"/>
                <w:sz w:val="26"/>
                <w:szCs w:val="26"/>
              </w:rPr>
            </w:pPr>
          </w:p>
        </w:tc>
        <w:tc>
          <w:tcPr>
            <w:tcW w:w="1113" w:type="dxa"/>
            <w:vAlign w:val="bottom"/>
          </w:tcPr>
          <w:p w14:paraId="23832F00" w14:textId="77777777" w:rsidR="00097EA8" w:rsidRPr="002D03D8" w:rsidRDefault="00097EA8">
            <w:pPr>
              <w:tabs>
                <w:tab w:val="decimal" w:pos="704"/>
              </w:tabs>
              <w:spacing w:line="240" w:lineRule="exact"/>
              <w:ind w:right="-76"/>
              <w:rPr>
                <w:rFonts w:ascii="CordiaUPC" w:hAnsi="CordiaUPC" w:cs="CordiaUPC"/>
                <w:sz w:val="26"/>
                <w:szCs w:val="26"/>
              </w:rPr>
            </w:pPr>
          </w:p>
        </w:tc>
        <w:tc>
          <w:tcPr>
            <w:tcW w:w="236" w:type="dxa"/>
            <w:vAlign w:val="bottom"/>
          </w:tcPr>
          <w:p w14:paraId="7AAEC8CC" w14:textId="77777777" w:rsidR="00097EA8" w:rsidRPr="002D03D8" w:rsidRDefault="00097EA8">
            <w:pPr>
              <w:tabs>
                <w:tab w:val="decimal" w:pos="704"/>
              </w:tabs>
              <w:spacing w:line="240" w:lineRule="exact"/>
              <w:ind w:right="-76"/>
              <w:rPr>
                <w:rFonts w:ascii="CordiaUPC" w:hAnsi="CordiaUPC" w:cs="CordiaUPC"/>
                <w:sz w:val="26"/>
                <w:szCs w:val="26"/>
              </w:rPr>
            </w:pPr>
          </w:p>
        </w:tc>
        <w:tc>
          <w:tcPr>
            <w:tcW w:w="1158" w:type="dxa"/>
            <w:vAlign w:val="bottom"/>
          </w:tcPr>
          <w:p w14:paraId="1E5A23FC" w14:textId="77777777" w:rsidR="00097EA8" w:rsidRPr="002D03D8" w:rsidRDefault="00097EA8">
            <w:pPr>
              <w:tabs>
                <w:tab w:val="decimal" w:pos="704"/>
              </w:tabs>
              <w:spacing w:line="240" w:lineRule="exact"/>
              <w:ind w:right="-76"/>
              <w:rPr>
                <w:rFonts w:ascii="CordiaUPC" w:hAnsi="CordiaUPC" w:cs="CordiaUPC"/>
                <w:sz w:val="26"/>
                <w:szCs w:val="26"/>
              </w:rPr>
            </w:pPr>
          </w:p>
        </w:tc>
      </w:tr>
      <w:tr w:rsidR="00097EA8" w:rsidRPr="002D03D8" w14:paraId="63C415FD" w14:textId="77777777" w:rsidTr="002C49D4">
        <w:tc>
          <w:tcPr>
            <w:tcW w:w="4219" w:type="dxa"/>
            <w:vAlign w:val="bottom"/>
            <w:hideMark/>
          </w:tcPr>
          <w:p w14:paraId="7B750223" w14:textId="77777777" w:rsidR="00097EA8" w:rsidRPr="002D03D8" w:rsidRDefault="00097EA8">
            <w:pPr>
              <w:spacing w:line="240" w:lineRule="exact"/>
              <w:ind w:right="-104"/>
              <w:rPr>
                <w:rFonts w:ascii="CordiaUPC" w:hAnsi="CordiaUPC" w:cs="CordiaUPC"/>
                <w:spacing w:val="-6"/>
                <w:sz w:val="26"/>
                <w:szCs w:val="26"/>
                <w:lang w:val="en-US" w:eastAsia="th-TH" w:bidi="th-TH"/>
              </w:rPr>
            </w:pPr>
            <w:r w:rsidRPr="002D03D8">
              <w:rPr>
                <w:rFonts w:ascii="CordiaUPC" w:hAnsi="CordiaUPC" w:cs="CordiaUPC"/>
                <w:spacing w:val="-6"/>
                <w:sz w:val="26"/>
                <w:szCs w:val="26"/>
                <w:lang w:val="en-US" w:eastAsia="th-TH" w:bidi="th-TH"/>
              </w:rPr>
              <w:t>Interbank and money market items</w:t>
            </w:r>
          </w:p>
        </w:tc>
        <w:tc>
          <w:tcPr>
            <w:tcW w:w="1079" w:type="dxa"/>
            <w:vAlign w:val="bottom"/>
            <w:hideMark/>
          </w:tcPr>
          <w:p w14:paraId="52DFECA1" w14:textId="77777777" w:rsidR="00097EA8" w:rsidRPr="002D03D8" w:rsidRDefault="00097EA8">
            <w:pPr>
              <w:tabs>
                <w:tab w:val="decimal" w:pos="704"/>
              </w:tabs>
              <w:spacing w:line="240" w:lineRule="exact"/>
              <w:ind w:right="-76"/>
              <w:rPr>
                <w:rFonts w:ascii="CordiaUPC" w:hAnsi="CordiaUPC" w:cs="CordiaUPC"/>
                <w:sz w:val="26"/>
                <w:szCs w:val="26"/>
                <w:lang w:bidi="th-TH"/>
              </w:rPr>
            </w:pPr>
            <w:r w:rsidRPr="002D03D8">
              <w:rPr>
                <w:rFonts w:ascii="CordiaUPC" w:hAnsi="CordiaUPC" w:cs="CordiaUPC"/>
                <w:sz w:val="26"/>
                <w:szCs w:val="26"/>
              </w:rPr>
              <w:t>51</w:t>
            </w:r>
          </w:p>
        </w:tc>
        <w:tc>
          <w:tcPr>
            <w:tcW w:w="236" w:type="dxa"/>
            <w:vAlign w:val="bottom"/>
          </w:tcPr>
          <w:p w14:paraId="7385CD41" w14:textId="77777777" w:rsidR="00097EA8" w:rsidRPr="002D03D8" w:rsidRDefault="00097EA8">
            <w:pPr>
              <w:tabs>
                <w:tab w:val="decimal" w:pos="572"/>
                <w:tab w:val="decimal" w:pos="704"/>
              </w:tabs>
              <w:spacing w:line="240" w:lineRule="exact"/>
              <w:ind w:right="-76"/>
              <w:rPr>
                <w:rFonts w:ascii="CordiaUPC" w:hAnsi="CordiaUPC" w:cs="CordiaUPC"/>
                <w:sz w:val="26"/>
                <w:szCs w:val="26"/>
                <w:cs/>
              </w:rPr>
            </w:pPr>
          </w:p>
        </w:tc>
        <w:tc>
          <w:tcPr>
            <w:tcW w:w="1023" w:type="dxa"/>
            <w:vAlign w:val="bottom"/>
            <w:hideMark/>
          </w:tcPr>
          <w:p w14:paraId="6F201E9C"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w:t>
            </w:r>
          </w:p>
        </w:tc>
        <w:tc>
          <w:tcPr>
            <w:tcW w:w="236" w:type="dxa"/>
            <w:vAlign w:val="bottom"/>
          </w:tcPr>
          <w:p w14:paraId="3E434B5F" w14:textId="77777777" w:rsidR="00097EA8" w:rsidRPr="002D03D8" w:rsidRDefault="00097EA8">
            <w:pPr>
              <w:tabs>
                <w:tab w:val="decimal" w:pos="572"/>
                <w:tab w:val="decimal" w:pos="704"/>
              </w:tabs>
              <w:spacing w:line="240" w:lineRule="exact"/>
              <w:ind w:right="-76"/>
              <w:rPr>
                <w:rFonts w:ascii="CordiaUPC" w:hAnsi="CordiaUPC" w:cs="CordiaUPC"/>
                <w:sz w:val="26"/>
                <w:szCs w:val="26"/>
              </w:rPr>
            </w:pPr>
          </w:p>
        </w:tc>
        <w:tc>
          <w:tcPr>
            <w:tcW w:w="1113" w:type="dxa"/>
            <w:vAlign w:val="bottom"/>
            <w:hideMark/>
          </w:tcPr>
          <w:p w14:paraId="36AF495D"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w:t>
            </w:r>
          </w:p>
        </w:tc>
        <w:tc>
          <w:tcPr>
            <w:tcW w:w="236" w:type="dxa"/>
            <w:vAlign w:val="bottom"/>
          </w:tcPr>
          <w:p w14:paraId="7D9E440E" w14:textId="77777777" w:rsidR="00097EA8" w:rsidRPr="002D03D8" w:rsidRDefault="00097EA8">
            <w:pPr>
              <w:tabs>
                <w:tab w:val="decimal" w:pos="704"/>
              </w:tabs>
              <w:spacing w:line="240" w:lineRule="exact"/>
              <w:ind w:right="-76"/>
              <w:rPr>
                <w:rFonts w:ascii="CordiaUPC" w:hAnsi="CordiaUPC" w:cs="CordiaUPC"/>
                <w:sz w:val="26"/>
                <w:szCs w:val="26"/>
              </w:rPr>
            </w:pPr>
          </w:p>
        </w:tc>
        <w:tc>
          <w:tcPr>
            <w:tcW w:w="1158" w:type="dxa"/>
            <w:vAlign w:val="bottom"/>
            <w:hideMark/>
          </w:tcPr>
          <w:p w14:paraId="3BA5D408"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51</w:t>
            </w:r>
          </w:p>
        </w:tc>
      </w:tr>
      <w:tr w:rsidR="00097EA8" w:rsidRPr="002D03D8" w14:paraId="666F935E" w14:textId="77777777" w:rsidTr="002C49D4">
        <w:tc>
          <w:tcPr>
            <w:tcW w:w="4219" w:type="dxa"/>
            <w:vAlign w:val="bottom"/>
            <w:hideMark/>
          </w:tcPr>
          <w:p w14:paraId="748C7801" w14:textId="77777777" w:rsidR="00097EA8" w:rsidRPr="002D03D8" w:rsidRDefault="00097EA8">
            <w:pPr>
              <w:spacing w:line="240" w:lineRule="exact"/>
              <w:ind w:right="-104"/>
              <w:rPr>
                <w:rFonts w:ascii="CordiaUPC" w:hAnsi="CordiaUPC" w:cs="CordiaUPC"/>
                <w:sz w:val="26"/>
                <w:szCs w:val="26"/>
                <w:lang w:eastAsia="th-TH" w:bidi="th-TH"/>
              </w:rPr>
            </w:pPr>
            <w:r w:rsidRPr="002D03D8">
              <w:rPr>
                <w:rFonts w:ascii="CordiaUPC" w:hAnsi="CordiaUPC" w:cs="CordiaUPC"/>
                <w:sz w:val="26"/>
                <w:szCs w:val="26"/>
                <w:lang w:eastAsia="th-TH"/>
              </w:rPr>
              <w:t>Investments</w:t>
            </w:r>
          </w:p>
        </w:tc>
        <w:tc>
          <w:tcPr>
            <w:tcW w:w="1079" w:type="dxa"/>
            <w:vAlign w:val="bottom"/>
            <w:hideMark/>
          </w:tcPr>
          <w:p w14:paraId="4BE4AA2F" w14:textId="77777777" w:rsidR="00097EA8" w:rsidRPr="002D03D8" w:rsidRDefault="00097EA8">
            <w:pPr>
              <w:tabs>
                <w:tab w:val="decimal" w:pos="704"/>
              </w:tabs>
              <w:spacing w:line="240" w:lineRule="exact"/>
              <w:ind w:right="-76"/>
              <w:rPr>
                <w:rFonts w:ascii="CordiaUPC" w:hAnsi="CordiaUPC" w:cs="CordiaUPC"/>
                <w:sz w:val="26"/>
                <w:szCs w:val="26"/>
                <w:cs/>
              </w:rPr>
            </w:pPr>
            <w:r w:rsidRPr="002D03D8">
              <w:rPr>
                <w:rFonts w:ascii="CordiaUPC" w:hAnsi="CordiaUPC" w:cs="CordiaUPC"/>
                <w:sz w:val="26"/>
                <w:szCs w:val="26"/>
              </w:rPr>
              <w:t>69</w:t>
            </w:r>
          </w:p>
        </w:tc>
        <w:tc>
          <w:tcPr>
            <w:tcW w:w="236" w:type="dxa"/>
            <w:vAlign w:val="bottom"/>
          </w:tcPr>
          <w:p w14:paraId="1E61B59A" w14:textId="77777777" w:rsidR="00097EA8" w:rsidRPr="002D03D8" w:rsidRDefault="00097EA8">
            <w:pPr>
              <w:tabs>
                <w:tab w:val="decimal" w:pos="572"/>
                <w:tab w:val="decimal" w:pos="704"/>
              </w:tabs>
              <w:spacing w:line="240" w:lineRule="exact"/>
              <w:ind w:right="-76"/>
              <w:rPr>
                <w:rFonts w:ascii="CordiaUPC" w:hAnsi="CordiaUPC" w:cs="CordiaUPC"/>
                <w:sz w:val="26"/>
                <w:szCs w:val="26"/>
              </w:rPr>
            </w:pPr>
          </w:p>
        </w:tc>
        <w:tc>
          <w:tcPr>
            <w:tcW w:w="1023" w:type="dxa"/>
            <w:vAlign w:val="bottom"/>
            <w:hideMark/>
          </w:tcPr>
          <w:p w14:paraId="25809755"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w:t>
            </w:r>
          </w:p>
        </w:tc>
        <w:tc>
          <w:tcPr>
            <w:tcW w:w="236" w:type="dxa"/>
            <w:vAlign w:val="bottom"/>
          </w:tcPr>
          <w:p w14:paraId="513A6F2B" w14:textId="77777777" w:rsidR="00097EA8" w:rsidRPr="002D03D8" w:rsidRDefault="00097EA8">
            <w:pPr>
              <w:tabs>
                <w:tab w:val="decimal" w:pos="572"/>
                <w:tab w:val="decimal" w:pos="704"/>
              </w:tabs>
              <w:spacing w:line="240" w:lineRule="exact"/>
              <w:ind w:right="-76"/>
              <w:rPr>
                <w:rFonts w:ascii="CordiaUPC" w:hAnsi="CordiaUPC" w:cs="CordiaUPC"/>
                <w:sz w:val="26"/>
                <w:szCs w:val="26"/>
              </w:rPr>
            </w:pPr>
          </w:p>
        </w:tc>
        <w:tc>
          <w:tcPr>
            <w:tcW w:w="1113" w:type="dxa"/>
            <w:vAlign w:val="bottom"/>
            <w:hideMark/>
          </w:tcPr>
          <w:p w14:paraId="49C7B5EA"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1,305</w:t>
            </w:r>
          </w:p>
        </w:tc>
        <w:tc>
          <w:tcPr>
            <w:tcW w:w="236" w:type="dxa"/>
            <w:vAlign w:val="bottom"/>
          </w:tcPr>
          <w:p w14:paraId="0D9A9E10" w14:textId="77777777" w:rsidR="00097EA8" w:rsidRPr="002D03D8" w:rsidRDefault="00097EA8">
            <w:pPr>
              <w:tabs>
                <w:tab w:val="decimal" w:pos="704"/>
              </w:tabs>
              <w:spacing w:line="240" w:lineRule="exact"/>
              <w:ind w:right="-76"/>
              <w:rPr>
                <w:rFonts w:ascii="CordiaUPC" w:hAnsi="CordiaUPC" w:cs="CordiaUPC"/>
                <w:sz w:val="26"/>
                <w:szCs w:val="26"/>
              </w:rPr>
            </w:pPr>
          </w:p>
        </w:tc>
        <w:tc>
          <w:tcPr>
            <w:tcW w:w="1158" w:type="dxa"/>
            <w:vAlign w:val="bottom"/>
            <w:hideMark/>
          </w:tcPr>
          <w:p w14:paraId="7FAE8D4C"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1,374</w:t>
            </w:r>
          </w:p>
        </w:tc>
      </w:tr>
      <w:tr w:rsidR="00097EA8" w:rsidRPr="002D03D8" w14:paraId="501CF57C" w14:textId="77777777" w:rsidTr="002C49D4">
        <w:tc>
          <w:tcPr>
            <w:tcW w:w="4219" w:type="dxa"/>
            <w:hideMark/>
          </w:tcPr>
          <w:p w14:paraId="6175799A" w14:textId="77777777" w:rsidR="00097EA8" w:rsidRPr="002D03D8" w:rsidRDefault="00097EA8">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Loans to customers and accrued interest receivables</w:t>
            </w:r>
          </w:p>
        </w:tc>
        <w:tc>
          <w:tcPr>
            <w:tcW w:w="1079" w:type="dxa"/>
            <w:hideMark/>
          </w:tcPr>
          <w:p w14:paraId="72C6FDD5"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15,315</w:t>
            </w:r>
          </w:p>
        </w:tc>
        <w:tc>
          <w:tcPr>
            <w:tcW w:w="236" w:type="dxa"/>
          </w:tcPr>
          <w:p w14:paraId="5704BC01" w14:textId="77777777" w:rsidR="00097EA8" w:rsidRPr="002D03D8" w:rsidRDefault="00097EA8">
            <w:pPr>
              <w:tabs>
                <w:tab w:val="decimal" w:pos="572"/>
                <w:tab w:val="decimal" w:pos="704"/>
              </w:tabs>
              <w:spacing w:line="240" w:lineRule="exact"/>
              <w:ind w:right="-76"/>
              <w:rPr>
                <w:rFonts w:ascii="CordiaUPC" w:hAnsi="CordiaUPC" w:cs="CordiaUPC"/>
                <w:sz w:val="26"/>
                <w:szCs w:val="26"/>
              </w:rPr>
            </w:pPr>
          </w:p>
        </w:tc>
        <w:tc>
          <w:tcPr>
            <w:tcW w:w="1023" w:type="dxa"/>
            <w:hideMark/>
          </w:tcPr>
          <w:p w14:paraId="6BAD544B"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26,972</w:t>
            </w:r>
          </w:p>
        </w:tc>
        <w:tc>
          <w:tcPr>
            <w:tcW w:w="236" w:type="dxa"/>
          </w:tcPr>
          <w:p w14:paraId="7387AA98" w14:textId="77777777" w:rsidR="00097EA8" w:rsidRPr="002D03D8" w:rsidRDefault="00097EA8">
            <w:pPr>
              <w:tabs>
                <w:tab w:val="decimal" w:pos="572"/>
                <w:tab w:val="decimal" w:pos="704"/>
              </w:tabs>
              <w:spacing w:line="240" w:lineRule="exact"/>
              <w:ind w:right="-76"/>
              <w:rPr>
                <w:rFonts w:ascii="CordiaUPC" w:hAnsi="CordiaUPC" w:cs="CordiaUPC"/>
                <w:sz w:val="26"/>
                <w:szCs w:val="26"/>
              </w:rPr>
            </w:pPr>
          </w:p>
        </w:tc>
        <w:tc>
          <w:tcPr>
            <w:tcW w:w="1113" w:type="dxa"/>
            <w:hideMark/>
          </w:tcPr>
          <w:p w14:paraId="36A8720B"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16,720</w:t>
            </w:r>
          </w:p>
        </w:tc>
        <w:tc>
          <w:tcPr>
            <w:tcW w:w="236" w:type="dxa"/>
          </w:tcPr>
          <w:p w14:paraId="772BEE54" w14:textId="77777777" w:rsidR="00097EA8" w:rsidRPr="002D03D8" w:rsidRDefault="00097EA8">
            <w:pPr>
              <w:tabs>
                <w:tab w:val="decimal" w:pos="704"/>
              </w:tabs>
              <w:spacing w:line="240" w:lineRule="exact"/>
              <w:ind w:right="-76"/>
              <w:rPr>
                <w:rFonts w:ascii="CordiaUPC" w:hAnsi="CordiaUPC" w:cs="CordiaUPC"/>
                <w:sz w:val="26"/>
                <w:szCs w:val="26"/>
              </w:rPr>
            </w:pPr>
          </w:p>
        </w:tc>
        <w:tc>
          <w:tcPr>
            <w:tcW w:w="1158" w:type="dxa"/>
            <w:hideMark/>
          </w:tcPr>
          <w:p w14:paraId="6B6300A7"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59,007</w:t>
            </w:r>
          </w:p>
        </w:tc>
      </w:tr>
      <w:tr w:rsidR="00097EA8" w:rsidRPr="002D03D8" w14:paraId="0E01EB6C" w14:textId="77777777" w:rsidTr="002C49D4">
        <w:tc>
          <w:tcPr>
            <w:tcW w:w="4219" w:type="dxa"/>
            <w:hideMark/>
          </w:tcPr>
          <w:p w14:paraId="020288C4" w14:textId="77777777" w:rsidR="00097EA8" w:rsidRPr="002D03D8" w:rsidRDefault="00097EA8">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 xml:space="preserve">Other </w:t>
            </w:r>
            <w:r w:rsidRPr="002D03D8">
              <w:rPr>
                <w:rFonts w:ascii="CordiaUPC" w:hAnsi="CordiaUPC" w:cs="CordiaUPC"/>
                <w:sz w:val="26"/>
                <w:szCs w:val="26"/>
                <w:lang w:eastAsia="th-TH" w:bidi="th-TH"/>
              </w:rPr>
              <w:t xml:space="preserve">financial </w:t>
            </w:r>
            <w:r w:rsidRPr="002D03D8">
              <w:rPr>
                <w:rFonts w:ascii="CordiaUPC" w:hAnsi="CordiaUPC" w:cs="CordiaUPC"/>
                <w:sz w:val="26"/>
                <w:szCs w:val="26"/>
                <w:lang w:eastAsia="th-TH"/>
              </w:rPr>
              <w:t>assets</w:t>
            </w:r>
          </w:p>
        </w:tc>
        <w:tc>
          <w:tcPr>
            <w:tcW w:w="1079" w:type="dxa"/>
            <w:vAlign w:val="bottom"/>
            <w:hideMark/>
          </w:tcPr>
          <w:p w14:paraId="36457E34"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3</w:t>
            </w:r>
          </w:p>
        </w:tc>
        <w:tc>
          <w:tcPr>
            <w:tcW w:w="236" w:type="dxa"/>
            <w:vAlign w:val="bottom"/>
          </w:tcPr>
          <w:p w14:paraId="230750CF" w14:textId="77777777" w:rsidR="00097EA8" w:rsidRPr="002D03D8" w:rsidRDefault="00097EA8">
            <w:pPr>
              <w:tabs>
                <w:tab w:val="decimal" w:pos="572"/>
                <w:tab w:val="decimal" w:pos="704"/>
              </w:tabs>
              <w:spacing w:line="240" w:lineRule="exact"/>
              <w:ind w:right="-76"/>
              <w:rPr>
                <w:rFonts w:ascii="CordiaUPC" w:hAnsi="CordiaUPC" w:cs="CordiaUPC"/>
                <w:sz w:val="26"/>
                <w:szCs w:val="26"/>
              </w:rPr>
            </w:pPr>
          </w:p>
        </w:tc>
        <w:tc>
          <w:tcPr>
            <w:tcW w:w="1023" w:type="dxa"/>
            <w:vAlign w:val="bottom"/>
            <w:hideMark/>
          </w:tcPr>
          <w:p w14:paraId="6AB3DD5A"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49</w:t>
            </w:r>
          </w:p>
        </w:tc>
        <w:tc>
          <w:tcPr>
            <w:tcW w:w="236" w:type="dxa"/>
            <w:vAlign w:val="bottom"/>
          </w:tcPr>
          <w:p w14:paraId="113FC2D4" w14:textId="77777777" w:rsidR="00097EA8" w:rsidRPr="002D03D8" w:rsidRDefault="00097EA8">
            <w:pPr>
              <w:tabs>
                <w:tab w:val="decimal" w:pos="572"/>
                <w:tab w:val="decimal" w:pos="704"/>
              </w:tabs>
              <w:spacing w:line="240" w:lineRule="exact"/>
              <w:ind w:right="-76"/>
              <w:rPr>
                <w:rFonts w:ascii="CordiaUPC" w:hAnsi="CordiaUPC" w:cs="CordiaUPC"/>
                <w:sz w:val="26"/>
                <w:szCs w:val="26"/>
              </w:rPr>
            </w:pPr>
          </w:p>
        </w:tc>
        <w:tc>
          <w:tcPr>
            <w:tcW w:w="1113" w:type="dxa"/>
            <w:vAlign w:val="bottom"/>
            <w:hideMark/>
          </w:tcPr>
          <w:p w14:paraId="5621FF87"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204</w:t>
            </w:r>
          </w:p>
        </w:tc>
        <w:tc>
          <w:tcPr>
            <w:tcW w:w="236" w:type="dxa"/>
            <w:vAlign w:val="bottom"/>
          </w:tcPr>
          <w:p w14:paraId="7154C6F1" w14:textId="77777777" w:rsidR="00097EA8" w:rsidRPr="002D03D8" w:rsidRDefault="00097EA8">
            <w:pPr>
              <w:tabs>
                <w:tab w:val="decimal" w:pos="704"/>
              </w:tabs>
              <w:spacing w:line="240" w:lineRule="exact"/>
              <w:ind w:right="-76"/>
              <w:rPr>
                <w:rFonts w:ascii="CordiaUPC" w:hAnsi="CordiaUPC" w:cs="CordiaUPC"/>
                <w:sz w:val="26"/>
                <w:szCs w:val="26"/>
              </w:rPr>
            </w:pPr>
          </w:p>
        </w:tc>
        <w:tc>
          <w:tcPr>
            <w:tcW w:w="1158" w:type="dxa"/>
            <w:vAlign w:val="bottom"/>
            <w:hideMark/>
          </w:tcPr>
          <w:p w14:paraId="5C60F0C7"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256</w:t>
            </w:r>
          </w:p>
        </w:tc>
      </w:tr>
      <w:tr w:rsidR="00097EA8" w:rsidRPr="002D03D8" w14:paraId="1752F566" w14:textId="77777777" w:rsidTr="002C49D4">
        <w:tc>
          <w:tcPr>
            <w:tcW w:w="4219" w:type="dxa"/>
            <w:hideMark/>
          </w:tcPr>
          <w:p w14:paraId="7AB13BA3" w14:textId="77777777" w:rsidR="00097EA8" w:rsidRPr="002D03D8" w:rsidRDefault="00097EA8">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Loan commitments and financial guarantee</w:t>
            </w:r>
          </w:p>
        </w:tc>
        <w:tc>
          <w:tcPr>
            <w:tcW w:w="1079" w:type="dxa"/>
            <w:vAlign w:val="bottom"/>
            <w:hideMark/>
          </w:tcPr>
          <w:p w14:paraId="7C49DF43"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1,629</w:t>
            </w:r>
          </w:p>
        </w:tc>
        <w:tc>
          <w:tcPr>
            <w:tcW w:w="236" w:type="dxa"/>
            <w:vAlign w:val="bottom"/>
          </w:tcPr>
          <w:p w14:paraId="390701B4" w14:textId="77777777" w:rsidR="00097EA8" w:rsidRPr="002D03D8" w:rsidRDefault="00097EA8">
            <w:pPr>
              <w:tabs>
                <w:tab w:val="decimal" w:pos="572"/>
                <w:tab w:val="decimal" w:pos="704"/>
              </w:tabs>
              <w:spacing w:line="240" w:lineRule="exact"/>
              <w:ind w:right="-76"/>
              <w:rPr>
                <w:rFonts w:ascii="CordiaUPC" w:hAnsi="CordiaUPC" w:cs="CordiaUPC"/>
                <w:sz w:val="26"/>
                <w:szCs w:val="26"/>
              </w:rPr>
            </w:pPr>
          </w:p>
        </w:tc>
        <w:tc>
          <w:tcPr>
            <w:tcW w:w="1023" w:type="dxa"/>
            <w:vAlign w:val="bottom"/>
            <w:hideMark/>
          </w:tcPr>
          <w:p w14:paraId="5CD933AD"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312</w:t>
            </w:r>
          </w:p>
        </w:tc>
        <w:tc>
          <w:tcPr>
            <w:tcW w:w="236" w:type="dxa"/>
            <w:vAlign w:val="bottom"/>
          </w:tcPr>
          <w:p w14:paraId="13A05329" w14:textId="77777777" w:rsidR="00097EA8" w:rsidRPr="002D03D8" w:rsidRDefault="00097EA8">
            <w:pPr>
              <w:tabs>
                <w:tab w:val="decimal" w:pos="572"/>
                <w:tab w:val="decimal" w:pos="704"/>
              </w:tabs>
              <w:spacing w:line="240" w:lineRule="exact"/>
              <w:ind w:right="-76"/>
              <w:rPr>
                <w:rFonts w:ascii="CordiaUPC" w:hAnsi="CordiaUPC" w:cs="CordiaUPC"/>
                <w:sz w:val="26"/>
                <w:szCs w:val="26"/>
              </w:rPr>
            </w:pPr>
          </w:p>
        </w:tc>
        <w:tc>
          <w:tcPr>
            <w:tcW w:w="1113" w:type="dxa"/>
            <w:vAlign w:val="bottom"/>
            <w:hideMark/>
          </w:tcPr>
          <w:p w14:paraId="08A3012C" w14:textId="77777777" w:rsidR="00097EA8" w:rsidRPr="002D03D8" w:rsidRDefault="00097EA8">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410</w:t>
            </w:r>
          </w:p>
        </w:tc>
        <w:tc>
          <w:tcPr>
            <w:tcW w:w="236" w:type="dxa"/>
            <w:vAlign w:val="bottom"/>
          </w:tcPr>
          <w:p w14:paraId="7070AE14" w14:textId="77777777" w:rsidR="00097EA8" w:rsidRPr="002D03D8" w:rsidRDefault="00097EA8">
            <w:pPr>
              <w:tabs>
                <w:tab w:val="decimal" w:pos="704"/>
              </w:tabs>
              <w:spacing w:line="240" w:lineRule="exact"/>
              <w:ind w:right="-76"/>
              <w:rPr>
                <w:rFonts w:ascii="CordiaUPC" w:hAnsi="CordiaUPC" w:cs="CordiaUPC"/>
                <w:sz w:val="26"/>
                <w:szCs w:val="26"/>
              </w:rPr>
            </w:pPr>
          </w:p>
        </w:tc>
        <w:tc>
          <w:tcPr>
            <w:tcW w:w="1158" w:type="dxa"/>
            <w:vAlign w:val="bottom"/>
            <w:hideMark/>
          </w:tcPr>
          <w:p w14:paraId="2DD31ED7"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2,351</w:t>
            </w:r>
          </w:p>
        </w:tc>
      </w:tr>
    </w:tbl>
    <w:p w14:paraId="260D6159" w14:textId="77777777" w:rsidR="00097EA8" w:rsidRPr="002D03D8" w:rsidRDefault="00097EA8" w:rsidP="00097EA8">
      <w:pPr>
        <w:spacing w:line="240" w:lineRule="exact"/>
        <w:ind w:left="547"/>
        <w:jc w:val="thaiDistribute"/>
        <w:rPr>
          <w:rFonts w:ascii="CordiaUPC" w:hAnsi="CordiaUPC" w:cs="CordiaUPC"/>
          <w:sz w:val="26"/>
          <w:szCs w:val="26"/>
          <w:lang w:eastAsia="x-none" w:bidi="th-TH"/>
        </w:rPr>
      </w:pPr>
    </w:p>
    <w:tbl>
      <w:tblPr>
        <w:tblW w:w="9315" w:type="dxa"/>
        <w:tblInd w:w="534" w:type="dxa"/>
        <w:tblLayout w:type="fixed"/>
        <w:tblLook w:val="00A0" w:firstRow="1" w:lastRow="0" w:firstColumn="1" w:lastColumn="0" w:noHBand="0" w:noVBand="0"/>
      </w:tblPr>
      <w:tblGrid>
        <w:gridCol w:w="4237"/>
        <w:gridCol w:w="1079"/>
        <w:gridCol w:w="236"/>
        <w:gridCol w:w="1023"/>
        <w:gridCol w:w="236"/>
        <w:gridCol w:w="1113"/>
        <w:gridCol w:w="236"/>
        <w:gridCol w:w="1155"/>
      </w:tblGrid>
      <w:tr w:rsidR="00097EA8" w:rsidRPr="002D03D8" w14:paraId="6D8756A3" w14:textId="77777777" w:rsidTr="00317F04">
        <w:trPr>
          <w:tblHeader/>
        </w:trPr>
        <w:tc>
          <w:tcPr>
            <w:tcW w:w="4237" w:type="dxa"/>
          </w:tcPr>
          <w:p w14:paraId="6A5C4C20" w14:textId="77777777" w:rsidR="00097EA8" w:rsidRPr="002D03D8" w:rsidRDefault="00097EA8">
            <w:pPr>
              <w:spacing w:line="240" w:lineRule="exact"/>
              <w:ind w:right="-104"/>
              <w:rPr>
                <w:rFonts w:ascii="CordiaUPC" w:hAnsi="CordiaUPC" w:cs="CordiaUPC"/>
                <w:sz w:val="26"/>
                <w:szCs w:val="26"/>
                <w:cs/>
                <w:lang w:eastAsia="th-TH"/>
              </w:rPr>
            </w:pPr>
          </w:p>
        </w:tc>
        <w:tc>
          <w:tcPr>
            <w:tcW w:w="5078" w:type="dxa"/>
            <w:gridSpan w:val="7"/>
            <w:hideMark/>
          </w:tcPr>
          <w:p w14:paraId="71E15BB0" w14:textId="77777777" w:rsidR="00097EA8" w:rsidRPr="002D03D8" w:rsidRDefault="00097EA8">
            <w:pPr>
              <w:spacing w:line="240" w:lineRule="exact"/>
              <w:ind w:left="-108" w:right="-108"/>
              <w:jc w:val="center"/>
              <w:rPr>
                <w:rFonts w:ascii="CordiaUPC" w:hAnsi="CordiaUPC" w:cs="CordiaUPC"/>
                <w:sz w:val="26"/>
                <w:szCs w:val="26"/>
                <w:lang w:bidi="th-TH"/>
              </w:rPr>
            </w:pPr>
            <w:r w:rsidRPr="002D03D8">
              <w:rPr>
                <w:rFonts w:ascii="CordiaUPC" w:hAnsi="CordiaUPC" w:cs="CordiaUPC"/>
                <w:b/>
                <w:bCs/>
                <w:sz w:val="26"/>
                <w:szCs w:val="26"/>
              </w:rPr>
              <w:t>Bank only</w:t>
            </w:r>
          </w:p>
        </w:tc>
      </w:tr>
      <w:tr w:rsidR="00097EA8" w:rsidRPr="002D03D8" w14:paraId="5CDAF4F1" w14:textId="77777777" w:rsidTr="00317F04">
        <w:trPr>
          <w:tblHeader/>
        </w:trPr>
        <w:tc>
          <w:tcPr>
            <w:tcW w:w="4237" w:type="dxa"/>
          </w:tcPr>
          <w:p w14:paraId="7C139409" w14:textId="77777777" w:rsidR="00097EA8" w:rsidRPr="002D03D8" w:rsidRDefault="00097EA8">
            <w:pPr>
              <w:spacing w:line="240" w:lineRule="exact"/>
              <w:ind w:right="-104"/>
              <w:rPr>
                <w:rFonts w:ascii="CordiaUPC" w:hAnsi="CordiaUPC" w:cs="CordiaUPC"/>
                <w:sz w:val="26"/>
                <w:szCs w:val="26"/>
                <w:lang w:eastAsia="th-TH"/>
              </w:rPr>
            </w:pPr>
          </w:p>
        </w:tc>
        <w:tc>
          <w:tcPr>
            <w:tcW w:w="5078" w:type="dxa"/>
            <w:gridSpan w:val="7"/>
            <w:hideMark/>
          </w:tcPr>
          <w:p w14:paraId="162321F8" w14:textId="6025AC79" w:rsidR="00097EA8" w:rsidRPr="002D03D8" w:rsidRDefault="00097EA8">
            <w:pPr>
              <w:spacing w:line="240" w:lineRule="exact"/>
              <w:ind w:left="-108" w:right="-108"/>
              <w:jc w:val="center"/>
              <w:rPr>
                <w:rFonts w:ascii="CordiaUPC" w:hAnsi="CordiaUPC" w:cs="CordiaUPC"/>
                <w:sz w:val="26"/>
                <w:szCs w:val="26"/>
              </w:rPr>
            </w:pPr>
            <w:r w:rsidRPr="002D03D8">
              <w:rPr>
                <w:rFonts w:ascii="CordiaUPC" w:eastAsia="Times New Roman" w:hAnsi="CordiaUPC" w:cs="CordiaUPC"/>
                <w:sz w:val="26"/>
                <w:szCs w:val="26"/>
                <w:lang w:bidi="th-TH"/>
              </w:rPr>
              <w:t>30 September</w:t>
            </w:r>
            <w:r w:rsidRPr="002D03D8">
              <w:rPr>
                <w:rFonts w:ascii="CordiaUPC" w:hAnsi="CordiaUPC" w:cs="CordiaUPC" w:hint="cs"/>
                <w:sz w:val="26"/>
                <w:szCs w:val="26"/>
              </w:rPr>
              <w:t xml:space="preserve"> </w:t>
            </w:r>
            <w:r w:rsidRPr="002D03D8">
              <w:rPr>
                <w:rFonts w:ascii="CordiaUPC" w:eastAsia="Times New Roman" w:hAnsi="CordiaUPC" w:cs="CordiaUPC"/>
                <w:sz w:val="26"/>
                <w:szCs w:val="26"/>
                <w:lang w:bidi="th-TH"/>
              </w:rPr>
              <w:t>2025</w:t>
            </w:r>
          </w:p>
        </w:tc>
      </w:tr>
      <w:tr w:rsidR="00097EA8" w:rsidRPr="002D03D8" w14:paraId="18C0E550" w14:textId="77777777" w:rsidTr="00317F04">
        <w:trPr>
          <w:tblHeader/>
        </w:trPr>
        <w:tc>
          <w:tcPr>
            <w:tcW w:w="4237" w:type="dxa"/>
          </w:tcPr>
          <w:p w14:paraId="56F3B730" w14:textId="77777777" w:rsidR="00097EA8" w:rsidRPr="002D03D8" w:rsidRDefault="00097EA8">
            <w:pPr>
              <w:spacing w:line="240" w:lineRule="exact"/>
              <w:ind w:right="-104"/>
              <w:rPr>
                <w:rFonts w:ascii="CordiaUPC" w:hAnsi="CordiaUPC" w:cs="CordiaUPC"/>
                <w:sz w:val="26"/>
                <w:szCs w:val="26"/>
                <w:lang w:eastAsia="th-TH"/>
              </w:rPr>
            </w:pPr>
          </w:p>
        </w:tc>
        <w:tc>
          <w:tcPr>
            <w:tcW w:w="1079" w:type="dxa"/>
          </w:tcPr>
          <w:p w14:paraId="5EC78D05" w14:textId="77777777" w:rsidR="00097EA8" w:rsidRPr="002D03D8" w:rsidRDefault="00097EA8">
            <w:pPr>
              <w:spacing w:line="240" w:lineRule="exact"/>
              <w:ind w:left="-108" w:right="-108"/>
              <w:jc w:val="center"/>
              <w:rPr>
                <w:rFonts w:ascii="CordiaUPC" w:hAnsi="CordiaUPC" w:cs="CordiaUPC"/>
                <w:sz w:val="26"/>
                <w:szCs w:val="26"/>
              </w:rPr>
            </w:pPr>
          </w:p>
        </w:tc>
        <w:tc>
          <w:tcPr>
            <w:tcW w:w="236" w:type="dxa"/>
          </w:tcPr>
          <w:p w14:paraId="2879D7D4" w14:textId="77777777" w:rsidR="00097EA8" w:rsidRPr="002D03D8" w:rsidRDefault="00097EA8">
            <w:pPr>
              <w:spacing w:line="240" w:lineRule="exact"/>
              <w:ind w:left="-108" w:right="-108"/>
              <w:jc w:val="center"/>
              <w:rPr>
                <w:rFonts w:ascii="CordiaUPC" w:hAnsi="CordiaUPC" w:cs="CordiaUPC"/>
                <w:sz w:val="26"/>
                <w:szCs w:val="26"/>
              </w:rPr>
            </w:pPr>
          </w:p>
        </w:tc>
        <w:tc>
          <w:tcPr>
            <w:tcW w:w="1023" w:type="dxa"/>
            <w:hideMark/>
          </w:tcPr>
          <w:p w14:paraId="65599FC7"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Lifetime</w:t>
            </w:r>
          </w:p>
        </w:tc>
        <w:tc>
          <w:tcPr>
            <w:tcW w:w="236" w:type="dxa"/>
            <w:vAlign w:val="bottom"/>
          </w:tcPr>
          <w:p w14:paraId="3A53853D" w14:textId="77777777" w:rsidR="00097EA8" w:rsidRPr="002D03D8" w:rsidRDefault="00097EA8">
            <w:pPr>
              <w:spacing w:line="240" w:lineRule="exact"/>
              <w:ind w:left="-108" w:right="-108"/>
              <w:jc w:val="center"/>
              <w:rPr>
                <w:rFonts w:ascii="CordiaUPC" w:hAnsi="CordiaUPC" w:cs="CordiaUPC"/>
                <w:sz w:val="26"/>
                <w:szCs w:val="26"/>
              </w:rPr>
            </w:pPr>
          </w:p>
        </w:tc>
        <w:tc>
          <w:tcPr>
            <w:tcW w:w="1113" w:type="dxa"/>
            <w:hideMark/>
          </w:tcPr>
          <w:p w14:paraId="312B36E0"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Lifetime</w:t>
            </w:r>
          </w:p>
        </w:tc>
        <w:tc>
          <w:tcPr>
            <w:tcW w:w="236" w:type="dxa"/>
          </w:tcPr>
          <w:p w14:paraId="61E4EE50" w14:textId="77777777" w:rsidR="00097EA8" w:rsidRPr="002D03D8" w:rsidRDefault="00097EA8">
            <w:pPr>
              <w:spacing w:line="240" w:lineRule="exact"/>
              <w:ind w:left="-108" w:right="-108"/>
              <w:jc w:val="center"/>
              <w:rPr>
                <w:rFonts w:ascii="CordiaUPC" w:hAnsi="CordiaUPC" w:cs="CordiaUPC"/>
                <w:sz w:val="26"/>
                <w:szCs w:val="26"/>
              </w:rPr>
            </w:pPr>
          </w:p>
        </w:tc>
        <w:tc>
          <w:tcPr>
            <w:tcW w:w="1155" w:type="dxa"/>
          </w:tcPr>
          <w:p w14:paraId="26976315" w14:textId="77777777" w:rsidR="00097EA8" w:rsidRPr="002D03D8" w:rsidRDefault="00097EA8">
            <w:pPr>
              <w:spacing w:line="240" w:lineRule="exact"/>
              <w:ind w:left="-108" w:right="-108"/>
              <w:jc w:val="center"/>
              <w:rPr>
                <w:rFonts w:ascii="CordiaUPC" w:hAnsi="CordiaUPC" w:cs="CordiaUPC"/>
                <w:sz w:val="26"/>
                <w:szCs w:val="26"/>
              </w:rPr>
            </w:pPr>
          </w:p>
        </w:tc>
      </w:tr>
      <w:tr w:rsidR="00097EA8" w:rsidRPr="002D03D8" w14:paraId="6C3AE445" w14:textId="77777777" w:rsidTr="00317F04">
        <w:trPr>
          <w:tblHeader/>
        </w:trPr>
        <w:tc>
          <w:tcPr>
            <w:tcW w:w="4237" w:type="dxa"/>
          </w:tcPr>
          <w:p w14:paraId="3B29E8E2" w14:textId="77777777" w:rsidR="00097EA8" w:rsidRPr="002D03D8" w:rsidRDefault="00097EA8">
            <w:pPr>
              <w:spacing w:line="240" w:lineRule="exact"/>
              <w:ind w:right="-104"/>
              <w:rPr>
                <w:rFonts w:ascii="CordiaUPC" w:hAnsi="CordiaUPC" w:cs="CordiaUPC"/>
                <w:sz w:val="26"/>
                <w:szCs w:val="26"/>
                <w:lang w:eastAsia="th-TH"/>
              </w:rPr>
            </w:pPr>
          </w:p>
        </w:tc>
        <w:tc>
          <w:tcPr>
            <w:tcW w:w="1079" w:type="dxa"/>
          </w:tcPr>
          <w:p w14:paraId="51D7F021" w14:textId="77777777" w:rsidR="00097EA8" w:rsidRPr="002D03D8" w:rsidRDefault="00097EA8">
            <w:pPr>
              <w:spacing w:line="240" w:lineRule="exact"/>
              <w:ind w:left="-108" w:right="-108"/>
              <w:jc w:val="center"/>
              <w:rPr>
                <w:rFonts w:ascii="CordiaUPC" w:hAnsi="CordiaUPC" w:cs="CordiaUPC"/>
                <w:sz w:val="26"/>
                <w:szCs w:val="26"/>
              </w:rPr>
            </w:pPr>
          </w:p>
        </w:tc>
        <w:tc>
          <w:tcPr>
            <w:tcW w:w="236" w:type="dxa"/>
          </w:tcPr>
          <w:p w14:paraId="64240D82" w14:textId="77777777" w:rsidR="00097EA8" w:rsidRPr="002D03D8" w:rsidRDefault="00097EA8">
            <w:pPr>
              <w:spacing w:line="240" w:lineRule="exact"/>
              <w:ind w:left="-108" w:right="-108"/>
              <w:jc w:val="center"/>
              <w:rPr>
                <w:rFonts w:ascii="CordiaUPC" w:hAnsi="CordiaUPC" w:cs="CordiaUPC"/>
                <w:sz w:val="26"/>
                <w:szCs w:val="26"/>
              </w:rPr>
            </w:pPr>
          </w:p>
        </w:tc>
        <w:tc>
          <w:tcPr>
            <w:tcW w:w="1023" w:type="dxa"/>
            <w:hideMark/>
          </w:tcPr>
          <w:p w14:paraId="5627272A"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ECL,</w:t>
            </w:r>
          </w:p>
        </w:tc>
        <w:tc>
          <w:tcPr>
            <w:tcW w:w="236" w:type="dxa"/>
            <w:vAlign w:val="bottom"/>
          </w:tcPr>
          <w:p w14:paraId="37166886" w14:textId="77777777" w:rsidR="00097EA8" w:rsidRPr="002D03D8" w:rsidRDefault="00097EA8">
            <w:pPr>
              <w:spacing w:line="240" w:lineRule="exact"/>
              <w:ind w:left="-108" w:right="-108"/>
              <w:jc w:val="center"/>
              <w:rPr>
                <w:rFonts w:ascii="CordiaUPC" w:hAnsi="CordiaUPC" w:cs="CordiaUPC"/>
                <w:sz w:val="26"/>
                <w:szCs w:val="26"/>
              </w:rPr>
            </w:pPr>
          </w:p>
        </w:tc>
        <w:tc>
          <w:tcPr>
            <w:tcW w:w="1113" w:type="dxa"/>
            <w:hideMark/>
          </w:tcPr>
          <w:p w14:paraId="71B4B697"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ECL,</w:t>
            </w:r>
          </w:p>
        </w:tc>
        <w:tc>
          <w:tcPr>
            <w:tcW w:w="236" w:type="dxa"/>
          </w:tcPr>
          <w:p w14:paraId="3CCDBDDC" w14:textId="77777777" w:rsidR="00097EA8" w:rsidRPr="002D03D8" w:rsidRDefault="00097EA8">
            <w:pPr>
              <w:spacing w:line="240" w:lineRule="exact"/>
              <w:ind w:left="-108" w:right="-108"/>
              <w:jc w:val="center"/>
              <w:rPr>
                <w:rFonts w:ascii="CordiaUPC" w:hAnsi="CordiaUPC" w:cs="CordiaUPC"/>
                <w:sz w:val="26"/>
                <w:szCs w:val="26"/>
              </w:rPr>
            </w:pPr>
          </w:p>
        </w:tc>
        <w:tc>
          <w:tcPr>
            <w:tcW w:w="1155" w:type="dxa"/>
          </w:tcPr>
          <w:p w14:paraId="3BF97644" w14:textId="77777777" w:rsidR="00097EA8" w:rsidRPr="002D03D8" w:rsidRDefault="00097EA8">
            <w:pPr>
              <w:spacing w:line="240" w:lineRule="exact"/>
              <w:ind w:left="-108" w:right="-108"/>
              <w:jc w:val="center"/>
              <w:rPr>
                <w:rFonts w:ascii="CordiaUPC" w:hAnsi="CordiaUPC" w:cs="CordiaUPC"/>
                <w:sz w:val="26"/>
                <w:szCs w:val="26"/>
              </w:rPr>
            </w:pPr>
          </w:p>
        </w:tc>
      </w:tr>
      <w:tr w:rsidR="00097EA8" w:rsidRPr="002D03D8" w14:paraId="6E5E623F" w14:textId="77777777" w:rsidTr="00317F04">
        <w:trPr>
          <w:tblHeader/>
        </w:trPr>
        <w:tc>
          <w:tcPr>
            <w:tcW w:w="4237" w:type="dxa"/>
          </w:tcPr>
          <w:p w14:paraId="2A54158B" w14:textId="77777777" w:rsidR="00097EA8" w:rsidRPr="002D03D8" w:rsidRDefault="00097EA8">
            <w:pPr>
              <w:spacing w:line="240" w:lineRule="exact"/>
              <w:ind w:right="-104"/>
              <w:rPr>
                <w:rFonts w:ascii="CordiaUPC" w:hAnsi="CordiaUPC" w:cs="CordiaUPC"/>
                <w:sz w:val="26"/>
                <w:szCs w:val="26"/>
                <w:lang w:eastAsia="th-TH"/>
              </w:rPr>
            </w:pPr>
          </w:p>
        </w:tc>
        <w:tc>
          <w:tcPr>
            <w:tcW w:w="1079" w:type="dxa"/>
            <w:hideMark/>
          </w:tcPr>
          <w:p w14:paraId="76CB2D51"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12-Month</w:t>
            </w:r>
          </w:p>
        </w:tc>
        <w:tc>
          <w:tcPr>
            <w:tcW w:w="236" w:type="dxa"/>
          </w:tcPr>
          <w:p w14:paraId="6B9662A0" w14:textId="77777777" w:rsidR="00097EA8" w:rsidRPr="002D03D8" w:rsidRDefault="00097EA8">
            <w:pPr>
              <w:spacing w:line="240" w:lineRule="exact"/>
              <w:ind w:left="-108" w:right="-108"/>
              <w:jc w:val="center"/>
              <w:rPr>
                <w:rFonts w:ascii="CordiaUPC" w:hAnsi="CordiaUPC" w:cs="CordiaUPC"/>
                <w:sz w:val="26"/>
                <w:szCs w:val="26"/>
              </w:rPr>
            </w:pPr>
          </w:p>
        </w:tc>
        <w:tc>
          <w:tcPr>
            <w:tcW w:w="1023" w:type="dxa"/>
            <w:hideMark/>
          </w:tcPr>
          <w:p w14:paraId="03528B0A"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not credit</w:t>
            </w:r>
          </w:p>
        </w:tc>
        <w:tc>
          <w:tcPr>
            <w:tcW w:w="236" w:type="dxa"/>
            <w:vAlign w:val="bottom"/>
          </w:tcPr>
          <w:p w14:paraId="10ACBC4D" w14:textId="77777777" w:rsidR="00097EA8" w:rsidRPr="002D03D8" w:rsidRDefault="00097EA8">
            <w:pPr>
              <w:spacing w:line="240" w:lineRule="exact"/>
              <w:ind w:left="-108" w:right="-108"/>
              <w:jc w:val="center"/>
              <w:rPr>
                <w:rFonts w:ascii="CordiaUPC" w:hAnsi="CordiaUPC" w:cs="CordiaUPC"/>
                <w:sz w:val="26"/>
                <w:szCs w:val="26"/>
              </w:rPr>
            </w:pPr>
          </w:p>
        </w:tc>
        <w:tc>
          <w:tcPr>
            <w:tcW w:w="1113" w:type="dxa"/>
            <w:hideMark/>
          </w:tcPr>
          <w:p w14:paraId="4DC09C42"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credit</w:t>
            </w:r>
          </w:p>
        </w:tc>
        <w:tc>
          <w:tcPr>
            <w:tcW w:w="236" w:type="dxa"/>
          </w:tcPr>
          <w:p w14:paraId="713768FD" w14:textId="77777777" w:rsidR="00097EA8" w:rsidRPr="002D03D8" w:rsidRDefault="00097EA8">
            <w:pPr>
              <w:spacing w:line="240" w:lineRule="exact"/>
              <w:ind w:left="-108" w:right="-108"/>
              <w:jc w:val="center"/>
              <w:rPr>
                <w:rFonts w:ascii="CordiaUPC" w:hAnsi="CordiaUPC" w:cs="CordiaUPC"/>
                <w:sz w:val="26"/>
                <w:szCs w:val="26"/>
              </w:rPr>
            </w:pPr>
          </w:p>
        </w:tc>
        <w:tc>
          <w:tcPr>
            <w:tcW w:w="1155" w:type="dxa"/>
          </w:tcPr>
          <w:p w14:paraId="75C3AA04" w14:textId="77777777" w:rsidR="00097EA8" w:rsidRPr="002D03D8" w:rsidRDefault="00097EA8">
            <w:pPr>
              <w:spacing w:line="240" w:lineRule="exact"/>
              <w:ind w:left="-108" w:right="-108"/>
              <w:jc w:val="center"/>
              <w:rPr>
                <w:rFonts w:ascii="CordiaUPC" w:hAnsi="CordiaUPC" w:cs="CordiaUPC"/>
                <w:sz w:val="26"/>
                <w:szCs w:val="26"/>
              </w:rPr>
            </w:pPr>
          </w:p>
        </w:tc>
      </w:tr>
      <w:tr w:rsidR="00097EA8" w:rsidRPr="002D03D8" w14:paraId="65CFB243" w14:textId="77777777" w:rsidTr="00317F04">
        <w:trPr>
          <w:tblHeader/>
        </w:trPr>
        <w:tc>
          <w:tcPr>
            <w:tcW w:w="4237" w:type="dxa"/>
          </w:tcPr>
          <w:p w14:paraId="35EC0266" w14:textId="77777777" w:rsidR="00097EA8" w:rsidRPr="002D03D8" w:rsidRDefault="00097EA8">
            <w:pPr>
              <w:spacing w:line="240" w:lineRule="exact"/>
              <w:ind w:right="-104"/>
              <w:rPr>
                <w:rFonts w:ascii="CordiaUPC" w:hAnsi="CordiaUPC" w:cs="CordiaUPC"/>
                <w:sz w:val="26"/>
                <w:szCs w:val="26"/>
                <w:lang w:eastAsia="th-TH"/>
              </w:rPr>
            </w:pPr>
          </w:p>
        </w:tc>
        <w:tc>
          <w:tcPr>
            <w:tcW w:w="1079" w:type="dxa"/>
            <w:hideMark/>
          </w:tcPr>
          <w:p w14:paraId="3A24D21B"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ECL</w:t>
            </w:r>
          </w:p>
        </w:tc>
        <w:tc>
          <w:tcPr>
            <w:tcW w:w="236" w:type="dxa"/>
          </w:tcPr>
          <w:p w14:paraId="319D217D" w14:textId="77777777" w:rsidR="00097EA8" w:rsidRPr="002D03D8" w:rsidRDefault="00097EA8">
            <w:pPr>
              <w:spacing w:line="240" w:lineRule="exact"/>
              <w:ind w:left="-108" w:right="-108"/>
              <w:jc w:val="center"/>
              <w:rPr>
                <w:rFonts w:ascii="CordiaUPC" w:hAnsi="CordiaUPC" w:cs="CordiaUPC"/>
                <w:sz w:val="26"/>
                <w:szCs w:val="26"/>
              </w:rPr>
            </w:pPr>
          </w:p>
        </w:tc>
        <w:tc>
          <w:tcPr>
            <w:tcW w:w="1023" w:type="dxa"/>
            <w:hideMark/>
          </w:tcPr>
          <w:p w14:paraId="741A7D6B"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impaired</w:t>
            </w:r>
          </w:p>
        </w:tc>
        <w:tc>
          <w:tcPr>
            <w:tcW w:w="236" w:type="dxa"/>
            <w:vAlign w:val="bottom"/>
          </w:tcPr>
          <w:p w14:paraId="374A56E0" w14:textId="77777777" w:rsidR="00097EA8" w:rsidRPr="002D03D8" w:rsidRDefault="00097EA8">
            <w:pPr>
              <w:spacing w:line="240" w:lineRule="exact"/>
              <w:ind w:left="-108" w:right="-108"/>
              <w:jc w:val="center"/>
              <w:rPr>
                <w:rFonts w:ascii="CordiaUPC" w:hAnsi="CordiaUPC" w:cs="CordiaUPC"/>
                <w:sz w:val="26"/>
                <w:szCs w:val="26"/>
              </w:rPr>
            </w:pPr>
          </w:p>
        </w:tc>
        <w:tc>
          <w:tcPr>
            <w:tcW w:w="1113" w:type="dxa"/>
            <w:hideMark/>
          </w:tcPr>
          <w:p w14:paraId="39F3A385"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impaired</w:t>
            </w:r>
          </w:p>
        </w:tc>
        <w:tc>
          <w:tcPr>
            <w:tcW w:w="236" w:type="dxa"/>
          </w:tcPr>
          <w:p w14:paraId="52D4FE7B" w14:textId="77777777" w:rsidR="00097EA8" w:rsidRPr="002D03D8" w:rsidRDefault="00097EA8">
            <w:pPr>
              <w:spacing w:line="240" w:lineRule="exact"/>
              <w:ind w:left="-108" w:right="-108"/>
              <w:jc w:val="center"/>
              <w:rPr>
                <w:rFonts w:ascii="CordiaUPC" w:hAnsi="CordiaUPC" w:cs="CordiaUPC"/>
                <w:sz w:val="26"/>
                <w:szCs w:val="26"/>
              </w:rPr>
            </w:pPr>
          </w:p>
        </w:tc>
        <w:tc>
          <w:tcPr>
            <w:tcW w:w="1155" w:type="dxa"/>
            <w:hideMark/>
          </w:tcPr>
          <w:p w14:paraId="5033945E"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Total</w:t>
            </w:r>
          </w:p>
        </w:tc>
      </w:tr>
      <w:tr w:rsidR="00097EA8" w:rsidRPr="002D03D8" w14:paraId="01853308" w14:textId="77777777" w:rsidTr="00317F04">
        <w:trPr>
          <w:tblHeader/>
        </w:trPr>
        <w:tc>
          <w:tcPr>
            <w:tcW w:w="4237" w:type="dxa"/>
          </w:tcPr>
          <w:p w14:paraId="6BF6A58E" w14:textId="77777777" w:rsidR="00097EA8" w:rsidRPr="002D03D8" w:rsidRDefault="00097EA8">
            <w:pPr>
              <w:spacing w:line="240" w:lineRule="exact"/>
              <w:ind w:right="-104"/>
              <w:rPr>
                <w:rFonts w:ascii="CordiaUPC" w:hAnsi="CordiaUPC" w:cs="CordiaUPC"/>
                <w:sz w:val="26"/>
                <w:szCs w:val="26"/>
                <w:lang w:eastAsia="th-TH"/>
              </w:rPr>
            </w:pPr>
          </w:p>
        </w:tc>
        <w:tc>
          <w:tcPr>
            <w:tcW w:w="5078" w:type="dxa"/>
            <w:gridSpan w:val="7"/>
            <w:hideMark/>
          </w:tcPr>
          <w:p w14:paraId="703A2408"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i/>
                <w:iCs/>
                <w:sz w:val="26"/>
                <w:szCs w:val="26"/>
              </w:rPr>
              <w:t>(in million Baht)</w:t>
            </w:r>
          </w:p>
        </w:tc>
      </w:tr>
      <w:tr w:rsidR="00097EA8" w:rsidRPr="002D03D8" w14:paraId="465D1B86" w14:textId="77777777" w:rsidTr="00317F04">
        <w:trPr>
          <w:trHeight w:hRule="exact" w:val="218"/>
          <w:tblHeader/>
        </w:trPr>
        <w:tc>
          <w:tcPr>
            <w:tcW w:w="4237" w:type="dxa"/>
          </w:tcPr>
          <w:p w14:paraId="6E037193" w14:textId="77777777" w:rsidR="00097EA8" w:rsidRPr="002D03D8" w:rsidRDefault="00097EA8">
            <w:pPr>
              <w:spacing w:line="240" w:lineRule="exact"/>
              <w:ind w:right="-104"/>
              <w:rPr>
                <w:rFonts w:ascii="CordiaUPC" w:hAnsi="CordiaUPC" w:cs="CordiaUPC"/>
                <w:b/>
                <w:bCs/>
                <w:i/>
                <w:iCs/>
                <w:sz w:val="26"/>
                <w:szCs w:val="26"/>
                <w:lang w:eastAsia="th-TH"/>
              </w:rPr>
            </w:pPr>
          </w:p>
        </w:tc>
        <w:tc>
          <w:tcPr>
            <w:tcW w:w="1079" w:type="dxa"/>
          </w:tcPr>
          <w:p w14:paraId="15291309"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236" w:type="dxa"/>
          </w:tcPr>
          <w:p w14:paraId="63CBFE3C"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023" w:type="dxa"/>
            <w:vAlign w:val="bottom"/>
          </w:tcPr>
          <w:p w14:paraId="23E525F4"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236" w:type="dxa"/>
            <w:vAlign w:val="bottom"/>
          </w:tcPr>
          <w:p w14:paraId="28EDD989"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113" w:type="dxa"/>
            <w:vAlign w:val="bottom"/>
          </w:tcPr>
          <w:p w14:paraId="47BF12B8"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236" w:type="dxa"/>
          </w:tcPr>
          <w:p w14:paraId="083DEE4B"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155" w:type="dxa"/>
          </w:tcPr>
          <w:p w14:paraId="4AEB77BB" w14:textId="77777777" w:rsidR="00097EA8" w:rsidRPr="002D03D8" w:rsidRDefault="00097EA8">
            <w:pPr>
              <w:tabs>
                <w:tab w:val="decimal" w:pos="704"/>
              </w:tabs>
              <w:spacing w:line="240" w:lineRule="exact"/>
              <w:ind w:left="-103" w:right="-76"/>
              <w:rPr>
                <w:rFonts w:ascii="CordiaUPC" w:hAnsi="CordiaUPC" w:cs="CordiaUPC"/>
                <w:sz w:val="26"/>
                <w:szCs w:val="26"/>
              </w:rPr>
            </w:pPr>
          </w:p>
        </w:tc>
      </w:tr>
      <w:tr w:rsidR="00317F04" w:rsidRPr="002D03D8" w14:paraId="532DCE8A" w14:textId="77777777" w:rsidTr="00317F04">
        <w:tc>
          <w:tcPr>
            <w:tcW w:w="4237" w:type="dxa"/>
            <w:hideMark/>
          </w:tcPr>
          <w:p w14:paraId="7CF5AE4E" w14:textId="77777777" w:rsidR="00317F04" w:rsidRPr="002D03D8" w:rsidRDefault="00317F04" w:rsidP="00317F04">
            <w:pPr>
              <w:spacing w:line="240" w:lineRule="exact"/>
              <w:ind w:right="-104"/>
              <w:rPr>
                <w:rFonts w:ascii="CordiaUPC" w:hAnsi="CordiaUPC" w:cs="CordiaUPC"/>
                <w:spacing w:val="-6"/>
                <w:sz w:val="26"/>
                <w:szCs w:val="26"/>
                <w:lang w:val="en-US" w:eastAsia="th-TH" w:bidi="th-TH"/>
              </w:rPr>
            </w:pPr>
            <w:r w:rsidRPr="002D03D8">
              <w:rPr>
                <w:rFonts w:ascii="CordiaUPC" w:hAnsi="CordiaUPC" w:cs="CordiaUPC"/>
                <w:spacing w:val="-6"/>
                <w:sz w:val="26"/>
                <w:szCs w:val="26"/>
                <w:lang w:val="en-US" w:eastAsia="th-TH" w:bidi="th-TH"/>
              </w:rPr>
              <w:t>Interbank and money market items</w:t>
            </w:r>
          </w:p>
        </w:tc>
        <w:tc>
          <w:tcPr>
            <w:tcW w:w="1079" w:type="dxa"/>
            <w:vAlign w:val="bottom"/>
          </w:tcPr>
          <w:p w14:paraId="782CE33D" w14:textId="12D41DBD"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40</w:t>
            </w:r>
          </w:p>
        </w:tc>
        <w:tc>
          <w:tcPr>
            <w:tcW w:w="236" w:type="dxa"/>
            <w:vAlign w:val="bottom"/>
          </w:tcPr>
          <w:p w14:paraId="6D169391"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16281DFC" w14:textId="6E85A071" w:rsidR="00317F04" w:rsidRPr="002D03D8" w:rsidRDefault="00317F04" w:rsidP="00317F04">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w:t>
            </w:r>
          </w:p>
        </w:tc>
        <w:tc>
          <w:tcPr>
            <w:tcW w:w="236" w:type="dxa"/>
            <w:vAlign w:val="bottom"/>
          </w:tcPr>
          <w:p w14:paraId="1C130D36"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21EEA118" w14:textId="17690584"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w:t>
            </w:r>
          </w:p>
        </w:tc>
        <w:tc>
          <w:tcPr>
            <w:tcW w:w="236" w:type="dxa"/>
            <w:vAlign w:val="bottom"/>
          </w:tcPr>
          <w:p w14:paraId="5AA6CC57" w14:textId="77777777" w:rsidR="00317F04" w:rsidRPr="002D03D8" w:rsidRDefault="00317F04" w:rsidP="00317F04">
            <w:pPr>
              <w:tabs>
                <w:tab w:val="decimal" w:pos="704"/>
              </w:tabs>
              <w:spacing w:line="240" w:lineRule="exact"/>
              <w:ind w:left="-103" w:right="-76"/>
              <w:rPr>
                <w:rFonts w:ascii="CordiaUPC" w:hAnsi="CordiaUPC" w:cs="CordiaUPC"/>
                <w:sz w:val="26"/>
                <w:szCs w:val="26"/>
              </w:rPr>
            </w:pPr>
          </w:p>
        </w:tc>
        <w:tc>
          <w:tcPr>
            <w:tcW w:w="1155" w:type="dxa"/>
            <w:vAlign w:val="bottom"/>
          </w:tcPr>
          <w:p w14:paraId="4BFA0F67" w14:textId="3305532C"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40</w:t>
            </w:r>
          </w:p>
        </w:tc>
      </w:tr>
      <w:tr w:rsidR="00317F04" w:rsidRPr="002D03D8" w14:paraId="1B0F54E8" w14:textId="77777777" w:rsidTr="00317F04">
        <w:tc>
          <w:tcPr>
            <w:tcW w:w="4237" w:type="dxa"/>
            <w:hideMark/>
          </w:tcPr>
          <w:p w14:paraId="1F596218" w14:textId="77777777" w:rsidR="00317F04" w:rsidRPr="002D03D8" w:rsidRDefault="00317F04" w:rsidP="00317F04">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Investments</w:t>
            </w:r>
          </w:p>
        </w:tc>
        <w:tc>
          <w:tcPr>
            <w:tcW w:w="1079" w:type="dxa"/>
            <w:vAlign w:val="bottom"/>
          </w:tcPr>
          <w:p w14:paraId="43150404" w14:textId="6E549DFE" w:rsidR="00317F04" w:rsidRPr="002D03D8" w:rsidRDefault="00317F04" w:rsidP="00317F04">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293</w:t>
            </w:r>
          </w:p>
        </w:tc>
        <w:tc>
          <w:tcPr>
            <w:tcW w:w="236" w:type="dxa"/>
            <w:vAlign w:val="bottom"/>
          </w:tcPr>
          <w:p w14:paraId="1847EA5E"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19F6D49E" w14:textId="3F3DFF67" w:rsidR="00317F04" w:rsidRPr="002D03D8" w:rsidRDefault="00317F04" w:rsidP="00317F04">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w:t>
            </w:r>
          </w:p>
        </w:tc>
        <w:tc>
          <w:tcPr>
            <w:tcW w:w="236" w:type="dxa"/>
            <w:vAlign w:val="bottom"/>
          </w:tcPr>
          <w:p w14:paraId="2D477B47"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2A513061" w14:textId="487BDC13"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50</w:t>
            </w:r>
          </w:p>
        </w:tc>
        <w:tc>
          <w:tcPr>
            <w:tcW w:w="236" w:type="dxa"/>
            <w:vAlign w:val="bottom"/>
          </w:tcPr>
          <w:p w14:paraId="07B9CE10" w14:textId="77777777" w:rsidR="00317F04" w:rsidRPr="002D03D8" w:rsidRDefault="00317F04" w:rsidP="00317F04">
            <w:pPr>
              <w:tabs>
                <w:tab w:val="decimal" w:pos="704"/>
              </w:tabs>
              <w:spacing w:line="240" w:lineRule="exact"/>
              <w:ind w:left="-103" w:right="-76"/>
              <w:rPr>
                <w:rFonts w:ascii="CordiaUPC" w:hAnsi="CordiaUPC" w:cs="CordiaUPC"/>
                <w:sz w:val="26"/>
                <w:szCs w:val="26"/>
              </w:rPr>
            </w:pPr>
          </w:p>
        </w:tc>
        <w:tc>
          <w:tcPr>
            <w:tcW w:w="1155" w:type="dxa"/>
            <w:vAlign w:val="bottom"/>
          </w:tcPr>
          <w:p w14:paraId="7E22E099" w14:textId="52B68D95"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343</w:t>
            </w:r>
          </w:p>
        </w:tc>
      </w:tr>
      <w:tr w:rsidR="00317F04" w:rsidRPr="002D03D8" w14:paraId="4601285C" w14:textId="77777777" w:rsidTr="00317F04">
        <w:tc>
          <w:tcPr>
            <w:tcW w:w="4237" w:type="dxa"/>
            <w:hideMark/>
          </w:tcPr>
          <w:p w14:paraId="3638FD8E" w14:textId="77777777" w:rsidR="00317F04" w:rsidRPr="002D03D8" w:rsidRDefault="00317F04" w:rsidP="00317F04">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Loans to customers and accrued interest receivables</w:t>
            </w:r>
          </w:p>
        </w:tc>
        <w:tc>
          <w:tcPr>
            <w:tcW w:w="1079" w:type="dxa"/>
            <w:vAlign w:val="bottom"/>
          </w:tcPr>
          <w:p w14:paraId="4364100B" w14:textId="40626E50" w:rsidR="00317F04" w:rsidRPr="002D03D8" w:rsidRDefault="00317F04" w:rsidP="00317F04">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15,994</w:t>
            </w:r>
          </w:p>
        </w:tc>
        <w:tc>
          <w:tcPr>
            <w:tcW w:w="236" w:type="dxa"/>
            <w:vAlign w:val="bottom"/>
          </w:tcPr>
          <w:p w14:paraId="70C85F91"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52073B41" w14:textId="1B2EBD18" w:rsidR="00317F04" w:rsidRPr="002D03D8" w:rsidRDefault="00317F04" w:rsidP="00317F04">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27,049</w:t>
            </w:r>
          </w:p>
        </w:tc>
        <w:tc>
          <w:tcPr>
            <w:tcW w:w="236" w:type="dxa"/>
            <w:vAlign w:val="bottom"/>
          </w:tcPr>
          <w:p w14:paraId="7A7916EF"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1271C55D" w14:textId="6B1906E0"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15,359</w:t>
            </w:r>
          </w:p>
        </w:tc>
        <w:tc>
          <w:tcPr>
            <w:tcW w:w="236" w:type="dxa"/>
            <w:vAlign w:val="bottom"/>
          </w:tcPr>
          <w:p w14:paraId="31AD420D" w14:textId="77777777" w:rsidR="00317F04" w:rsidRPr="002D03D8" w:rsidRDefault="00317F04" w:rsidP="00317F04">
            <w:pPr>
              <w:tabs>
                <w:tab w:val="decimal" w:pos="704"/>
              </w:tabs>
              <w:spacing w:line="240" w:lineRule="exact"/>
              <w:ind w:left="-103" w:right="-76"/>
              <w:rPr>
                <w:rFonts w:ascii="CordiaUPC" w:hAnsi="CordiaUPC" w:cs="CordiaUPC"/>
                <w:sz w:val="26"/>
                <w:szCs w:val="26"/>
              </w:rPr>
            </w:pPr>
          </w:p>
        </w:tc>
        <w:tc>
          <w:tcPr>
            <w:tcW w:w="1155" w:type="dxa"/>
            <w:vAlign w:val="bottom"/>
          </w:tcPr>
          <w:p w14:paraId="5ECBA837" w14:textId="3A29B251"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58,402</w:t>
            </w:r>
          </w:p>
        </w:tc>
      </w:tr>
      <w:tr w:rsidR="00317F04" w:rsidRPr="002D03D8" w14:paraId="7CF69C69" w14:textId="77777777" w:rsidTr="00317F04">
        <w:tc>
          <w:tcPr>
            <w:tcW w:w="4237" w:type="dxa"/>
            <w:hideMark/>
          </w:tcPr>
          <w:p w14:paraId="35763E38" w14:textId="77777777" w:rsidR="00317F04" w:rsidRPr="002D03D8" w:rsidRDefault="00317F04" w:rsidP="00317F04">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 xml:space="preserve">Other </w:t>
            </w:r>
            <w:r w:rsidRPr="002D03D8">
              <w:rPr>
                <w:rFonts w:ascii="CordiaUPC" w:hAnsi="CordiaUPC" w:cs="CordiaUPC"/>
                <w:sz w:val="26"/>
                <w:szCs w:val="26"/>
                <w:lang w:eastAsia="th-TH" w:bidi="th-TH"/>
              </w:rPr>
              <w:t xml:space="preserve">financial </w:t>
            </w:r>
            <w:r w:rsidRPr="002D03D8">
              <w:rPr>
                <w:rFonts w:ascii="CordiaUPC" w:hAnsi="CordiaUPC" w:cs="CordiaUPC"/>
                <w:sz w:val="26"/>
                <w:szCs w:val="26"/>
                <w:lang w:eastAsia="th-TH"/>
              </w:rPr>
              <w:t>assets</w:t>
            </w:r>
          </w:p>
        </w:tc>
        <w:tc>
          <w:tcPr>
            <w:tcW w:w="1079" w:type="dxa"/>
            <w:vAlign w:val="bottom"/>
          </w:tcPr>
          <w:p w14:paraId="143DBA4C" w14:textId="6CAA997A" w:rsidR="00317F04" w:rsidRPr="002D03D8" w:rsidRDefault="00317F04" w:rsidP="00317F04">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3</w:t>
            </w:r>
          </w:p>
        </w:tc>
        <w:tc>
          <w:tcPr>
            <w:tcW w:w="236" w:type="dxa"/>
            <w:vAlign w:val="bottom"/>
          </w:tcPr>
          <w:p w14:paraId="1F20A1D2"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41ECAF35" w14:textId="67CEC52B" w:rsidR="00317F04" w:rsidRPr="002D03D8" w:rsidRDefault="00317F04" w:rsidP="00317F04">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46</w:t>
            </w:r>
          </w:p>
        </w:tc>
        <w:tc>
          <w:tcPr>
            <w:tcW w:w="236" w:type="dxa"/>
            <w:vAlign w:val="bottom"/>
          </w:tcPr>
          <w:p w14:paraId="300A6DC1"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1B21555D" w14:textId="026EF989"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216</w:t>
            </w:r>
          </w:p>
        </w:tc>
        <w:tc>
          <w:tcPr>
            <w:tcW w:w="236" w:type="dxa"/>
            <w:vAlign w:val="bottom"/>
          </w:tcPr>
          <w:p w14:paraId="68D498DD" w14:textId="77777777" w:rsidR="00317F04" w:rsidRPr="002D03D8" w:rsidRDefault="00317F04" w:rsidP="00317F04">
            <w:pPr>
              <w:tabs>
                <w:tab w:val="decimal" w:pos="704"/>
              </w:tabs>
              <w:spacing w:line="240" w:lineRule="exact"/>
              <w:ind w:left="-103" w:right="-76"/>
              <w:rPr>
                <w:rFonts w:ascii="CordiaUPC" w:hAnsi="CordiaUPC" w:cs="CordiaUPC"/>
                <w:sz w:val="26"/>
                <w:szCs w:val="26"/>
              </w:rPr>
            </w:pPr>
          </w:p>
        </w:tc>
        <w:tc>
          <w:tcPr>
            <w:tcW w:w="1155" w:type="dxa"/>
            <w:vAlign w:val="bottom"/>
          </w:tcPr>
          <w:p w14:paraId="3EF94C73" w14:textId="7667BA5C"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265</w:t>
            </w:r>
          </w:p>
        </w:tc>
      </w:tr>
      <w:tr w:rsidR="00317F04" w:rsidRPr="002D03D8" w14:paraId="596D40F2" w14:textId="77777777" w:rsidTr="00317F04">
        <w:tc>
          <w:tcPr>
            <w:tcW w:w="4237" w:type="dxa"/>
            <w:hideMark/>
          </w:tcPr>
          <w:p w14:paraId="1BDB50AC" w14:textId="77777777" w:rsidR="00317F04" w:rsidRPr="002D03D8" w:rsidRDefault="00317F04" w:rsidP="00317F04">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Loan commitments and financial guarantee</w:t>
            </w:r>
          </w:p>
        </w:tc>
        <w:tc>
          <w:tcPr>
            <w:tcW w:w="1079" w:type="dxa"/>
            <w:vAlign w:val="bottom"/>
          </w:tcPr>
          <w:p w14:paraId="47B298F2" w14:textId="2A884FBD" w:rsidR="00317F04" w:rsidRPr="002D03D8" w:rsidRDefault="00317F04" w:rsidP="00317F04">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2,134</w:t>
            </w:r>
          </w:p>
        </w:tc>
        <w:tc>
          <w:tcPr>
            <w:tcW w:w="236" w:type="dxa"/>
            <w:vAlign w:val="bottom"/>
          </w:tcPr>
          <w:p w14:paraId="29A25A2D"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546A3727" w14:textId="4A67BFE1" w:rsidR="00317F04" w:rsidRPr="002D03D8" w:rsidRDefault="00317F04" w:rsidP="00317F04">
            <w:pPr>
              <w:tabs>
                <w:tab w:val="decimal" w:pos="704"/>
              </w:tabs>
              <w:spacing w:line="240" w:lineRule="exact"/>
              <w:ind w:right="-76"/>
              <w:rPr>
                <w:rFonts w:ascii="CordiaUPC" w:hAnsi="CordiaUPC" w:cs="CordiaUPC"/>
                <w:sz w:val="26"/>
                <w:szCs w:val="26"/>
              </w:rPr>
            </w:pPr>
            <w:r w:rsidRPr="002D03D8">
              <w:rPr>
                <w:rFonts w:ascii="CordiaUPC" w:hAnsi="CordiaUPC" w:cs="CordiaUPC"/>
                <w:sz w:val="26"/>
                <w:szCs w:val="26"/>
              </w:rPr>
              <w:t>502</w:t>
            </w:r>
          </w:p>
        </w:tc>
        <w:tc>
          <w:tcPr>
            <w:tcW w:w="236" w:type="dxa"/>
            <w:vAlign w:val="bottom"/>
          </w:tcPr>
          <w:p w14:paraId="09D2C5F6" w14:textId="77777777" w:rsidR="00317F04" w:rsidRPr="002D03D8" w:rsidRDefault="00317F04" w:rsidP="00317F04">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76012C54" w14:textId="0938F9C0"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358</w:t>
            </w:r>
          </w:p>
        </w:tc>
        <w:tc>
          <w:tcPr>
            <w:tcW w:w="236" w:type="dxa"/>
            <w:vAlign w:val="bottom"/>
          </w:tcPr>
          <w:p w14:paraId="260E9B09" w14:textId="77777777" w:rsidR="00317F04" w:rsidRPr="002D03D8" w:rsidRDefault="00317F04" w:rsidP="00317F04">
            <w:pPr>
              <w:tabs>
                <w:tab w:val="decimal" w:pos="704"/>
              </w:tabs>
              <w:spacing w:line="240" w:lineRule="exact"/>
              <w:ind w:left="-103" w:right="-76"/>
              <w:rPr>
                <w:rFonts w:ascii="CordiaUPC" w:hAnsi="CordiaUPC" w:cs="CordiaUPC"/>
                <w:sz w:val="26"/>
                <w:szCs w:val="26"/>
              </w:rPr>
            </w:pPr>
          </w:p>
        </w:tc>
        <w:tc>
          <w:tcPr>
            <w:tcW w:w="1155" w:type="dxa"/>
            <w:vAlign w:val="bottom"/>
          </w:tcPr>
          <w:p w14:paraId="195E8050" w14:textId="69D1FA83" w:rsidR="00317F04" w:rsidRPr="002D03D8" w:rsidRDefault="00317F04" w:rsidP="00317F04">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2,994</w:t>
            </w:r>
          </w:p>
        </w:tc>
      </w:tr>
    </w:tbl>
    <w:p w14:paraId="4F61737B" w14:textId="77777777" w:rsidR="00097EA8" w:rsidRPr="002D03D8" w:rsidRDefault="00097EA8" w:rsidP="00097EA8">
      <w:pPr>
        <w:spacing w:line="240" w:lineRule="exact"/>
        <w:jc w:val="thaiDistribute"/>
        <w:rPr>
          <w:rFonts w:ascii="CordiaUPC" w:hAnsi="CordiaUPC" w:cs="CordiaUPC"/>
          <w:sz w:val="26"/>
          <w:szCs w:val="26"/>
          <w:lang w:eastAsia="x-none" w:bidi="th-TH"/>
        </w:rPr>
      </w:pPr>
    </w:p>
    <w:p w14:paraId="68982147" w14:textId="04E1D5A8" w:rsidR="002C49D4" w:rsidRPr="002D03D8" w:rsidRDefault="002C49D4">
      <w:pPr>
        <w:spacing w:line="240" w:lineRule="auto"/>
        <w:rPr>
          <w:rFonts w:ascii="CordiaUPC" w:hAnsi="CordiaUPC" w:cs="CordiaUPC"/>
          <w:sz w:val="26"/>
          <w:szCs w:val="26"/>
          <w:lang w:eastAsia="x-none" w:bidi="th-TH"/>
        </w:rPr>
      </w:pPr>
      <w:r w:rsidRPr="002D03D8">
        <w:rPr>
          <w:rFonts w:ascii="CordiaUPC" w:hAnsi="CordiaUPC" w:cs="CordiaUPC"/>
          <w:sz w:val="26"/>
          <w:szCs w:val="26"/>
          <w:lang w:eastAsia="x-none" w:bidi="th-TH"/>
        </w:rPr>
        <w:br w:type="page"/>
      </w:r>
    </w:p>
    <w:p w14:paraId="66CE38E3" w14:textId="77777777" w:rsidR="00097EA8" w:rsidRPr="002D03D8" w:rsidRDefault="00097EA8" w:rsidP="00097EA8">
      <w:pPr>
        <w:spacing w:line="240" w:lineRule="exact"/>
        <w:jc w:val="thaiDistribute"/>
        <w:rPr>
          <w:rFonts w:ascii="CordiaUPC" w:hAnsi="CordiaUPC" w:cs="CordiaUPC"/>
          <w:sz w:val="26"/>
          <w:szCs w:val="26"/>
          <w:lang w:eastAsia="x-none" w:bidi="th-TH"/>
        </w:rPr>
      </w:pPr>
    </w:p>
    <w:tbl>
      <w:tblPr>
        <w:tblW w:w="9315" w:type="dxa"/>
        <w:tblInd w:w="534" w:type="dxa"/>
        <w:tblLayout w:type="fixed"/>
        <w:tblLook w:val="00A0" w:firstRow="1" w:lastRow="0" w:firstColumn="1" w:lastColumn="0" w:noHBand="0" w:noVBand="0"/>
      </w:tblPr>
      <w:tblGrid>
        <w:gridCol w:w="4237"/>
        <w:gridCol w:w="1079"/>
        <w:gridCol w:w="236"/>
        <w:gridCol w:w="1023"/>
        <w:gridCol w:w="236"/>
        <w:gridCol w:w="1113"/>
        <w:gridCol w:w="236"/>
        <w:gridCol w:w="1155"/>
      </w:tblGrid>
      <w:tr w:rsidR="00097EA8" w:rsidRPr="002D03D8" w14:paraId="4E5E7946" w14:textId="77777777" w:rsidTr="00097EA8">
        <w:trPr>
          <w:tblHeader/>
        </w:trPr>
        <w:tc>
          <w:tcPr>
            <w:tcW w:w="4239" w:type="dxa"/>
          </w:tcPr>
          <w:p w14:paraId="2F419AB4" w14:textId="77777777" w:rsidR="00097EA8" w:rsidRPr="002D03D8" w:rsidRDefault="00097EA8">
            <w:pPr>
              <w:spacing w:line="240" w:lineRule="exact"/>
              <w:ind w:right="-104"/>
              <w:rPr>
                <w:rFonts w:ascii="CordiaUPC" w:hAnsi="CordiaUPC" w:cs="CordiaUPC"/>
                <w:sz w:val="26"/>
                <w:szCs w:val="26"/>
                <w:lang w:eastAsia="th-TH"/>
              </w:rPr>
            </w:pPr>
          </w:p>
        </w:tc>
        <w:tc>
          <w:tcPr>
            <w:tcW w:w="5082" w:type="dxa"/>
            <w:gridSpan w:val="7"/>
            <w:hideMark/>
          </w:tcPr>
          <w:p w14:paraId="02D8B32D" w14:textId="77777777" w:rsidR="00097EA8" w:rsidRPr="002D03D8" w:rsidRDefault="00097EA8">
            <w:pPr>
              <w:spacing w:line="240" w:lineRule="exact"/>
              <w:ind w:left="-108" w:right="-108"/>
              <w:jc w:val="center"/>
              <w:rPr>
                <w:rFonts w:ascii="CordiaUPC" w:hAnsi="CordiaUPC" w:cs="CordiaUPC"/>
                <w:sz w:val="26"/>
                <w:szCs w:val="26"/>
                <w:lang w:bidi="th-TH"/>
              </w:rPr>
            </w:pPr>
            <w:r w:rsidRPr="002D03D8">
              <w:rPr>
                <w:rFonts w:ascii="CordiaUPC" w:hAnsi="CordiaUPC" w:cs="CordiaUPC"/>
                <w:b/>
                <w:bCs/>
                <w:sz w:val="26"/>
                <w:szCs w:val="26"/>
              </w:rPr>
              <w:t>Bank only</w:t>
            </w:r>
          </w:p>
        </w:tc>
      </w:tr>
      <w:tr w:rsidR="00097EA8" w:rsidRPr="002D03D8" w14:paraId="3D8FC93C" w14:textId="77777777" w:rsidTr="00097EA8">
        <w:trPr>
          <w:tblHeader/>
        </w:trPr>
        <w:tc>
          <w:tcPr>
            <w:tcW w:w="4239" w:type="dxa"/>
          </w:tcPr>
          <w:p w14:paraId="195F478E" w14:textId="77777777" w:rsidR="00097EA8" w:rsidRPr="002D03D8" w:rsidRDefault="00097EA8">
            <w:pPr>
              <w:spacing w:line="240" w:lineRule="exact"/>
              <w:ind w:right="-104"/>
              <w:rPr>
                <w:rFonts w:ascii="CordiaUPC" w:hAnsi="CordiaUPC" w:cs="CordiaUPC"/>
                <w:sz w:val="26"/>
                <w:szCs w:val="26"/>
                <w:lang w:eastAsia="th-TH"/>
              </w:rPr>
            </w:pPr>
          </w:p>
        </w:tc>
        <w:tc>
          <w:tcPr>
            <w:tcW w:w="5082" w:type="dxa"/>
            <w:gridSpan w:val="7"/>
            <w:hideMark/>
          </w:tcPr>
          <w:p w14:paraId="7748C3E3" w14:textId="77777777" w:rsidR="00097EA8" w:rsidRPr="002D03D8" w:rsidRDefault="00097EA8">
            <w:pPr>
              <w:spacing w:line="240" w:lineRule="exact"/>
              <w:ind w:left="-108" w:right="-108"/>
              <w:jc w:val="center"/>
              <w:rPr>
                <w:rFonts w:ascii="CordiaUPC" w:hAnsi="CordiaUPC" w:cs="CordiaUPC"/>
                <w:sz w:val="26"/>
                <w:szCs w:val="26"/>
                <w:lang w:val="en-US"/>
              </w:rPr>
            </w:pPr>
            <w:r w:rsidRPr="002D03D8">
              <w:rPr>
                <w:rFonts w:ascii="CordiaUPC" w:eastAsia="Times New Roman" w:hAnsi="CordiaUPC" w:cs="CordiaUPC"/>
                <w:sz w:val="26"/>
                <w:szCs w:val="26"/>
                <w:lang w:bidi="th-TH"/>
              </w:rPr>
              <w:t>31 December 202</w:t>
            </w:r>
            <w:r w:rsidRPr="002D03D8">
              <w:rPr>
                <w:rFonts w:ascii="CordiaUPC" w:eastAsia="Times New Roman" w:hAnsi="CordiaUPC" w:cs="CordiaUPC"/>
                <w:sz w:val="26"/>
                <w:szCs w:val="26"/>
                <w:lang w:val="en-US" w:bidi="th-TH"/>
              </w:rPr>
              <w:t>4</w:t>
            </w:r>
          </w:p>
        </w:tc>
      </w:tr>
      <w:tr w:rsidR="00097EA8" w:rsidRPr="002D03D8" w14:paraId="0E8C67E5" w14:textId="77777777" w:rsidTr="00097EA8">
        <w:trPr>
          <w:tblHeader/>
        </w:trPr>
        <w:tc>
          <w:tcPr>
            <w:tcW w:w="4239" w:type="dxa"/>
          </w:tcPr>
          <w:p w14:paraId="5027E0AE" w14:textId="77777777" w:rsidR="00097EA8" w:rsidRPr="002D03D8" w:rsidRDefault="00097EA8">
            <w:pPr>
              <w:spacing w:line="240" w:lineRule="exact"/>
              <w:ind w:right="-104"/>
              <w:rPr>
                <w:rFonts w:ascii="CordiaUPC" w:hAnsi="CordiaUPC" w:cs="CordiaUPC"/>
                <w:sz w:val="26"/>
                <w:szCs w:val="26"/>
                <w:lang w:eastAsia="th-TH"/>
              </w:rPr>
            </w:pPr>
          </w:p>
        </w:tc>
        <w:tc>
          <w:tcPr>
            <w:tcW w:w="1080" w:type="dxa"/>
          </w:tcPr>
          <w:p w14:paraId="24E363E8" w14:textId="77777777" w:rsidR="00097EA8" w:rsidRPr="002D03D8" w:rsidRDefault="00097EA8">
            <w:pPr>
              <w:spacing w:line="240" w:lineRule="exact"/>
              <w:ind w:left="-108" w:right="-108"/>
              <w:jc w:val="center"/>
              <w:rPr>
                <w:rFonts w:ascii="CordiaUPC" w:hAnsi="CordiaUPC" w:cs="CordiaUPC"/>
                <w:sz w:val="26"/>
                <w:szCs w:val="26"/>
              </w:rPr>
            </w:pPr>
          </w:p>
        </w:tc>
        <w:tc>
          <w:tcPr>
            <w:tcW w:w="236" w:type="dxa"/>
          </w:tcPr>
          <w:p w14:paraId="427C75F3" w14:textId="77777777" w:rsidR="00097EA8" w:rsidRPr="002D03D8" w:rsidRDefault="00097EA8">
            <w:pPr>
              <w:spacing w:line="240" w:lineRule="exact"/>
              <w:ind w:left="-108" w:right="-108"/>
              <w:jc w:val="center"/>
              <w:rPr>
                <w:rFonts w:ascii="CordiaUPC" w:hAnsi="CordiaUPC" w:cs="CordiaUPC"/>
                <w:sz w:val="26"/>
                <w:szCs w:val="26"/>
              </w:rPr>
            </w:pPr>
          </w:p>
        </w:tc>
        <w:tc>
          <w:tcPr>
            <w:tcW w:w="1024" w:type="dxa"/>
            <w:hideMark/>
          </w:tcPr>
          <w:p w14:paraId="3BC5CDBC"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Lifetime</w:t>
            </w:r>
          </w:p>
        </w:tc>
        <w:tc>
          <w:tcPr>
            <w:tcW w:w="236" w:type="dxa"/>
            <w:vAlign w:val="bottom"/>
          </w:tcPr>
          <w:p w14:paraId="2E7272B3" w14:textId="77777777" w:rsidR="00097EA8" w:rsidRPr="002D03D8" w:rsidRDefault="00097EA8">
            <w:pPr>
              <w:spacing w:line="240" w:lineRule="exact"/>
              <w:ind w:left="-108" w:right="-108"/>
              <w:jc w:val="center"/>
              <w:rPr>
                <w:rFonts w:ascii="CordiaUPC" w:hAnsi="CordiaUPC" w:cs="CordiaUPC"/>
                <w:sz w:val="26"/>
                <w:szCs w:val="26"/>
              </w:rPr>
            </w:pPr>
          </w:p>
        </w:tc>
        <w:tc>
          <w:tcPr>
            <w:tcW w:w="1114" w:type="dxa"/>
            <w:hideMark/>
          </w:tcPr>
          <w:p w14:paraId="77A708DA"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Lifetime</w:t>
            </w:r>
          </w:p>
        </w:tc>
        <w:tc>
          <w:tcPr>
            <w:tcW w:w="236" w:type="dxa"/>
          </w:tcPr>
          <w:p w14:paraId="5E0B8C81" w14:textId="77777777" w:rsidR="00097EA8" w:rsidRPr="002D03D8" w:rsidRDefault="00097EA8">
            <w:pPr>
              <w:spacing w:line="240" w:lineRule="exact"/>
              <w:ind w:left="-108" w:right="-108"/>
              <w:jc w:val="center"/>
              <w:rPr>
                <w:rFonts w:ascii="CordiaUPC" w:hAnsi="CordiaUPC" w:cs="CordiaUPC"/>
                <w:sz w:val="26"/>
                <w:szCs w:val="26"/>
              </w:rPr>
            </w:pPr>
          </w:p>
        </w:tc>
        <w:tc>
          <w:tcPr>
            <w:tcW w:w="1156" w:type="dxa"/>
          </w:tcPr>
          <w:p w14:paraId="7C1A0DB2" w14:textId="77777777" w:rsidR="00097EA8" w:rsidRPr="002D03D8" w:rsidRDefault="00097EA8">
            <w:pPr>
              <w:spacing w:line="240" w:lineRule="exact"/>
              <w:ind w:left="-108" w:right="-108"/>
              <w:jc w:val="center"/>
              <w:rPr>
                <w:rFonts w:ascii="CordiaUPC" w:hAnsi="CordiaUPC" w:cs="CordiaUPC"/>
                <w:sz w:val="26"/>
                <w:szCs w:val="26"/>
              </w:rPr>
            </w:pPr>
          </w:p>
        </w:tc>
      </w:tr>
      <w:tr w:rsidR="00097EA8" w:rsidRPr="002D03D8" w14:paraId="531A3E81" w14:textId="77777777" w:rsidTr="00097EA8">
        <w:trPr>
          <w:tblHeader/>
        </w:trPr>
        <w:tc>
          <w:tcPr>
            <w:tcW w:w="4239" w:type="dxa"/>
          </w:tcPr>
          <w:p w14:paraId="3B7A63FB" w14:textId="77777777" w:rsidR="00097EA8" w:rsidRPr="002D03D8" w:rsidRDefault="00097EA8">
            <w:pPr>
              <w:spacing w:line="240" w:lineRule="exact"/>
              <w:ind w:right="-104"/>
              <w:rPr>
                <w:rFonts w:ascii="CordiaUPC" w:hAnsi="CordiaUPC" w:cs="CordiaUPC"/>
                <w:sz w:val="26"/>
                <w:szCs w:val="26"/>
                <w:lang w:eastAsia="th-TH"/>
              </w:rPr>
            </w:pPr>
          </w:p>
        </w:tc>
        <w:tc>
          <w:tcPr>
            <w:tcW w:w="1080" w:type="dxa"/>
          </w:tcPr>
          <w:p w14:paraId="615A58F7" w14:textId="77777777" w:rsidR="00097EA8" w:rsidRPr="002D03D8" w:rsidRDefault="00097EA8">
            <w:pPr>
              <w:spacing w:line="240" w:lineRule="exact"/>
              <w:ind w:left="-108" w:right="-108"/>
              <w:jc w:val="center"/>
              <w:rPr>
                <w:rFonts w:ascii="CordiaUPC" w:hAnsi="CordiaUPC" w:cs="CordiaUPC"/>
                <w:sz w:val="26"/>
                <w:szCs w:val="26"/>
              </w:rPr>
            </w:pPr>
          </w:p>
        </w:tc>
        <w:tc>
          <w:tcPr>
            <w:tcW w:w="236" w:type="dxa"/>
          </w:tcPr>
          <w:p w14:paraId="6213F231" w14:textId="77777777" w:rsidR="00097EA8" w:rsidRPr="002D03D8" w:rsidRDefault="00097EA8">
            <w:pPr>
              <w:spacing w:line="240" w:lineRule="exact"/>
              <w:ind w:left="-108" w:right="-108"/>
              <w:jc w:val="center"/>
              <w:rPr>
                <w:rFonts w:ascii="CordiaUPC" w:hAnsi="CordiaUPC" w:cs="CordiaUPC"/>
                <w:sz w:val="26"/>
                <w:szCs w:val="26"/>
              </w:rPr>
            </w:pPr>
          </w:p>
        </w:tc>
        <w:tc>
          <w:tcPr>
            <w:tcW w:w="1024" w:type="dxa"/>
            <w:hideMark/>
          </w:tcPr>
          <w:p w14:paraId="323F224F"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ECL,</w:t>
            </w:r>
          </w:p>
        </w:tc>
        <w:tc>
          <w:tcPr>
            <w:tcW w:w="236" w:type="dxa"/>
            <w:vAlign w:val="bottom"/>
          </w:tcPr>
          <w:p w14:paraId="3B1408BE" w14:textId="77777777" w:rsidR="00097EA8" w:rsidRPr="002D03D8" w:rsidRDefault="00097EA8">
            <w:pPr>
              <w:spacing w:line="240" w:lineRule="exact"/>
              <w:ind w:left="-108" w:right="-108"/>
              <w:jc w:val="center"/>
              <w:rPr>
                <w:rFonts w:ascii="CordiaUPC" w:hAnsi="CordiaUPC" w:cs="CordiaUPC"/>
                <w:sz w:val="26"/>
                <w:szCs w:val="26"/>
              </w:rPr>
            </w:pPr>
          </w:p>
        </w:tc>
        <w:tc>
          <w:tcPr>
            <w:tcW w:w="1114" w:type="dxa"/>
            <w:hideMark/>
          </w:tcPr>
          <w:p w14:paraId="0AA024E9"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ECL,</w:t>
            </w:r>
          </w:p>
        </w:tc>
        <w:tc>
          <w:tcPr>
            <w:tcW w:w="236" w:type="dxa"/>
          </w:tcPr>
          <w:p w14:paraId="3CB4C7DA" w14:textId="77777777" w:rsidR="00097EA8" w:rsidRPr="002D03D8" w:rsidRDefault="00097EA8">
            <w:pPr>
              <w:spacing w:line="240" w:lineRule="exact"/>
              <w:ind w:left="-108" w:right="-108"/>
              <w:jc w:val="center"/>
              <w:rPr>
                <w:rFonts w:ascii="CordiaUPC" w:hAnsi="CordiaUPC" w:cs="CordiaUPC"/>
                <w:sz w:val="26"/>
                <w:szCs w:val="26"/>
              </w:rPr>
            </w:pPr>
          </w:p>
        </w:tc>
        <w:tc>
          <w:tcPr>
            <w:tcW w:w="1156" w:type="dxa"/>
          </w:tcPr>
          <w:p w14:paraId="7E63BB6D" w14:textId="77777777" w:rsidR="00097EA8" w:rsidRPr="002D03D8" w:rsidRDefault="00097EA8">
            <w:pPr>
              <w:spacing w:line="240" w:lineRule="exact"/>
              <w:ind w:left="-108" w:right="-108"/>
              <w:jc w:val="center"/>
              <w:rPr>
                <w:rFonts w:ascii="CordiaUPC" w:hAnsi="CordiaUPC" w:cs="CordiaUPC"/>
                <w:sz w:val="26"/>
                <w:szCs w:val="26"/>
              </w:rPr>
            </w:pPr>
          </w:p>
        </w:tc>
      </w:tr>
      <w:tr w:rsidR="00097EA8" w:rsidRPr="002D03D8" w14:paraId="629872A3" w14:textId="77777777" w:rsidTr="00097EA8">
        <w:trPr>
          <w:tblHeader/>
        </w:trPr>
        <w:tc>
          <w:tcPr>
            <w:tcW w:w="4239" w:type="dxa"/>
          </w:tcPr>
          <w:p w14:paraId="30DCC916" w14:textId="77777777" w:rsidR="00097EA8" w:rsidRPr="002D03D8" w:rsidRDefault="00097EA8">
            <w:pPr>
              <w:spacing w:line="240" w:lineRule="exact"/>
              <w:ind w:right="-104"/>
              <w:rPr>
                <w:rFonts w:ascii="CordiaUPC" w:hAnsi="CordiaUPC" w:cs="CordiaUPC"/>
                <w:sz w:val="26"/>
                <w:szCs w:val="26"/>
                <w:lang w:eastAsia="th-TH"/>
              </w:rPr>
            </w:pPr>
          </w:p>
        </w:tc>
        <w:tc>
          <w:tcPr>
            <w:tcW w:w="1080" w:type="dxa"/>
            <w:hideMark/>
          </w:tcPr>
          <w:p w14:paraId="211B0BE3"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12-Month</w:t>
            </w:r>
          </w:p>
        </w:tc>
        <w:tc>
          <w:tcPr>
            <w:tcW w:w="236" w:type="dxa"/>
          </w:tcPr>
          <w:p w14:paraId="25A3D477" w14:textId="77777777" w:rsidR="00097EA8" w:rsidRPr="002D03D8" w:rsidRDefault="00097EA8">
            <w:pPr>
              <w:spacing w:line="240" w:lineRule="exact"/>
              <w:ind w:left="-108" w:right="-108"/>
              <w:jc w:val="center"/>
              <w:rPr>
                <w:rFonts w:ascii="CordiaUPC" w:hAnsi="CordiaUPC" w:cs="CordiaUPC"/>
                <w:sz w:val="26"/>
                <w:szCs w:val="26"/>
              </w:rPr>
            </w:pPr>
          </w:p>
        </w:tc>
        <w:tc>
          <w:tcPr>
            <w:tcW w:w="1024" w:type="dxa"/>
            <w:hideMark/>
          </w:tcPr>
          <w:p w14:paraId="191A9A45"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not credit</w:t>
            </w:r>
          </w:p>
        </w:tc>
        <w:tc>
          <w:tcPr>
            <w:tcW w:w="236" w:type="dxa"/>
            <w:vAlign w:val="bottom"/>
          </w:tcPr>
          <w:p w14:paraId="2C9D1605" w14:textId="77777777" w:rsidR="00097EA8" w:rsidRPr="002D03D8" w:rsidRDefault="00097EA8">
            <w:pPr>
              <w:spacing w:line="240" w:lineRule="exact"/>
              <w:ind w:left="-108" w:right="-108"/>
              <w:jc w:val="center"/>
              <w:rPr>
                <w:rFonts w:ascii="CordiaUPC" w:hAnsi="CordiaUPC" w:cs="CordiaUPC"/>
                <w:sz w:val="26"/>
                <w:szCs w:val="26"/>
              </w:rPr>
            </w:pPr>
          </w:p>
        </w:tc>
        <w:tc>
          <w:tcPr>
            <w:tcW w:w="1114" w:type="dxa"/>
            <w:hideMark/>
          </w:tcPr>
          <w:p w14:paraId="21628633"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credit</w:t>
            </w:r>
          </w:p>
        </w:tc>
        <w:tc>
          <w:tcPr>
            <w:tcW w:w="236" w:type="dxa"/>
          </w:tcPr>
          <w:p w14:paraId="5BC317D6" w14:textId="77777777" w:rsidR="00097EA8" w:rsidRPr="002D03D8" w:rsidRDefault="00097EA8">
            <w:pPr>
              <w:spacing w:line="240" w:lineRule="exact"/>
              <w:ind w:left="-108" w:right="-108"/>
              <w:jc w:val="center"/>
              <w:rPr>
                <w:rFonts w:ascii="CordiaUPC" w:hAnsi="CordiaUPC" w:cs="CordiaUPC"/>
                <w:sz w:val="26"/>
                <w:szCs w:val="26"/>
              </w:rPr>
            </w:pPr>
          </w:p>
        </w:tc>
        <w:tc>
          <w:tcPr>
            <w:tcW w:w="1156" w:type="dxa"/>
          </w:tcPr>
          <w:p w14:paraId="66764741" w14:textId="77777777" w:rsidR="00097EA8" w:rsidRPr="002D03D8" w:rsidRDefault="00097EA8">
            <w:pPr>
              <w:spacing w:line="240" w:lineRule="exact"/>
              <w:ind w:left="-108" w:right="-108"/>
              <w:jc w:val="center"/>
              <w:rPr>
                <w:rFonts w:ascii="CordiaUPC" w:hAnsi="CordiaUPC" w:cs="CordiaUPC"/>
                <w:sz w:val="26"/>
                <w:szCs w:val="26"/>
              </w:rPr>
            </w:pPr>
          </w:p>
        </w:tc>
      </w:tr>
      <w:tr w:rsidR="00097EA8" w:rsidRPr="002D03D8" w14:paraId="7E768ABB" w14:textId="77777777" w:rsidTr="00097EA8">
        <w:trPr>
          <w:tblHeader/>
        </w:trPr>
        <w:tc>
          <w:tcPr>
            <w:tcW w:w="4239" w:type="dxa"/>
          </w:tcPr>
          <w:p w14:paraId="0D72B1E2" w14:textId="77777777" w:rsidR="00097EA8" w:rsidRPr="002D03D8" w:rsidRDefault="00097EA8">
            <w:pPr>
              <w:spacing w:line="240" w:lineRule="exact"/>
              <w:ind w:right="-104"/>
              <w:rPr>
                <w:rFonts w:ascii="CordiaUPC" w:hAnsi="CordiaUPC" w:cs="CordiaUPC"/>
                <w:sz w:val="26"/>
                <w:szCs w:val="26"/>
                <w:lang w:eastAsia="th-TH"/>
              </w:rPr>
            </w:pPr>
          </w:p>
        </w:tc>
        <w:tc>
          <w:tcPr>
            <w:tcW w:w="1080" w:type="dxa"/>
            <w:hideMark/>
          </w:tcPr>
          <w:p w14:paraId="041ED657"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ECL</w:t>
            </w:r>
          </w:p>
        </w:tc>
        <w:tc>
          <w:tcPr>
            <w:tcW w:w="236" w:type="dxa"/>
          </w:tcPr>
          <w:p w14:paraId="2E1173AA" w14:textId="77777777" w:rsidR="00097EA8" w:rsidRPr="002D03D8" w:rsidRDefault="00097EA8">
            <w:pPr>
              <w:spacing w:line="240" w:lineRule="exact"/>
              <w:ind w:left="-108" w:right="-108"/>
              <w:jc w:val="center"/>
              <w:rPr>
                <w:rFonts w:ascii="CordiaUPC" w:hAnsi="CordiaUPC" w:cs="CordiaUPC"/>
                <w:sz w:val="26"/>
                <w:szCs w:val="26"/>
              </w:rPr>
            </w:pPr>
          </w:p>
        </w:tc>
        <w:tc>
          <w:tcPr>
            <w:tcW w:w="1024" w:type="dxa"/>
            <w:hideMark/>
          </w:tcPr>
          <w:p w14:paraId="6E8F131A"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impaired</w:t>
            </w:r>
          </w:p>
        </w:tc>
        <w:tc>
          <w:tcPr>
            <w:tcW w:w="236" w:type="dxa"/>
            <w:vAlign w:val="bottom"/>
          </w:tcPr>
          <w:p w14:paraId="01DCBE31" w14:textId="77777777" w:rsidR="00097EA8" w:rsidRPr="002D03D8" w:rsidRDefault="00097EA8">
            <w:pPr>
              <w:spacing w:line="240" w:lineRule="exact"/>
              <w:ind w:left="-108" w:right="-108"/>
              <w:jc w:val="center"/>
              <w:rPr>
                <w:rFonts w:ascii="CordiaUPC" w:hAnsi="CordiaUPC" w:cs="CordiaUPC"/>
                <w:sz w:val="26"/>
                <w:szCs w:val="26"/>
              </w:rPr>
            </w:pPr>
          </w:p>
        </w:tc>
        <w:tc>
          <w:tcPr>
            <w:tcW w:w="1114" w:type="dxa"/>
            <w:hideMark/>
          </w:tcPr>
          <w:p w14:paraId="0C790717"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impaired</w:t>
            </w:r>
          </w:p>
        </w:tc>
        <w:tc>
          <w:tcPr>
            <w:tcW w:w="236" w:type="dxa"/>
          </w:tcPr>
          <w:p w14:paraId="1A11B40F" w14:textId="77777777" w:rsidR="00097EA8" w:rsidRPr="002D03D8" w:rsidRDefault="00097EA8">
            <w:pPr>
              <w:spacing w:line="240" w:lineRule="exact"/>
              <w:ind w:left="-108" w:right="-108"/>
              <w:jc w:val="center"/>
              <w:rPr>
                <w:rFonts w:ascii="CordiaUPC" w:hAnsi="CordiaUPC" w:cs="CordiaUPC"/>
                <w:sz w:val="26"/>
                <w:szCs w:val="26"/>
              </w:rPr>
            </w:pPr>
          </w:p>
        </w:tc>
        <w:tc>
          <w:tcPr>
            <w:tcW w:w="1156" w:type="dxa"/>
            <w:hideMark/>
          </w:tcPr>
          <w:p w14:paraId="34355E7C"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sz w:val="26"/>
                <w:szCs w:val="26"/>
              </w:rPr>
              <w:t>Total</w:t>
            </w:r>
          </w:p>
        </w:tc>
      </w:tr>
      <w:tr w:rsidR="00097EA8" w:rsidRPr="002D03D8" w14:paraId="4F08585D" w14:textId="77777777" w:rsidTr="00097EA8">
        <w:trPr>
          <w:tblHeader/>
        </w:trPr>
        <w:tc>
          <w:tcPr>
            <w:tcW w:w="4239" w:type="dxa"/>
          </w:tcPr>
          <w:p w14:paraId="24B51BAA" w14:textId="77777777" w:rsidR="00097EA8" w:rsidRPr="002D03D8" w:rsidRDefault="00097EA8">
            <w:pPr>
              <w:spacing w:line="240" w:lineRule="exact"/>
              <w:ind w:right="-104"/>
              <w:rPr>
                <w:rFonts w:ascii="CordiaUPC" w:hAnsi="CordiaUPC" w:cs="CordiaUPC"/>
                <w:sz w:val="26"/>
                <w:szCs w:val="26"/>
                <w:lang w:eastAsia="th-TH"/>
              </w:rPr>
            </w:pPr>
          </w:p>
        </w:tc>
        <w:tc>
          <w:tcPr>
            <w:tcW w:w="5082" w:type="dxa"/>
            <w:gridSpan w:val="7"/>
            <w:hideMark/>
          </w:tcPr>
          <w:p w14:paraId="52F2FE08" w14:textId="77777777" w:rsidR="00097EA8" w:rsidRPr="002D03D8" w:rsidRDefault="00097EA8">
            <w:pPr>
              <w:spacing w:line="240" w:lineRule="exact"/>
              <w:ind w:left="-108" w:right="-108"/>
              <w:jc w:val="center"/>
              <w:rPr>
                <w:rFonts w:ascii="CordiaUPC" w:hAnsi="CordiaUPC" w:cs="CordiaUPC"/>
                <w:sz w:val="26"/>
                <w:szCs w:val="26"/>
              </w:rPr>
            </w:pPr>
            <w:r w:rsidRPr="002D03D8">
              <w:rPr>
                <w:rFonts w:ascii="CordiaUPC" w:hAnsi="CordiaUPC" w:cs="CordiaUPC"/>
                <w:i/>
                <w:iCs/>
                <w:sz w:val="26"/>
                <w:szCs w:val="26"/>
              </w:rPr>
              <w:t>(in million Baht)</w:t>
            </w:r>
          </w:p>
        </w:tc>
      </w:tr>
      <w:tr w:rsidR="00097EA8" w:rsidRPr="002D03D8" w14:paraId="166D92A8" w14:textId="77777777" w:rsidTr="00097EA8">
        <w:trPr>
          <w:trHeight w:hRule="exact" w:val="290"/>
          <w:tblHeader/>
        </w:trPr>
        <w:tc>
          <w:tcPr>
            <w:tcW w:w="4239" w:type="dxa"/>
          </w:tcPr>
          <w:p w14:paraId="0E32D15D" w14:textId="77777777" w:rsidR="00097EA8" w:rsidRPr="002D03D8" w:rsidRDefault="00097EA8">
            <w:pPr>
              <w:spacing w:line="240" w:lineRule="exact"/>
              <w:ind w:right="-104"/>
              <w:rPr>
                <w:rFonts w:ascii="CordiaUPC" w:hAnsi="CordiaUPC" w:cs="CordiaUPC"/>
                <w:b/>
                <w:bCs/>
                <w:i/>
                <w:iCs/>
                <w:sz w:val="26"/>
                <w:szCs w:val="26"/>
                <w:lang w:eastAsia="th-TH"/>
              </w:rPr>
            </w:pPr>
          </w:p>
        </w:tc>
        <w:tc>
          <w:tcPr>
            <w:tcW w:w="1080" w:type="dxa"/>
          </w:tcPr>
          <w:p w14:paraId="4E968DA3"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236" w:type="dxa"/>
          </w:tcPr>
          <w:p w14:paraId="00C4908B"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024" w:type="dxa"/>
            <w:vAlign w:val="bottom"/>
          </w:tcPr>
          <w:p w14:paraId="0FE9CE4F"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236" w:type="dxa"/>
            <w:vAlign w:val="bottom"/>
          </w:tcPr>
          <w:p w14:paraId="179C6DD1"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114" w:type="dxa"/>
            <w:vAlign w:val="bottom"/>
          </w:tcPr>
          <w:p w14:paraId="672DA3FB"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236" w:type="dxa"/>
          </w:tcPr>
          <w:p w14:paraId="5CF8CD74"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156" w:type="dxa"/>
          </w:tcPr>
          <w:p w14:paraId="4FEEC7A3" w14:textId="77777777" w:rsidR="00097EA8" w:rsidRPr="002D03D8" w:rsidRDefault="00097EA8">
            <w:pPr>
              <w:tabs>
                <w:tab w:val="decimal" w:pos="704"/>
              </w:tabs>
              <w:spacing w:line="240" w:lineRule="exact"/>
              <w:ind w:left="-103" w:right="-76"/>
              <w:rPr>
                <w:rFonts w:ascii="CordiaUPC" w:hAnsi="CordiaUPC" w:cs="CordiaUPC"/>
                <w:sz w:val="26"/>
                <w:szCs w:val="26"/>
              </w:rPr>
            </w:pPr>
          </w:p>
        </w:tc>
      </w:tr>
      <w:tr w:rsidR="00097EA8" w:rsidRPr="002D03D8" w14:paraId="3E4F5951" w14:textId="77777777" w:rsidTr="00097EA8">
        <w:tc>
          <w:tcPr>
            <w:tcW w:w="4239" w:type="dxa"/>
            <w:hideMark/>
          </w:tcPr>
          <w:p w14:paraId="049FF3BA" w14:textId="77777777" w:rsidR="00097EA8" w:rsidRPr="002D03D8" w:rsidRDefault="00097EA8">
            <w:pPr>
              <w:spacing w:line="240" w:lineRule="exact"/>
              <w:ind w:right="-104"/>
              <w:rPr>
                <w:rFonts w:ascii="CordiaUPC" w:hAnsi="CordiaUPC" w:cs="CordiaUPC"/>
                <w:spacing w:val="-6"/>
                <w:sz w:val="26"/>
                <w:szCs w:val="26"/>
                <w:lang w:val="en-US" w:eastAsia="th-TH" w:bidi="th-TH"/>
              </w:rPr>
            </w:pPr>
            <w:r w:rsidRPr="002D03D8">
              <w:rPr>
                <w:rFonts w:ascii="CordiaUPC" w:hAnsi="CordiaUPC" w:cs="CordiaUPC"/>
                <w:spacing w:val="-6"/>
                <w:sz w:val="26"/>
                <w:szCs w:val="26"/>
                <w:lang w:val="en-US" w:eastAsia="th-TH" w:bidi="th-TH"/>
              </w:rPr>
              <w:t>Interbank and money market items</w:t>
            </w:r>
          </w:p>
        </w:tc>
        <w:tc>
          <w:tcPr>
            <w:tcW w:w="1080" w:type="dxa"/>
            <w:vAlign w:val="bottom"/>
            <w:hideMark/>
          </w:tcPr>
          <w:p w14:paraId="0755DEFF"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51</w:t>
            </w:r>
          </w:p>
        </w:tc>
        <w:tc>
          <w:tcPr>
            <w:tcW w:w="236" w:type="dxa"/>
            <w:vAlign w:val="bottom"/>
          </w:tcPr>
          <w:p w14:paraId="04588780" w14:textId="77777777" w:rsidR="00097EA8" w:rsidRPr="002D03D8" w:rsidRDefault="00097EA8">
            <w:pPr>
              <w:tabs>
                <w:tab w:val="decimal" w:pos="572"/>
                <w:tab w:val="decimal" w:pos="704"/>
              </w:tabs>
              <w:spacing w:line="240" w:lineRule="exact"/>
              <w:ind w:left="-103" w:right="-76"/>
              <w:rPr>
                <w:rFonts w:ascii="CordiaUPC" w:hAnsi="CordiaUPC" w:cs="CordiaUPC"/>
                <w:sz w:val="26"/>
                <w:szCs w:val="26"/>
              </w:rPr>
            </w:pPr>
          </w:p>
        </w:tc>
        <w:tc>
          <w:tcPr>
            <w:tcW w:w="1024" w:type="dxa"/>
            <w:vAlign w:val="bottom"/>
            <w:hideMark/>
          </w:tcPr>
          <w:p w14:paraId="5352E914"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w:t>
            </w:r>
          </w:p>
        </w:tc>
        <w:tc>
          <w:tcPr>
            <w:tcW w:w="236" w:type="dxa"/>
            <w:vAlign w:val="bottom"/>
          </w:tcPr>
          <w:p w14:paraId="2EC48B38" w14:textId="77777777" w:rsidR="00097EA8" w:rsidRPr="002D03D8" w:rsidRDefault="00097EA8">
            <w:pPr>
              <w:tabs>
                <w:tab w:val="decimal" w:pos="572"/>
                <w:tab w:val="decimal" w:pos="704"/>
              </w:tabs>
              <w:spacing w:line="240" w:lineRule="exact"/>
              <w:ind w:left="-103" w:right="-76"/>
              <w:rPr>
                <w:rFonts w:ascii="CordiaUPC" w:hAnsi="CordiaUPC" w:cs="CordiaUPC"/>
                <w:sz w:val="26"/>
                <w:szCs w:val="26"/>
              </w:rPr>
            </w:pPr>
          </w:p>
        </w:tc>
        <w:tc>
          <w:tcPr>
            <w:tcW w:w="1114" w:type="dxa"/>
            <w:vAlign w:val="bottom"/>
            <w:hideMark/>
          </w:tcPr>
          <w:p w14:paraId="451DACD9"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w:t>
            </w:r>
          </w:p>
        </w:tc>
        <w:tc>
          <w:tcPr>
            <w:tcW w:w="236" w:type="dxa"/>
            <w:vAlign w:val="bottom"/>
          </w:tcPr>
          <w:p w14:paraId="1E7CE1F1"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156" w:type="dxa"/>
            <w:vAlign w:val="bottom"/>
            <w:hideMark/>
          </w:tcPr>
          <w:p w14:paraId="37F49D9D"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51</w:t>
            </w:r>
          </w:p>
        </w:tc>
      </w:tr>
      <w:tr w:rsidR="00097EA8" w:rsidRPr="002D03D8" w14:paraId="1626B050" w14:textId="77777777" w:rsidTr="00097EA8">
        <w:tc>
          <w:tcPr>
            <w:tcW w:w="4239" w:type="dxa"/>
            <w:hideMark/>
          </w:tcPr>
          <w:p w14:paraId="052244A2" w14:textId="77777777" w:rsidR="00097EA8" w:rsidRPr="002D03D8" w:rsidRDefault="00097EA8">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Investments</w:t>
            </w:r>
          </w:p>
        </w:tc>
        <w:tc>
          <w:tcPr>
            <w:tcW w:w="1080" w:type="dxa"/>
            <w:vAlign w:val="bottom"/>
            <w:hideMark/>
          </w:tcPr>
          <w:p w14:paraId="0EAFA3EA"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69</w:t>
            </w:r>
          </w:p>
        </w:tc>
        <w:tc>
          <w:tcPr>
            <w:tcW w:w="236" w:type="dxa"/>
            <w:vAlign w:val="bottom"/>
          </w:tcPr>
          <w:p w14:paraId="0330102B" w14:textId="77777777" w:rsidR="00097EA8" w:rsidRPr="002D03D8" w:rsidRDefault="00097EA8">
            <w:pPr>
              <w:tabs>
                <w:tab w:val="decimal" w:pos="572"/>
                <w:tab w:val="decimal" w:pos="704"/>
              </w:tabs>
              <w:spacing w:line="240" w:lineRule="exact"/>
              <w:ind w:left="-103" w:right="-76"/>
              <w:rPr>
                <w:rFonts w:ascii="CordiaUPC" w:hAnsi="CordiaUPC" w:cs="CordiaUPC"/>
                <w:sz w:val="26"/>
                <w:szCs w:val="26"/>
              </w:rPr>
            </w:pPr>
          </w:p>
        </w:tc>
        <w:tc>
          <w:tcPr>
            <w:tcW w:w="1024" w:type="dxa"/>
            <w:vAlign w:val="bottom"/>
            <w:hideMark/>
          </w:tcPr>
          <w:p w14:paraId="65E8F206"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w:t>
            </w:r>
          </w:p>
        </w:tc>
        <w:tc>
          <w:tcPr>
            <w:tcW w:w="236" w:type="dxa"/>
            <w:vAlign w:val="bottom"/>
          </w:tcPr>
          <w:p w14:paraId="3499B70F" w14:textId="77777777" w:rsidR="00097EA8" w:rsidRPr="002D03D8" w:rsidRDefault="00097EA8">
            <w:pPr>
              <w:tabs>
                <w:tab w:val="decimal" w:pos="572"/>
                <w:tab w:val="decimal" w:pos="704"/>
              </w:tabs>
              <w:spacing w:line="240" w:lineRule="exact"/>
              <w:ind w:left="-103" w:right="-76"/>
              <w:rPr>
                <w:rFonts w:ascii="CordiaUPC" w:hAnsi="CordiaUPC" w:cs="CordiaUPC"/>
                <w:sz w:val="26"/>
                <w:szCs w:val="26"/>
              </w:rPr>
            </w:pPr>
          </w:p>
        </w:tc>
        <w:tc>
          <w:tcPr>
            <w:tcW w:w="1114" w:type="dxa"/>
            <w:vAlign w:val="bottom"/>
            <w:hideMark/>
          </w:tcPr>
          <w:p w14:paraId="081093FE"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1,305</w:t>
            </w:r>
          </w:p>
        </w:tc>
        <w:tc>
          <w:tcPr>
            <w:tcW w:w="236" w:type="dxa"/>
            <w:vAlign w:val="bottom"/>
          </w:tcPr>
          <w:p w14:paraId="7F0A2D12"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156" w:type="dxa"/>
            <w:vAlign w:val="bottom"/>
            <w:hideMark/>
          </w:tcPr>
          <w:p w14:paraId="446FF56A"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1,374</w:t>
            </w:r>
          </w:p>
        </w:tc>
      </w:tr>
      <w:tr w:rsidR="00097EA8" w:rsidRPr="002D03D8" w14:paraId="16A96628" w14:textId="77777777" w:rsidTr="00097EA8">
        <w:tc>
          <w:tcPr>
            <w:tcW w:w="4239" w:type="dxa"/>
            <w:hideMark/>
          </w:tcPr>
          <w:p w14:paraId="6546A781" w14:textId="77777777" w:rsidR="00097EA8" w:rsidRPr="002D03D8" w:rsidRDefault="00097EA8">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Loans to customers and accrued interest receivables</w:t>
            </w:r>
          </w:p>
        </w:tc>
        <w:tc>
          <w:tcPr>
            <w:tcW w:w="1080" w:type="dxa"/>
            <w:hideMark/>
          </w:tcPr>
          <w:p w14:paraId="6294F3C7"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15,319</w:t>
            </w:r>
          </w:p>
        </w:tc>
        <w:tc>
          <w:tcPr>
            <w:tcW w:w="236" w:type="dxa"/>
          </w:tcPr>
          <w:p w14:paraId="0758F310" w14:textId="77777777" w:rsidR="00097EA8" w:rsidRPr="002D03D8" w:rsidRDefault="00097EA8">
            <w:pPr>
              <w:tabs>
                <w:tab w:val="decimal" w:pos="572"/>
                <w:tab w:val="decimal" w:pos="704"/>
              </w:tabs>
              <w:spacing w:line="240" w:lineRule="exact"/>
              <w:ind w:left="-103" w:right="-76"/>
              <w:rPr>
                <w:rFonts w:ascii="CordiaUPC" w:hAnsi="CordiaUPC" w:cs="CordiaUPC"/>
                <w:sz w:val="26"/>
                <w:szCs w:val="26"/>
              </w:rPr>
            </w:pPr>
          </w:p>
        </w:tc>
        <w:tc>
          <w:tcPr>
            <w:tcW w:w="1024" w:type="dxa"/>
            <w:hideMark/>
          </w:tcPr>
          <w:p w14:paraId="7A715126"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26,909</w:t>
            </w:r>
          </w:p>
        </w:tc>
        <w:tc>
          <w:tcPr>
            <w:tcW w:w="236" w:type="dxa"/>
          </w:tcPr>
          <w:p w14:paraId="684322AD" w14:textId="77777777" w:rsidR="00097EA8" w:rsidRPr="002D03D8" w:rsidRDefault="00097EA8">
            <w:pPr>
              <w:tabs>
                <w:tab w:val="decimal" w:pos="572"/>
                <w:tab w:val="decimal" w:pos="704"/>
              </w:tabs>
              <w:spacing w:line="240" w:lineRule="exact"/>
              <w:ind w:left="-103" w:right="-76"/>
              <w:rPr>
                <w:rFonts w:ascii="CordiaUPC" w:hAnsi="CordiaUPC" w:cs="CordiaUPC"/>
                <w:sz w:val="26"/>
                <w:szCs w:val="26"/>
              </w:rPr>
            </w:pPr>
          </w:p>
        </w:tc>
        <w:tc>
          <w:tcPr>
            <w:tcW w:w="1114" w:type="dxa"/>
            <w:hideMark/>
          </w:tcPr>
          <w:p w14:paraId="72963B0F"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15,774</w:t>
            </w:r>
          </w:p>
        </w:tc>
        <w:tc>
          <w:tcPr>
            <w:tcW w:w="236" w:type="dxa"/>
          </w:tcPr>
          <w:p w14:paraId="0864A417"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156" w:type="dxa"/>
            <w:hideMark/>
          </w:tcPr>
          <w:p w14:paraId="17F7C0BA"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58,002</w:t>
            </w:r>
          </w:p>
        </w:tc>
      </w:tr>
      <w:tr w:rsidR="00097EA8" w:rsidRPr="002D03D8" w14:paraId="068FAEC5" w14:textId="77777777" w:rsidTr="00097EA8">
        <w:tc>
          <w:tcPr>
            <w:tcW w:w="4239" w:type="dxa"/>
            <w:hideMark/>
          </w:tcPr>
          <w:p w14:paraId="7BC0C40D" w14:textId="77777777" w:rsidR="00097EA8" w:rsidRPr="002D03D8" w:rsidRDefault="00097EA8">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 xml:space="preserve">Other </w:t>
            </w:r>
            <w:r w:rsidRPr="002D03D8">
              <w:rPr>
                <w:rFonts w:ascii="CordiaUPC" w:hAnsi="CordiaUPC" w:cs="CordiaUPC"/>
                <w:sz w:val="26"/>
                <w:szCs w:val="26"/>
                <w:lang w:eastAsia="th-TH" w:bidi="th-TH"/>
              </w:rPr>
              <w:t xml:space="preserve">financial </w:t>
            </w:r>
            <w:r w:rsidRPr="002D03D8">
              <w:rPr>
                <w:rFonts w:ascii="CordiaUPC" w:hAnsi="CordiaUPC" w:cs="CordiaUPC"/>
                <w:sz w:val="26"/>
                <w:szCs w:val="26"/>
                <w:lang w:eastAsia="th-TH"/>
              </w:rPr>
              <w:t>assets</w:t>
            </w:r>
          </w:p>
        </w:tc>
        <w:tc>
          <w:tcPr>
            <w:tcW w:w="1080" w:type="dxa"/>
            <w:vAlign w:val="bottom"/>
            <w:hideMark/>
          </w:tcPr>
          <w:p w14:paraId="2D2E176B"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3</w:t>
            </w:r>
          </w:p>
        </w:tc>
        <w:tc>
          <w:tcPr>
            <w:tcW w:w="236" w:type="dxa"/>
            <w:vAlign w:val="bottom"/>
          </w:tcPr>
          <w:p w14:paraId="5C451E8A" w14:textId="77777777" w:rsidR="00097EA8" w:rsidRPr="002D03D8" w:rsidRDefault="00097EA8">
            <w:pPr>
              <w:tabs>
                <w:tab w:val="decimal" w:pos="572"/>
                <w:tab w:val="decimal" w:pos="704"/>
              </w:tabs>
              <w:spacing w:line="240" w:lineRule="exact"/>
              <w:ind w:left="-103" w:right="-76"/>
              <w:rPr>
                <w:rFonts w:ascii="CordiaUPC" w:hAnsi="CordiaUPC" w:cs="CordiaUPC"/>
                <w:sz w:val="26"/>
                <w:szCs w:val="26"/>
              </w:rPr>
            </w:pPr>
          </w:p>
        </w:tc>
        <w:tc>
          <w:tcPr>
            <w:tcW w:w="1024" w:type="dxa"/>
            <w:vAlign w:val="bottom"/>
            <w:hideMark/>
          </w:tcPr>
          <w:p w14:paraId="62B17696"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49</w:t>
            </w:r>
          </w:p>
        </w:tc>
        <w:tc>
          <w:tcPr>
            <w:tcW w:w="236" w:type="dxa"/>
            <w:vAlign w:val="bottom"/>
          </w:tcPr>
          <w:p w14:paraId="4D1F4C42" w14:textId="77777777" w:rsidR="00097EA8" w:rsidRPr="002D03D8" w:rsidRDefault="00097EA8">
            <w:pPr>
              <w:tabs>
                <w:tab w:val="decimal" w:pos="572"/>
                <w:tab w:val="decimal" w:pos="704"/>
              </w:tabs>
              <w:spacing w:line="240" w:lineRule="exact"/>
              <w:ind w:left="-103" w:right="-76"/>
              <w:rPr>
                <w:rFonts w:ascii="CordiaUPC" w:hAnsi="CordiaUPC" w:cs="CordiaUPC"/>
                <w:sz w:val="26"/>
                <w:szCs w:val="26"/>
              </w:rPr>
            </w:pPr>
          </w:p>
        </w:tc>
        <w:tc>
          <w:tcPr>
            <w:tcW w:w="1114" w:type="dxa"/>
            <w:vAlign w:val="bottom"/>
            <w:hideMark/>
          </w:tcPr>
          <w:p w14:paraId="44BD4BCE"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204</w:t>
            </w:r>
          </w:p>
        </w:tc>
        <w:tc>
          <w:tcPr>
            <w:tcW w:w="236" w:type="dxa"/>
            <w:vAlign w:val="bottom"/>
          </w:tcPr>
          <w:p w14:paraId="2D11F0C8"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156" w:type="dxa"/>
            <w:vAlign w:val="bottom"/>
            <w:hideMark/>
          </w:tcPr>
          <w:p w14:paraId="244F056B"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256</w:t>
            </w:r>
          </w:p>
        </w:tc>
      </w:tr>
      <w:tr w:rsidR="00097EA8" w:rsidRPr="002D03D8" w14:paraId="7DA46D2A" w14:textId="77777777" w:rsidTr="00097EA8">
        <w:tc>
          <w:tcPr>
            <w:tcW w:w="4239" w:type="dxa"/>
            <w:hideMark/>
          </w:tcPr>
          <w:p w14:paraId="51306753" w14:textId="77777777" w:rsidR="00097EA8" w:rsidRPr="002D03D8" w:rsidRDefault="00097EA8">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Loan commitments and financial guarantee</w:t>
            </w:r>
          </w:p>
        </w:tc>
        <w:tc>
          <w:tcPr>
            <w:tcW w:w="1080" w:type="dxa"/>
            <w:vAlign w:val="bottom"/>
            <w:hideMark/>
          </w:tcPr>
          <w:p w14:paraId="48F8B7FD"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1,639</w:t>
            </w:r>
          </w:p>
        </w:tc>
        <w:tc>
          <w:tcPr>
            <w:tcW w:w="236" w:type="dxa"/>
            <w:vAlign w:val="bottom"/>
          </w:tcPr>
          <w:p w14:paraId="08B740C7" w14:textId="77777777" w:rsidR="00097EA8" w:rsidRPr="002D03D8" w:rsidRDefault="00097EA8">
            <w:pPr>
              <w:tabs>
                <w:tab w:val="decimal" w:pos="572"/>
                <w:tab w:val="decimal" w:pos="704"/>
              </w:tabs>
              <w:spacing w:line="240" w:lineRule="exact"/>
              <w:ind w:left="-103" w:right="-76"/>
              <w:rPr>
                <w:rFonts w:ascii="CordiaUPC" w:hAnsi="CordiaUPC" w:cs="CordiaUPC"/>
                <w:sz w:val="26"/>
                <w:szCs w:val="26"/>
              </w:rPr>
            </w:pPr>
          </w:p>
        </w:tc>
        <w:tc>
          <w:tcPr>
            <w:tcW w:w="1024" w:type="dxa"/>
            <w:vAlign w:val="bottom"/>
            <w:hideMark/>
          </w:tcPr>
          <w:p w14:paraId="793CB9ED"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312</w:t>
            </w:r>
          </w:p>
        </w:tc>
        <w:tc>
          <w:tcPr>
            <w:tcW w:w="236" w:type="dxa"/>
            <w:vAlign w:val="bottom"/>
          </w:tcPr>
          <w:p w14:paraId="29B5BCAC" w14:textId="77777777" w:rsidR="00097EA8" w:rsidRPr="002D03D8" w:rsidRDefault="00097EA8">
            <w:pPr>
              <w:tabs>
                <w:tab w:val="decimal" w:pos="572"/>
                <w:tab w:val="decimal" w:pos="704"/>
              </w:tabs>
              <w:spacing w:line="240" w:lineRule="exact"/>
              <w:ind w:left="-103" w:right="-76"/>
              <w:rPr>
                <w:rFonts w:ascii="CordiaUPC" w:hAnsi="CordiaUPC" w:cs="CordiaUPC"/>
                <w:sz w:val="26"/>
                <w:szCs w:val="26"/>
              </w:rPr>
            </w:pPr>
          </w:p>
        </w:tc>
        <w:tc>
          <w:tcPr>
            <w:tcW w:w="1114" w:type="dxa"/>
            <w:vAlign w:val="bottom"/>
            <w:hideMark/>
          </w:tcPr>
          <w:p w14:paraId="3C13EAD3"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410</w:t>
            </w:r>
          </w:p>
        </w:tc>
        <w:tc>
          <w:tcPr>
            <w:tcW w:w="236" w:type="dxa"/>
            <w:vAlign w:val="bottom"/>
          </w:tcPr>
          <w:p w14:paraId="63248069" w14:textId="77777777" w:rsidR="00097EA8" w:rsidRPr="002D03D8" w:rsidRDefault="00097EA8">
            <w:pPr>
              <w:tabs>
                <w:tab w:val="decimal" w:pos="704"/>
              </w:tabs>
              <w:spacing w:line="240" w:lineRule="exact"/>
              <w:ind w:left="-103" w:right="-76"/>
              <w:rPr>
                <w:rFonts w:ascii="CordiaUPC" w:hAnsi="CordiaUPC" w:cs="CordiaUPC"/>
                <w:sz w:val="26"/>
                <w:szCs w:val="26"/>
              </w:rPr>
            </w:pPr>
          </w:p>
        </w:tc>
        <w:tc>
          <w:tcPr>
            <w:tcW w:w="1156" w:type="dxa"/>
            <w:vAlign w:val="bottom"/>
            <w:hideMark/>
          </w:tcPr>
          <w:p w14:paraId="0A5F1B3B" w14:textId="77777777" w:rsidR="00097EA8" w:rsidRPr="002D03D8" w:rsidRDefault="00097EA8">
            <w:pPr>
              <w:tabs>
                <w:tab w:val="decimal" w:pos="704"/>
              </w:tabs>
              <w:spacing w:line="240" w:lineRule="exact"/>
              <w:ind w:left="-103" w:right="-76"/>
              <w:rPr>
                <w:rFonts w:ascii="CordiaUPC" w:hAnsi="CordiaUPC" w:cs="CordiaUPC"/>
                <w:sz w:val="26"/>
                <w:szCs w:val="26"/>
              </w:rPr>
            </w:pPr>
            <w:r w:rsidRPr="002D03D8">
              <w:rPr>
                <w:rFonts w:ascii="CordiaUPC" w:hAnsi="CordiaUPC" w:cs="CordiaUPC"/>
                <w:sz w:val="26"/>
                <w:szCs w:val="26"/>
              </w:rPr>
              <w:t>2,361</w:t>
            </w:r>
          </w:p>
        </w:tc>
      </w:tr>
    </w:tbl>
    <w:p w14:paraId="27FCD015" w14:textId="77777777" w:rsidR="00097EA8" w:rsidRPr="002D03D8" w:rsidRDefault="00097EA8" w:rsidP="00097EA8">
      <w:pPr>
        <w:spacing w:line="240" w:lineRule="exact"/>
        <w:jc w:val="thaiDistribute"/>
        <w:rPr>
          <w:rFonts w:ascii="CordiaUPC" w:hAnsi="CordiaUPC" w:cs="CordiaUPC"/>
          <w:sz w:val="20"/>
          <w:lang w:eastAsia="x-none"/>
        </w:rPr>
      </w:pPr>
    </w:p>
    <w:p w14:paraId="28C777CB" w14:textId="77777777" w:rsidR="00097EA8" w:rsidRPr="002D03D8" w:rsidRDefault="00097EA8" w:rsidP="00097EA8">
      <w:pPr>
        <w:spacing w:line="240" w:lineRule="exact"/>
        <w:ind w:left="540" w:firstLine="4"/>
        <w:jc w:val="thaiDistribute"/>
        <w:rPr>
          <w:rFonts w:ascii="CordiaUPC" w:hAnsi="CordiaUPC" w:cs="CordiaUPC"/>
          <w:sz w:val="26"/>
          <w:szCs w:val="26"/>
          <w:lang w:eastAsia="x-none"/>
        </w:rPr>
      </w:pPr>
      <w:r w:rsidRPr="002D03D8">
        <w:rPr>
          <w:rFonts w:ascii="CordiaUPC" w:hAnsi="CordiaUPC" w:cs="CordiaUPC"/>
          <w:sz w:val="26"/>
          <w:szCs w:val="26"/>
          <w:lang w:eastAsia="x-none"/>
        </w:rPr>
        <w:t>The movements in the allowance for expected credit loss of loans to customers and accrued interest receivables during the period were as follows:</w:t>
      </w:r>
    </w:p>
    <w:p w14:paraId="074B6923" w14:textId="77777777" w:rsidR="00097EA8" w:rsidRPr="002D03D8" w:rsidRDefault="00097EA8" w:rsidP="00097EA8">
      <w:pPr>
        <w:spacing w:line="240" w:lineRule="exact"/>
        <w:ind w:left="540" w:firstLine="4"/>
        <w:jc w:val="thaiDistribute"/>
        <w:rPr>
          <w:rFonts w:ascii="CordiaUPC" w:hAnsi="CordiaUPC" w:cs="CordiaUPC"/>
          <w:sz w:val="26"/>
          <w:szCs w:val="26"/>
          <w:lang w:eastAsia="x-none"/>
        </w:rPr>
      </w:pPr>
    </w:p>
    <w:tbl>
      <w:tblPr>
        <w:tblW w:w="9360" w:type="dxa"/>
        <w:tblInd w:w="534" w:type="dxa"/>
        <w:tblLayout w:type="fixed"/>
        <w:tblLook w:val="01E0" w:firstRow="1" w:lastRow="1" w:firstColumn="1" w:lastColumn="1" w:noHBand="0" w:noVBand="0"/>
      </w:tblPr>
      <w:tblGrid>
        <w:gridCol w:w="6831"/>
        <w:gridCol w:w="1116"/>
        <w:gridCol w:w="236"/>
        <w:gridCol w:w="1177"/>
      </w:tblGrid>
      <w:tr w:rsidR="00097EA8" w:rsidRPr="002D03D8" w14:paraId="079C5A4F" w14:textId="77777777" w:rsidTr="00097EA8">
        <w:trPr>
          <w:trHeight w:val="245"/>
        </w:trPr>
        <w:tc>
          <w:tcPr>
            <w:tcW w:w="6831" w:type="dxa"/>
          </w:tcPr>
          <w:p w14:paraId="730D14A4" w14:textId="77777777" w:rsidR="00097EA8" w:rsidRPr="002D03D8" w:rsidRDefault="00097EA8">
            <w:pPr>
              <w:spacing w:line="240" w:lineRule="exact"/>
              <w:ind w:right="-109"/>
              <w:rPr>
                <w:rFonts w:ascii="CordiaUPC" w:hAnsi="CordiaUPC" w:cs="CordiaUPC"/>
                <w:sz w:val="26"/>
                <w:szCs w:val="26"/>
              </w:rPr>
            </w:pPr>
          </w:p>
        </w:tc>
        <w:tc>
          <w:tcPr>
            <w:tcW w:w="1116" w:type="dxa"/>
            <w:hideMark/>
          </w:tcPr>
          <w:p w14:paraId="57DDC8DE" w14:textId="77777777" w:rsidR="00097EA8" w:rsidRPr="002D03D8" w:rsidRDefault="00097EA8">
            <w:pPr>
              <w:spacing w:line="240" w:lineRule="exact"/>
              <w:ind w:left="-108" w:right="-105"/>
              <w:jc w:val="center"/>
              <w:rPr>
                <w:rFonts w:ascii="CordiaUPC" w:hAnsi="CordiaUPC" w:cs="CordiaUPC"/>
                <w:b/>
                <w:bCs/>
                <w:sz w:val="26"/>
                <w:szCs w:val="26"/>
                <w:lang w:val="en-US"/>
              </w:rPr>
            </w:pPr>
            <w:r w:rsidRPr="002D03D8">
              <w:rPr>
                <w:rFonts w:ascii="CordiaUPC" w:hAnsi="CordiaUPC" w:cs="CordiaUPC"/>
                <w:b/>
                <w:bCs/>
                <w:sz w:val="26"/>
                <w:szCs w:val="26"/>
                <w:lang w:val="en-US"/>
              </w:rPr>
              <w:t>Consolidated</w:t>
            </w:r>
          </w:p>
        </w:tc>
        <w:tc>
          <w:tcPr>
            <w:tcW w:w="236" w:type="dxa"/>
          </w:tcPr>
          <w:p w14:paraId="726FDF10" w14:textId="77777777" w:rsidR="00097EA8" w:rsidRPr="002D03D8" w:rsidRDefault="00097EA8">
            <w:pPr>
              <w:spacing w:line="240" w:lineRule="exact"/>
              <w:ind w:left="-108" w:right="-88"/>
              <w:jc w:val="center"/>
              <w:rPr>
                <w:rFonts w:ascii="CordiaUPC" w:hAnsi="CordiaUPC" w:cs="CordiaUPC"/>
                <w:b/>
                <w:bCs/>
                <w:snapToGrid w:val="0"/>
                <w:sz w:val="26"/>
                <w:szCs w:val="26"/>
                <w:lang w:val="en-US" w:eastAsia="th-TH" w:bidi="th-TH"/>
              </w:rPr>
            </w:pPr>
          </w:p>
        </w:tc>
        <w:tc>
          <w:tcPr>
            <w:tcW w:w="1177" w:type="dxa"/>
            <w:hideMark/>
          </w:tcPr>
          <w:p w14:paraId="48CD50AA" w14:textId="77777777" w:rsidR="00097EA8" w:rsidRPr="002D03D8" w:rsidRDefault="00097EA8">
            <w:pPr>
              <w:spacing w:line="240" w:lineRule="exact"/>
              <w:ind w:left="-108" w:right="-88"/>
              <w:jc w:val="center"/>
              <w:rPr>
                <w:rFonts w:ascii="CordiaUPC" w:hAnsi="CordiaUPC" w:cs="CordiaUPC"/>
                <w:b/>
                <w:bCs/>
                <w:sz w:val="26"/>
                <w:szCs w:val="26"/>
              </w:rPr>
            </w:pPr>
            <w:r w:rsidRPr="002D03D8">
              <w:rPr>
                <w:rFonts w:ascii="CordiaUPC" w:hAnsi="CordiaUPC" w:cs="CordiaUPC"/>
                <w:b/>
                <w:bCs/>
                <w:sz w:val="26"/>
                <w:szCs w:val="26"/>
              </w:rPr>
              <w:t>Bank only</w:t>
            </w:r>
          </w:p>
        </w:tc>
      </w:tr>
      <w:tr w:rsidR="00097EA8" w:rsidRPr="002D03D8" w14:paraId="542EDC72" w14:textId="77777777" w:rsidTr="00097EA8">
        <w:trPr>
          <w:trHeight w:val="245"/>
        </w:trPr>
        <w:tc>
          <w:tcPr>
            <w:tcW w:w="6831" w:type="dxa"/>
            <w:hideMark/>
          </w:tcPr>
          <w:p w14:paraId="1441464B" w14:textId="62D3EAE6" w:rsidR="00097EA8" w:rsidRPr="002D03D8" w:rsidRDefault="00097EA8">
            <w:pPr>
              <w:spacing w:line="240" w:lineRule="exact"/>
              <w:ind w:right="-109"/>
              <w:rPr>
                <w:rFonts w:ascii="CordiaUPC" w:hAnsi="CordiaUPC" w:cs="CordiaUPC"/>
                <w:b/>
                <w:bCs/>
                <w:i/>
                <w:iCs/>
                <w:sz w:val="26"/>
                <w:szCs w:val="26"/>
              </w:rPr>
            </w:pPr>
            <w:bookmarkStart w:id="9" w:name="_Hlk70340375"/>
            <w:r w:rsidRPr="002D03D8">
              <w:rPr>
                <w:rFonts w:ascii="CordiaUPC" w:hAnsi="CordiaUPC" w:cs="CordiaUPC"/>
                <w:b/>
                <w:bCs/>
                <w:i/>
                <w:iCs/>
                <w:sz w:val="26"/>
                <w:szCs w:val="26"/>
              </w:rPr>
              <w:t xml:space="preserve">Nine -month period ended </w:t>
            </w:r>
            <w:r w:rsidRPr="002D03D8">
              <w:rPr>
                <w:rFonts w:ascii="CordiaUPC" w:eastAsia="Times New Roman" w:hAnsi="CordiaUPC" w:cs="CordiaUPC"/>
                <w:b/>
                <w:bCs/>
                <w:i/>
                <w:iCs/>
                <w:sz w:val="26"/>
                <w:szCs w:val="26"/>
                <w:lang w:bidi="th-TH"/>
              </w:rPr>
              <w:t>30 September</w:t>
            </w:r>
            <w:r w:rsidRPr="002D03D8">
              <w:rPr>
                <w:rFonts w:ascii="CordiaUPC" w:hAnsi="CordiaUPC" w:cs="CordiaUPC" w:hint="cs"/>
                <w:i/>
                <w:iCs/>
                <w:sz w:val="26"/>
                <w:szCs w:val="26"/>
              </w:rPr>
              <w:t xml:space="preserve"> </w:t>
            </w:r>
            <w:r w:rsidRPr="002D03D8">
              <w:rPr>
                <w:rFonts w:ascii="CordiaUPC" w:eastAsia="Times New Roman" w:hAnsi="CordiaUPC" w:cs="CordiaUPC"/>
                <w:b/>
                <w:bCs/>
                <w:i/>
                <w:iCs/>
                <w:sz w:val="26"/>
                <w:szCs w:val="26"/>
                <w:lang w:bidi="th-TH"/>
              </w:rPr>
              <w:t>2025</w:t>
            </w:r>
          </w:p>
        </w:tc>
        <w:tc>
          <w:tcPr>
            <w:tcW w:w="2529" w:type="dxa"/>
            <w:gridSpan w:val="3"/>
            <w:hideMark/>
          </w:tcPr>
          <w:p w14:paraId="27326A90" w14:textId="77777777" w:rsidR="00097EA8" w:rsidRPr="002D03D8" w:rsidRDefault="00097EA8">
            <w:pPr>
              <w:spacing w:line="240" w:lineRule="exact"/>
              <w:ind w:left="-108" w:right="-88"/>
              <w:jc w:val="center"/>
              <w:rPr>
                <w:rFonts w:ascii="CordiaUPC" w:hAnsi="CordiaUPC" w:cs="CordiaUPC"/>
                <w:sz w:val="26"/>
                <w:szCs w:val="26"/>
              </w:rPr>
            </w:pPr>
            <w:r w:rsidRPr="002D03D8">
              <w:rPr>
                <w:rFonts w:ascii="CordiaUPC" w:hAnsi="CordiaUPC" w:cs="CordiaUPC"/>
                <w:i/>
                <w:iCs/>
                <w:snapToGrid w:val="0"/>
                <w:sz w:val="26"/>
                <w:szCs w:val="26"/>
                <w:lang w:val="en-US" w:eastAsia="th-TH" w:bidi="th-TH"/>
              </w:rPr>
              <w:t>(in million Baht)</w:t>
            </w:r>
          </w:p>
        </w:tc>
      </w:tr>
      <w:tr w:rsidR="00097EA8" w:rsidRPr="002D03D8" w14:paraId="05A030B8" w14:textId="77777777" w:rsidTr="00097EA8">
        <w:trPr>
          <w:trHeight w:hRule="exact" w:val="227"/>
        </w:trPr>
        <w:tc>
          <w:tcPr>
            <w:tcW w:w="6831" w:type="dxa"/>
          </w:tcPr>
          <w:p w14:paraId="24CBDBDB" w14:textId="77777777" w:rsidR="00097EA8" w:rsidRPr="002D03D8" w:rsidRDefault="00097EA8">
            <w:pPr>
              <w:spacing w:line="240" w:lineRule="exact"/>
              <w:ind w:right="-109"/>
              <w:rPr>
                <w:rFonts w:ascii="CordiaUPC" w:hAnsi="CordiaUPC" w:cs="CordiaUPC"/>
                <w:b/>
                <w:bCs/>
                <w:sz w:val="26"/>
                <w:szCs w:val="26"/>
              </w:rPr>
            </w:pPr>
          </w:p>
        </w:tc>
        <w:tc>
          <w:tcPr>
            <w:tcW w:w="1116" w:type="dxa"/>
          </w:tcPr>
          <w:p w14:paraId="3BBE1D40" w14:textId="77777777" w:rsidR="00097EA8" w:rsidRPr="002D03D8" w:rsidRDefault="00097EA8">
            <w:pPr>
              <w:spacing w:line="240" w:lineRule="exact"/>
              <w:ind w:left="-108" w:right="-141"/>
              <w:jc w:val="center"/>
              <w:rPr>
                <w:rFonts w:ascii="CordiaUPC" w:hAnsi="CordiaUPC" w:cs="CordiaUPC"/>
                <w:sz w:val="26"/>
                <w:szCs w:val="26"/>
                <w:lang w:val="en-US" w:bidi="th-TH"/>
              </w:rPr>
            </w:pPr>
          </w:p>
        </w:tc>
        <w:tc>
          <w:tcPr>
            <w:tcW w:w="236" w:type="dxa"/>
          </w:tcPr>
          <w:p w14:paraId="0774FF0A" w14:textId="77777777" w:rsidR="00097EA8" w:rsidRPr="002D03D8" w:rsidRDefault="00097EA8">
            <w:pPr>
              <w:spacing w:line="240" w:lineRule="exact"/>
              <w:ind w:left="-108" w:right="-88"/>
              <w:jc w:val="center"/>
              <w:rPr>
                <w:rFonts w:ascii="CordiaUPC" w:hAnsi="CordiaUPC" w:cs="CordiaUPC"/>
                <w:snapToGrid w:val="0"/>
                <w:sz w:val="26"/>
                <w:szCs w:val="26"/>
                <w:cs/>
                <w:lang w:val="en-US" w:eastAsia="th-TH" w:bidi="th-TH"/>
              </w:rPr>
            </w:pPr>
          </w:p>
        </w:tc>
        <w:tc>
          <w:tcPr>
            <w:tcW w:w="1177" w:type="dxa"/>
          </w:tcPr>
          <w:p w14:paraId="2E68CD7E" w14:textId="77777777" w:rsidR="00097EA8" w:rsidRPr="002D03D8" w:rsidRDefault="00097EA8">
            <w:pPr>
              <w:spacing w:line="240" w:lineRule="exact"/>
              <w:ind w:left="-108" w:right="-88"/>
              <w:jc w:val="center"/>
              <w:rPr>
                <w:rFonts w:ascii="CordiaUPC" w:hAnsi="CordiaUPC" w:cs="CordiaUPC"/>
                <w:sz w:val="26"/>
                <w:szCs w:val="26"/>
              </w:rPr>
            </w:pPr>
          </w:p>
        </w:tc>
      </w:tr>
      <w:tr w:rsidR="00B10A9B" w:rsidRPr="002D03D8" w14:paraId="1289A8FB" w14:textId="77777777" w:rsidTr="00097EA8">
        <w:trPr>
          <w:trHeight w:val="245"/>
        </w:trPr>
        <w:tc>
          <w:tcPr>
            <w:tcW w:w="6831" w:type="dxa"/>
            <w:hideMark/>
          </w:tcPr>
          <w:p w14:paraId="6D79C36E" w14:textId="77777777" w:rsidR="00B10A9B" w:rsidRPr="002D03D8" w:rsidRDefault="00B10A9B" w:rsidP="00B10A9B">
            <w:pPr>
              <w:spacing w:line="240" w:lineRule="exact"/>
              <w:ind w:right="-109"/>
              <w:rPr>
                <w:rFonts w:ascii="CordiaUPC" w:hAnsi="CordiaUPC" w:cs="CordiaUPC"/>
                <w:sz w:val="26"/>
                <w:szCs w:val="26"/>
              </w:rPr>
            </w:pPr>
            <w:r w:rsidRPr="002D03D8">
              <w:rPr>
                <w:rFonts w:ascii="CordiaUPC" w:hAnsi="CordiaUPC" w:cs="CordiaUPC"/>
                <w:spacing w:val="-4"/>
                <w:sz w:val="26"/>
                <w:szCs w:val="26"/>
                <w:lang w:eastAsia="th-TH"/>
              </w:rPr>
              <w:t>Beginning balance</w:t>
            </w:r>
            <w:r w:rsidRPr="002D03D8">
              <w:rPr>
                <w:rFonts w:ascii="CordiaUPC" w:hAnsi="CordiaUPC" w:cs="CordiaUPC"/>
                <w:spacing w:val="-6"/>
                <w:sz w:val="26"/>
                <w:szCs w:val="26"/>
                <w:lang w:eastAsia="th-TH"/>
              </w:rPr>
              <w:t xml:space="preserve"> </w:t>
            </w:r>
          </w:p>
        </w:tc>
        <w:tc>
          <w:tcPr>
            <w:tcW w:w="1116" w:type="dxa"/>
            <w:vAlign w:val="bottom"/>
          </w:tcPr>
          <w:p w14:paraId="734B42D3" w14:textId="081B3BEB" w:rsidR="00B10A9B" w:rsidRPr="002D03D8" w:rsidRDefault="00B10A9B" w:rsidP="00B10A9B">
            <w:pPr>
              <w:tabs>
                <w:tab w:val="decimal" w:pos="765"/>
              </w:tabs>
              <w:spacing w:line="240" w:lineRule="exact"/>
              <w:ind w:left="-108" w:right="-88"/>
              <w:rPr>
                <w:rFonts w:ascii="CordiaUPC" w:hAnsi="CordiaUPC" w:cs="CordiaUPC"/>
                <w:sz w:val="26"/>
                <w:szCs w:val="26"/>
                <w:lang w:val="en-US" w:bidi="th-TH"/>
              </w:rPr>
            </w:pPr>
            <w:r w:rsidRPr="002D03D8">
              <w:rPr>
                <w:rFonts w:ascii="CordiaUPC" w:hAnsi="CordiaUPC" w:cs="CordiaUPC"/>
                <w:sz w:val="26"/>
                <w:szCs w:val="26"/>
                <w:lang w:val="en-US" w:bidi="th-TH"/>
              </w:rPr>
              <w:t>59,007</w:t>
            </w:r>
          </w:p>
        </w:tc>
        <w:tc>
          <w:tcPr>
            <w:tcW w:w="236" w:type="dxa"/>
            <w:vAlign w:val="bottom"/>
          </w:tcPr>
          <w:p w14:paraId="294FA033" w14:textId="77777777" w:rsidR="00B10A9B" w:rsidRPr="002D03D8" w:rsidRDefault="00B10A9B" w:rsidP="00B10A9B">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6EC18EA1" w14:textId="161A183F" w:rsidR="00B10A9B" w:rsidRPr="002D03D8" w:rsidRDefault="00B10A9B" w:rsidP="00B10A9B">
            <w:pPr>
              <w:tabs>
                <w:tab w:val="decimal" w:pos="765"/>
              </w:tabs>
              <w:spacing w:line="240" w:lineRule="exact"/>
              <w:ind w:left="-108" w:right="-88"/>
              <w:rPr>
                <w:rFonts w:ascii="CordiaUPC" w:hAnsi="CordiaUPC" w:cs="CordiaUPC"/>
                <w:sz w:val="26"/>
                <w:szCs w:val="26"/>
              </w:rPr>
            </w:pPr>
            <w:r w:rsidRPr="002D03D8">
              <w:rPr>
                <w:rFonts w:ascii="CordiaUPC" w:hAnsi="CordiaUPC" w:cs="CordiaUPC"/>
                <w:sz w:val="26"/>
                <w:szCs w:val="26"/>
              </w:rPr>
              <w:t>58,002</w:t>
            </w:r>
          </w:p>
        </w:tc>
      </w:tr>
      <w:tr w:rsidR="00B10A9B" w:rsidRPr="002D03D8" w14:paraId="053B1EDD" w14:textId="77777777" w:rsidTr="00097EA8">
        <w:trPr>
          <w:trHeight w:val="245"/>
        </w:trPr>
        <w:tc>
          <w:tcPr>
            <w:tcW w:w="6831" w:type="dxa"/>
            <w:hideMark/>
          </w:tcPr>
          <w:p w14:paraId="46246DA4" w14:textId="77777777" w:rsidR="00B10A9B" w:rsidRPr="002D03D8" w:rsidRDefault="00B10A9B" w:rsidP="00B10A9B">
            <w:pPr>
              <w:spacing w:line="240" w:lineRule="exact"/>
              <w:ind w:right="-109"/>
              <w:rPr>
                <w:rFonts w:ascii="CordiaUPC" w:hAnsi="CordiaUPC" w:cs="CordiaUPC"/>
                <w:spacing w:val="-4"/>
                <w:sz w:val="26"/>
                <w:szCs w:val="26"/>
                <w:lang w:val="en-US" w:eastAsia="th-TH"/>
              </w:rPr>
            </w:pPr>
            <w:r w:rsidRPr="002D03D8">
              <w:rPr>
                <w:rFonts w:ascii="CordiaUPC" w:eastAsia="Times New Roman" w:hAnsi="CordiaUPC" w:cs="CordiaUPC"/>
                <w:sz w:val="26"/>
                <w:szCs w:val="26"/>
                <w:lang w:eastAsia="zh-CN"/>
              </w:rPr>
              <w:t>Changes from remeasurement of ECL</w:t>
            </w:r>
          </w:p>
        </w:tc>
        <w:tc>
          <w:tcPr>
            <w:tcW w:w="1116" w:type="dxa"/>
            <w:vAlign w:val="bottom"/>
          </w:tcPr>
          <w:p w14:paraId="7E8EF8DA" w14:textId="152D8C69" w:rsidR="00B10A9B" w:rsidRPr="002D03D8" w:rsidRDefault="00B10A9B" w:rsidP="00B10A9B">
            <w:pPr>
              <w:tabs>
                <w:tab w:val="decimal" w:pos="765"/>
              </w:tabs>
              <w:spacing w:line="240" w:lineRule="exact"/>
              <w:ind w:left="-108" w:right="-88"/>
              <w:rPr>
                <w:rFonts w:ascii="CordiaUPC" w:hAnsi="CordiaUPC" w:cs="CordiaUPC"/>
                <w:sz w:val="26"/>
                <w:szCs w:val="26"/>
                <w:lang w:val="en-US" w:bidi="th-TH"/>
              </w:rPr>
            </w:pPr>
            <w:r w:rsidRPr="002D03D8">
              <w:rPr>
                <w:rFonts w:ascii="CordiaUPC" w:hAnsi="CordiaUPC" w:cs="CordiaUPC"/>
                <w:sz w:val="26"/>
                <w:szCs w:val="26"/>
              </w:rPr>
              <w:t>14,128</w:t>
            </w:r>
          </w:p>
        </w:tc>
        <w:tc>
          <w:tcPr>
            <w:tcW w:w="236" w:type="dxa"/>
            <w:vAlign w:val="bottom"/>
          </w:tcPr>
          <w:p w14:paraId="4DEDBFF3" w14:textId="77777777" w:rsidR="00B10A9B" w:rsidRPr="002D03D8" w:rsidRDefault="00B10A9B" w:rsidP="00B10A9B">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34E9B7C0" w14:textId="341BBBDF" w:rsidR="00B10A9B" w:rsidRPr="002D03D8" w:rsidRDefault="00B10A9B" w:rsidP="00B10A9B">
            <w:pPr>
              <w:tabs>
                <w:tab w:val="decimal" w:pos="765"/>
              </w:tabs>
              <w:spacing w:line="240" w:lineRule="exact"/>
              <w:ind w:left="-108" w:right="-88"/>
              <w:rPr>
                <w:rFonts w:ascii="CordiaUPC" w:hAnsi="CordiaUPC" w:cs="CordiaUPC"/>
                <w:sz w:val="26"/>
                <w:szCs w:val="26"/>
              </w:rPr>
            </w:pPr>
            <w:r w:rsidRPr="002D03D8">
              <w:rPr>
                <w:rFonts w:ascii="CordiaUPC" w:hAnsi="CordiaUPC" w:cs="CordiaUPC"/>
                <w:sz w:val="26"/>
                <w:szCs w:val="26"/>
              </w:rPr>
              <w:t>13,938</w:t>
            </w:r>
          </w:p>
        </w:tc>
      </w:tr>
      <w:tr w:rsidR="00B10A9B" w:rsidRPr="002D03D8" w14:paraId="25043C56" w14:textId="77777777" w:rsidTr="00097EA8">
        <w:trPr>
          <w:trHeight w:val="245"/>
        </w:trPr>
        <w:tc>
          <w:tcPr>
            <w:tcW w:w="6831" w:type="dxa"/>
            <w:hideMark/>
          </w:tcPr>
          <w:p w14:paraId="481BBD28" w14:textId="77777777" w:rsidR="00B10A9B" w:rsidRPr="002D03D8" w:rsidRDefault="00B10A9B" w:rsidP="00B10A9B">
            <w:pPr>
              <w:spacing w:line="240" w:lineRule="exact"/>
              <w:ind w:right="-109"/>
              <w:rPr>
                <w:rFonts w:ascii="CordiaUPC" w:hAnsi="CordiaUPC" w:cs="CordiaUPC"/>
                <w:spacing w:val="-4"/>
                <w:sz w:val="26"/>
                <w:szCs w:val="26"/>
                <w:lang w:eastAsia="th-TH"/>
              </w:rPr>
            </w:pPr>
            <w:r w:rsidRPr="002D03D8">
              <w:rPr>
                <w:rFonts w:ascii="CordiaUPC" w:eastAsia="Times New Roman" w:hAnsi="CordiaUPC" w:cs="CordiaUPC"/>
                <w:sz w:val="26"/>
                <w:szCs w:val="26"/>
                <w:lang w:eastAsia="zh-CN"/>
              </w:rPr>
              <w:t>Originated</w:t>
            </w:r>
          </w:p>
        </w:tc>
        <w:tc>
          <w:tcPr>
            <w:tcW w:w="1116" w:type="dxa"/>
            <w:vAlign w:val="bottom"/>
          </w:tcPr>
          <w:p w14:paraId="6B347C33" w14:textId="6653536B" w:rsidR="00B10A9B" w:rsidRPr="002D03D8" w:rsidRDefault="00B10A9B" w:rsidP="00B10A9B">
            <w:pPr>
              <w:tabs>
                <w:tab w:val="decimal" w:pos="765"/>
              </w:tabs>
              <w:spacing w:line="240" w:lineRule="exact"/>
              <w:ind w:left="-108" w:right="-88"/>
              <w:rPr>
                <w:rFonts w:ascii="CordiaUPC" w:hAnsi="CordiaUPC" w:cs="CordiaUPC"/>
                <w:sz w:val="26"/>
                <w:szCs w:val="26"/>
              </w:rPr>
            </w:pPr>
            <w:r w:rsidRPr="002D03D8">
              <w:rPr>
                <w:rFonts w:ascii="CordiaUPC" w:hAnsi="CordiaUPC" w:cs="CordiaUPC"/>
                <w:sz w:val="26"/>
                <w:szCs w:val="26"/>
              </w:rPr>
              <w:t>1,899</w:t>
            </w:r>
          </w:p>
        </w:tc>
        <w:tc>
          <w:tcPr>
            <w:tcW w:w="236" w:type="dxa"/>
            <w:vAlign w:val="bottom"/>
          </w:tcPr>
          <w:p w14:paraId="578D941B" w14:textId="77777777" w:rsidR="00B10A9B" w:rsidRPr="002D03D8" w:rsidRDefault="00B10A9B" w:rsidP="00B10A9B">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6D77B915" w14:textId="74BA18DC" w:rsidR="00B10A9B" w:rsidRPr="002D03D8" w:rsidRDefault="00B10A9B" w:rsidP="00B10A9B">
            <w:pPr>
              <w:tabs>
                <w:tab w:val="decimal" w:pos="765"/>
              </w:tabs>
              <w:spacing w:line="240" w:lineRule="exact"/>
              <w:ind w:left="-108" w:right="-88"/>
              <w:rPr>
                <w:rFonts w:ascii="CordiaUPC" w:hAnsi="CordiaUPC" w:cs="CordiaUPC"/>
                <w:sz w:val="26"/>
                <w:szCs w:val="26"/>
              </w:rPr>
            </w:pPr>
            <w:r w:rsidRPr="002D03D8">
              <w:rPr>
                <w:rFonts w:ascii="CordiaUPC" w:hAnsi="CordiaUPC" w:cs="CordiaUPC"/>
                <w:sz w:val="26"/>
                <w:szCs w:val="26"/>
              </w:rPr>
              <w:t>1,899</w:t>
            </w:r>
          </w:p>
        </w:tc>
      </w:tr>
      <w:tr w:rsidR="00097EA8" w:rsidRPr="002D03D8" w14:paraId="0C4A1947" w14:textId="77777777" w:rsidTr="00097EA8">
        <w:trPr>
          <w:trHeight w:val="245"/>
        </w:trPr>
        <w:tc>
          <w:tcPr>
            <w:tcW w:w="6831" w:type="dxa"/>
            <w:hideMark/>
          </w:tcPr>
          <w:p w14:paraId="2E8B83B0" w14:textId="77777777" w:rsidR="00097EA8" w:rsidRPr="002D03D8" w:rsidRDefault="00097EA8">
            <w:pPr>
              <w:spacing w:line="240" w:lineRule="exact"/>
              <w:ind w:right="-109"/>
              <w:rPr>
                <w:rFonts w:ascii="CordiaUPC" w:hAnsi="CordiaUPC" w:cs="CordiaUPC"/>
                <w:spacing w:val="-4"/>
                <w:sz w:val="26"/>
                <w:szCs w:val="26"/>
                <w:lang w:eastAsia="th-TH"/>
              </w:rPr>
            </w:pPr>
            <w:r w:rsidRPr="002D03D8">
              <w:rPr>
                <w:rFonts w:ascii="CordiaUPC" w:eastAsia="Times New Roman" w:hAnsi="CordiaUPC" w:cs="CordiaUPC"/>
                <w:sz w:val="26"/>
                <w:szCs w:val="26"/>
                <w:lang w:eastAsia="zh-CN"/>
              </w:rPr>
              <w:t>Derecognition</w:t>
            </w:r>
          </w:p>
        </w:tc>
        <w:tc>
          <w:tcPr>
            <w:tcW w:w="1116" w:type="dxa"/>
            <w:vAlign w:val="bottom"/>
          </w:tcPr>
          <w:p w14:paraId="3947C59D" w14:textId="5956617E" w:rsidR="00097EA8" w:rsidRPr="002D03D8" w:rsidRDefault="00B10A9B">
            <w:pPr>
              <w:tabs>
                <w:tab w:val="decimal" w:pos="765"/>
              </w:tabs>
              <w:spacing w:line="240" w:lineRule="exact"/>
              <w:ind w:left="-108" w:right="-88"/>
              <w:rPr>
                <w:rFonts w:ascii="CordiaUPC" w:hAnsi="CordiaUPC" w:cs="CordiaUPC"/>
                <w:sz w:val="26"/>
                <w:szCs w:val="26"/>
              </w:rPr>
            </w:pPr>
            <w:r w:rsidRPr="002D03D8">
              <w:rPr>
                <w:rFonts w:ascii="CordiaUPC" w:hAnsi="CordiaUPC" w:cs="CordiaUPC"/>
                <w:sz w:val="26"/>
                <w:szCs w:val="26"/>
              </w:rPr>
              <w:t>(2,005)</w:t>
            </w:r>
          </w:p>
        </w:tc>
        <w:tc>
          <w:tcPr>
            <w:tcW w:w="236" w:type="dxa"/>
            <w:vAlign w:val="bottom"/>
          </w:tcPr>
          <w:p w14:paraId="1174E73D" w14:textId="77777777" w:rsidR="00097EA8" w:rsidRPr="002D03D8" w:rsidRDefault="00097EA8">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4CD7C269" w14:textId="03EEEA2C" w:rsidR="00097EA8" w:rsidRPr="002D03D8" w:rsidRDefault="00B10A9B">
            <w:pPr>
              <w:tabs>
                <w:tab w:val="decimal" w:pos="765"/>
              </w:tabs>
              <w:spacing w:line="240" w:lineRule="exact"/>
              <w:ind w:left="-108" w:right="-88"/>
              <w:rPr>
                <w:rFonts w:ascii="CordiaUPC" w:hAnsi="CordiaUPC" w:cs="CordiaUPC"/>
                <w:sz w:val="26"/>
                <w:szCs w:val="26"/>
              </w:rPr>
            </w:pPr>
            <w:r w:rsidRPr="002D03D8">
              <w:rPr>
                <w:rFonts w:ascii="CordiaUPC" w:hAnsi="CordiaUPC" w:cs="CordiaUPC"/>
                <w:sz w:val="26"/>
                <w:szCs w:val="26"/>
              </w:rPr>
              <w:t>(2,503)</w:t>
            </w:r>
          </w:p>
        </w:tc>
      </w:tr>
      <w:tr w:rsidR="00097EA8" w:rsidRPr="002D03D8" w14:paraId="0C7A39B4" w14:textId="77777777" w:rsidTr="00097EA8">
        <w:trPr>
          <w:trHeight w:val="245"/>
        </w:trPr>
        <w:tc>
          <w:tcPr>
            <w:tcW w:w="6831" w:type="dxa"/>
            <w:hideMark/>
          </w:tcPr>
          <w:p w14:paraId="11B8782F" w14:textId="77777777" w:rsidR="00097EA8" w:rsidRPr="002D03D8" w:rsidRDefault="00097EA8">
            <w:pPr>
              <w:spacing w:line="240" w:lineRule="exact"/>
              <w:ind w:right="-109"/>
              <w:rPr>
                <w:rFonts w:ascii="CordiaUPC" w:hAnsi="CordiaUPC" w:cs="CordiaUPC"/>
                <w:color w:val="000000"/>
                <w:sz w:val="26"/>
                <w:szCs w:val="26"/>
                <w:lang w:bidi="th-TH"/>
              </w:rPr>
            </w:pPr>
            <w:r w:rsidRPr="002D03D8">
              <w:rPr>
                <w:rFonts w:ascii="CordiaUPC" w:eastAsia="Times New Roman" w:hAnsi="CordiaUPC" w:cs="CordiaUPC"/>
                <w:sz w:val="26"/>
                <w:szCs w:val="26"/>
                <w:lang w:eastAsia="zh-CN"/>
              </w:rPr>
              <w:t>Write-off</w:t>
            </w:r>
          </w:p>
        </w:tc>
        <w:tc>
          <w:tcPr>
            <w:tcW w:w="1116" w:type="dxa"/>
            <w:vAlign w:val="bottom"/>
          </w:tcPr>
          <w:p w14:paraId="6CE7702C" w14:textId="4716D9AE" w:rsidR="00097EA8" w:rsidRPr="002D03D8" w:rsidRDefault="00B10A9B">
            <w:pPr>
              <w:tabs>
                <w:tab w:val="decimal" w:pos="765"/>
              </w:tabs>
              <w:spacing w:line="240" w:lineRule="exact"/>
              <w:ind w:left="-108" w:right="-88"/>
              <w:rPr>
                <w:rFonts w:ascii="CordiaUPC" w:hAnsi="CordiaUPC" w:cs="CordiaUPC"/>
                <w:sz w:val="26"/>
                <w:szCs w:val="26"/>
                <w:cs/>
              </w:rPr>
            </w:pPr>
            <w:r w:rsidRPr="002D03D8">
              <w:rPr>
                <w:rFonts w:ascii="CordiaUPC" w:hAnsi="CordiaUPC" w:cs="CordiaUPC"/>
                <w:sz w:val="26"/>
                <w:szCs w:val="26"/>
              </w:rPr>
              <w:t>(13,826)</w:t>
            </w:r>
          </w:p>
        </w:tc>
        <w:tc>
          <w:tcPr>
            <w:tcW w:w="236" w:type="dxa"/>
            <w:vAlign w:val="bottom"/>
          </w:tcPr>
          <w:p w14:paraId="05C744AB" w14:textId="77777777" w:rsidR="00097EA8" w:rsidRPr="002D03D8" w:rsidRDefault="00097EA8">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48A21130" w14:textId="3BDA63EB" w:rsidR="00097EA8" w:rsidRPr="002D03D8" w:rsidRDefault="00B10A9B">
            <w:pPr>
              <w:tabs>
                <w:tab w:val="decimal" w:pos="765"/>
              </w:tabs>
              <w:spacing w:line="240" w:lineRule="exact"/>
              <w:ind w:left="-108" w:right="-88"/>
              <w:rPr>
                <w:rFonts w:ascii="CordiaUPC" w:hAnsi="CordiaUPC" w:cs="CordiaUPC"/>
                <w:sz w:val="26"/>
                <w:szCs w:val="26"/>
              </w:rPr>
            </w:pPr>
            <w:r w:rsidRPr="002D03D8">
              <w:rPr>
                <w:rFonts w:ascii="CordiaUPC" w:hAnsi="CordiaUPC" w:cs="CordiaUPC"/>
                <w:sz w:val="26"/>
                <w:szCs w:val="26"/>
              </w:rPr>
              <w:t>(12,934)</w:t>
            </w:r>
          </w:p>
        </w:tc>
      </w:tr>
      <w:tr w:rsidR="00097EA8" w:rsidRPr="002D03D8" w14:paraId="52B209D4" w14:textId="77777777" w:rsidTr="00097EA8">
        <w:trPr>
          <w:trHeight w:val="245"/>
        </w:trPr>
        <w:tc>
          <w:tcPr>
            <w:tcW w:w="6831" w:type="dxa"/>
            <w:hideMark/>
          </w:tcPr>
          <w:p w14:paraId="48046B02" w14:textId="77777777" w:rsidR="00097EA8" w:rsidRPr="002D03D8" w:rsidRDefault="00097EA8">
            <w:pPr>
              <w:spacing w:line="240" w:lineRule="exact"/>
              <w:ind w:right="-109"/>
              <w:rPr>
                <w:rFonts w:ascii="CordiaUPC" w:hAnsi="CordiaUPC" w:cs="CordiaUPC"/>
                <w:color w:val="000000"/>
                <w:sz w:val="26"/>
                <w:szCs w:val="26"/>
              </w:rPr>
            </w:pPr>
            <w:r w:rsidRPr="002D03D8">
              <w:rPr>
                <w:rFonts w:ascii="CordiaUPC" w:hAnsi="CordiaUPC" w:cs="CordiaUPC"/>
                <w:b/>
                <w:bCs/>
                <w:sz w:val="26"/>
                <w:szCs w:val="26"/>
                <w:lang w:eastAsia="th-TH"/>
              </w:rPr>
              <w:t>Ending balance</w:t>
            </w:r>
          </w:p>
        </w:tc>
        <w:tc>
          <w:tcPr>
            <w:tcW w:w="1116" w:type="dxa"/>
            <w:tcBorders>
              <w:top w:val="single" w:sz="4" w:space="0" w:color="auto"/>
              <w:left w:val="nil"/>
              <w:bottom w:val="double" w:sz="4" w:space="0" w:color="auto"/>
              <w:right w:val="nil"/>
            </w:tcBorders>
            <w:vAlign w:val="bottom"/>
          </w:tcPr>
          <w:p w14:paraId="6C8A038A" w14:textId="1B86C2CC" w:rsidR="00097EA8" w:rsidRPr="002D03D8" w:rsidRDefault="00B10A9B">
            <w:pPr>
              <w:tabs>
                <w:tab w:val="decimal" w:pos="765"/>
              </w:tabs>
              <w:spacing w:line="240" w:lineRule="exact"/>
              <w:ind w:left="-108" w:right="-88"/>
              <w:rPr>
                <w:rFonts w:ascii="CordiaUPC" w:hAnsi="CordiaUPC" w:cs="CordiaUPC"/>
                <w:b/>
                <w:bCs/>
                <w:sz w:val="26"/>
                <w:szCs w:val="26"/>
                <w:lang w:bidi="th-TH"/>
              </w:rPr>
            </w:pPr>
            <w:r w:rsidRPr="002D03D8">
              <w:rPr>
                <w:rFonts w:ascii="CordiaUPC" w:hAnsi="CordiaUPC" w:cs="CordiaUPC"/>
                <w:b/>
                <w:bCs/>
                <w:sz w:val="26"/>
                <w:szCs w:val="26"/>
                <w:lang w:bidi="th-TH"/>
              </w:rPr>
              <w:t>59,203</w:t>
            </w:r>
          </w:p>
        </w:tc>
        <w:tc>
          <w:tcPr>
            <w:tcW w:w="236" w:type="dxa"/>
            <w:vAlign w:val="bottom"/>
          </w:tcPr>
          <w:p w14:paraId="05B6C0D8" w14:textId="77777777" w:rsidR="00097EA8" w:rsidRPr="002D03D8" w:rsidRDefault="00097EA8">
            <w:pPr>
              <w:spacing w:line="240" w:lineRule="exact"/>
              <w:ind w:left="-108" w:right="-88"/>
              <w:jc w:val="center"/>
              <w:rPr>
                <w:rFonts w:ascii="CordiaUPC" w:hAnsi="CordiaUPC" w:cs="CordiaUPC"/>
                <w:b/>
                <w:bCs/>
                <w:snapToGrid w:val="0"/>
                <w:sz w:val="26"/>
                <w:szCs w:val="26"/>
                <w:cs/>
                <w:lang w:val="en-US" w:eastAsia="th-TH" w:bidi="th-TH"/>
              </w:rPr>
            </w:pPr>
          </w:p>
        </w:tc>
        <w:tc>
          <w:tcPr>
            <w:tcW w:w="1177" w:type="dxa"/>
            <w:tcBorders>
              <w:top w:val="single" w:sz="4" w:space="0" w:color="auto"/>
              <w:left w:val="nil"/>
              <w:bottom w:val="double" w:sz="4" w:space="0" w:color="auto"/>
              <w:right w:val="nil"/>
            </w:tcBorders>
            <w:vAlign w:val="bottom"/>
          </w:tcPr>
          <w:p w14:paraId="4F10CDBF" w14:textId="314D5AA6" w:rsidR="00097EA8" w:rsidRPr="002D03D8" w:rsidRDefault="00B10A9B">
            <w:pPr>
              <w:tabs>
                <w:tab w:val="decimal" w:pos="765"/>
              </w:tabs>
              <w:spacing w:line="240" w:lineRule="exact"/>
              <w:ind w:left="-108" w:right="-88"/>
              <w:rPr>
                <w:rFonts w:ascii="CordiaUPC" w:hAnsi="CordiaUPC" w:cs="CordiaUPC"/>
                <w:b/>
                <w:bCs/>
                <w:sz w:val="26"/>
                <w:szCs w:val="26"/>
                <w:lang w:bidi="th-TH"/>
              </w:rPr>
            </w:pPr>
            <w:r w:rsidRPr="002D03D8">
              <w:rPr>
                <w:rFonts w:ascii="CordiaUPC" w:hAnsi="CordiaUPC" w:cs="CordiaUPC"/>
                <w:b/>
                <w:bCs/>
                <w:sz w:val="26"/>
                <w:szCs w:val="26"/>
                <w:lang w:bidi="th-TH"/>
              </w:rPr>
              <w:t>58,402</w:t>
            </w:r>
          </w:p>
        </w:tc>
      </w:tr>
      <w:bookmarkEnd w:id="9"/>
    </w:tbl>
    <w:p w14:paraId="132FE402" w14:textId="77777777" w:rsidR="00097EA8" w:rsidRPr="002D03D8" w:rsidRDefault="00097EA8" w:rsidP="00097EA8">
      <w:pPr>
        <w:spacing w:line="240" w:lineRule="exact"/>
        <w:rPr>
          <w:rFonts w:ascii="CordiaUPC" w:hAnsi="CordiaUPC" w:cs="CordiaUPC"/>
          <w:sz w:val="26"/>
          <w:szCs w:val="26"/>
          <w:cs/>
          <w:lang w:val="en-US" w:eastAsia="x-none" w:bidi="th-TH"/>
        </w:rPr>
      </w:pPr>
    </w:p>
    <w:p w14:paraId="2F4AD9F9" w14:textId="77777777" w:rsidR="00097EA8" w:rsidRPr="002D03D8" w:rsidRDefault="00097EA8" w:rsidP="00097EA8">
      <w:pPr>
        <w:spacing w:line="240" w:lineRule="exact"/>
        <w:ind w:left="540" w:firstLine="4"/>
        <w:jc w:val="thaiDistribute"/>
        <w:rPr>
          <w:rFonts w:ascii="CordiaUPC" w:hAnsi="CordiaUPC" w:cs="CordiaUPC"/>
          <w:sz w:val="26"/>
          <w:szCs w:val="26"/>
          <w:cs/>
          <w:lang w:eastAsia="x-none"/>
        </w:rPr>
      </w:pPr>
      <w:r w:rsidRPr="002D03D8">
        <w:rPr>
          <w:rFonts w:ascii="CordiaUPC" w:hAnsi="CordiaUPC" w:cs="CordiaUPC"/>
          <w:sz w:val="26"/>
          <w:szCs w:val="26"/>
          <w:lang w:eastAsia="x-none"/>
        </w:rPr>
        <w:t>The movements in the allowance for expected credit loss of loans to customers and accrued interest receivables during the year were as follows:</w:t>
      </w:r>
    </w:p>
    <w:p w14:paraId="6598F69A" w14:textId="77777777" w:rsidR="00097EA8" w:rsidRPr="002D03D8" w:rsidRDefault="00097EA8" w:rsidP="00097EA8">
      <w:pPr>
        <w:spacing w:line="240" w:lineRule="exact"/>
        <w:ind w:left="540" w:firstLine="4"/>
        <w:jc w:val="thaiDistribute"/>
        <w:rPr>
          <w:rFonts w:ascii="CordiaUPC" w:hAnsi="CordiaUPC" w:cs="CordiaUPC"/>
          <w:sz w:val="26"/>
          <w:szCs w:val="26"/>
          <w:lang w:eastAsia="x-none"/>
        </w:rPr>
      </w:pPr>
    </w:p>
    <w:tbl>
      <w:tblPr>
        <w:tblW w:w="9360" w:type="dxa"/>
        <w:tblInd w:w="534" w:type="dxa"/>
        <w:tblLayout w:type="fixed"/>
        <w:tblLook w:val="01E0" w:firstRow="1" w:lastRow="1" w:firstColumn="1" w:lastColumn="1" w:noHBand="0" w:noVBand="0"/>
      </w:tblPr>
      <w:tblGrid>
        <w:gridCol w:w="6831"/>
        <w:gridCol w:w="1116"/>
        <w:gridCol w:w="236"/>
        <w:gridCol w:w="1177"/>
      </w:tblGrid>
      <w:tr w:rsidR="00097EA8" w:rsidRPr="002D03D8" w14:paraId="4ACDCD37" w14:textId="77777777" w:rsidTr="00097EA8">
        <w:trPr>
          <w:trHeight w:val="245"/>
        </w:trPr>
        <w:tc>
          <w:tcPr>
            <w:tcW w:w="6831" w:type="dxa"/>
          </w:tcPr>
          <w:p w14:paraId="38396749" w14:textId="77777777" w:rsidR="00097EA8" w:rsidRPr="002D03D8" w:rsidRDefault="00097EA8">
            <w:pPr>
              <w:spacing w:line="240" w:lineRule="exact"/>
              <w:ind w:right="-109"/>
              <w:rPr>
                <w:rFonts w:ascii="CordiaUPC" w:hAnsi="CordiaUPC" w:cs="CordiaUPC"/>
                <w:sz w:val="26"/>
                <w:szCs w:val="26"/>
              </w:rPr>
            </w:pPr>
          </w:p>
        </w:tc>
        <w:tc>
          <w:tcPr>
            <w:tcW w:w="1116" w:type="dxa"/>
            <w:hideMark/>
          </w:tcPr>
          <w:p w14:paraId="0D3C203B" w14:textId="77777777" w:rsidR="00097EA8" w:rsidRPr="002D03D8" w:rsidRDefault="00097EA8">
            <w:pPr>
              <w:spacing w:line="240" w:lineRule="exact"/>
              <w:ind w:left="-108" w:right="-105"/>
              <w:jc w:val="center"/>
              <w:rPr>
                <w:rFonts w:ascii="CordiaUPC" w:hAnsi="CordiaUPC" w:cs="CordiaUPC"/>
                <w:b/>
                <w:bCs/>
                <w:sz w:val="26"/>
                <w:szCs w:val="26"/>
                <w:lang w:val="en-US"/>
              </w:rPr>
            </w:pPr>
            <w:r w:rsidRPr="002D03D8">
              <w:rPr>
                <w:rFonts w:ascii="CordiaUPC" w:hAnsi="CordiaUPC" w:cs="CordiaUPC"/>
                <w:b/>
                <w:bCs/>
                <w:sz w:val="26"/>
                <w:szCs w:val="26"/>
                <w:lang w:val="en-US"/>
              </w:rPr>
              <w:t>Consolidated</w:t>
            </w:r>
          </w:p>
        </w:tc>
        <w:tc>
          <w:tcPr>
            <w:tcW w:w="236" w:type="dxa"/>
          </w:tcPr>
          <w:p w14:paraId="56AD4090" w14:textId="77777777" w:rsidR="00097EA8" w:rsidRPr="002D03D8" w:rsidRDefault="00097EA8">
            <w:pPr>
              <w:spacing w:line="240" w:lineRule="exact"/>
              <w:ind w:left="-108" w:right="-88"/>
              <w:jc w:val="center"/>
              <w:rPr>
                <w:rFonts w:ascii="CordiaUPC" w:hAnsi="CordiaUPC" w:cs="CordiaUPC"/>
                <w:b/>
                <w:bCs/>
                <w:snapToGrid w:val="0"/>
                <w:sz w:val="26"/>
                <w:szCs w:val="26"/>
                <w:lang w:val="en-US" w:eastAsia="th-TH" w:bidi="th-TH"/>
              </w:rPr>
            </w:pPr>
          </w:p>
        </w:tc>
        <w:tc>
          <w:tcPr>
            <w:tcW w:w="1177" w:type="dxa"/>
            <w:hideMark/>
          </w:tcPr>
          <w:p w14:paraId="4F92B8F1" w14:textId="77777777" w:rsidR="00097EA8" w:rsidRPr="002D03D8" w:rsidRDefault="00097EA8">
            <w:pPr>
              <w:spacing w:line="240" w:lineRule="exact"/>
              <w:ind w:left="-108" w:right="-88"/>
              <w:jc w:val="center"/>
              <w:rPr>
                <w:rFonts w:ascii="CordiaUPC" w:hAnsi="CordiaUPC" w:cs="CordiaUPC"/>
                <w:b/>
                <w:bCs/>
                <w:sz w:val="26"/>
                <w:szCs w:val="26"/>
              </w:rPr>
            </w:pPr>
            <w:r w:rsidRPr="002D03D8">
              <w:rPr>
                <w:rFonts w:ascii="CordiaUPC" w:hAnsi="CordiaUPC" w:cs="CordiaUPC"/>
                <w:b/>
                <w:bCs/>
                <w:sz w:val="26"/>
                <w:szCs w:val="26"/>
              </w:rPr>
              <w:t>Bank only</w:t>
            </w:r>
          </w:p>
        </w:tc>
      </w:tr>
      <w:tr w:rsidR="00097EA8" w:rsidRPr="002D03D8" w14:paraId="55FF52AC" w14:textId="77777777" w:rsidTr="00097EA8">
        <w:trPr>
          <w:trHeight w:val="245"/>
        </w:trPr>
        <w:tc>
          <w:tcPr>
            <w:tcW w:w="6831" w:type="dxa"/>
            <w:hideMark/>
          </w:tcPr>
          <w:p w14:paraId="5446A4C0" w14:textId="77777777" w:rsidR="00097EA8" w:rsidRPr="002D03D8" w:rsidRDefault="00097EA8">
            <w:pPr>
              <w:spacing w:line="240" w:lineRule="exact"/>
              <w:ind w:right="-109"/>
              <w:rPr>
                <w:rFonts w:ascii="CordiaUPC" w:hAnsi="CordiaUPC" w:cs="CordiaUPC"/>
                <w:b/>
                <w:bCs/>
                <w:i/>
                <w:iCs/>
                <w:sz w:val="26"/>
                <w:szCs w:val="26"/>
                <w:lang w:bidi="th-TH"/>
              </w:rPr>
            </w:pPr>
            <w:r w:rsidRPr="002D03D8">
              <w:rPr>
                <w:rFonts w:ascii="CordiaUPC" w:hAnsi="CordiaUPC" w:cs="CordiaUPC"/>
                <w:b/>
                <w:bCs/>
                <w:i/>
                <w:iCs/>
                <w:sz w:val="26"/>
                <w:szCs w:val="26"/>
              </w:rPr>
              <w:t>For the year ended 31 December 202</w:t>
            </w:r>
            <w:r w:rsidRPr="002D03D8">
              <w:rPr>
                <w:rFonts w:ascii="CordiaUPC" w:hAnsi="CordiaUPC" w:cs="CordiaUPC"/>
                <w:b/>
                <w:bCs/>
                <w:i/>
                <w:iCs/>
                <w:sz w:val="26"/>
                <w:szCs w:val="26"/>
                <w:lang w:bidi="th-TH"/>
              </w:rPr>
              <w:t>4</w:t>
            </w:r>
          </w:p>
        </w:tc>
        <w:tc>
          <w:tcPr>
            <w:tcW w:w="2529" w:type="dxa"/>
            <w:gridSpan w:val="3"/>
            <w:hideMark/>
          </w:tcPr>
          <w:p w14:paraId="352B3790" w14:textId="77777777" w:rsidR="00097EA8" w:rsidRPr="002D03D8" w:rsidRDefault="00097EA8">
            <w:pPr>
              <w:spacing w:line="240" w:lineRule="exact"/>
              <w:ind w:left="-108" w:right="-88"/>
              <w:jc w:val="center"/>
              <w:rPr>
                <w:rFonts w:ascii="CordiaUPC" w:hAnsi="CordiaUPC" w:cs="CordiaUPC"/>
                <w:sz w:val="26"/>
                <w:szCs w:val="26"/>
              </w:rPr>
            </w:pPr>
            <w:r w:rsidRPr="002D03D8">
              <w:rPr>
                <w:rFonts w:ascii="CordiaUPC" w:hAnsi="CordiaUPC" w:cs="CordiaUPC"/>
                <w:i/>
                <w:iCs/>
                <w:snapToGrid w:val="0"/>
                <w:sz w:val="26"/>
                <w:szCs w:val="26"/>
                <w:lang w:val="en-US" w:eastAsia="th-TH" w:bidi="th-TH"/>
              </w:rPr>
              <w:t>(in million Baht)</w:t>
            </w:r>
          </w:p>
        </w:tc>
      </w:tr>
      <w:tr w:rsidR="00097EA8" w:rsidRPr="002D03D8" w14:paraId="13B48A2E" w14:textId="77777777" w:rsidTr="00097EA8">
        <w:trPr>
          <w:trHeight w:hRule="exact" w:val="227"/>
        </w:trPr>
        <w:tc>
          <w:tcPr>
            <w:tcW w:w="6831" w:type="dxa"/>
          </w:tcPr>
          <w:p w14:paraId="3F1375A3" w14:textId="77777777" w:rsidR="00097EA8" w:rsidRPr="002D03D8" w:rsidRDefault="00097EA8">
            <w:pPr>
              <w:spacing w:line="240" w:lineRule="exact"/>
              <w:ind w:right="-109"/>
              <w:rPr>
                <w:rFonts w:ascii="CordiaUPC" w:hAnsi="CordiaUPC" w:cs="CordiaUPC"/>
                <w:b/>
                <w:bCs/>
                <w:sz w:val="26"/>
                <w:szCs w:val="26"/>
              </w:rPr>
            </w:pPr>
          </w:p>
        </w:tc>
        <w:tc>
          <w:tcPr>
            <w:tcW w:w="1116" w:type="dxa"/>
          </w:tcPr>
          <w:p w14:paraId="6894D04B" w14:textId="77777777" w:rsidR="00097EA8" w:rsidRPr="002D03D8" w:rsidRDefault="00097EA8">
            <w:pPr>
              <w:spacing w:line="240" w:lineRule="exact"/>
              <w:ind w:left="-108" w:right="-141"/>
              <w:jc w:val="center"/>
              <w:rPr>
                <w:rFonts w:ascii="CordiaUPC" w:hAnsi="CordiaUPC" w:cs="CordiaUPC"/>
                <w:sz w:val="26"/>
                <w:szCs w:val="26"/>
                <w:lang w:val="en-US" w:bidi="th-TH"/>
              </w:rPr>
            </w:pPr>
          </w:p>
        </w:tc>
        <w:tc>
          <w:tcPr>
            <w:tcW w:w="236" w:type="dxa"/>
          </w:tcPr>
          <w:p w14:paraId="3007C489" w14:textId="77777777" w:rsidR="00097EA8" w:rsidRPr="002D03D8" w:rsidRDefault="00097EA8">
            <w:pPr>
              <w:spacing w:line="240" w:lineRule="exact"/>
              <w:ind w:left="-108" w:right="-88"/>
              <w:jc w:val="center"/>
              <w:rPr>
                <w:rFonts w:ascii="CordiaUPC" w:hAnsi="CordiaUPC" w:cs="CordiaUPC"/>
                <w:snapToGrid w:val="0"/>
                <w:sz w:val="26"/>
                <w:szCs w:val="26"/>
                <w:cs/>
                <w:lang w:val="en-US" w:eastAsia="th-TH" w:bidi="th-TH"/>
              </w:rPr>
            </w:pPr>
          </w:p>
        </w:tc>
        <w:tc>
          <w:tcPr>
            <w:tcW w:w="1177" w:type="dxa"/>
          </w:tcPr>
          <w:p w14:paraId="350B75D7" w14:textId="77777777" w:rsidR="00097EA8" w:rsidRPr="002D03D8" w:rsidRDefault="00097EA8">
            <w:pPr>
              <w:spacing w:line="240" w:lineRule="exact"/>
              <w:ind w:left="-108" w:right="-88"/>
              <w:jc w:val="center"/>
              <w:rPr>
                <w:rFonts w:ascii="CordiaUPC" w:hAnsi="CordiaUPC" w:cs="CordiaUPC"/>
                <w:sz w:val="26"/>
                <w:szCs w:val="26"/>
              </w:rPr>
            </w:pPr>
          </w:p>
        </w:tc>
      </w:tr>
      <w:tr w:rsidR="00097EA8" w:rsidRPr="002D03D8" w14:paraId="733122FD" w14:textId="77777777" w:rsidTr="00097EA8">
        <w:trPr>
          <w:trHeight w:val="245"/>
        </w:trPr>
        <w:tc>
          <w:tcPr>
            <w:tcW w:w="6831" w:type="dxa"/>
            <w:hideMark/>
          </w:tcPr>
          <w:p w14:paraId="1025CEB8" w14:textId="77777777" w:rsidR="00097EA8" w:rsidRPr="002D03D8" w:rsidRDefault="00097EA8">
            <w:pPr>
              <w:spacing w:line="240" w:lineRule="exact"/>
              <w:ind w:right="-109"/>
              <w:rPr>
                <w:rFonts w:ascii="CordiaUPC" w:hAnsi="CordiaUPC" w:cs="CordiaUPC"/>
                <w:sz w:val="26"/>
                <w:szCs w:val="26"/>
              </w:rPr>
            </w:pPr>
            <w:r w:rsidRPr="002D03D8">
              <w:rPr>
                <w:rFonts w:ascii="CordiaUPC" w:hAnsi="CordiaUPC" w:cs="CordiaUPC"/>
                <w:spacing w:val="-4"/>
                <w:sz w:val="26"/>
                <w:szCs w:val="26"/>
                <w:lang w:eastAsia="th-TH"/>
              </w:rPr>
              <w:t>Beginning balance</w:t>
            </w:r>
            <w:r w:rsidRPr="002D03D8">
              <w:rPr>
                <w:rFonts w:ascii="CordiaUPC" w:hAnsi="CordiaUPC" w:cs="CordiaUPC"/>
                <w:spacing w:val="-6"/>
                <w:sz w:val="26"/>
                <w:szCs w:val="26"/>
                <w:lang w:eastAsia="th-TH"/>
              </w:rPr>
              <w:t xml:space="preserve"> </w:t>
            </w:r>
          </w:p>
        </w:tc>
        <w:tc>
          <w:tcPr>
            <w:tcW w:w="1116" w:type="dxa"/>
            <w:hideMark/>
          </w:tcPr>
          <w:p w14:paraId="157831AD" w14:textId="77777777" w:rsidR="00097EA8" w:rsidRPr="002D03D8" w:rsidRDefault="00097EA8">
            <w:pPr>
              <w:tabs>
                <w:tab w:val="decimal" w:pos="765"/>
              </w:tabs>
              <w:spacing w:line="240" w:lineRule="exact"/>
              <w:ind w:left="-108" w:right="-88"/>
              <w:rPr>
                <w:rFonts w:ascii="CordiaUPC" w:hAnsi="CordiaUPC" w:cs="CordiaUPC"/>
                <w:sz w:val="26"/>
                <w:szCs w:val="26"/>
                <w:lang w:val="en-US" w:bidi="th-TH"/>
              </w:rPr>
            </w:pPr>
            <w:r w:rsidRPr="002D03D8">
              <w:rPr>
                <w:rFonts w:ascii="CordiaUPC" w:hAnsi="CordiaUPC" w:cs="CordiaUPC"/>
                <w:color w:val="000000" w:themeColor="text1"/>
                <w:sz w:val="26"/>
                <w:szCs w:val="26"/>
              </w:rPr>
              <w:t>63,502</w:t>
            </w:r>
          </w:p>
        </w:tc>
        <w:tc>
          <w:tcPr>
            <w:tcW w:w="236" w:type="dxa"/>
            <w:vAlign w:val="bottom"/>
          </w:tcPr>
          <w:p w14:paraId="3F16829A" w14:textId="77777777" w:rsidR="00097EA8" w:rsidRPr="002D03D8" w:rsidRDefault="00097EA8">
            <w:pPr>
              <w:spacing w:line="240" w:lineRule="exact"/>
              <w:ind w:left="-108" w:right="-88"/>
              <w:jc w:val="center"/>
              <w:rPr>
                <w:rFonts w:ascii="CordiaUPC" w:hAnsi="CordiaUPC" w:cs="CordiaUPC"/>
                <w:snapToGrid w:val="0"/>
                <w:sz w:val="26"/>
                <w:szCs w:val="26"/>
                <w:lang w:val="en-US" w:eastAsia="th-TH" w:bidi="th-TH"/>
              </w:rPr>
            </w:pPr>
          </w:p>
        </w:tc>
        <w:tc>
          <w:tcPr>
            <w:tcW w:w="1177" w:type="dxa"/>
            <w:hideMark/>
          </w:tcPr>
          <w:p w14:paraId="5D9D3618" w14:textId="77777777" w:rsidR="00097EA8" w:rsidRPr="002D03D8" w:rsidRDefault="00097EA8">
            <w:pPr>
              <w:tabs>
                <w:tab w:val="decimal" w:pos="765"/>
              </w:tabs>
              <w:spacing w:line="240" w:lineRule="exact"/>
              <w:ind w:left="-108" w:right="-88"/>
              <w:rPr>
                <w:rFonts w:ascii="CordiaUPC" w:hAnsi="CordiaUPC" w:cs="CordiaUPC"/>
                <w:sz w:val="26"/>
                <w:szCs w:val="26"/>
                <w:lang w:val="en-US" w:bidi="th-TH"/>
              </w:rPr>
            </w:pPr>
            <w:r w:rsidRPr="002D03D8">
              <w:rPr>
                <w:rFonts w:ascii="CordiaUPC" w:hAnsi="CordiaUPC" w:cs="CordiaUPC"/>
                <w:sz w:val="26"/>
                <w:szCs w:val="26"/>
                <w:lang w:val="en-US" w:bidi="th-TH"/>
              </w:rPr>
              <w:t>61,423</w:t>
            </w:r>
          </w:p>
        </w:tc>
      </w:tr>
      <w:tr w:rsidR="00097EA8" w:rsidRPr="002D03D8" w14:paraId="2C679874" w14:textId="77777777" w:rsidTr="00097EA8">
        <w:trPr>
          <w:trHeight w:val="245"/>
        </w:trPr>
        <w:tc>
          <w:tcPr>
            <w:tcW w:w="6831" w:type="dxa"/>
            <w:hideMark/>
          </w:tcPr>
          <w:p w14:paraId="3F182FCF" w14:textId="77777777" w:rsidR="00097EA8" w:rsidRPr="002D03D8" w:rsidRDefault="00097EA8">
            <w:pPr>
              <w:spacing w:line="240" w:lineRule="exact"/>
              <w:ind w:right="-109"/>
              <w:rPr>
                <w:rFonts w:ascii="CordiaUPC" w:hAnsi="CordiaUPC" w:cs="CordiaUPC"/>
                <w:spacing w:val="-4"/>
                <w:sz w:val="26"/>
                <w:szCs w:val="26"/>
                <w:lang w:eastAsia="th-TH"/>
              </w:rPr>
            </w:pPr>
            <w:r w:rsidRPr="002D03D8">
              <w:rPr>
                <w:rFonts w:ascii="CordiaUPC" w:eastAsia="Times New Roman" w:hAnsi="CordiaUPC" w:cs="CordiaUPC"/>
                <w:sz w:val="26"/>
                <w:szCs w:val="26"/>
                <w:lang w:eastAsia="zh-CN"/>
              </w:rPr>
              <w:t>Changes from remeasurement of ECL</w:t>
            </w:r>
          </w:p>
        </w:tc>
        <w:tc>
          <w:tcPr>
            <w:tcW w:w="1116" w:type="dxa"/>
            <w:vAlign w:val="bottom"/>
            <w:hideMark/>
          </w:tcPr>
          <w:p w14:paraId="1DEEE142" w14:textId="77777777" w:rsidR="00097EA8" w:rsidRPr="002D03D8" w:rsidRDefault="00097EA8">
            <w:pPr>
              <w:tabs>
                <w:tab w:val="decimal" w:pos="765"/>
              </w:tabs>
              <w:spacing w:line="240" w:lineRule="exact"/>
              <w:ind w:left="-108" w:right="-88"/>
              <w:rPr>
                <w:rFonts w:ascii="CordiaUPC" w:hAnsi="CordiaUPC" w:cs="CordiaUPC"/>
                <w:sz w:val="26"/>
                <w:szCs w:val="26"/>
              </w:rPr>
            </w:pPr>
            <w:r w:rsidRPr="002D03D8">
              <w:rPr>
                <w:rFonts w:ascii="CordiaUPC" w:hAnsi="CordiaUPC" w:cs="CordiaUPC"/>
                <w:color w:val="000000" w:themeColor="text1"/>
                <w:sz w:val="26"/>
                <w:szCs w:val="26"/>
              </w:rPr>
              <w:t>21,209</w:t>
            </w:r>
          </w:p>
        </w:tc>
        <w:tc>
          <w:tcPr>
            <w:tcW w:w="236" w:type="dxa"/>
            <w:vAlign w:val="bottom"/>
          </w:tcPr>
          <w:p w14:paraId="70445845" w14:textId="77777777" w:rsidR="00097EA8" w:rsidRPr="002D03D8" w:rsidRDefault="00097EA8">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hideMark/>
          </w:tcPr>
          <w:p w14:paraId="08FB5138" w14:textId="77777777" w:rsidR="00097EA8" w:rsidRPr="002D03D8" w:rsidRDefault="00097EA8">
            <w:pPr>
              <w:tabs>
                <w:tab w:val="decimal" w:pos="765"/>
              </w:tabs>
              <w:spacing w:line="240" w:lineRule="exact"/>
              <w:ind w:left="-108" w:right="-88"/>
              <w:rPr>
                <w:rFonts w:ascii="CordiaUPC" w:hAnsi="CordiaUPC" w:cs="CordiaUPC"/>
                <w:sz w:val="26"/>
                <w:szCs w:val="26"/>
                <w:lang w:val="en-US" w:bidi="th-TH"/>
              </w:rPr>
            </w:pPr>
            <w:r w:rsidRPr="002D03D8">
              <w:rPr>
                <w:rFonts w:ascii="CordiaUPC" w:hAnsi="CordiaUPC" w:cs="CordiaUPC"/>
                <w:sz w:val="26"/>
                <w:szCs w:val="26"/>
                <w:lang w:val="en-US" w:bidi="th-TH"/>
              </w:rPr>
              <w:t>21,671</w:t>
            </w:r>
          </w:p>
        </w:tc>
      </w:tr>
      <w:tr w:rsidR="00097EA8" w:rsidRPr="002D03D8" w14:paraId="30209CE8" w14:textId="77777777" w:rsidTr="00097EA8">
        <w:trPr>
          <w:trHeight w:val="245"/>
        </w:trPr>
        <w:tc>
          <w:tcPr>
            <w:tcW w:w="6831" w:type="dxa"/>
            <w:hideMark/>
          </w:tcPr>
          <w:p w14:paraId="1D505C14" w14:textId="77777777" w:rsidR="00097EA8" w:rsidRPr="002D03D8" w:rsidRDefault="00097EA8">
            <w:pPr>
              <w:spacing w:line="240" w:lineRule="exact"/>
              <w:ind w:right="-109"/>
              <w:rPr>
                <w:rFonts w:ascii="CordiaUPC" w:hAnsi="CordiaUPC" w:cs="CordiaUPC"/>
                <w:spacing w:val="-4"/>
                <w:sz w:val="26"/>
                <w:szCs w:val="26"/>
                <w:lang w:eastAsia="th-TH"/>
              </w:rPr>
            </w:pPr>
            <w:r w:rsidRPr="002D03D8">
              <w:rPr>
                <w:rFonts w:ascii="CordiaUPC" w:eastAsia="Times New Roman" w:hAnsi="CordiaUPC" w:cs="CordiaUPC"/>
                <w:sz w:val="26"/>
                <w:szCs w:val="26"/>
                <w:lang w:eastAsia="zh-CN"/>
              </w:rPr>
              <w:t>Originated</w:t>
            </w:r>
          </w:p>
        </w:tc>
        <w:tc>
          <w:tcPr>
            <w:tcW w:w="1116" w:type="dxa"/>
            <w:hideMark/>
          </w:tcPr>
          <w:p w14:paraId="2EE93F1D" w14:textId="77777777" w:rsidR="00097EA8" w:rsidRPr="002D03D8" w:rsidRDefault="00097EA8">
            <w:pPr>
              <w:tabs>
                <w:tab w:val="decimal" w:pos="765"/>
              </w:tabs>
              <w:spacing w:line="240" w:lineRule="exact"/>
              <w:ind w:left="-108" w:right="-88"/>
              <w:rPr>
                <w:rFonts w:ascii="CordiaUPC" w:hAnsi="CordiaUPC" w:cs="CordiaUPC"/>
                <w:sz w:val="26"/>
                <w:szCs w:val="26"/>
              </w:rPr>
            </w:pPr>
            <w:r w:rsidRPr="002D03D8">
              <w:rPr>
                <w:rFonts w:ascii="CordiaUPC" w:hAnsi="CordiaUPC" w:cs="CordiaUPC"/>
                <w:color w:val="000000" w:themeColor="text1"/>
                <w:sz w:val="26"/>
                <w:szCs w:val="26"/>
              </w:rPr>
              <w:t>3,654</w:t>
            </w:r>
          </w:p>
        </w:tc>
        <w:tc>
          <w:tcPr>
            <w:tcW w:w="236" w:type="dxa"/>
            <w:vAlign w:val="bottom"/>
          </w:tcPr>
          <w:p w14:paraId="4526F8D4" w14:textId="77777777" w:rsidR="00097EA8" w:rsidRPr="002D03D8" w:rsidRDefault="00097EA8">
            <w:pPr>
              <w:spacing w:line="240" w:lineRule="exact"/>
              <w:ind w:left="-108" w:right="-88"/>
              <w:jc w:val="center"/>
              <w:rPr>
                <w:rFonts w:ascii="CordiaUPC" w:hAnsi="CordiaUPC" w:cs="CordiaUPC"/>
                <w:snapToGrid w:val="0"/>
                <w:sz w:val="26"/>
                <w:szCs w:val="26"/>
                <w:lang w:val="en-US" w:eastAsia="th-TH" w:bidi="th-TH"/>
              </w:rPr>
            </w:pPr>
          </w:p>
        </w:tc>
        <w:tc>
          <w:tcPr>
            <w:tcW w:w="1177" w:type="dxa"/>
            <w:hideMark/>
          </w:tcPr>
          <w:p w14:paraId="0324A6D3" w14:textId="77777777" w:rsidR="00097EA8" w:rsidRPr="002D03D8" w:rsidRDefault="00097EA8">
            <w:pPr>
              <w:tabs>
                <w:tab w:val="decimal" w:pos="765"/>
              </w:tabs>
              <w:spacing w:line="240" w:lineRule="exact"/>
              <w:ind w:left="-108" w:right="-88"/>
              <w:rPr>
                <w:rFonts w:ascii="CordiaUPC" w:hAnsi="CordiaUPC" w:cs="CordiaUPC"/>
                <w:sz w:val="26"/>
                <w:szCs w:val="26"/>
                <w:lang w:val="en-US" w:bidi="th-TH"/>
              </w:rPr>
            </w:pPr>
            <w:r w:rsidRPr="002D03D8">
              <w:rPr>
                <w:rFonts w:ascii="CordiaUPC" w:hAnsi="CordiaUPC" w:cs="CordiaUPC"/>
                <w:sz w:val="26"/>
                <w:szCs w:val="26"/>
                <w:lang w:val="en-US" w:bidi="th-TH"/>
              </w:rPr>
              <w:t>3,654</w:t>
            </w:r>
          </w:p>
        </w:tc>
      </w:tr>
      <w:tr w:rsidR="00097EA8" w:rsidRPr="002D03D8" w14:paraId="5233CAB8" w14:textId="77777777" w:rsidTr="00097EA8">
        <w:trPr>
          <w:trHeight w:val="245"/>
        </w:trPr>
        <w:tc>
          <w:tcPr>
            <w:tcW w:w="6831" w:type="dxa"/>
            <w:hideMark/>
          </w:tcPr>
          <w:p w14:paraId="6E304939" w14:textId="77777777" w:rsidR="00097EA8" w:rsidRPr="002D03D8" w:rsidRDefault="00097EA8">
            <w:pPr>
              <w:spacing w:line="240" w:lineRule="exact"/>
              <w:ind w:right="-109"/>
              <w:rPr>
                <w:rFonts w:ascii="CordiaUPC" w:hAnsi="CordiaUPC" w:cs="CordiaUPC"/>
                <w:spacing w:val="-4"/>
                <w:sz w:val="26"/>
                <w:szCs w:val="26"/>
                <w:lang w:eastAsia="th-TH"/>
              </w:rPr>
            </w:pPr>
            <w:r w:rsidRPr="002D03D8">
              <w:rPr>
                <w:rFonts w:ascii="CordiaUPC" w:eastAsia="Times New Roman" w:hAnsi="CordiaUPC" w:cs="CordiaUPC"/>
                <w:sz w:val="26"/>
                <w:szCs w:val="26"/>
                <w:lang w:eastAsia="zh-CN"/>
              </w:rPr>
              <w:t>Derecognition</w:t>
            </w:r>
          </w:p>
        </w:tc>
        <w:tc>
          <w:tcPr>
            <w:tcW w:w="1116" w:type="dxa"/>
            <w:hideMark/>
          </w:tcPr>
          <w:p w14:paraId="4D75F17D" w14:textId="77777777" w:rsidR="00097EA8" w:rsidRPr="002D03D8" w:rsidRDefault="00097EA8">
            <w:pPr>
              <w:tabs>
                <w:tab w:val="decimal" w:pos="765"/>
              </w:tabs>
              <w:spacing w:line="240" w:lineRule="exact"/>
              <w:ind w:left="-108" w:right="-88"/>
              <w:rPr>
                <w:rFonts w:ascii="CordiaUPC" w:hAnsi="CordiaUPC" w:cs="CordiaUPC"/>
                <w:sz w:val="26"/>
                <w:szCs w:val="26"/>
              </w:rPr>
            </w:pPr>
            <w:r w:rsidRPr="002D03D8">
              <w:rPr>
                <w:rFonts w:ascii="CordiaUPC" w:hAnsi="CordiaUPC" w:cs="CordiaUPC"/>
                <w:color w:val="000000" w:themeColor="text1"/>
                <w:sz w:val="26"/>
                <w:szCs w:val="26"/>
              </w:rPr>
              <w:t>(3,380)</w:t>
            </w:r>
          </w:p>
        </w:tc>
        <w:tc>
          <w:tcPr>
            <w:tcW w:w="236" w:type="dxa"/>
            <w:vAlign w:val="bottom"/>
          </w:tcPr>
          <w:p w14:paraId="40BE23E6" w14:textId="77777777" w:rsidR="00097EA8" w:rsidRPr="002D03D8" w:rsidRDefault="00097EA8">
            <w:pPr>
              <w:spacing w:line="240" w:lineRule="exact"/>
              <w:ind w:left="-108" w:right="-88"/>
              <w:jc w:val="center"/>
              <w:rPr>
                <w:rFonts w:ascii="CordiaUPC" w:hAnsi="CordiaUPC" w:cs="CordiaUPC"/>
                <w:snapToGrid w:val="0"/>
                <w:sz w:val="26"/>
                <w:szCs w:val="26"/>
                <w:lang w:val="en-US" w:eastAsia="th-TH" w:bidi="th-TH"/>
              </w:rPr>
            </w:pPr>
          </w:p>
        </w:tc>
        <w:tc>
          <w:tcPr>
            <w:tcW w:w="1177" w:type="dxa"/>
            <w:hideMark/>
          </w:tcPr>
          <w:p w14:paraId="59740013" w14:textId="77777777" w:rsidR="00097EA8" w:rsidRPr="002D03D8" w:rsidRDefault="00097EA8">
            <w:pPr>
              <w:tabs>
                <w:tab w:val="decimal" w:pos="765"/>
              </w:tabs>
              <w:spacing w:line="240" w:lineRule="exact"/>
              <w:ind w:left="-108" w:right="-88"/>
              <w:rPr>
                <w:rFonts w:ascii="CordiaUPC" w:hAnsi="CordiaUPC" w:cs="CordiaUPC"/>
                <w:sz w:val="26"/>
                <w:szCs w:val="26"/>
                <w:lang w:val="en-US" w:bidi="th-TH"/>
              </w:rPr>
            </w:pPr>
            <w:r w:rsidRPr="002D03D8">
              <w:rPr>
                <w:rFonts w:ascii="CordiaUPC" w:hAnsi="CordiaUPC" w:cs="CordiaUPC"/>
                <w:sz w:val="26"/>
                <w:szCs w:val="26"/>
                <w:lang w:val="en-US" w:bidi="th-TH"/>
              </w:rPr>
              <w:t>(4,928)</w:t>
            </w:r>
          </w:p>
        </w:tc>
      </w:tr>
      <w:tr w:rsidR="00097EA8" w:rsidRPr="002D03D8" w14:paraId="297398F7" w14:textId="77777777" w:rsidTr="00097EA8">
        <w:trPr>
          <w:trHeight w:val="245"/>
        </w:trPr>
        <w:tc>
          <w:tcPr>
            <w:tcW w:w="6831" w:type="dxa"/>
            <w:hideMark/>
          </w:tcPr>
          <w:p w14:paraId="27F4CB50" w14:textId="77777777" w:rsidR="00097EA8" w:rsidRPr="002D03D8" w:rsidRDefault="00097EA8">
            <w:pPr>
              <w:spacing w:line="240" w:lineRule="exact"/>
              <w:ind w:right="-109"/>
              <w:rPr>
                <w:rFonts w:ascii="CordiaUPC" w:hAnsi="CordiaUPC" w:cs="CordiaUPC"/>
                <w:color w:val="000000"/>
                <w:sz w:val="26"/>
                <w:szCs w:val="26"/>
                <w:lang w:bidi="th-TH"/>
              </w:rPr>
            </w:pPr>
            <w:r w:rsidRPr="002D03D8">
              <w:rPr>
                <w:rFonts w:ascii="CordiaUPC" w:eastAsia="Times New Roman" w:hAnsi="CordiaUPC" w:cs="CordiaUPC"/>
                <w:sz w:val="26"/>
                <w:szCs w:val="26"/>
                <w:lang w:eastAsia="zh-CN"/>
              </w:rPr>
              <w:t>Write-off</w:t>
            </w:r>
          </w:p>
        </w:tc>
        <w:tc>
          <w:tcPr>
            <w:tcW w:w="1116" w:type="dxa"/>
            <w:tcBorders>
              <w:top w:val="nil"/>
              <w:left w:val="nil"/>
              <w:bottom w:val="single" w:sz="4" w:space="0" w:color="auto"/>
              <w:right w:val="nil"/>
            </w:tcBorders>
            <w:hideMark/>
          </w:tcPr>
          <w:p w14:paraId="75288710" w14:textId="77777777" w:rsidR="00097EA8" w:rsidRPr="002D03D8" w:rsidRDefault="00097EA8">
            <w:pPr>
              <w:tabs>
                <w:tab w:val="decimal" w:pos="765"/>
              </w:tabs>
              <w:spacing w:line="240" w:lineRule="exact"/>
              <w:ind w:left="-108" w:right="-88"/>
              <w:rPr>
                <w:rFonts w:ascii="CordiaUPC" w:hAnsi="CordiaUPC" w:cs="CordiaUPC"/>
                <w:sz w:val="26"/>
                <w:szCs w:val="26"/>
                <w:cs/>
              </w:rPr>
            </w:pPr>
            <w:r w:rsidRPr="002D03D8">
              <w:rPr>
                <w:rFonts w:ascii="CordiaUPC" w:hAnsi="CordiaUPC" w:cs="CordiaUPC"/>
                <w:color w:val="000000" w:themeColor="text1"/>
                <w:sz w:val="26"/>
                <w:szCs w:val="26"/>
              </w:rPr>
              <w:t>(25,978)</w:t>
            </w:r>
          </w:p>
        </w:tc>
        <w:tc>
          <w:tcPr>
            <w:tcW w:w="236" w:type="dxa"/>
            <w:vAlign w:val="bottom"/>
          </w:tcPr>
          <w:p w14:paraId="2ED26A33" w14:textId="77777777" w:rsidR="00097EA8" w:rsidRPr="002D03D8" w:rsidRDefault="00097EA8">
            <w:pPr>
              <w:spacing w:line="240" w:lineRule="exact"/>
              <w:ind w:left="-108" w:right="-88"/>
              <w:jc w:val="center"/>
              <w:rPr>
                <w:rFonts w:ascii="CordiaUPC" w:hAnsi="CordiaUPC" w:cs="CordiaUPC"/>
                <w:snapToGrid w:val="0"/>
                <w:sz w:val="26"/>
                <w:szCs w:val="26"/>
                <w:lang w:val="en-US" w:eastAsia="th-TH" w:bidi="th-TH"/>
              </w:rPr>
            </w:pPr>
          </w:p>
        </w:tc>
        <w:tc>
          <w:tcPr>
            <w:tcW w:w="1177" w:type="dxa"/>
            <w:hideMark/>
          </w:tcPr>
          <w:p w14:paraId="5940E3E4" w14:textId="77777777" w:rsidR="00097EA8" w:rsidRPr="002D03D8" w:rsidRDefault="00097EA8">
            <w:pPr>
              <w:tabs>
                <w:tab w:val="decimal" w:pos="765"/>
              </w:tabs>
              <w:spacing w:line="240" w:lineRule="exact"/>
              <w:ind w:left="-108" w:right="-88"/>
              <w:rPr>
                <w:rFonts w:ascii="CordiaUPC" w:hAnsi="CordiaUPC" w:cs="CordiaUPC"/>
                <w:sz w:val="26"/>
                <w:szCs w:val="26"/>
                <w:lang w:val="en-US" w:bidi="th-TH"/>
              </w:rPr>
            </w:pPr>
            <w:r w:rsidRPr="002D03D8">
              <w:rPr>
                <w:rFonts w:ascii="CordiaUPC" w:hAnsi="CordiaUPC" w:cs="CordiaUPC"/>
                <w:sz w:val="26"/>
                <w:szCs w:val="26"/>
                <w:lang w:val="en-US" w:bidi="th-TH"/>
              </w:rPr>
              <w:t>(23,818)</w:t>
            </w:r>
          </w:p>
        </w:tc>
      </w:tr>
      <w:tr w:rsidR="00097EA8" w:rsidRPr="002D03D8" w14:paraId="198136BC" w14:textId="77777777" w:rsidTr="00097EA8">
        <w:trPr>
          <w:trHeight w:val="245"/>
        </w:trPr>
        <w:tc>
          <w:tcPr>
            <w:tcW w:w="6831" w:type="dxa"/>
            <w:hideMark/>
          </w:tcPr>
          <w:p w14:paraId="52C00E3A" w14:textId="77777777" w:rsidR="00097EA8" w:rsidRPr="002D03D8" w:rsidRDefault="00097EA8">
            <w:pPr>
              <w:spacing w:line="240" w:lineRule="exact"/>
              <w:ind w:right="-109"/>
              <w:rPr>
                <w:rFonts w:ascii="CordiaUPC" w:hAnsi="CordiaUPC" w:cs="CordiaUPC"/>
                <w:color w:val="000000"/>
                <w:sz w:val="26"/>
                <w:szCs w:val="26"/>
              </w:rPr>
            </w:pPr>
            <w:r w:rsidRPr="002D03D8">
              <w:rPr>
                <w:rFonts w:ascii="CordiaUPC" w:hAnsi="CordiaUPC" w:cs="CordiaUPC"/>
                <w:b/>
                <w:bCs/>
                <w:sz w:val="26"/>
                <w:szCs w:val="26"/>
                <w:lang w:eastAsia="th-TH"/>
              </w:rPr>
              <w:t>Ending balance</w:t>
            </w:r>
          </w:p>
        </w:tc>
        <w:tc>
          <w:tcPr>
            <w:tcW w:w="1116" w:type="dxa"/>
            <w:tcBorders>
              <w:top w:val="single" w:sz="4" w:space="0" w:color="auto"/>
              <w:left w:val="nil"/>
              <w:bottom w:val="double" w:sz="4" w:space="0" w:color="auto"/>
              <w:right w:val="nil"/>
            </w:tcBorders>
            <w:hideMark/>
          </w:tcPr>
          <w:p w14:paraId="2CEEA063" w14:textId="77777777" w:rsidR="00097EA8" w:rsidRPr="002D03D8" w:rsidRDefault="00097EA8">
            <w:pPr>
              <w:tabs>
                <w:tab w:val="decimal" w:pos="765"/>
              </w:tabs>
              <w:spacing w:line="240" w:lineRule="exact"/>
              <w:ind w:left="-108" w:right="-88"/>
              <w:rPr>
                <w:rFonts w:ascii="CordiaUPC" w:hAnsi="CordiaUPC" w:cs="CordiaUPC"/>
                <w:b/>
                <w:bCs/>
                <w:sz w:val="26"/>
                <w:szCs w:val="26"/>
              </w:rPr>
            </w:pPr>
            <w:r w:rsidRPr="002D03D8">
              <w:rPr>
                <w:rFonts w:ascii="CordiaUPC" w:hAnsi="CordiaUPC" w:cs="CordiaUPC"/>
                <w:b/>
                <w:bCs/>
                <w:color w:val="000000" w:themeColor="text1"/>
                <w:sz w:val="26"/>
                <w:szCs w:val="26"/>
              </w:rPr>
              <w:t>59,007</w:t>
            </w:r>
          </w:p>
        </w:tc>
        <w:tc>
          <w:tcPr>
            <w:tcW w:w="236" w:type="dxa"/>
            <w:vAlign w:val="bottom"/>
          </w:tcPr>
          <w:p w14:paraId="598BBD38" w14:textId="77777777" w:rsidR="00097EA8" w:rsidRPr="002D03D8" w:rsidRDefault="00097EA8">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left w:val="nil"/>
              <w:bottom w:val="double" w:sz="4" w:space="0" w:color="auto"/>
              <w:right w:val="nil"/>
            </w:tcBorders>
            <w:hideMark/>
          </w:tcPr>
          <w:p w14:paraId="60E70394" w14:textId="77777777" w:rsidR="00097EA8" w:rsidRPr="002D03D8" w:rsidRDefault="00097EA8">
            <w:pPr>
              <w:tabs>
                <w:tab w:val="decimal" w:pos="765"/>
              </w:tabs>
              <w:spacing w:line="240" w:lineRule="exact"/>
              <w:ind w:left="-108" w:right="-88"/>
              <w:rPr>
                <w:rFonts w:ascii="CordiaUPC" w:hAnsi="CordiaUPC" w:cs="CordiaUPC"/>
                <w:b/>
                <w:bCs/>
                <w:sz w:val="26"/>
                <w:szCs w:val="26"/>
                <w:lang w:val="en-US" w:bidi="th-TH"/>
              </w:rPr>
            </w:pPr>
            <w:r w:rsidRPr="002D03D8">
              <w:rPr>
                <w:rFonts w:ascii="CordiaUPC" w:hAnsi="CordiaUPC" w:cs="CordiaUPC"/>
                <w:b/>
                <w:bCs/>
                <w:sz w:val="26"/>
                <w:szCs w:val="26"/>
                <w:lang w:val="en-US" w:bidi="th-TH"/>
              </w:rPr>
              <w:t>58,002</w:t>
            </w:r>
          </w:p>
        </w:tc>
      </w:tr>
    </w:tbl>
    <w:p w14:paraId="0D1D8857" w14:textId="77777777" w:rsidR="00097EA8" w:rsidRPr="002D03D8" w:rsidRDefault="00097EA8" w:rsidP="00097EA8">
      <w:pPr>
        <w:spacing w:line="240" w:lineRule="exact"/>
        <w:ind w:left="540" w:firstLine="4"/>
        <w:jc w:val="thaiDistribute"/>
        <w:rPr>
          <w:rFonts w:ascii="CordiaUPC" w:hAnsi="CordiaUPC" w:cs="CordiaUPC"/>
          <w:sz w:val="26"/>
          <w:szCs w:val="26"/>
          <w:cs/>
          <w:lang w:eastAsia="x-none"/>
        </w:rPr>
      </w:pPr>
    </w:p>
    <w:p w14:paraId="4104345E" w14:textId="4AD0B44E" w:rsidR="00097EA8" w:rsidRPr="002D03D8" w:rsidRDefault="00097EA8" w:rsidP="00097EA8">
      <w:pPr>
        <w:spacing w:line="240" w:lineRule="exact"/>
        <w:ind w:left="540"/>
        <w:jc w:val="thaiDistribute"/>
        <w:rPr>
          <w:rFonts w:ascii="CordiaUPC" w:hAnsi="CordiaUPC" w:cs="CordiaUPC"/>
          <w:sz w:val="26"/>
          <w:szCs w:val="26"/>
          <w:lang w:eastAsia="x-none"/>
        </w:rPr>
      </w:pPr>
      <w:r w:rsidRPr="002D03D8">
        <w:rPr>
          <w:rFonts w:ascii="CordiaUPC" w:hAnsi="CordiaUPC" w:cs="CordiaUPC"/>
          <w:sz w:val="26"/>
          <w:szCs w:val="26"/>
          <w:lang w:eastAsia="x-none"/>
        </w:rPr>
        <w:t xml:space="preserve">As </w:t>
      </w:r>
      <w:proofErr w:type="gramStart"/>
      <w:r w:rsidRPr="002D03D8">
        <w:rPr>
          <w:rFonts w:ascii="CordiaUPC" w:hAnsi="CordiaUPC" w:cs="CordiaUPC"/>
          <w:sz w:val="26"/>
          <w:szCs w:val="26"/>
          <w:lang w:eastAsia="x-none"/>
        </w:rPr>
        <w:t>at</w:t>
      </w:r>
      <w:proofErr w:type="gramEnd"/>
      <w:r w:rsidRPr="002D03D8">
        <w:rPr>
          <w:rFonts w:ascii="CordiaUPC" w:hAnsi="CordiaUPC" w:cs="CordiaUPC"/>
          <w:sz w:val="26"/>
          <w:szCs w:val="26"/>
          <w:lang w:eastAsia="x-none"/>
        </w:rPr>
        <w:t xml:space="preserve"> </w:t>
      </w:r>
      <w:r w:rsidRPr="002D03D8">
        <w:rPr>
          <w:rFonts w:ascii="CordiaUPC" w:eastAsia="Times New Roman" w:hAnsi="CordiaUPC" w:cs="CordiaUPC"/>
          <w:sz w:val="26"/>
          <w:szCs w:val="26"/>
          <w:lang w:bidi="th-TH"/>
        </w:rPr>
        <w:t>30 September</w:t>
      </w:r>
      <w:r w:rsidRPr="002D03D8">
        <w:rPr>
          <w:rFonts w:ascii="CordiaUPC" w:hAnsi="CordiaUPC" w:cs="CordiaUPC" w:hint="cs"/>
          <w:i/>
          <w:iCs/>
          <w:sz w:val="26"/>
          <w:szCs w:val="26"/>
        </w:rPr>
        <w:t xml:space="preserve"> </w:t>
      </w:r>
      <w:r w:rsidRPr="002D03D8">
        <w:rPr>
          <w:rFonts w:ascii="CordiaUPC" w:hAnsi="CordiaUPC" w:cs="CordiaUPC"/>
          <w:sz w:val="26"/>
          <w:szCs w:val="26"/>
          <w:lang w:eastAsia="x-none"/>
        </w:rPr>
        <w:t>202</w:t>
      </w:r>
      <w:r w:rsidRPr="002D03D8">
        <w:rPr>
          <w:rFonts w:ascii="CordiaUPC" w:hAnsi="CordiaUPC" w:cs="CordiaUPC"/>
          <w:sz w:val="26"/>
          <w:szCs w:val="26"/>
          <w:lang w:eastAsia="x-none" w:bidi="th-TH"/>
        </w:rPr>
        <w:t>5</w:t>
      </w:r>
      <w:r w:rsidRPr="002D03D8">
        <w:rPr>
          <w:rFonts w:ascii="CordiaUPC" w:hAnsi="CordiaUPC" w:cs="CordiaUPC"/>
          <w:sz w:val="26"/>
          <w:szCs w:val="26"/>
          <w:lang w:eastAsia="x-none"/>
        </w:rPr>
        <w:t>,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15B7CC9C" w14:textId="5959CDEB" w:rsidR="00E1549D" w:rsidRPr="002D03D8" w:rsidRDefault="00E1549D" w:rsidP="00097EA8">
      <w:pPr>
        <w:pStyle w:val="BodyTextIndent"/>
        <w:spacing w:after="0" w:line="240" w:lineRule="exact"/>
        <w:ind w:left="544"/>
        <w:jc w:val="thaiDistribute"/>
        <w:rPr>
          <w:cs/>
          <w:lang w:bidi="th-TH"/>
        </w:rPr>
      </w:pPr>
    </w:p>
    <w:bookmarkEnd w:id="8"/>
    <w:p w14:paraId="46B1607D" w14:textId="01B78C7E" w:rsidR="007C1735" w:rsidRPr="002D03D8" w:rsidRDefault="007C1735" w:rsidP="00A520E0">
      <w:pPr>
        <w:pStyle w:val="BodyTextIndent"/>
        <w:spacing w:after="0" w:line="240" w:lineRule="exact"/>
        <w:ind w:left="540"/>
        <w:rPr>
          <w:rFonts w:ascii="CordiaUPC" w:hAnsi="CordiaUPC" w:cs="CordiaUPC"/>
          <w:sz w:val="26"/>
          <w:szCs w:val="26"/>
          <w:cs/>
          <w:lang w:bidi="th-TH"/>
        </w:rPr>
        <w:sectPr w:rsidR="007C1735" w:rsidRPr="002D03D8" w:rsidSect="00A47089">
          <w:headerReference w:type="default" r:id="rId11"/>
          <w:footerReference w:type="default" r:id="rId12"/>
          <w:pgSz w:w="11907" w:h="16840" w:code="9"/>
          <w:pgMar w:top="691" w:right="1109" w:bottom="1166" w:left="1152" w:header="720" w:footer="720" w:gutter="0"/>
          <w:cols w:space="720"/>
          <w:docGrid w:linePitch="299"/>
        </w:sectPr>
      </w:pPr>
    </w:p>
    <w:p w14:paraId="2EC194B4" w14:textId="5DD89C68" w:rsidR="006B0531" w:rsidRPr="002D03D8" w:rsidRDefault="006B0531" w:rsidP="006B0531">
      <w:pPr>
        <w:pStyle w:val="Heading1"/>
        <w:spacing w:before="0" w:after="0" w:line="220" w:lineRule="exact"/>
        <w:ind w:left="540" w:hanging="540"/>
        <w:rPr>
          <w:rFonts w:ascii="CordiaUPC" w:hAnsi="CordiaUPC" w:cs="CordiaUPC"/>
          <w:i w:val="0"/>
          <w:iCs/>
          <w:sz w:val="28"/>
          <w:szCs w:val="28"/>
          <w:cs/>
          <w:lang w:val="en-US" w:bidi="th-TH"/>
        </w:rPr>
      </w:pPr>
      <w:bookmarkStart w:id="10" w:name="_Hlk204716540"/>
      <w:r w:rsidRPr="002D03D8">
        <w:rPr>
          <w:rFonts w:ascii="CordiaUPC" w:hAnsi="CordiaUPC" w:cs="CordiaUPC"/>
          <w:i w:val="0"/>
          <w:iCs/>
          <w:sz w:val="28"/>
          <w:szCs w:val="28"/>
        </w:rPr>
        <w:lastRenderedPageBreak/>
        <w:t>1</w:t>
      </w:r>
      <w:r w:rsidR="00804E90" w:rsidRPr="002D03D8">
        <w:rPr>
          <w:rFonts w:ascii="CordiaUPC" w:hAnsi="CordiaUPC" w:cs="CordiaUPC"/>
          <w:i w:val="0"/>
          <w:iCs/>
          <w:sz w:val="28"/>
          <w:szCs w:val="28"/>
        </w:rPr>
        <w:t>1</w:t>
      </w:r>
      <w:r w:rsidRPr="002D03D8">
        <w:rPr>
          <w:rFonts w:ascii="CordiaUPC" w:hAnsi="CordiaUPC" w:cs="CordiaUPC" w:hint="cs"/>
          <w:i w:val="0"/>
          <w:iCs/>
          <w:sz w:val="28"/>
          <w:szCs w:val="28"/>
        </w:rPr>
        <w:tab/>
        <w:t>Debts issued and borrowings</w:t>
      </w:r>
    </w:p>
    <w:p w14:paraId="53728A57" w14:textId="77777777" w:rsidR="006B0531" w:rsidRPr="002D03D8" w:rsidRDefault="006B0531" w:rsidP="006B0531">
      <w:pPr>
        <w:keepNext/>
        <w:keepLines/>
        <w:spacing w:line="240" w:lineRule="exact"/>
        <w:outlineLvl w:val="0"/>
        <w:rPr>
          <w:rFonts w:ascii="CordiaUPC" w:hAnsi="CordiaUPC" w:cs="CordiaUPC"/>
          <w:b/>
          <w:iCs/>
          <w:sz w:val="28"/>
          <w:szCs w:val="28"/>
        </w:rPr>
      </w:pPr>
    </w:p>
    <w:tbl>
      <w:tblPr>
        <w:tblW w:w="4886" w:type="pct"/>
        <w:tblInd w:w="558" w:type="dxa"/>
        <w:tblLayout w:type="fixed"/>
        <w:tblLook w:val="0000" w:firstRow="0" w:lastRow="0" w:firstColumn="0" w:lastColumn="0" w:noHBand="0" w:noVBand="0"/>
      </w:tblPr>
      <w:tblGrid>
        <w:gridCol w:w="1935"/>
        <w:gridCol w:w="704"/>
        <w:gridCol w:w="1623"/>
        <w:gridCol w:w="929"/>
        <w:gridCol w:w="711"/>
        <w:gridCol w:w="714"/>
        <w:gridCol w:w="709"/>
        <w:gridCol w:w="8"/>
        <w:gridCol w:w="760"/>
        <w:gridCol w:w="714"/>
        <w:gridCol w:w="694"/>
      </w:tblGrid>
      <w:tr w:rsidR="006B0531" w:rsidRPr="002D03D8" w14:paraId="53E5F2B8" w14:textId="77777777" w:rsidTr="00333385">
        <w:tc>
          <w:tcPr>
            <w:tcW w:w="1018" w:type="pct"/>
            <w:tcBorders>
              <w:top w:val="nil"/>
              <w:left w:val="nil"/>
              <w:bottom w:val="nil"/>
              <w:right w:val="nil"/>
            </w:tcBorders>
            <w:vAlign w:val="bottom"/>
          </w:tcPr>
          <w:p w14:paraId="6C321A59" w14:textId="77777777" w:rsidR="006B0531" w:rsidRPr="002D03D8" w:rsidRDefault="006B0531" w:rsidP="00333385">
            <w:pPr>
              <w:pStyle w:val="Heading3"/>
              <w:spacing w:before="0" w:after="0" w:line="240" w:lineRule="exact"/>
              <w:ind w:left="132" w:right="-126" w:hanging="120"/>
              <w:rPr>
                <w:rFonts w:ascii="CordiaUPC" w:hAnsi="CordiaUPC" w:cs="CordiaUPC"/>
                <w:b/>
                <w:bCs/>
                <w:sz w:val="24"/>
                <w:szCs w:val="24"/>
                <w:rtl/>
                <w:cs/>
                <w:lang w:val="en-GB"/>
              </w:rPr>
            </w:pPr>
          </w:p>
        </w:tc>
        <w:tc>
          <w:tcPr>
            <w:tcW w:w="370" w:type="pct"/>
            <w:tcBorders>
              <w:top w:val="nil"/>
              <w:left w:val="nil"/>
              <w:bottom w:val="nil"/>
              <w:right w:val="nil"/>
            </w:tcBorders>
          </w:tcPr>
          <w:p w14:paraId="5929B401" w14:textId="77777777" w:rsidR="006B0531" w:rsidRPr="002D03D8" w:rsidRDefault="006B0531" w:rsidP="00333385">
            <w:pPr>
              <w:spacing w:line="240" w:lineRule="exact"/>
              <w:ind w:left="-120" w:right="-100"/>
              <w:jc w:val="center"/>
              <w:rPr>
                <w:rFonts w:ascii="CordiaUPC" w:hAnsi="CordiaUPC" w:cs="CordiaUPC"/>
                <w:sz w:val="24"/>
                <w:szCs w:val="24"/>
                <w:lang w:val="en-US"/>
              </w:rPr>
            </w:pPr>
          </w:p>
        </w:tc>
        <w:tc>
          <w:tcPr>
            <w:tcW w:w="854" w:type="pct"/>
            <w:vAlign w:val="bottom"/>
          </w:tcPr>
          <w:p w14:paraId="2FEB64F4" w14:textId="77777777" w:rsidR="006B0531" w:rsidRPr="002D03D8" w:rsidRDefault="006B0531" w:rsidP="00333385">
            <w:pPr>
              <w:spacing w:line="240" w:lineRule="exact"/>
              <w:ind w:left="-120" w:right="-100"/>
              <w:jc w:val="center"/>
              <w:rPr>
                <w:rFonts w:ascii="CordiaUPC" w:hAnsi="CordiaUPC" w:cs="CordiaUPC"/>
                <w:sz w:val="24"/>
                <w:szCs w:val="24"/>
                <w:lang w:val="en-US"/>
              </w:rPr>
            </w:pPr>
          </w:p>
        </w:tc>
        <w:tc>
          <w:tcPr>
            <w:tcW w:w="489" w:type="pct"/>
            <w:tcBorders>
              <w:top w:val="nil"/>
              <w:left w:val="nil"/>
              <w:bottom w:val="nil"/>
              <w:right w:val="nil"/>
            </w:tcBorders>
            <w:vAlign w:val="bottom"/>
          </w:tcPr>
          <w:p w14:paraId="748CAF44" w14:textId="77777777" w:rsidR="006B0531" w:rsidRPr="002D03D8" w:rsidRDefault="006B0531" w:rsidP="00333385">
            <w:pPr>
              <w:spacing w:line="240" w:lineRule="exact"/>
              <w:ind w:left="-109" w:right="-93"/>
              <w:jc w:val="center"/>
              <w:rPr>
                <w:rFonts w:ascii="CordiaUPC" w:hAnsi="CordiaUPC" w:cs="CordiaUPC"/>
                <w:sz w:val="24"/>
                <w:szCs w:val="24"/>
                <w:rtl/>
                <w:cs/>
                <w:lang w:val="th-TH"/>
              </w:rPr>
            </w:pPr>
          </w:p>
        </w:tc>
        <w:tc>
          <w:tcPr>
            <w:tcW w:w="2268" w:type="pct"/>
            <w:gridSpan w:val="7"/>
            <w:tcBorders>
              <w:top w:val="nil"/>
              <w:left w:val="nil"/>
              <w:bottom w:val="nil"/>
              <w:right w:val="nil"/>
            </w:tcBorders>
            <w:vAlign w:val="bottom"/>
          </w:tcPr>
          <w:p w14:paraId="542CC09C" w14:textId="77777777" w:rsidR="006B0531" w:rsidRPr="002D03D8" w:rsidRDefault="006B0531" w:rsidP="00333385">
            <w:pPr>
              <w:spacing w:line="240" w:lineRule="exact"/>
              <w:ind w:right="-86"/>
              <w:jc w:val="center"/>
              <w:rPr>
                <w:rFonts w:ascii="CordiaUPC" w:hAnsi="CordiaUPC" w:cs="CordiaUPC"/>
                <w:sz w:val="24"/>
                <w:szCs w:val="24"/>
                <w:lang w:val="en-US"/>
              </w:rPr>
            </w:pPr>
            <w:r w:rsidRPr="002D03D8">
              <w:rPr>
                <w:rFonts w:ascii="CordiaUPC" w:hAnsi="CordiaUPC" w:cs="CordiaUPC" w:hint="cs"/>
                <w:b/>
                <w:bCs/>
                <w:sz w:val="24"/>
                <w:szCs w:val="24"/>
                <w:lang w:val="en-US"/>
              </w:rPr>
              <w:t>Consolidated</w:t>
            </w:r>
          </w:p>
        </w:tc>
      </w:tr>
      <w:tr w:rsidR="006B0531" w:rsidRPr="002D03D8" w14:paraId="6084510A" w14:textId="77777777" w:rsidTr="00333385">
        <w:tc>
          <w:tcPr>
            <w:tcW w:w="1018" w:type="pct"/>
            <w:tcBorders>
              <w:top w:val="nil"/>
              <w:left w:val="nil"/>
              <w:bottom w:val="nil"/>
              <w:right w:val="nil"/>
            </w:tcBorders>
            <w:vAlign w:val="bottom"/>
          </w:tcPr>
          <w:p w14:paraId="379D52B6" w14:textId="77777777" w:rsidR="006B0531" w:rsidRPr="002D03D8" w:rsidRDefault="006B0531" w:rsidP="00333385">
            <w:pPr>
              <w:pStyle w:val="Heading3"/>
              <w:spacing w:before="0" w:after="0" w:line="240" w:lineRule="exact"/>
              <w:ind w:left="132" w:right="-126" w:hanging="120"/>
              <w:rPr>
                <w:rFonts w:ascii="CordiaUPC" w:hAnsi="CordiaUPC" w:cs="CordiaUPC"/>
                <w:b/>
                <w:bCs/>
                <w:sz w:val="24"/>
                <w:szCs w:val="24"/>
                <w:rtl/>
                <w:cs/>
                <w:lang w:val="en-GB"/>
              </w:rPr>
            </w:pPr>
          </w:p>
        </w:tc>
        <w:tc>
          <w:tcPr>
            <w:tcW w:w="370" w:type="pct"/>
            <w:tcBorders>
              <w:top w:val="nil"/>
              <w:left w:val="nil"/>
              <w:bottom w:val="nil"/>
              <w:right w:val="nil"/>
            </w:tcBorders>
          </w:tcPr>
          <w:p w14:paraId="297AF01A" w14:textId="77777777" w:rsidR="006B0531" w:rsidRPr="002D03D8" w:rsidRDefault="006B0531" w:rsidP="00333385">
            <w:pPr>
              <w:spacing w:line="240" w:lineRule="exact"/>
              <w:ind w:left="-120" w:right="-100"/>
              <w:jc w:val="center"/>
              <w:rPr>
                <w:rFonts w:ascii="CordiaUPC" w:hAnsi="CordiaUPC" w:cs="CordiaUPC"/>
                <w:sz w:val="24"/>
                <w:szCs w:val="24"/>
                <w:lang w:val="en-US"/>
              </w:rPr>
            </w:pPr>
          </w:p>
        </w:tc>
        <w:tc>
          <w:tcPr>
            <w:tcW w:w="854" w:type="pct"/>
            <w:vAlign w:val="bottom"/>
          </w:tcPr>
          <w:p w14:paraId="6C59E312" w14:textId="77777777" w:rsidR="006B0531" w:rsidRPr="002D03D8" w:rsidRDefault="006B0531" w:rsidP="00333385">
            <w:pPr>
              <w:spacing w:line="240" w:lineRule="exact"/>
              <w:ind w:left="-120" w:right="-100"/>
              <w:jc w:val="center"/>
              <w:rPr>
                <w:rFonts w:ascii="CordiaUPC" w:hAnsi="CordiaUPC" w:cs="CordiaUPC"/>
                <w:sz w:val="24"/>
                <w:szCs w:val="24"/>
                <w:rtl/>
                <w:cs/>
                <w:lang w:val="en-US"/>
              </w:rPr>
            </w:pPr>
            <w:r w:rsidRPr="002D03D8">
              <w:rPr>
                <w:rFonts w:ascii="CordiaUPC" w:hAnsi="CordiaUPC" w:cs="CordiaUPC"/>
                <w:sz w:val="24"/>
                <w:szCs w:val="24"/>
                <w:lang w:val="en-US"/>
              </w:rPr>
              <w:t xml:space="preserve">Interest rates </w:t>
            </w:r>
          </w:p>
        </w:tc>
        <w:tc>
          <w:tcPr>
            <w:tcW w:w="489" w:type="pct"/>
            <w:tcBorders>
              <w:top w:val="nil"/>
              <w:left w:val="nil"/>
              <w:bottom w:val="nil"/>
              <w:right w:val="nil"/>
            </w:tcBorders>
            <w:vAlign w:val="bottom"/>
          </w:tcPr>
          <w:p w14:paraId="4F690A45" w14:textId="77777777" w:rsidR="006B0531" w:rsidRPr="002D03D8" w:rsidRDefault="006B0531" w:rsidP="00333385">
            <w:pPr>
              <w:spacing w:line="240" w:lineRule="exact"/>
              <w:ind w:left="-109" w:right="-93"/>
              <w:jc w:val="center"/>
              <w:rPr>
                <w:rFonts w:ascii="CordiaUPC" w:hAnsi="CordiaUPC" w:cs="CordiaUPC"/>
                <w:sz w:val="24"/>
                <w:szCs w:val="24"/>
                <w:rtl/>
                <w:cs/>
                <w:lang w:val="th-TH"/>
              </w:rPr>
            </w:pPr>
          </w:p>
        </w:tc>
        <w:tc>
          <w:tcPr>
            <w:tcW w:w="1127" w:type="pct"/>
            <w:gridSpan w:val="4"/>
            <w:tcBorders>
              <w:top w:val="nil"/>
              <w:left w:val="nil"/>
              <w:bottom w:val="nil"/>
              <w:right w:val="nil"/>
            </w:tcBorders>
            <w:vAlign w:val="bottom"/>
          </w:tcPr>
          <w:p w14:paraId="0BBBE617" w14:textId="535C256A" w:rsidR="006B0531" w:rsidRPr="002D03D8" w:rsidRDefault="006B0531" w:rsidP="00333385">
            <w:pPr>
              <w:spacing w:line="240" w:lineRule="exact"/>
              <w:ind w:left="-109" w:right="-86"/>
              <w:jc w:val="center"/>
              <w:rPr>
                <w:rFonts w:ascii="CordiaUPC" w:hAnsi="CordiaUPC" w:cs="CordiaUPC"/>
                <w:sz w:val="24"/>
                <w:szCs w:val="24"/>
                <w:cs/>
                <w:lang w:val="en-US" w:bidi="th-TH"/>
              </w:rPr>
            </w:pPr>
            <w:r w:rsidRPr="002D03D8">
              <w:rPr>
                <w:rFonts w:ascii="CordiaUPC" w:hAnsi="CordiaUPC" w:cs="CordiaUPC"/>
                <w:sz w:val="24"/>
                <w:szCs w:val="24"/>
                <w:lang w:val="en-US"/>
              </w:rPr>
              <w:t xml:space="preserve">30 </w:t>
            </w:r>
            <w:r w:rsidR="002A64AC" w:rsidRPr="002D03D8">
              <w:rPr>
                <w:rFonts w:ascii="CordiaUPC" w:hAnsi="CordiaUPC" w:cs="CordiaUPC"/>
                <w:sz w:val="24"/>
                <w:szCs w:val="24"/>
                <w:lang w:val="en-US"/>
              </w:rPr>
              <w:t>September</w:t>
            </w:r>
            <w:r w:rsidRPr="002D03D8">
              <w:rPr>
                <w:rFonts w:ascii="CordiaUPC" w:hAnsi="CordiaUPC" w:cs="CordiaUPC"/>
                <w:sz w:val="24"/>
                <w:szCs w:val="24"/>
                <w:lang w:val="en-US"/>
              </w:rPr>
              <w:t xml:space="preserve"> 2025</w:t>
            </w:r>
          </w:p>
        </w:tc>
        <w:tc>
          <w:tcPr>
            <w:tcW w:w="1141" w:type="pct"/>
            <w:gridSpan w:val="3"/>
            <w:tcBorders>
              <w:top w:val="nil"/>
              <w:left w:val="nil"/>
              <w:bottom w:val="nil"/>
              <w:right w:val="nil"/>
            </w:tcBorders>
            <w:vAlign w:val="bottom"/>
          </w:tcPr>
          <w:p w14:paraId="4276BED9" w14:textId="77777777" w:rsidR="006B0531" w:rsidRPr="002D03D8" w:rsidRDefault="006B0531" w:rsidP="00333385">
            <w:pPr>
              <w:spacing w:line="240" w:lineRule="exact"/>
              <w:ind w:left="-109" w:right="-86"/>
              <w:jc w:val="center"/>
              <w:rPr>
                <w:rFonts w:ascii="CordiaUPC" w:hAnsi="CordiaUPC" w:cs="CordiaUPC"/>
                <w:sz w:val="24"/>
                <w:szCs w:val="24"/>
                <w:cs/>
                <w:lang w:val="en-US"/>
              </w:rPr>
            </w:pPr>
            <w:r w:rsidRPr="002D03D8">
              <w:rPr>
                <w:rFonts w:ascii="CordiaUPC" w:hAnsi="CordiaUPC" w:cs="CordiaUPC"/>
                <w:sz w:val="24"/>
                <w:szCs w:val="24"/>
                <w:lang w:val="en-US"/>
              </w:rPr>
              <w:t>31 December 2024</w:t>
            </w:r>
          </w:p>
        </w:tc>
      </w:tr>
      <w:tr w:rsidR="006B0531" w:rsidRPr="002D03D8" w14:paraId="2D79B251" w14:textId="77777777" w:rsidTr="00333385">
        <w:trPr>
          <w:trHeight w:val="254"/>
        </w:trPr>
        <w:tc>
          <w:tcPr>
            <w:tcW w:w="1018" w:type="pct"/>
            <w:tcBorders>
              <w:top w:val="nil"/>
              <w:left w:val="nil"/>
              <w:bottom w:val="nil"/>
              <w:right w:val="nil"/>
            </w:tcBorders>
            <w:vAlign w:val="bottom"/>
          </w:tcPr>
          <w:p w14:paraId="4F25CE0A" w14:textId="77777777" w:rsidR="006B0531" w:rsidRPr="002D03D8" w:rsidRDefault="006B0531" w:rsidP="00333385">
            <w:pPr>
              <w:pStyle w:val="Heading3"/>
              <w:spacing w:before="0" w:after="0" w:line="240" w:lineRule="exact"/>
              <w:ind w:left="130" w:right="-125" w:hanging="119"/>
              <w:rPr>
                <w:rFonts w:ascii="CordiaUPC" w:hAnsi="CordiaUPC" w:cs="CordiaUPC"/>
                <w:b/>
                <w:bCs/>
                <w:sz w:val="24"/>
                <w:szCs w:val="24"/>
                <w:rtl/>
                <w:cs/>
                <w:lang w:val="th-TH"/>
              </w:rPr>
            </w:pPr>
          </w:p>
        </w:tc>
        <w:tc>
          <w:tcPr>
            <w:tcW w:w="370" w:type="pct"/>
            <w:tcBorders>
              <w:top w:val="nil"/>
              <w:left w:val="nil"/>
              <w:right w:val="nil"/>
            </w:tcBorders>
            <w:vAlign w:val="bottom"/>
          </w:tcPr>
          <w:p w14:paraId="785E3490" w14:textId="77777777" w:rsidR="006B0531" w:rsidRPr="002D03D8" w:rsidRDefault="006B0531" w:rsidP="00333385">
            <w:pPr>
              <w:spacing w:line="240" w:lineRule="exact"/>
              <w:ind w:left="-120" w:right="-100"/>
              <w:jc w:val="center"/>
              <w:rPr>
                <w:rFonts w:ascii="CordiaUPC" w:eastAsia="Times New Roman" w:hAnsi="CordiaUPC" w:cs="CordiaUPC"/>
                <w:sz w:val="24"/>
                <w:szCs w:val="24"/>
                <w:lang w:bidi="th-TH"/>
              </w:rPr>
            </w:pPr>
            <w:r w:rsidRPr="002D03D8">
              <w:rPr>
                <w:rFonts w:ascii="CordiaUPC" w:hAnsi="CordiaUPC" w:cs="CordiaUPC"/>
                <w:sz w:val="24"/>
                <w:szCs w:val="24"/>
                <w:lang w:val="en-US"/>
              </w:rPr>
              <w:t>Currency</w:t>
            </w:r>
          </w:p>
        </w:tc>
        <w:tc>
          <w:tcPr>
            <w:tcW w:w="854" w:type="pct"/>
            <w:vAlign w:val="bottom"/>
          </w:tcPr>
          <w:p w14:paraId="511EDE58" w14:textId="77777777" w:rsidR="002A64AC" w:rsidRPr="002D03D8" w:rsidRDefault="006B0531" w:rsidP="00333385">
            <w:pPr>
              <w:spacing w:line="240" w:lineRule="exact"/>
              <w:ind w:left="-120" w:right="-100"/>
              <w:jc w:val="center"/>
              <w:rPr>
                <w:rFonts w:ascii="CordiaUPC" w:hAnsi="CordiaUPC" w:cs="CordiaUPC"/>
                <w:sz w:val="24"/>
                <w:szCs w:val="24"/>
                <w:lang w:val="en-US"/>
              </w:rPr>
            </w:pPr>
            <w:r w:rsidRPr="002D03D8">
              <w:rPr>
                <w:rFonts w:ascii="CordiaUPC" w:hAnsi="CordiaUPC" w:cs="CordiaUPC"/>
                <w:sz w:val="24"/>
                <w:szCs w:val="24"/>
                <w:lang w:val="en-US"/>
              </w:rPr>
              <w:t xml:space="preserve">as at </w:t>
            </w:r>
          </w:p>
          <w:p w14:paraId="51137DD6" w14:textId="1114416E" w:rsidR="006B0531" w:rsidRPr="002D03D8" w:rsidRDefault="006B0531" w:rsidP="00333385">
            <w:pPr>
              <w:spacing w:line="240" w:lineRule="exact"/>
              <w:ind w:left="-120" w:right="-100"/>
              <w:jc w:val="center"/>
              <w:rPr>
                <w:rFonts w:ascii="CordiaUPC" w:hAnsi="CordiaUPC" w:cs="CordiaUPC"/>
                <w:sz w:val="24"/>
                <w:szCs w:val="24"/>
                <w:cs/>
                <w:lang w:val="en-US" w:bidi="th-TH"/>
              </w:rPr>
            </w:pPr>
            <w:r w:rsidRPr="002D03D8">
              <w:rPr>
                <w:rFonts w:ascii="CordiaUPC" w:hAnsi="CordiaUPC" w:cs="CordiaUPC"/>
                <w:sz w:val="24"/>
                <w:szCs w:val="24"/>
                <w:lang w:val="en-US"/>
              </w:rPr>
              <w:t xml:space="preserve">30 </w:t>
            </w:r>
            <w:r w:rsidR="002A64AC" w:rsidRPr="002D03D8">
              <w:rPr>
                <w:rFonts w:ascii="CordiaUPC" w:hAnsi="CordiaUPC" w:cs="CordiaUPC"/>
                <w:sz w:val="24"/>
                <w:szCs w:val="24"/>
                <w:lang w:val="en-US"/>
              </w:rPr>
              <w:t>September</w:t>
            </w:r>
            <w:r w:rsidRPr="002D03D8">
              <w:rPr>
                <w:rFonts w:ascii="CordiaUPC" w:hAnsi="CordiaUPC" w:cs="CordiaUPC"/>
                <w:sz w:val="24"/>
                <w:szCs w:val="24"/>
                <w:lang w:val="en-US"/>
              </w:rPr>
              <w:t xml:space="preserve"> 2025</w:t>
            </w:r>
          </w:p>
        </w:tc>
        <w:tc>
          <w:tcPr>
            <w:tcW w:w="489" w:type="pct"/>
            <w:tcBorders>
              <w:top w:val="nil"/>
              <w:left w:val="nil"/>
              <w:bottom w:val="nil"/>
              <w:right w:val="nil"/>
            </w:tcBorders>
            <w:vAlign w:val="bottom"/>
          </w:tcPr>
          <w:p w14:paraId="73CF4897" w14:textId="77777777" w:rsidR="006B0531" w:rsidRPr="002D03D8" w:rsidRDefault="006B0531" w:rsidP="00333385">
            <w:pPr>
              <w:spacing w:line="240" w:lineRule="exact"/>
              <w:ind w:left="-109" w:right="-93"/>
              <w:jc w:val="center"/>
              <w:rPr>
                <w:rFonts w:ascii="CordiaUPC" w:hAnsi="CordiaUPC" w:cs="CordiaUPC"/>
                <w:sz w:val="24"/>
                <w:szCs w:val="24"/>
                <w:rtl/>
                <w:cs/>
                <w:lang w:val="en-US"/>
              </w:rPr>
            </w:pPr>
            <w:r w:rsidRPr="002D03D8">
              <w:rPr>
                <w:rFonts w:ascii="CordiaUPC" w:hAnsi="CordiaUPC" w:cs="CordiaUPC" w:hint="cs"/>
                <w:sz w:val="24"/>
                <w:szCs w:val="24"/>
                <w:lang w:val="en-US"/>
              </w:rPr>
              <w:t>Maturities</w:t>
            </w:r>
          </w:p>
        </w:tc>
        <w:tc>
          <w:tcPr>
            <w:tcW w:w="374" w:type="pct"/>
            <w:tcBorders>
              <w:top w:val="nil"/>
              <w:left w:val="nil"/>
              <w:right w:val="nil"/>
            </w:tcBorders>
            <w:vAlign w:val="bottom"/>
          </w:tcPr>
          <w:p w14:paraId="7220BE7D" w14:textId="77777777" w:rsidR="006B0531" w:rsidRPr="002D03D8" w:rsidRDefault="006B0531" w:rsidP="00333385">
            <w:pPr>
              <w:spacing w:line="240" w:lineRule="exact"/>
              <w:ind w:left="-106" w:right="-86"/>
              <w:jc w:val="center"/>
              <w:rPr>
                <w:rFonts w:ascii="CordiaUPC" w:hAnsi="CordiaUPC" w:cs="CordiaUPC"/>
                <w:sz w:val="24"/>
                <w:szCs w:val="24"/>
                <w:rtl/>
                <w:cs/>
                <w:lang w:val="en-US"/>
              </w:rPr>
            </w:pPr>
            <w:r w:rsidRPr="002D03D8">
              <w:rPr>
                <w:rFonts w:ascii="CordiaUPC" w:hAnsi="CordiaUPC" w:cs="CordiaUPC" w:hint="cs"/>
                <w:sz w:val="24"/>
                <w:szCs w:val="24"/>
                <w:lang w:val="en-US"/>
              </w:rPr>
              <w:t>Domestic</w:t>
            </w:r>
          </w:p>
        </w:tc>
        <w:tc>
          <w:tcPr>
            <w:tcW w:w="376" w:type="pct"/>
            <w:tcBorders>
              <w:top w:val="nil"/>
              <w:left w:val="nil"/>
              <w:right w:val="nil"/>
            </w:tcBorders>
            <w:vAlign w:val="bottom"/>
          </w:tcPr>
          <w:p w14:paraId="6D38C881" w14:textId="77777777" w:rsidR="006B0531" w:rsidRPr="002D03D8" w:rsidRDefault="006B0531" w:rsidP="00333385">
            <w:pPr>
              <w:spacing w:line="240" w:lineRule="exact"/>
              <w:ind w:left="-104" w:right="-86"/>
              <w:jc w:val="center"/>
              <w:rPr>
                <w:rFonts w:ascii="CordiaUPC" w:hAnsi="CordiaUPC" w:cs="CordiaUPC"/>
                <w:sz w:val="24"/>
                <w:szCs w:val="24"/>
                <w:rtl/>
                <w:cs/>
                <w:lang w:val="en-US"/>
              </w:rPr>
            </w:pPr>
            <w:r w:rsidRPr="002D03D8">
              <w:rPr>
                <w:rFonts w:ascii="CordiaUPC" w:hAnsi="CordiaUPC" w:cs="CordiaUPC" w:hint="cs"/>
                <w:sz w:val="24"/>
                <w:szCs w:val="24"/>
                <w:lang w:val="en-US"/>
              </w:rPr>
              <w:t>Foreign</w:t>
            </w:r>
          </w:p>
        </w:tc>
        <w:tc>
          <w:tcPr>
            <w:tcW w:w="373" w:type="pct"/>
            <w:tcBorders>
              <w:top w:val="nil"/>
              <w:left w:val="nil"/>
              <w:right w:val="nil"/>
            </w:tcBorders>
            <w:vAlign w:val="bottom"/>
          </w:tcPr>
          <w:p w14:paraId="3670E9E3" w14:textId="77777777" w:rsidR="006B0531" w:rsidRPr="002D03D8" w:rsidRDefault="006B0531" w:rsidP="00333385">
            <w:pPr>
              <w:spacing w:line="240" w:lineRule="exact"/>
              <w:ind w:left="-117" w:right="-86"/>
              <w:jc w:val="center"/>
              <w:rPr>
                <w:rFonts w:ascii="CordiaUPC" w:hAnsi="CordiaUPC" w:cs="CordiaUPC"/>
                <w:sz w:val="24"/>
                <w:szCs w:val="24"/>
                <w:rtl/>
                <w:cs/>
                <w:lang w:val="en-US"/>
              </w:rPr>
            </w:pPr>
            <w:r w:rsidRPr="002D03D8">
              <w:rPr>
                <w:rFonts w:ascii="CordiaUPC" w:hAnsi="CordiaUPC" w:cs="CordiaUPC" w:hint="cs"/>
                <w:sz w:val="24"/>
                <w:szCs w:val="24"/>
                <w:lang w:val="en-US"/>
              </w:rPr>
              <w:t>Total</w:t>
            </w:r>
          </w:p>
        </w:tc>
        <w:tc>
          <w:tcPr>
            <w:tcW w:w="404" w:type="pct"/>
            <w:gridSpan w:val="2"/>
            <w:tcBorders>
              <w:top w:val="nil"/>
              <w:left w:val="nil"/>
              <w:right w:val="nil"/>
            </w:tcBorders>
            <w:vAlign w:val="bottom"/>
          </w:tcPr>
          <w:p w14:paraId="24C96808" w14:textId="77777777" w:rsidR="006B0531" w:rsidRPr="002D03D8" w:rsidRDefault="006B0531" w:rsidP="00333385">
            <w:pPr>
              <w:spacing w:line="240" w:lineRule="exact"/>
              <w:ind w:left="-64" w:right="-86"/>
              <w:jc w:val="center"/>
              <w:rPr>
                <w:rFonts w:ascii="CordiaUPC" w:hAnsi="CordiaUPC" w:cs="CordiaUPC"/>
                <w:sz w:val="24"/>
                <w:szCs w:val="24"/>
                <w:rtl/>
                <w:cs/>
                <w:lang w:val="en-US"/>
              </w:rPr>
            </w:pPr>
            <w:r w:rsidRPr="002D03D8">
              <w:rPr>
                <w:rFonts w:ascii="CordiaUPC" w:hAnsi="CordiaUPC" w:cs="CordiaUPC" w:hint="cs"/>
                <w:sz w:val="24"/>
                <w:szCs w:val="24"/>
                <w:lang w:val="en-US"/>
              </w:rPr>
              <w:t>Domestic</w:t>
            </w:r>
          </w:p>
        </w:tc>
        <w:tc>
          <w:tcPr>
            <w:tcW w:w="376" w:type="pct"/>
            <w:tcBorders>
              <w:top w:val="nil"/>
              <w:left w:val="nil"/>
              <w:right w:val="nil"/>
            </w:tcBorders>
            <w:vAlign w:val="bottom"/>
          </w:tcPr>
          <w:p w14:paraId="5DA8C815" w14:textId="77777777" w:rsidR="006B0531" w:rsidRPr="002D03D8" w:rsidRDefault="006B0531" w:rsidP="00333385">
            <w:pPr>
              <w:spacing w:line="240" w:lineRule="exact"/>
              <w:ind w:left="-93" w:right="-86"/>
              <w:jc w:val="center"/>
              <w:rPr>
                <w:rFonts w:ascii="CordiaUPC" w:hAnsi="CordiaUPC" w:cs="CordiaUPC"/>
                <w:sz w:val="24"/>
                <w:szCs w:val="24"/>
                <w:rtl/>
                <w:cs/>
                <w:lang w:val="en-US"/>
              </w:rPr>
            </w:pPr>
            <w:r w:rsidRPr="002D03D8">
              <w:rPr>
                <w:rFonts w:ascii="CordiaUPC" w:hAnsi="CordiaUPC" w:cs="CordiaUPC" w:hint="cs"/>
                <w:sz w:val="24"/>
                <w:szCs w:val="24"/>
                <w:lang w:val="en-US"/>
              </w:rPr>
              <w:t>Foreign</w:t>
            </w:r>
          </w:p>
        </w:tc>
        <w:tc>
          <w:tcPr>
            <w:tcW w:w="365" w:type="pct"/>
            <w:tcBorders>
              <w:top w:val="nil"/>
              <w:left w:val="nil"/>
              <w:right w:val="nil"/>
            </w:tcBorders>
            <w:vAlign w:val="bottom"/>
          </w:tcPr>
          <w:p w14:paraId="2F10AAEA" w14:textId="77777777" w:rsidR="006B0531" w:rsidRPr="002D03D8" w:rsidRDefault="006B0531" w:rsidP="00333385">
            <w:pPr>
              <w:spacing w:line="240" w:lineRule="exact"/>
              <w:ind w:left="-113" w:right="-86"/>
              <w:jc w:val="center"/>
              <w:rPr>
                <w:rFonts w:ascii="CordiaUPC" w:hAnsi="CordiaUPC" w:cs="CordiaUPC"/>
                <w:sz w:val="24"/>
                <w:szCs w:val="24"/>
                <w:lang w:val="en-US"/>
              </w:rPr>
            </w:pPr>
            <w:r w:rsidRPr="002D03D8">
              <w:rPr>
                <w:rFonts w:ascii="CordiaUPC" w:hAnsi="CordiaUPC" w:cs="CordiaUPC" w:hint="cs"/>
                <w:sz w:val="24"/>
                <w:szCs w:val="24"/>
                <w:lang w:val="en-US"/>
              </w:rPr>
              <w:t>Total</w:t>
            </w:r>
          </w:p>
        </w:tc>
      </w:tr>
      <w:tr w:rsidR="006B0531" w:rsidRPr="002D03D8" w14:paraId="4ACD04C9" w14:textId="77777777" w:rsidTr="00333385">
        <w:trPr>
          <w:trHeight w:val="247"/>
        </w:trPr>
        <w:tc>
          <w:tcPr>
            <w:tcW w:w="1018" w:type="pct"/>
            <w:tcBorders>
              <w:top w:val="nil"/>
              <w:left w:val="nil"/>
              <w:bottom w:val="nil"/>
              <w:right w:val="nil"/>
            </w:tcBorders>
            <w:vAlign w:val="bottom"/>
          </w:tcPr>
          <w:p w14:paraId="30BAA910" w14:textId="77777777" w:rsidR="006B0531" w:rsidRPr="002D03D8" w:rsidRDefault="006B0531" w:rsidP="00333385">
            <w:pPr>
              <w:pStyle w:val="Heading3"/>
              <w:spacing w:before="0" w:after="0" w:line="240" w:lineRule="exact"/>
              <w:ind w:left="132" w:right="-126" w:hanging="120"/>
              <w:rPr>
                <w:rFonts w:ascii="CordiaUPC" w:hAnsi="CordiaUPC" w:cs="CordiaUPC"/>
                <w:b/>
                <w:bCs/>
                <w:sz w:val="24"/>
                <w:szCs w:val="24"/>
                <w:rtl/>
                <w:cs/>
                <w:lang w:val="th-TH"/>
              </w:rPr>
            </w:pPr>
          </w:p>
        </w:tc>
        <w:tc>
          <w:tcPr>
            <w:tcW w:w="370" w:type="pct"/>
            <w:tcBorders>
              <w:top w:val="nil"/>
              <w:left w:val="nil"/>
              <w:bottom w:val="nil"/>
              <w:right w:val="nil"/>
            </w:tcBorders>
          </w:tcPr>
          <w:p w14:paraId="03F4AA46" w14:textId="77777777" w:rsidR="006B0531" w:rsidRPr="002D03D8" w:rsidRDefault="006B0531" w:rsidP="00333385">
            <w:pPr>
              <w:spacing w:line="240" w:lineRule="exact"/>
              <w:ind w:left="-120" w:right="-100"/>
              <w:jc w:val="center"/>
              <w:rPr>
                <w:rFonts w:ascii="CordiaUPC" w:hAnsi="CordiaUPC" w:cs="CordiaUPC"/>
                <w:i/>
                <w:iCs/>
                <w:sz w:val="24"/>
                <w:szCs w:val="24"/>
                <w:lang w:val="en-US"/>
              </w:rPr>
            </w:pPr>
          </w:p>
        </w:tc>
        <w:tc>
          <w:tcPr>
            <w:tcW w:w="854" w:type="pct"/>
            <w:tcBorders>
              <w:top w:val="nil"/>
              <w:left w:val="nil"/>
              <w:bottom w:val="nil"/>
              <w:right w:val="nil"/>
            </w:tcBorders>
            <w:vAlign w:val="bottom"/>
          </w:tcPr>
          <w:p w14:paraId="5C3502A4" w14:textId="77777777" w:rsidR="006B0531" w:rsidRPr="002D03D8" w:rsidRDefault="006B0531" w:rsidP="00333385">
            <w:pPr>
              <w:spacing w:line="240" w:lineRule="exact"/>
              <w:ind w:left="-120" w:right="-100"/>
              <w:jc w:val="center"/>
              <w:rPr>
                <w:rFonts w:ascii="CordiaUPC" w:hAnsi="CordiaUPC" w:cs="CordiaUPC"/>
                <w:i/>
                <w:iCs/>
                <w:sz w:val="24"/>
                <w:szCs w:val="24"/>
                <w:rtl/>
                <w:cs/>
                <w:lang w:val="en-US"/>
              </w:rPr>
            </w:pPr>
            <w:r w:rsidRPr="002D03D8">
              <w:rPr>
                <w:rFonts w:ascii="CordiaUPC" w:hAnsi="CordiaUPC" w:cs="CordiaUPC"/>
                <w:i/>
                <w:iCs/>
                <w:sz w:val="24"/>
                <w:szCs w:val="24"/>
                <w:lang w:val="en-US"/>
              </w:rPr>
              <w:t>(%)</w:t>
            </w:r>
          </w:p>
        </w:tc>
        <w:tc>
          <w:tcPr>
            <w:tcW w:w="489" w:type="pct"/>
            <w:tcBorders>
              <w:top w:val="nil"/>
              <w:left w:val="nil"/>
              <w:bottom w:val="nil"/>
              <w:right w:val="nil"/>
            </w:tcBorders>
            <w:vAlign w:val="bottom"/>
          </w:tcPr>
          <w:p w14:paraId="78B324CB" w14:textId="77777777" w:rsidR="006B0531" w:rsidRPr="002D03D8" w:rsidRDefault="006B0531" w:rsidP="00333385">
            <w:pPr>
              <w:spacing w:line="240" w:lineRule="exact"/>
              <w:ind w:left="-109" w:right="-93"/>
              <w:jc w:val="center"/>
              <w:rPr>
                <w:rFonts w:ascii="CordiaUPC" w:hAnsi="CordiaUPC" w:cs="CordiaUPC"/>
                <w:i/>
                <w:iCs/>
                <w:sz w:val="24"/>
                <w:szCs w:val="24"/>
                <w:rtl/>
                <w:cs/>
                <w:lang w:val="th-TH"/>
              </w:rPr>
            </w:pPr>
          </w:p>
        </w:tc>
        <w:tc>
          <w:tcPr>
            <w:tcW w:w="2268" w:type="pct"/>
            <w:gridSpan w:val="7"/>
            <w:tcBorders>
              <w:top w:val="nil"/>
              <w:left w:val="nil"/>
              <w:right w:val="nil"/>
            </w:tcBorders>
            <w:vAlign w:val="bottom"/>
          </w:tcPr>
          <w:p w14:paraId="0B976A13" w14:textId="77777777" w:rsidR="006B0531" w:rsidRPr="002D03D8" w:rsidRDefault="006B0531" w:rsidP="00333385">
            <w:pPr>
              <w:spacing w:line="240" w:lineRule="exact"/>
              <w:ind w:left="-103" w:right="-86"/>
              <w:jc w:val="center"/>
              <w:rPr>
                <w:rFonts w:ascii="CordiaUPC" w:hAnsi="CordiaUPC" w:cs="CordiaUPC"/>
                <w:i/>
                <w:iCs/>
                <w:sz w:val="24"/>
                <w:szCs w:val="24"/>
                <w:rtl/>
                <w:cs/>
                <w:lang w:val="en-US"/>
              </w:rPr>
            </w:pPr>
            <w:r w:rsidRPr="002D03D8">
              <w:rPr>
                <w:rFonts w:ascii="CordiaUPC" w:hAnsi="CordiaUPC" w:cs="CordiaUPC" w:hint="cs"/>
                <w:i/>
                <w:iCs/>
                <w:sz w:val="24"/>
                <w:szCs w:val="24"/>
                <w:cs/>
                <w:lang w:val="en-US" w:bidi="th-TH"/>
              </w:rPr>
              <w:t>(</w:t>
            </w:r>
            <w:r w:rsidRPr="002D03D8">
              <w:rPr>
                <w:rFonts w:ascii="CordiaUPC" w:hAnsi="CordiaUPC" w:cs="CordiaUPC" w:hint="cs"/>
                <w:i/>
                <w:iCs/>
                <w:sz w:val="24"/>
                <w:szCs w:val="24"/>
                <w:lang w:val="en-US"/>
              </w:rPr>
              <w:t>in million Baht</w:t>
            </w:r>
            <w:r w:rsidRPr="002D03D8">
              <w:rPr>
                <w:rFonts w:ascii="CordiaUPC" w:hAnsi="CordiaUPC" w:cs="CordiaUPC" w:hint="cs"/>
                <w:i/>
                <w:iCs/>
                <w:sz w:val="24"/>
                <w:szCs w:val="24"/>
                <w:cs/>
                <w:lang w:val="en-US" w:bidi="th-TH"/>
              </w:rPr>
              <w:t>)</w:t>
            </w:r>
          </w:p>
        </w:tc>
      </w:tr>
      <w:tr w:rsidR="00B5314A" w:rsidRPr="002D03D8" w14:paraId="6C055176" w14:textId="77777777" w:rsidTr="00333385">
        <w:tc>
          <w:tcPr>
            <w:tcW w:w="1018" w:type="pct"/>
            <w:tcBorders>
              <w:top w:val="nil"/>
              <w:left w:val="nil"/>
              <w:bottom w:val="nil"/>
              <w:right w:val="nil"/>
            </w:tcBorders>
          </w:tcPr>
          <w:p w14:paraId="363D8177" w14:textId="77777777" w:rsidR="00B5314A" w:rsidRPr="002D03D8" w:rsidRDefault="00B5314A" w:rsidP="00B5314A">
            <w:pPr>
              <w:spacing w:line="240" w:lineRule="exact"/>
              <w:ind w:left="-9" w:right="-106" w:firstLine="18"/>
              <w:rPr>
                <w:rFonts w:ascii="CordiaUPC" w:hAnsi="CordiaUPC" w:cs="CordiaUPC"/>
                <w:spacing w:val="-6"/>
                <w:sz w:val="24"/>
                <w:szCs w:val="24"/>
                <w:lang w:val="en-US"/>
              </w:rPr>
            </w:pPr>
            <w:r w:rsidRPr="002D03D8">
              <w:rPr>
                <w:rFonts w:ascii="CordiaUPC" w:hAnsi="CordiaUPC" w:cs="CordiaUPC" w:hint="cs"/>
                <w:spacing w:val="-6"/>
                <w:sz w:val="24"/>
                <w:szCs w:val="24"/>
              </w:rPr>
              <w:t>Subordinated debentures</w:t>
            </w:r>
            <w:r w:rsidRPr="002D03D8">
              <w:rPr>
                <w:rFonts w:ascii="CordiaUPC" w:hAnsi="CordiaUPC" w:cs="CordiaUPC" w:hint="cs"/>
                <w:spacing w:val="-6"/>
                <w:sz w:val="24"/>
                <w:szCs w:val="24"/>
                <w:vertAlign w:val="superscript"/>
                <w:cs/>
              </w:rPr>
              <w:t xml:space="preserve"> </w:t>
            </w:r>
            <w:r w:rsidRPr="002D03D8">
              <w:rPr>
                <w:rFonts w:ascii="CordiaUPC" w:hAnsi="CordiaUPC" w:cs="CordiaUPC" w:hint="cs"/>
                <w:spacing w:val="-6"/>
                <w:sz w:val="20"/>
                <w:vertAlign w:val="superscript"/>
                <w:cs/>
              </w:rPr>
              <w:t>(</w:t>
            </w:r>
            <w:r w:rsidRPr="002D03D8">
              <w:rPr>
                <w:rFonts w:ascii="CordiaUPC" w:hAnsi="CordiaUPC" w:cs="CordiaUPC" w:hint="cs"/>
                <w:spacing w:val="-6"/>
                <w:sz w:val="20"/>
                <w:vertAlign w:val="superscript"/>
              </w:rPr>
              <w:t>1</w:t>
            </w:r>
            <w:r w:rsidRPr="002D03D8">
              <w:rPr>
                <w:rFonts w:ascii="CordiaUPC" w:hAnsi="CordiaUPC" w:cs="CordiaUPC" w:hint="cs"/>
                <w:spacing w:val="-6"/>
                <w:sz w:val="20"/>
                <w:vertAlign w:val="superscript"/>
                <w:cs/>
              </w:rPr>
              <w:t>)</w:t>
            </w:r>
          </w:p>
        </w:tc>
        <w:tc>
          <w:tcPr>
            <w:tcW w:w="370" w:type="pct"/>
            <w:tcBorders>
              <w:top w:val="nil"/>
              <w:left w:val="nil"/>
              <w:bottom w:val="nil"/>
              <w:right w:val="nil"/>
            </w:tcBorders>
          </w:tcPr>
          <w:p w14:paraId="709C8207" w14:textId="1389C254" w:rsidR="00B5314A" w:rsidRPr="002D03D8" w:rsidRDefault="00B5314A" w:rsidP="00FF6D37">
            <w:pPr>
              <w:spacing w:line="240" w:lineRule="exact"/>
              <w:ind w:left="-120" w:right="-100"/>
              <w:jc w:val="center"/>
              <w:rPr>
                <w:rFonts w:ascii="CordiaUPC" w:hAnsi="CordiaUPC" w:cs="CordiaUPC"/>
                <w:sz w:val="24"/>
                <w:szCs w:val="24"/>
                <w:lang w:val="en-US"/>
              </w:rPr>
            </w:pPr>
            <w:r w:rsidRPr="002D03D8">
              <w:rPr>
                <w:rFonts w:ascii="CordiaUPC" w:hAnsi="CordiaUPC" w:cs="CordiaUPC"/>
                <w:sz w:val="24"/>
                <w:szCs w:val="24"/>
                <w:lang w:val="en-US"/>
              </w:rPr>
              <w:t>THB</w:t>
            </w:r>
          </w:p>
        </w:tc>
        <w:tc>
          <w:tcPr>
            <w:tcW w:w="854" w:type="pct"/>
            <w:tcBorders>
              <w:top w:val="nil"/>
              <w:left w:val="nil"/>
              <w:bottom w:val="nil"/>
              <w:right w:val="nil"/>
            </w:tcBorders>
          </w:tcPr>
          <w:p w14:paraId="3F35318A" w14:textId="77777777" w:rsidR="00B5314A" w:rsidRPr="002D03D8" w:rsidRDefault="00B5314A" w:rsidP="00B5314A">
            <w:pPr>
              <w:spacing w:line="240" w:lineRule="exact"/>
              <w:ind w:left="-120" w:right="-100"/>
              <w:jc w:val="center"/>
              <w:rPr>
                <w:rFonts w:ascii="CordiaUPC" w:hAnsi="CordiaUPC" w:cs="CordiaUPC"/>
                <w:sz w:val="24"/>
                <w:szCs w:val="24"/>
                <w:cs/>
                <w:lang w:val="en-US" w:bidi="th-TH"/>
              </w:rPr>
            </w:pPr>
            <w:r w:rsidRPr="002D03D8">
              <w:rPr>
                <w:rFonts w:ascii="CordiaUPC" w:hAnsi="CordiaUPC" w:cs="CordiaUPC"/>
                <w:sz w:val="24"/>
                <w:szCs w:val="24"/>
              </w:rPr>
              <w:t>3</w:t>
            </w:r>
            <w:r w:rsidRPr="002D03D8">
              <w:rPr>
                <w:rFonts w:ascii="CordiaUPC" w:hAnsi="CordiaUPC" w:cs="CordiaUPC" w:hint="cs"/>
                <w:sz w:val="24"/>
                <w:szCs w:val="24"/>
              </w:rPr>
              <w:t>.</w:t>
            </w:r>
            <w:r w:rsidRPr="002D03D8">
              <w:rPr>
                <w:rFonts w:ascii="CordiaUPC" w:hAnsi="CordiaUPC" w:cs="CordiaUPC"/>
                <w:sz w:val="24"/>
                <w:szCs w:val="24"/>
              </w:rPr>
              <w:t>55</w:t>
            </w:r>
          </w:p>
        </w:tc>
        <w:tc>
          <w:tcPr>
            <w:tcW w:w="489" w:type="pct"/>
            <w:tcBorders>
              <w:top w:val="nil"/>
              <w:left w:val="nil"/>
              <w:bottom w:val="nil"/>
              <w:right w:val="nil"/>
            </w:tcBorders>
          </w:tcPr>
          <w:p w14:paraId="76BA63A8" w14:textId="77777777" w:rsidR="00B5314A" w:rsidRPr="002D03D8" w:rsidRDefault="00B5314A" w:rsidP="00B5314A">
            <w:pPr>
              <w:tabs>
                <w:tab w:val="left" w:pos="93"/>
                <w:tab w:val="left" w:pos="527"/>
              </w:tabs>
              <w:spacing w:line="240" w:lineRule="exact"/>
              <w:ind w:left="-109" w:right="-93"/>
              <w:jc w:val="center"/>
              <w:rPr>
                <w:rFonts w:ascii="CordiaUPC" w:hAnsi="CordiaUPC" w:cs="CordiaUPC"/>
                <w:spacing w:val="-6"/>
                <w:sz w:val="24"/>
                <w:szCs w:val="24"/>
                <w:lang w:val="en-US" w:bidi="th-TH"/>
              </w:rPr>
            </w:pPr>
            <w:r w:rsidRPr="002D03D8">
              <w:rPr>
                <w:rFonts w:ascii="CordiaUPC" w:hAnsi="CordiaUPC" w:cs="CordiaUPC" w:hint="cs"/>
                <w:spacing w:val="-6"/>
                <w:sz w:val="24"/>
                <w:szCs w:val="24"/>
                <w:cs/>
                <w:lang w:bidi="th-TH"/>
              </w:rPr>
              <w:t xml:space="preserve">  </w:t>
            </w:r>
            <w:r w:rsidRPr="002D03D8">
              <w:rPr>
                <w:rFonts w:ascii="CordiaUPC" w:hAnsi="CordiaUPC" w:cs="CordiaUPC" w:hint="cs"/>
                <w:spacing w:val="-6"/>
                <w:sz w:val="24"/>
                <w:szCs w:val="24"/>
              </w:rPr>
              <w:t>202</w:t>
            </w:r>
            <w:r w:rsidRPr="002D03D8">
              <w:rPr>
                <w:rFonts w:ascii="CordiaUPC" w:hAnsi="CordiaUPC" w:cs="CordiaUPC"/>
                <w:spacing w:val="-6"/>
                <w:sz w:val="24"/>
                <w:szCs w:val="24"/>
              </w:rPr>
              <w:t>9</w:t>
            </w:r>
            <w:r w:rsidRPr="002D03D8">
              <w:rPr>
                <w:rFonts w:ascii="CordiaUPC" w:hAnsi="CordiaUPC" w:cs="CordiaUPC" w:hint="cs"/>
                <w:spacing w:val="-6"/>
                <w:sz w:val="24"/>
                <w:szCs w:val="24"/>
                <w:cs/>
                <w:lang w:bidi="th-TH"/>
              </w:rPr>
              <w:t xml:space="preserve"> </w:t>
            </w:r>
            <w:r w:rsidRPr="002D03D8">
              <w:rPr>
                <w:rFonts w:ascii="CordiaUPC" w:hAnsi="CordiaUPC" w:cs="CordiaUPC" w:hint="cs"/>
                <w:sz w:val="20"/>
                <w:vertAlign w:val="superscript"/>
              </w:rPr>
              <w:t>(2)</w:t>
            </w:r>
          </w:p>
        </w:tc>
        <w:tc>
          <w:tcPr>
            <w:tcW w:w="374" w:type="pct"/>
            <w:tcBorders>
              <w:top w:val="nil"/>
              <w:left w:val="nil"/>
              <w:bottom w:val="nil"/>
              <w:right w:val="nil"/>
            </w:tcBorders>
          </w:tcPr>
          <w:p w14:paraId="678E0CC7" w14:textId="7018D60F" w:rsidR="00B5314A" w:rsidRPr="002D03D8" w:rsidRDefault="00B5314A" w:rsidP="00B5314A">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15,000</w:t>
            </w:r>
          </w:p>
        </w:tc>
        <w:tc>
          <w:tcPr>
            <w:tcW w:w="376" w:type="pct"/>
            <w:tcBorders>
              <w:top w:val="nil"/>
              <w:left w:val="nil"/>
              <w:bottom w:val="nil"/>
              <w:right w:val="nil"/>
            </w:tcBorders>
          </w:tcPr>
          <w:p w14:paraId="4F8D2C19" w14:textId="03D8EAB3" w:rsidR="00B5314A" w:rsidRPr="002D03D8" w:rsidRDefault="00B5314A" w:rsidP="00B5314A">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w:t>
            </w:r>
          </w:p>
        </w:tc>
        <w:tc>
          <w:tcPr>
            <w:tcW w:w="373" w:type="pct"/>
            <w:tcBorders>
              <w:top w:val="nil"/>
              <w:left w:val="nil"/>
              <w:bottom w:val="nil"/>
              <w:right w:val="nil"/>
            </w:tcBorders>
          </w:tcPr>
          <w:p w14:paraId="75E193F2" w14:textId="33B08236" w:rsidR="00B5314A" w:rsidRPr="002D03D8" w:rsidRDefault="00B5314A" w:rsidP="00B5314A">
            <w:pPr>
              <w:tabs>
                <w:tab w:val="decimal" w:pos="500"/>
              </w:tabs>
              <w:spacing w:line="240" w:lineRule="exact"/>
              <w:ind w:left="-119" w:right="-152"/>
              <w:rPr>
                <w:rFonts w:ascii="CordiaUPC" w:hAnsi="CordiaUPC" w:cs="CordiaUPC"/>
                <w:sz w:val="24"/>
                <w:szCs w:val="24"/>
                <w:rtl/>
                <w:cs/>
              </w:rPr>
            </w:pPr>
            <w:r w:rsidRPr="002D03D8">
              <w:rPr>
                <w:rFonts w:ascii="CordiaUPC" w:hAnsi="CordiaUPC" w:cs="CordiaUPC"/>
                <w:sz w:val="24"/>
                <w:szCs w:val="24"/>
              </w:rPr>
              <w:t>15,000</w:t>
            </w:r>
          </w:p>
        </w:tc>
        <w:tc>
          <w:tcPr>
            <w:tcW w:w="404" w:type="pct"/>
            <w:gridSpan w:val="2"/>
            <w:tcBorders>
              <w:top w:val="nil"/>
              <w:left w:val="nil"/>
              <w:bottom w:val="nil"/>
              <w:right w:val="nil"/>
            </w:tcBorders>
          </w:tcPr>
          <w:p w14:paraId="69F59516" w14:textId="77777777" w:rsidR="00B5314A" w:rsidRPr="002D03D8" w:rsidRDefault="00B5314A" w:rsidP="00B5314A">
            <w:pPr>
              <w:tabs>
                <w:tab w:val="decimal" w:pos="575"/>
              </w:tabs>
              <w:spacing w:line="240" w:lineRule="exact"/>
              <w:ind w:left="-110" w:right="-86"/>
              <w:rPr>
                <w:rFonts w:ascii="CordiaUPC" w:hAnsi="CordiaUPC" w:cs="CordiaUPC"/>
                <w:sz w:val="24"/>
                <w:szCs w:val="24"/>
                <w:lang w:val="en-US"/>
              </w:rPr>
            </w:pPr>
            <w:r w:rsidRPr="002D03D8">
              <w:rPr>
                <w:rFonts w:ascii="CordiaUPC" w:hAnsi="CordiaUPC" w:cs="CordiaUPC"/>
                <w:sz w:val="24"/>
                <w:szCs w:val="24"/>
              </w:rPr>
              <w:t>15,000</w:t>
            </w:r>
          </w:p>
        </w:tc>
        <w:tc>
          <w:tcPr>
            <w:tcW w:w="376" w:type="pct"/>
            <w:tcBorders>
              <w:top w:val="nil"/>
              <w:left w:val="nil"/>
              <w:bottom w:val="nil"/>
              <w:right w:val="nil"/>
            </w:tcBorders>
          </w:tcPr>
          <w:p w14:paraId="0D6555AC" w14:textId="77777777" w:rsidR="00B5314A" w:rsidRPr="002D03D8" w:rsidRDefault="00B5314A" w:rsidP="00B5314A">
            <w:pPr>
              <w:tabs>
                <w:tab w:val="decimal" w:pos="458"/>
              </w:tabs>
              <w:spacing w:line="240" w:lineRule="exact"/>
              <w:ind w:left="-108" w:right="-86"/>
              <w:jc w:val="center"/>
              <w:rPr>
                <w:rFonts w:ascii="CordiaUPC" w:hAnsi="CordiaUPC" w:cs="CordiaUPC"/>
                <w:sz w:val="24"/>
                <w:szCs w:val="24"/>
                <w:lang w:val="en-US"/>
              </w:rPr>
            </w:pPr>
            <w:r w:rsidRPr="002D03D8">
              <w:rPr>
                <w:rFonts w:ascii="CordiaUPC" w:hAnsi="CordiaUPC" w:cs="CordiaUPC"/>
                <w:sz w:val="24"/>
                <w:szCs w:val="24"/>
              </w:rPr>
              <w:t>-</w:t>
            </w:r>
          </w:p>
        </w:tc>
        <w:tc>
          <w:tcPr>
            <w:tcW w:w="365" w:type="pct"/>
            <w:tcBorders>
              <w:top w:val="nil"/>
              <w:left w:val="nil"/>
              <w:bottom w:val="nil"/>
              <w:right w:val="nil"/>
            </w:tcBorders>
          </w:tcPr>
          <w:p w14:paraId="03945173" w14:textId="77777777" w:rsidR="00B5314A" w:rsidRPr="002D03D8" w:rsidRDefault="00B5314A" w:rsidP="00B5314A">
            <w:pPr>
              <w:tabs>
                <w:tab w:val="decimal" w:pos="488"/>
              </w:tabs>
              <w:spacing w:line="240" w:lineRule="exact"/>
              <w:ind w:left="-119" w:right="-152"/>
              <w:rPr>
                <w:rFonts w:ascii="CordiaUPC" w:hAnsi="CordiaUPC" w:cs="CordiaUPC"/>
                <w:sz w:val="24"/>
                <w:szCs w:val="24"/>
                <w:rtl/>
                <w:cs/>
                <w:lang w:val="en-US"/>
              </w:rPr>
            </w:pPr>
            <w:r w:rsidRPr="002D03D8">
              <w:rPr>
                <w:rFonts w:ascii="CordiaUPC" w:hAnsi="CordiaUPC" w:cs="CordiaUPC"/>
                <w:sz w:val="24"/>
                <w:szCs w:val="24"/>
              </w:rPr>
              <w:t>15,000</w:t>
            </w:r>
          </w:p>
        </w:tc>
      </w:tr>
      <w:tr w:rsidR="00E147D7" w:rsidRPr="002D03D8" w14:paraId="37FD10D5" w14:textId="77777777" w:rsidTr="006F137D">
        <w:tc>
          <w:tcPr>
            <w:tcW w:w="1018" w:type="pct"/>
            <w:tcBorders>
              <w:top w:val="nil"/>
              <w:left w:val="nil"/>
              <w:bottom w:val="nil"/>
              <w:right w:val="nil"/>
            </w:tcBorders>
            <w:shd w:val="clear" w:color="auto" w:fill="auto"/>
            <w:vAlign w:val="bottom"/>
          </w:tcPr>
          <w:p w14:paraId="2D09E07D" w14:textId="2D387125" w:rsidR="00E147D7" w:rsidRPr="002D03D8" w:rsidRDefault="00E147D7" w:rsidP="00E147D7">
            <w:pPr>
              <w:spacing w:line="240" w:lineRule="exact"/>
              <w:ind w:left="-9" w:right="-106" w:firstLine="18"/>
              <w:rPr>
                <w:rFonts w:ascii="CordiaUPC" w:hAnsi="CordiaUPC" w:cs="CordiaUPC"/>
                <w:spacing w:val="-6"/>
                <w:sz w:val="24"/>
                <w:szCs w:val="24"/>
              </w:rPr>
            </w:pPr>
            <w:r w:rsidRPr="002D03D8">
              <w:rPr>
                <w:rFonts w:ascii="CordiaUPC" w:hAnsi="CordiaUPC" w:cs="CordiaUPC"/>
                <w:sz w:val="24"/>
                <w:szCs w:val="24"/>
              </w:rPr>
              <w:t>Structured notes</w:t>
            </w:r>
          </w:p>
        </w:tc>
        <w:tc>
          <w:tcPr>
            <w:tcW w:w="370" w:type="pct"/>
          </w:tcPr>
          <w:p w14:paraId="6EF5E8F5" w14:textId="45FD2B43" w:rsidR="00E147D7" w:rsidRPr="002D03D8" w:rsidRDefault="00E147D7" w:rsidP="00FF6D37">
            <w:pPr>
              <w:spacing w:line="240" w:lineRule="exact"/>
              <w:ind w:left="-120" w:right="-100"/>
              <w:jc w:val="center"/>
              <w:rPr>
                <w:rFonts w:ascii="CordiaUPC" w:hAnsi="CordiaUPC" w:cs="CordiaUPC"/>
                <w:sz w:val="24"/>
                <w:szCs w:val="24"/>
                <w:lang w:val="en-US" w:bidi="th-TH"/>
              </w:rPr>
            </w:pPr>
            <w:r w:rsidRPr="002D03D8">
              <w:rPr>
                <w:rFonts w:ascii="CordiaUPC" w:hAnsi="CordiaUPC" w:cs="CordiaUPC"/>
                <w:sz w:val="24"/>
                <w:szCs w:val="24"/>
                <w:lang w:val="en-US"/>
              </w:rPr>
              <w:t>THB</w:t>
            </w:r>
          </w:p>
        </w:tc>
        <w:tc>
          <w:tcPr>
            <w:tcW w:w="854" w:type="pct"/>
          </w:tcPr>
          <w:p w14:paraId="6AF6FF21" w14:textId="2BACB427" w:rsidR="00E147D7" w:rsidRPr="002D03D8" w:rsidRDefault="000411EF" w:rsidP="00E147D7">
            <w:pPr>
              <w:spacing w:line="240" w:lineRule="exact"/>
              <w:ind w:left="-120" w:right="-100"/>
              <w:jc w:val="center"/>
              <w:rPr>
                <w:rFonts w:ascii="CordiaUPC" w:hAnsi="CordiaUPC" w:cs="CordiaUPC"/>
                <w:sz w:val="24"/>
                <w:szCs w:val="24"/>
              </w:rPr>
            </w:pPr>
            <w:r w:rsidRPr="002D03D8">
              <w:rPr>
                <w:rFonts w:ascii="CordiaUPC" w:hAnsi="CordiaUPC" w:cs="CordiaUPC"/>
                <w:sz w:val="24"/>
                <w:szCs w:val="24"/>
                <w:cs/>
                <w:lang w:bidi="th-TH"/>
              </w:rPr>
              <w:t>7.60 - 12.00</w:t>
            </w:r>
          </w:p>
        </w:tc>
        <w:tc>
          <w:tcPr>
            <w:tcW w:w="489" w:type="pct"/>
          </w:tcPr>
          <w:p w14:paraId="20A68635" w14:textId="2ADE533C" w:rsidR="00E147D7" w:rsidRPr="002D03D8" w:rsidRDefault="00E147D7" w:rsidP="0010568B">
            <w:pPr>
              <w:spacing w:line="240" w:lineRule="exact"/>
              <w:ind w:left="-108" w:right="-93"/>
              <w:jc w:val="center"/>
              <w:rPr>
                <w:rFonts w:ascii="CordiaUPC" w:hAnsi="CordiaUPC" w:cs="CordiaUPC"/>
                <w:spacing w:val="-6"/>
                <w:sz w:val="24"/>
                <w:szCs w:val="24"/>
                <w:cs/>
                <w:lang w:bidi="th-TH"/>
              </w:rPr>
            </w:pPr>
            <w:r w:rsidRPr="002D03D8">
              <w:rPr>
                <w:rFonts w:ascii="CordiaUPC" w:hAnsi="CordiaUPC" w:cs="CordiaUPC" w:hint="cs"/>
                <w:spacing w:val="-6"/>
                <w:sz w:val="24"/>
                <w:szCs w:val="24"/>
                <w:cs/>
                <w:lang w:bidi="th-TH"/>
              </w:rPr>
              <w:t>2025</w:t>
            </w:r>
            <w:r w:rsidR="007F4D38" w:rsidRPr="002D03D8">
              <w:rPr>
                <w:rFonts w:ascii="CordiaUPC" w:hAnsi="CordiaUPC" w:cs="CordiaUPC"/>
                <w:spacing w:val="-6"/>
                <w:sz w:val="24"/>
                <w:szCs w:val="24"/>
                <w:lang w:bidi="th-TH"/>
              </w:rPr>
              <w:t xml:space="preserve"> </w:t>
            </w:r>
            <w:r w:rsidRPr="002D03D8">
              <w:rPr>
                <w:rFonts w:ascii="CordiaUPC" w:hAnsi="CordiaUPC" w:cs="CordiaUPC"/>
                <w:spacing w:val="-6"/>
                <w:sz w:val="24"/>
                <w:szCs w:val="24"/>
                <w:cs/>
                <w:lang w:bidi="th-TH"/>
              </w:rPr>
              <w:t>-</w:t>
            </w:r>
            <w:r w:rsidR="007F4D38" w:rsidRPr="002D03D8">
              <w:rPr>
                <w:rFonts w:ascii="CordiaUPC" w:hAnsi="CordiaUPC" w:cs="CordiaUPC"/>
                <w:spacing w:val="-6"/>
                <w:sz w:val="24"/>
                <w:szCs w:val="24"/>
                <w:lang w:bidi="th-TH"/>
              </w:rPr>
              <w:t xml:space="preserve"> </w:t>
            </w:r>
            <w:r w:rsidRPr="002D03D8">
              <w:rPr>
                <w:rFonts w:ascii="CordiaUPC" w:hAnsi="CordiaUPC" w:cs="CordiaUPC"/>
                <w:spacing w:val="-6"/>
                <w:sz w:val="24"/>
                <w:szCs w:val="24"/>
                <w:cs/>
                <w:lang w:bidi="th-TH"/>
              </w:rPr>
              <w:t>2</w:t>
            </w:r>
            <w:r w:rsidRPr="002D03D8">
              <w:rPr>
                <w:rFonts w:ascii="CordiaUPC" w:hAnsi="CordiaUPC" w:cs="CordiaUPC" w:hint="cs"/>
                <w:spacing w:val="-6"/>
                <w:sz w:val="24"/>
                <w:szCs w:val="24"/>
                <w:cs/>
                <w:lang w:bidi="th-TH"/>
              </w:rPr>
              <w:t>026</w:t>
            </w:r>
          </w:p>
        </w:tc>
        <w:tc>
          <w:tcPr>
            <w:tcW w:w="374" w:type="pct"/>
            <w:tcBorders>
              <w:top w:val="nil"/>
              <w:left w:val="nil"/>
              <w:bottom w:val="nil"/>
              <w:right w:val="nil"/>
            </w:tcBorders>
          </w:tcPr>
          <w:p w14:paraId="2F77646A" w14:textId="782B20F0" w:rsidR="00E147D7" w:rsidRPr="002D03D8" w:rsidRDefault="00E147D7" w:rsidP="00E147D7">
            <w:pPr>
              <w:tabs>
                <w:tab w:val="decimal" w:pos="488"/>
              </w:tabs>
              <w:spacing w:line="240" w:lineRule="exact"/>
              <w:ind w:left="-119" w:right="-152"/>
              <w:rPr>
                <w:rFonts w:ascii="CordiaUPC" w:hAnsi="CordiaUPC" w:cs="CordiaUPC"/>
                <w:sz w:val="24"/>
                <w:szCs w:val="24"/>
              </w:rPr>
            </w:pPr>
            <w:r w:rsidRPr="002D03D8">
              <w:rPr>
                <w:rFonts w:ascii="CordiaUPC" w:hAnsi="CordiaUPC" w:cs="CordiaUPC" w:hint="cs"/>
                <w:sz w:val="24"/>
                <w:szCs w:val="24"/>
                <w:cs/>
              </w:rPr>
              <w:t>50</w:t>
            </w:r>
          </w:p>
        </w:tc>
        <w:tc>
          <w:tcPr>
            <w:tcW w:w="376" w:type="pct"/>
            <w:tcBorders>
              <w:top w:val="nil"/>
              <w:left w:val="nil"/>
              <w:bottom w:val="nil"/>
              <w:right w:val="nil"/>
            </w:tcBorders>
          </w:tcPr>
          <w:p w14:paraId="12540316" w14:textId="299B8D0D" w:rsidR="00E147D7" w:rsidRPr="002D03D8" w:rsidRDefault="00E147D7" w:rsidP="00E147D7">
            <w:pPr>
              <w:tabs>
                <w:tab w:val="decimal" w:pos="488"/>
              </w:tabs>
              <w:spacing w:line="240" w:lineRule="exact"/>
              <w:ind w:left="-119" w:right="-152"/>
              <w:rPr>
                <w:rFonts w:ascii="CordiaUPC" w:hAnsi="CordiaUPC" w:cs="CordiaUPC"/>
                <w:sz w:val="24"/>
                <w:szCs w:val="24"/>
              </w:rPr>
            </w:pPr>
            <w:r w:rsidRPr="002D03D8">
              <w:rPr>
                <w:rFonts w:ascii="CordiaUPC" w:hAnsi="CordiaUPC" w:cs="CordiaUPC" w:hint="cs"/>
                <w:sz w:val="24"/>
                <w:szCs w:val="24"/>
                <w:cs/>
              </w:rPr>
              <w:t>-</w:t>
            </w:r>
          </w:p>
        </w:tc>
        <w:tc>
          <w:tcPr>
            <w:tcW w:w="373" w:type="pct"/>
            <w:tcBorders>
              <w:top w:val="nil"/>
              <w:left w:val="nil"/>
              <w:bottom w:val="nil"/>
              <w:right w:val="nil"/>
            </w:tcBorders>
          </w:tcPr>
          <w:p w14:paraId="3C072EE5" w14:textId="4F7EFAEC" w:rsidR="00E147D7" w:rsidRPr="002D03D8" w:rsidRDefault="00E147D7" w:rsidP="00E147D7">
            <w:pPr>
              <w:tabs>
                <w:tab w:val="decimal" w:pos="500"/>
              </w:tabs>
              <w:spacing w:line="240" w:lineRule="exact"/>
              <w:ind w:left="-119" w:right="-152"/>
              <w:rPr>
                <w:rFonts w:ascii="CordiaUPC" w:hAnsi="CordiaUPC" w:cs="CordiaUPC"/>
                <w:sz w:val="24"/>
                <w:szCs w:val="24"/>
              </w:rPr>
            </w:pPr>
            <w:r w:rsidRPr="002D03D8">
              <w:rPr>
                <w:rFonts w:ascii="CordiaUPC" w:hAnsi="CordiaUPC" w:cs="CordiaUPC" w:hint="cs"/>
                <w:sz w:val="24"/>
                <w:szCs w:val="24"/>
                <w:cs/>
              </w:rPr>
              <w:t>50</w:t>
            </w:r>
          </w:p>
        </w:tc>
        <w:tc>
          <w:tcPr>
            <w:tcW w:w="404" w:type="pct"/>
            <w:gridSpan w:val="2"/>
            <w:tcBorders>
              <w:top w:val="nil"/>
              <w:left w:val="nil"/>
              <w:bottom w:val="nil"/>
              <w:right w:val="nil"/>
            </w:tcBorders>
          </w:tcPr>
          <w:p w14:paraId="7A9EE11A" w14:textId="556D0959" w:rsidR="00E147D7" w:rsidRPr="002D03D8" w:rsidRDefault="00E147D7" w:rsidP="00E147D7">
            <w:pPr>
              <w:tabs>
                <w:tab w:val="decimal" w:pos="575"/>
              </w:tabs>
              <w:spacing w:line="240" w:lineRule="exact"/>
              <w:ind w:left="-110" w:right="-86"/>
              <w:rPr>
                <w:rFonts w:ascii="CordiaUPC" w:hAnsi="CordiaUPC" w:cs="CordiaUPC"/>
                <w:sz w:val="24"/>
                <w:szCs w:val="24"/>
              </w:rPr>
            </w:pPr>
            <w:r w:rsidRPr="002D03D8">
              <w:rPr>
                <w:rFonts w:ascii="CordiaUPC" w:hAnsi="CordiaUPC" w:cs="CordiaUPC" w:hint="cs"/>
                <w:sz w:val="24"/>
                <w:szCs w:val="24"/>
                <w:cs/>
              </w:rPr>
              <w:t>-</w:t>
            </w:r>
          </w:p>
        </w:tc>
        <w:tc>
          <w:tcPr>
            <w:tcW w:w="376" w:type="pct"/>
            <w:tcBorders>
              <w:top w:val="nil"/>
              <w:left w:val="nil"/>
              <w:bottom w:val="nil"/>
              <w:right w:val="nil"/>
            </w:tcBorders>
          </w:tcPr>
          <w:p w14:paraId="3C2EA173" w14:textId="530C7E76" w:rsidR="00E147D7" w:rsidRPr="002D03D8" w:rsidRDefault="00E147D7" w:rsidP="00E147D7">
            <w:pPr>
              <w:tabs>
                <w:tab w:val="decimal" w:pos="458"/>
              </w:tabs>
              <w:spacing w:line="240" w:lineRule="exact"/>
              <w:ind w:left="-108" w:right="-86"/>
              <w:jc w:val="center"/>
              <w:rPr>
                <w:rFonts w:ascii="CordiaUPC" w:hAnsi="CordiaUPC" w:cs="CordiaUPC"/>
                <w:sz w:val="24"/>
                <w:szCs w:val="24"/>
              </w:rPr>
            </w:pPr>
            <w:r w:rsidRPr="002D03D8">
              <w:rPr>
                <w:rFonts w:ascii="CordiaUPC" w:hAnsi="CordiaUPC" w:cs="CordiaUPC" w:hint="cs"/>
                <w:sz w:val="24"/>
                <w:szCs w:val="24"/>
                <w:cs/>
              </w:rPr>
              <w:t>-</w:t>
            </w:r>
          </w:p>
        </w:tc>
        <w:tc>
          <w:tcPr>
            <w:tcW w:w="365" w:type="pct"/>
            <w:tcBorders>
              <w:top w:val="nil"/>
              <w:left w:val="nil"/>
              <w:bottom w:val="nil"/>
              <w:right w:val="nil"/>
            </w:tcBorders>
          </w:tcPr>
          <w:p w14:paraId="63F48E1E" w14:textId="215C5A9F" w:rsidR="00E147D7" w:rsidRPr="002D03D8" w:rsidRDefault="00E147D7" w:rsidP="00E147D7">
            <w:pPr>
              <w:tabs>
                <w:tab w:val="decimal" w:pos="488"/>
              </w:tabs>
              <w:spacing w:line="240" w:lineRule="exact"/>
              <w:ind w:left="-119" w:right="-152"/>
              <w:rPr>
                <w:rFonts w:ascii="CordiaUPC" w:hAnsi="CordiaUPC" w:cs="CordiaUPC"/>
                <w:sz w:val="24"/>
                <w:szCs w:val="24"/>
              </w:rPr>
            </w:pPr>
            <w:r w:rsidRPr="002D03D8">
              <w:rPr>
                <w:rFonts w:ascii="CordiaUPC" w:hAnsi="CordiaUPC" w:cs="CordiaUPC" w:hint="cs"/>
                <w:sz w:val="24"/>
                <w:szCs w:val="24"/>
                <w:cs/>
              </w:rPr>
              <w:t>-</w:t>
            </w:r>
          </w:p>
        </w:tc>
      </w:tr>
      <w:tr w:rsidR="00E147D7" w:rsidRPr="002D03D8" w14:paraId="429DC702" w14:textId="77777777" w:rsidTr="00333385">
        <w:trPr>
          <w:trHeight w:val="272"/>
        </w:trPr>
        <w:tc>
          <w:tcPr>
            <w:tcW w:w="1018" w:type="pct"/>
            <w:tcBorders>
              <w:top w:val="nil"/>
              <w:left w:val="nil"/>
              <w:bottom w:val="nil"/>
              <w:right w:val="nil"/>
            </w:tcBorders>
          </w:tcPr>
          <w:p w14:paraId="23130DE9" w14:textId="77777777" w:rsidR="00E147D7" w:rsidRPr="002D03D8" w:rsidRDefault="00E147D7" w:rsidP="00E147D7">
            <w:pPr>
              <w:spacing w:line="240" w:lineRule="exact"/>
              <w:ind w:left="-9" w:right="-106" w:firstLine="18"/>
              <w:rPr>
                <w:rFonts w:ascii="CordiaUPC" w:hAnsi="CordiaUPC" w:cs="CordiaUPC"/>
                <w:sz w:val="24"/>
                <w:szCs w:val="24"/>
              </w:rPr>
            </w:pPr>
            <w:r w:rsidRPr="002D03D8">
              <w:rPr>
                <w:rFonts w:ascii="CordiaUPC" w:hAnsi="CordiaUPC" w:cs="CordiaUPC" w:hint="cs"/>
                <w:sz w:val="24"/>
                <w:szCs w:val="24"/>
              </w:rPr>
              <w:t>Senior debentures</w:t>
            </w:r>
          </w:p>
        </w:tc>
        <w:tc>
          <w:tcPr>
            <w:tcW w:w="370" w:type="pct"/>
            <w:tcBorders>
              <w:top w:val="nil"/>
              <w:left w:val="nil"/>
              <w:bottom w:val="nil"/>
              <w:right w:val="nil"/>
            </w:tcBorders>
          </w:tcPr>
          <w:p w14:paraId="2D0968CE" w14:textId="1C718A13" w:rsidR="00E147D7" w:rsidRPr="002D03D8" w:rsidRDefault="00E147D7" w:rsidP="00FF6D37">
            <w:pPr>
              <w:spacing w:line="240" w:lineRule="exact"/>
              <w:ind w:left="-120" w:right="-100"/>
              <w:jc w:val="center"/>
              <w:rPr>
                <w:rFonts w:ascii="CordiaUPC" w:hAnsi="CordiaUPC" w:cs="CordiaUPC"/>
                <w:sz w:val="24"/>
                <w:szCs w:val="24"/>
                <w:cs/>
                <w:lang w:val="en-US"/>
              </w:rPr>
            </w:pPr>
            <w:r w:rsidRPr="002D03D8">
              <w:rPr>
                <w:rFonts w:ascii="CordiaUPC" w:hAnsi="CordiaUPC" w:cs="CordiaUPC"/>
                <w:sz w:val="24"/>
                <w:szCs w:val="24"/>
                <w:lang w:val="en-US"/>
              </w:rPr>
              <w:t>THB</w:t>
            </w:r>
          </w:p>
        </w:tc>
        <w:tc>
          <w:tcPr>
            <w:tcW w:w="854" w:type="pct"/>
            <w:tcBorders>
              <w:top w:val="nil"/>
              <w:left w:val="nil"/>
              <w:bottom w:val="nil"/>
              <w:right w:val="nil"/>
            </w:tcBorders>
          </w:tcPr>
          <w:p w14:paraId="5D067369" w14:textId="59392661" w:rsidR="00E147D7" w:rsidRPr="002D03D8" w:rsidRDefault="00E147D7" w:rsidP="00E147D7">
            <w:pPr>
              <w:spacing w:line="240" w:lineRule="exact"/>
              <w:ind w:left="-120" w:right="-100"/>
              <w:jc w:val="center"/>
              <w:rPr>
                <w:rFonts w:ascii="CordiaUPC" w:hAnsi="CordiaUPC" w:cs="CordiaUPC"/>
                <w:sz w:val="24"/>
                <w:szCs w:val="24"/>
                <w:lang w:val="en-US" w:bidi="th-TH"/>
              </w:rPr>
            </w:pPr>
            <w:r w:rsidRPr="002D03D8">
              <w:rPr>
                <w:rFonts w:ascii="CordiaUPC" w:hAnsi="CordiaUPC" w:cs="CordiaUPC" w:hint="cs"/>
                <w:sz w:val="24"/>
                <w:szCs w:val="24"/>
                <w:cs/>
                <w:lang w:bidi="th-TH"/>
              </w:rPr>
              <w:t>1.</w:t>
            </w:r>
            <w:r w:rsidR="006E7B68" w:rsidRPr="002D03D8">
              <w:rPr>
                <w:rFonts w:ascii="CordiaUPC" w:hAnsi="CordiaUPC" w:cs="CordiaUPC" w:hint="cs"/>
                <w:sz w:val="24"/>
                <w:szCs w:val="24"/>
                <w:cs/>
                <w:lang w:bidi="th-TH"/>
              </w:rPr>
              <w:t>4</w:t>
            </w:r>
            <w:r w:rsidRPr="002D03D8">
              <w:rPr>
                <w:rFonts w:ascii="CordiaUPC" w:hAnsi="CordiaUPC" w:cs="CordiaUPC" w:hint="cs"/>
                <w:sz w:val="24"/>
                <w:szCs w:val="24"/>
                <w:cs/>
                <w:lang w:bidi="th-TH"/>
              </w:rPr>
              <w:t>8</w:t>
            </w:r>
          </w:p>
        </w:tc>
        <w:tc>
          <w:tcPr>
            <w:tcW w:w="489" w:type="pct"/>
            <w:tcBorders>
              <w:top w:val="nil"/>
              <w:left w:val="nil"/>
              <w:bottom w:val="nil"/>
              <w:right w:val="nil"/>
            </w:tcBorders>
          </w:tcPr>
          <w:p w14:paraId="5B867569" w14:textId="77777777" w:rsidR="00E147D7" w:rsidRPr="002D03D8" w:rsidRDefault="00E147D7" w:rsidP="00E147D7">
            <w:pPr>
              <w:tabs>
                <w:tab w:val="left" w:pos="516"/>
              </w:tabs>
              <w:spacing w:line="240" w:lineRule="exact"/>
              <w:ind w:left="-109" w:right="-93"/>
              <w:rPr>
                <w:rFonts w:ascii="CordiaUPC" w:hAnsi="CordiaUPC" w:cs="CordiaUPC"/>
                <w:sz w:val="24"/>
                <w:szCs w:val="24"/>
                <w:lang w:val="en-US"/>
              </w:rPr>
            </w:pPr>
            <w:r w:rsidRPr="002D03D8">
              <w:rPr>
                <w:rFonts w:ascii="CordiaUPC" w:hAnsi="CordiaUPC" w:cs="CordiaUPC" w:hint="cs"/>
                <w:sz w:val="24"/>
                <w:szCs w:val="24"/>
                <w:cs/>
                <w:lang w:bidi="th-TH"/>
              </w:rPr>
              <w:t xml:space="preserve">      </w:t>
            </w:r>
            <w:r w:rsidRPr="002D03D8">
              <w:rPr>
                <w:rFonts w:ascii="CordiaUPC" w:hAnsi="CordiaUPC" w:cs="CordiaUPC"/>
                <w:sz w:val="24"/>
                <w:szCs w:val="24"/>
              </w:rPr>
              <w:t>2025</w:t>
            </w:r>
          </w:p>
        </w:tc>
        <w:tc>
          <w:tcPr>
            <w:tcW w:w="374" w:type="pct"/>
            <w:tcBorders>
              <w:top w:val="nil"/>
              <w:left w:val="nil"/>
              <w:bottom w:val="nil"/>
              <w:right w:val="nil"/>
            </w:tcBorders>
          </w:tcPr>
          <w:p w14:paraId="5053170F" w14:textId="7FC45B9F" w:rsidR="00E147D7" w:rsidRPr="002D03D8" w:rsidRDefault="00E147D7" w:rsidP="00E147D7">
            <w:pPr>
              <w:tabs>
                <w:tab w:val="decimal" w:pos="488"/>
              </w:tabs>
              <w:spacing w:line="240" w:lineRule="exact"/>
              <w:ind w:left="-119" w:right="-152"/>
              <w:rPr>
                <w:rFonts w:ascii="CordiaUPC" w:hAnsi="CordiaUPC" w:cs="CordiaUPC"/>
                <w:sz w:val="24"/>
                <w:szCs w:val="24"/>
                <w:lang w:bidi="th-TH"/>
              </w:rPr>
            </w:pPr>
            <w:r w:rsidRPr="002D03D8">
              <w:rPr>
                <w:rFonts w:ascii="CordiaUPC" w:hAnsi="CordiaUPC" w:cs="CordiaUPC"/>
                <w:sz w:val="24"/>
                <w:szCs w:val="24"/>
              </w:rPr>
              <w:t>2,0</w:t>
            </w:r>
            <w:r w:rsidRPr="002D03D8">
              <w:rPr>
                <w:rFonts w:ascii="CordiaUPC" w:hAnsi="CordiaUPC" w:cs="CordiaUPC" w:hint="cs"/>
                <w:sz w:val="24"/>
                <w:szCs w:val="24"/>
                <w:cs/>
                <w:lang w:bidi="th-TH"/>
              </w:rPr>
              <w:t>0</w:t>
            </w:r>
            <w:r w:rsidRPr="002D03D8">
              <w:rPr>
                <w:rFonts w:ascii="CordiaUPC" w:hAnsi="CordiaUPC" w:cs="CordiaUPC"/>
                <w:sz w:val="24"/>
                <w:szCs w:val="24"/>
              </w:rPr>
              <w:t>0</w:t>
            </w:r>
            <w:r w:rsidRPr="002D03D8">
              <w:rPr>
                <w:rFonts w:ascii="CordiaUPC" w:hAnsi="CordiaUPC" w:cs="CordiaUPC" w:hint="cs"/>
                <w:sz w:val="24"/>
                <w:szCs w:val="24"/>
                <w:cs/>
                <w:lang w:bidi="th-TH"/>
              </w:rPr>
              <w:t xml:space="preserve"> </w:t>
            </w:r>
          </w:p>
        </w:tc>
        <w:tc>
          <w:tcPr>
            <w:tcW w:w="376" w:type="pct"/>
            <w:tcBorders>
              <w:top w:val="nil"/>
              <w:left w:val="nil"/>
              <w:bottom w:val="nil"/>
              <w:right w:val="nil"/>
            </w:tcBorders>
          </w:tcPr>
          <w:p w14:paraId="1EA87317" w14:textId="6E5B3857" w:rsidR="00E147D7" w:rsidRPr="002D03D8" w:rsidRDefault="00E147D7" w:rsidP="00E147D7">
            <w:pPr>
              <w:tabs>
                <w:tab w:val="decimal" w:pos="488"/>
              </w:tabs>
              <w:spacing w:line="240" w:lineRule="exact"/>
              <w:ind w:left="-119" w:right="-152"/>
              <w:rPr>
                <w:rFonts w:ascii="CordiaUPC" w:hAnsi="CordiaUPC" w:cs="CordiaUPC"/>
                <w:sz w:val="24"/>
                <w:szCs w:val="24"/>
                <w:cs/>
                <w:lang w:bidi="th-TH"/>
              </w:rPr>
            </w:pPr>
            <w:r w:rsidRPr="002D03D8">
              <w:rPr>
                <w:rFonts w:ascii="CordiaUPC" w:hAnsi="CordiaUPC" w:cs="CordiaUPC"/>
                <w:sz w:val="24"/>
                <w:szCs w:val="24"/>
              </w:rPr>
              <w:t>-</w:t>
            </w:r>
          </w:p>
        </w:tc>
        <w:tc>
          <w:tcPr>
            <w:tcW w:w="373" w:type="pct"/>
            <w:tcBorders>
              <w:top w:val="nil"/>
              <w:left w:val="nil"/>
              <w:bottom w:val="nil"/>
              <w:right w:val="nil"/>
            </w:tcBorders>
          </w:tcPr>
          <w:p w14:paraId="3F540EA0" w14:textId="1E07FAFE" w:rsidR="00E147D7" w:rsidRPr="002D03D8" w:rsidRDefault="00E147D7" w:rsidP="00E147D7">
            <w:pPr>
              <w:tabs>
                <w:tab w:val="decimal" w:pos="500"/>
              </w:tabs>
              <w:spacing w:line="240" w:lineRule="exact"/>
              <w:ind w:left="-119" w:right="-152"/>
              <w:rPr>
                <w:rFonts w:ascii="CordiaUPC" w:hAnsi="CordiaUPC" w:cs="CordiaUPC"/>
                <w:sz w:val="24"/>
                <w:szCs w:val="24"/>
              </w:rPr>
            </w:pPr>
            <w:r w:rsidRPr="002D03D8">
              <w:rPr>
                <w:rFonts w:ascii="CordiaUPC" w:hAnsi="CordiaUPC" w:cs="CordiaUPC"/>
                <w:sz w:val="24"/>
                <w:szCs w:val="24"/>
              </w:rPr>
              <w:t>2,0</w:t>
            </w:r>
            <w:r w:rsidRPr="002D03D8">
              <w:rPr>
                <w:rFonts w:ascii="CordiaUPC" w:hAnsi="CordiaUPC" w:cs="CordiaUPC" w:hint="cs"/>
                <w:sz w:val="24"/>
                <w:szCs w:val="24"/>
                <w:cs/>
                <w:lang w:bidi="th-TH"/>
              </w:rPr>
              <w:t>0</w:t>
            </w:r>
            <w:r w:rsidRPr="002D03D8">
              <w:rPr>
                <w:rFonts w:ascii="CordiaUPC" w:hAnsi="CordiaUPC" w:cs="CordiaUPC"/>
                <w:sz w:val="24"/>
                <w:szCs w:val="24"/>
              </w:rPr>
              <w:t>0</w:t>
            </w:r>
          </w:p>
        </w:tc>
        <w:tc>
          <w:tcPr>
            <w:tcW w:w="404" w:type="pct"/>
            <w:gridSpan w:val="2"/>
            <w:tcBorders>
              <w:top w:val="nil"/>
              <w:left w:val="nil"/>
              <w:bottom w:val="nil"/>
              <w:right w:val="nil"/>
            </w:tcBorders>
          </w:tcPr>
          <w:p w14:paraId="16C1DEBA" w14:textId="77777777" w:rsidR="00E147D7" w:rsidRPr="002D03D8" w:rsidRDefault="00E147D7" w:rsidP="00E147D7">
            <w:pPr>
              <w:tabs>
                <w:tab w:val="decimal" w:pos="575"/>
              </w:tabs>
              <w:spacing w:line="240" w:lineRule="exact"/>
              <w:ind w:left="-110" w:right="-86"/>
              <w:rPr>
                <w:rFonts w:ascii="CordiaUPC" w:hAnsi="CordiaUPC" w:cs="CordiaUPC"/>
                <w:sz w:val="24"/>
                <w:szCs w:val="24"/>
                <w:lang w:val="en-US"/>
              </w:rPr>
            </w:pPr>
            <w:r w:rsidRPr="002D03D8">
              <w:rPr>
                <w:rFonts w:ascii="CordiaUPC" w:hAnsi="CordiaUPC" w:cs="CordiaUPC"/>
                <w:sz w:val="24"/>
                <w:szCs w:val="24"/>
              </w:rPr>
              <w:t>4,000</w:t>
            </w:r>
          </w:p>
        </w:tc>
        <w:tc>
          <w:tcPr>
            <w:tcW w:w="376" w:type="pct"/>
            <w:tcBorders>
              <w:top w:val="nil"/>
              <w:left w:val="nil"/>
              <w:bottom w:val="nil"/>
              <w:right w:val="nil"/>
            </w:tcBorders>
          </w:tcPr>
          <w:p w14:paraId="268A4DCE" w14:textId="77777777" w:rsidR="00E147D7" w:rsidRPr="002D03D8" w:rsidRDefault="00E147D7" w:rsidP="00E147D7">
            <w:pPr>
              <w:tabs>
                <w:tab w:val="decimal" w:pos="433"/>
              </w:tabs>
              <w:spacing w:line="240" w:lineRule="exact"/>
              <w:ind w:left="-108" w:right="-86"/>
              <w:jc w:val="center"/>
              <w:rPr>
                <w:rFonts w:ascii="CordiaUPC" w:hAnsi="CordiaUPC" w:cs="CordiaUPC"/>
                <w:sz w:val="24"/>
                <w:szCs w:val="24"/>
                <w:lang w:val="en-US"/>
              </w:rPr>
            </w:pPr>
            <w:r w:rsidRPr="002D03D8">
              <w:rPr>
                <w:rFonts w:ascii="CordiaUPC" w:hAnsi="CordiaUPC" w:cs="CordiaUPC"/>
                <w:sz w:val="24"/>
                <w:szCs w:val="24"/>
              </w:rPr>
              <w:t>-</w:t>
            </w:r>
          </w:p>
        </w:tc>
        <w:tc>
          <w:tcPr>
            <w:tcW w:w="365" w:type="pct"/>
            <w:tcBorders>
              <w:top w:val="nil"/>
              <w:left w:val="nil"/>
              <w:bottom w:val="nil"/>
              <w:right w:val="nil"/>
            </w:tcBorders>
          </w:tcPr>
          <w:p w14:paraId="22D78F36" w14:textId="77777777" w:rsidR="00E147D7" w:rsidRPr="002D03D8" w:rsidRDefault="00E147D7" w:rsidP="00E147D7">
            <w:pPr>
              <w:tabs>
                <w:tab w:val="decimal" w:pos="488"/>
              </w:tabs>
              <w:spacing w:line="240" w:lineRule="exact"/>
              <w:ind w:left="-119" w:right="-152"/>
              <w:rPr>
                <w:rFonts w:ascii="CordiaUPC" w:hAnsi="CordiaUPC" w:cs="CordiaUPC"/>
                <w:sz w:val="24"/>
                <w:szCs w:val="24"/>
                <w:lang w:val="en-US"/>
              </w:rPr>
            </w:pPr>
            <w:r w:rsidRPr="002D03D8">
              <w:rPr>
                <w:rFonts w:ascii="CordiaUPC" w:hAnsi="CordiaUPC" w:cs="CordiaUPC"/>
                <w:sz w:val="24"/>
                <w:szCs w:val="24"/>
              </w:rPr>
              <w:t>4,000</w:t>
            </w:r>
          </w:p>
        </w:tc>
      </w:tr>
      <w:tr w:rsidR="00E147D7" w:rsidRPr="002D03D8" w14:paraId="647C71C6" w14:textId="77777777" w:rsidTr="00333385">
        <w:tc>
          <w:tcPr>
            <w:tcW w:w="1018" w:type="pct"/>
            <w:tcBorders>
              <w:top w:val="nil"/>
              <w:left w:val="nil"/>
              <w:bottom w:val="nil"/>
              <w:right w:val="nil"/>
            </w:tcBorders>
          </w:tcPr>
          <w:p w14:paraId="39E88100" w14:textId="77777777" w:rsidR="00E147D7" w:rsidRPr="002D03D8" w:rsidRDefault="00E147D7" w:rsidP="00E147D7">
            <w:pPr>
              <w:spacing w:line="240" w:lineRule="exact"/>
              <w:ind w:left="-9" w:right="-106" w:firstLine="18"/>
              <w:rPr>
                <w:rFonts w:ascii="CordiaUPC" w:hAnsi="CordiaUPC" w:cs="CordiaUPC"/>
                <w:sz w:val="24"/>
                <w:szCs w:val="24"/>
                <w:lang w:val="en-US"/>
              </w:rPr>
            </w:pPr>
            <w:r w:rsidRPr="002D03D8">
              <w:rPr>
                <w:rFonts w:ascii="CordiaUPC" w:hAnsi="CordiaUPC" w:cs="CordiaUPC" w:hint="cs"/>
                <w:sz w:val="24"/>
                <w:szCs w:val="24"/>
              </w:rPr>
              <w:t>Senior debentures</w:t>
            </w:r>
          </w:p>
        </w:tc>
        <w:tc>
          <w:tcPr>
            <w:tcW w:w="370" w:type="pct"/>
            <w:tcBorders>
              <w:top w:val="nil"/>
              <w:left w:val="nil"/>
              <w:bottom w:val="nil"/>
              <w:right w:val="nil"/>
            </w:tcBorders>
          </w:tcPr>
          <w:p w14:paraId="27A9BEB5" w14:textId="62E218BF" w:rsidR="00E147D7" w:rsidRPr="002D03D8" w:rsidRDefault="00D774B3" w:rsidP="00FF6D37">
            <w:pPr>
              <w:spacing w:line="240" w:lineRule="exact"/>
              <w:ind w:left="-120" w:right="-100"/>
              <w:jc w:val="center"/>
              <w:rPr>
                <w:rFonts w:ascii="CordiaUPC" w:hAnsi="CordiaUPC" w:cs="CordiaUPC"/>
                <w:sz w:val="24"/>
                <w:szCs w:val="24"/>
                <w:lang w:val="en-US"/>
              </w:rPr>
            </w:pPr>
            <w:r w:rsidRPr="002D03D8">
              <w:rPr>
                <w:rFonts w:ascii="CordiaUPC" w:hAnsi="CordiaUPC" w:cs="CordiaUPC"/>
                <w:sz w:val="24"/>
                <w:szCs w:val="24"/>
                <w:lang w:val="en-US"/>
              </w:rPr>
              <w:t xml:space="preserve">    </w:t>
            </w:r>
            <w:r w:rsidR="00E147D7" w:rsidRPr="002D03D8">
              <w:rPr>
                <w:rFonts w:ascii="CordiaUPC" w:hAnsi="CordiaUPC" w:cs="CordiaUPC"/>
                <w:sz w:val="24"/>
                <w:szCs w:val="24"/>
                <w:lang w:val="en-US"/>
              </w:rPr>
              <w:t>USD</w:t>
            </w:r>
            <w:r w:rsidR="00E147D7" w:rsidRPr="002D03D8">
              <w:rPr>
                <w:rFonts w:ascii="CordiaUPC" w:hAnsi="CordiaUPC" w:cs="CordiaUPC" w:hint="cs"/>
                <w:sz w:val="24"/>
                <w:szCs w:val="24"/>
                <w:cs/>
                <w:lang w:val="en-US" w:bidi="th-TH"/>
              </w:rPr>
              <w:t xml:space="preserve"> </w:t>
            </w:r>
            <w:r w:rsidR="00E147D7" w:rsidRPr="002D03D8">
              <w:rPr>
                <w:rFonts w:ascii="CordiaUPC" w:hAnsi="CordiaUPC" w:cs="CordiaUPC" w:hint="cs"/>
                <w:sz w:val="20"/>
                <w:vertAlign w:val="superscript"/>
              </w:rPr>
              <w:t>(</w:t>
            </w:r>
            <w:r w:rsidR="00E147D7" w:rsidRPr="002D03D8">
              <w:rPr>
                <w:rFonts w:ascii="CordiaUPC" w:hAnsi="CordiaUPC" w:cs="CordiaUPC" w:hint="cs"/>
                <w:sz w:val="20"/>
                <w:vertAlign w:val="superscript"/>
                <w:cs/>
                <w:lang w:bidi="th-TH"/>
              </w:rPr>
              <w:t>4</w:t>
            </w:r>
            <w:r w:rsidR="00E147D7" w:rsidRPr="002D03D8">
              <w:rPr>
                <w:rFonts w:ascii="CordiaUPC" w:hAnsi="CordiaUPC" w:cs="CordiaUPC" w:hint="cs"/>
                <w:sz w:val="20"/>
                <w:vertAlign w:val="superscript"/>
              </w:rPr>
              <w:t>)</w:t>
            </w:r>
          </w:p>
        </w:tc>
        <w:tc>
          <w:tcPr>
            <w:tcW w:w="854" w:type="pct"/>
            <w:tcBorders>
              <w:top w:val="nil"/>
              <w:left w:val="nil"/>
              <w:bottom w:val="nil"/>
              <w:right w:val="nil"/>
            </w:tcBorders>
          </w:tcPr>
          <w:p w14:paraId="3605FA33" w14:textId="77777777" w:rsidR="00E147D7" w:rsidRPr="002D03D8" w:rsidRDefault="00E147D7" w:rsidP="00E147D7">
            <w:pPr>
              <w:spacing w:line="240" w:lineRule="exact"/>
              <w:ind w:left="-120" w:right="-100"/>
              <w:jc w:val="center"/>
              <w:rPr>
                <w:rFonts w:ascii="CordiaUPC" w:hAnsi="CordiaUPC" w:cs="CordiaUPC"/>
                <w:sz w:val="24"/>
                <w:szCs w:val="24"/>
                <w:cs/>
              </w:rPr>
            </w:pPr>
            <w:r w:rsidRPr="002D03D8">
              <w:rPr>
                <w:rFonts w:ascii="CordiaUPC" w:hAnsi="CordiaUPC" w:cs="CordiaUPC"/>
                <w:sz w:val="24"/>
                <w:szCs w:val="24"/>
              </w:rPr>
              <w:t>6mSOFR</w:t>
            </w:r>
            <w:r w:rsidRPr="002D03D8">
              <w:rPr>
                <w:rFonts w:ascii="CordiaUPC" w:hAnsi="CordiaUPC" w:cs="CordiaUPC" w:hint="cs"/>
                <w:sz w:val="24"/>
                <w:szCs w:val="24"/>
                <w:cs/>
                <w:lang w:bidi="th-TH"/>
              </w:rPr>
              <w:t xml:space="preserve"> </w:t>
            </w:r>
            <w:r w:rsidRPr="002D03D8">
              <w:rPr>
                <w:rFonts w:ascii="CordiaUPC" w:hAnsi="CordiaUPC" w:cs="CordiaUPC"/>
                <w:sz w:val="24"/>
                <w:szCs w:val="24"/>
              </w:rPr>
              <w:t>+1.15</w:t>
            </w:r>
          </w:p>
        </w:tc>
        <w:tc>
          <w:tcPr>
            <w:tcW w:w="489" w:type="pct"/>
            <w:tcBorders>
              <w:top w:val="nil"/>
              <w:left w:val="nil"/>
              <w:bottom w:val="nil"/>
              <w:right w:val="nil"/>
            </w:tcBorders>
          </w:tcPr>
          <w:p w14:paraId="1E5C4534" w14:textId="77777777" w:rsidR="00E147D7" w:rsidRPr="002D03D8" w:rsidRDefault="00E147D7" w:rsidP="00E147D7">
            <w:pPr>
              <w:spacing w:line="240" w:lineRule="exact"/>
              <w:ind w:left="-108" w:right="-93"/>
              <w:jc w:val="center"/>
              <w:rPr>
                <w:rFonts w:ascii="CordiaUPC" w:hAnsi="CordiaUPC" w:cs="CordiaUPC"/>
                <w:spacing w:val="-6"/>
                <w:sz w:val="24"/>
                <w:szCs w:val="24"/>
                <w:lang w:val="en-US"/>
              </w:rPr>
            </w:pPr>
            <w:r w:rsidRPr="002D03D8">
              <w:rPr>
                <w:rFonts w:ascii="CordiaUPC" w:hAnsi="CordiaUPC" w:cs="CordiaUPC" w:hint="cs"/>
                <w:spacing w:val="-6"/>
                <w:sz w:val="24"/>
                <w:szCs w:val="24"/>
              </w:rPr>
              <w:t>202</w:t>
            </w:r>
            <w:r w:rsidRPr="002D03D8">
              <w:rPr>
                <w:rFonts w:ascii="CordiaUPC" w:hAnsi="CordiaUPC" w:cs="CordiaUPC" w:hint="cs"/>
                <w:spacing w:val="-6"/>
                <w:sz w:val="24"/>
                <w:szCs w:val="24"/>
                <w:cs/>
                <w:lang w:bidi="th-TH"/>
              </w:rPr>
              <w:t>5</w:t>
            </w:r>
            <w:r w:rsidRPr="002D03D8">
              <w:rPr>
                <w:rFonts w:ascii="CordiaUPC" w:hAnsi="CordiaUPC" w:cs="CordiaUPC" w:hint="cs"/>
                <w:spacing w:val="-6"/>
                <w:sz w:val="24"/>
                <w:szCs w:val="24"/>
              </w:rPr>
              <w:t xml:space="preserve"> - 202</w:t>
            </w:r>
            <w:r w:rsidRPr="002D03D8">
              <w:rPr>
                <w:rFonts w:ascii="CordiaUPC" w:hAnsi="CordiaUPC" w:cs="CordiaUPC"/>
                <w:spacing w:val="-6"/>
                <w:sz w:val="24"/>
                <w:szCs w:val="24"/>
              </w:rPr>
              <w:t>7</w:t>
            </w:r>
          </w:p>
        </w:tc>
        <w:tc>
          <w:tcPr>
            <w:tcW w:w="374" w:type="pct"/>
            <w:tcBorders>
              <w:top w:val="nil"/>
              <w:left w:val="nil"/>
              <w:bottom w:val="nil"/>
              <w:right w:val="nil"/>
            </w:tcBorders>
          </w:tcPr>
          <w:p w14:paraId="54D7AB17" w14:textId="1638FC05" w:rsidR="00E147D7" w:rsidRPr="002D03D8" w:rsidRDefault="00E147D7" w:rsidP="00E147D7">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w:t>
            </w:r>
          </w:p>
        </w:tc>
        <w:tc>
          <w:tcPr>
            <w:tcW w:w="376" w:type="pct"/>
            <w:tcBorders>
              <w:top w:val="nil"/>
              <w:left w:val="nil"/>
              <w:bottom w:val="nil"/>
              <w:right w:val="nil"/>
            </w:tcBorders>
          </w:tcPr>
          <w:p w14:paraId="70CB6AF8" w14:textId="23291C4B" w:rsidR="00E147D7" w:rsidRPr="002D03D8" w:rsidRDefault="00E147D7" w:rsidP="00E147D7">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w:t>
            </w:r>
          </w:p>
        </w:tc>
        <w:tc>
          <w:tcPr>
            <w:tcW w:w="373" w:type="pct"/>
            <w:tcBorders>
              <w:top w:val="nil"/>
              <w:left w:val="nil"/>
              <w:bottom w:val="nil"/>
              <w:right w:val="nil"/>
            </w:tcBorders>
          </w:tcPr>
          <w:p w14:paraId="46D38F39" w14:textId="7B2F1FDE" w:rsidR="00E147D7" w:rsidRPr="002D03D8" w:rsidRDefault="00E147D7" w:rsidP="00E147D7">
            <w:pPr>
              <w:tabs>
                <w:tab w:val="decimal" w:pos="500"/>
              </w:tabs>
              <w:spacing w:line="240" w:lineRule="exact"/>
              <w:ind w:left="-119" w:right="-152"/>
              <w:rPr>
                <w:rFonts w:ascii="CordiaUPC" w:hAnsi="CordiaUPC" w:cs="CordiaUPC"/>
                <w:sz w:val="24"/>
                <w:szCs w:val="24"/>
              </w:rPr>
            </w:pPr>
            <w:r w:rsidRPr="002D03D8">
              <w:rPr>
                <w:rFonts w:ascii="CordiaUPC" w:hAnsi="CordiaUPC" w:cs="CordiaUPC"/>
                <w:sz w:val="24"/>
                <w:szCs w:val="24"/>
              </w:rPr>
              <w:t>-</w:t>
            </w:r>
          </w:p>
        </w:tc>
        <w:tc>
          <w:tcPr>
            <w:tcW w:w="404" w:type="pct"/>
            <w:gridSpan w:val="2"/>
            <w:tcBorders>
              <w:top w:val="nil"/>
              <w:left w:val="nil"/>
              <w:bottom w:val="nil"/>
              <w:right w:val="nil"/>
            </w:tcBorders>
          </w:tcPr>
          <w:p w14:paraId="3D2A6389" w14:textId="77777777" w:rsidR="00E147D7" w:rsidRPr="002D03D8" w:rsidRDefault="00E147D7" w:rsidP="00E147D7">
            <w:pPr>
              <w:tabs>
                <w:tab w:val="decimal" w:pos="575"/>
              </w:tabs>
              <w:spacing w:line="240" w:lineRule="exact"/>
              <w:ind w:left="-110" w:right="-86"/>
              <w:rPr>
                <w:rFonts w:ascii="CordiaUPC" w:hAnsi="CordiaUPC" w:cs="CordiaUPC"/>
                <w:sz w:val="24"/>
                <w:szCs w:val="24"/>
              </w:rPr>
            </w:pPr>
            <w:r w:rsidRPr="002D03D8">
              <w:rPr>
                <w:rFonts w:ascii="CordiaUPC" w:hAnsi="CordiaUPC" w:cs="CordiaUPC"/>
                <w:sz w:val="24"/>
                <w:szCs w:val="24"/>
              </w:rPr>
              <w:t>-</w:t>
            </w:r>
          </w:p>
        </w:tc>
        <w:tc>
          <w:tcPr>
            <w:tcW w:w="376" w:type="pct"/>
            <w:tcBorders>
              <w:top w:val="nil"/>
              <w:left w:val="nil"/>
              <w:bottom w:val="nil"/>
              <w:right w:val="nil"/>
            </w:tcBorders>
          </w:tcPr>
          <w:p w14:paraId="1E3952D7" w14:textId="77777777" w:rsidR="00E147D7" w:rsidRPr="002D03D8" w:rsidRDefault="00E147D7" w:rsidP="00E147D7">
            <w:pPr>
              <w:tabs>
                <w:tab w:val="decimal" w:pos="433"/>
              </w:tabs>
              <w:spacing w:line="240" w:lineRule="exact"/>
              <w:ind w:left="-108" w:right="-86"/>
              <w:jc w:val="center"/>
              <w:rPr>
                <w:rFonts w:ascii="CordiaUPC" w:hAnsi="CordiaUPC" w:cs="CordiaUPC"/>
                <w:sz w:val="24"/>
                <w:szCs w:val="24"/>
              </w:rPr>
            </w:pPr>
            <w:r w:rsidRPr="002D03D8">
              <w:rPr>
                <w:rFonts w:ascii="CordiaUPC" w:hAnsi="CordiaUPC" w:cs="CordiaUPC"/>
                <w:sz w:val="24"/>
                <w:szCs w:val="24"/>
              </w:rPr>
              <w:t>10,196</w:t>
            </w:r>
          </w:p>
        </w:tc>
        <w:tc>
          <w:tcPr>
            <w:tcW w:w="365" w:type="pct"/>
            <w:tcBorders>
              <w:top w:val="nil"/>
              <w:left w:val="nil"/>
              <w:bottom w:val="nil"/>
              <w:right w:val="nil"/>
            </w:tcBorders>
          </w:tcPr>
          <w:p w14:paraId="182BD44E" w14:textId="77777777" w:rsidR="00E147D7" w:rsidRPr="002D03D8" w:rsidRDefault="00E147D7" w:rsidP="00E147D7">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10,196</w:t>
            </w:r>
          </w:p>
        </w:tc>
      </w:tr>
      <w:tr w:rsidR="00E147D7" w:rsidRPr="002D03D8" w14:paraId="45A177DB" w14:textId="77777777" w:rsidTr="00333385">
        <w:tc>
          <w:tcPr>
            <w:tcW w:w="1018" w:type="pct"/>
            <w:tcBorders>
              <w:top w:val="nil"/>
              <w:left w:val="nil"/>
              <w:bottom w:val="nil"/>
              <w:right w:val="nil"/>
            </w:tcBorders>
          </w:tcPr>
          <w:p w14:paraId="1525B709" w14:textId="77777777" w:rsidR="00E147D7" w:rsidRPr="002D03D8" w:rsidRDefault="00E147D7" w:rsidP="00E147D7">
            <w:pPr>
              <w:spacing w:line="240" w:lineRule="exact"/>
              <w:ind w:left="-9" w:right="-106" w:firstLine="18"/>
              <w:rPr>
                <w:rFonts w:ascii="CordiaUPC" w:hAnsi="CordiaUPC" w:cs="CordiaUPC"/>
                <w:sz w:val="24"/>
                <w:szCs w:val="24"/>
              </w:rPr>
            </w:pPr>
            <w:r w:rsidRPr="002D03D8">
              <w:rPr>
                <w:rFonts w:ascii="CordiaUPC" w:hAnsi="CordiaUPC" w:cs="CordiaUPC" w:hint="cs"/>
                <w:sz w:val="24"/>
                <w:szCs w:val="24"/>
              </w:rPr>
              <w:t xml:space="preserve">Bills of exchange </w:t>
            </w:r>
            <w:r w:rsidRPr="002D03D8">
              <w:rPr>
                <w:rFonts w:ascii="CordiaUPC" w:hAnsi="CordiaUPC" w:cs="CordiaUPC" w:hint="cs"/>
                <w:sz w:val="20"/>
                <w:vertAlign w:val="superscript"/>
                <w:cs/>
              </w:rPr>
              <w:t>(</w:t>
            </w:r>
            <w:r w:rsidRPr="002D03D8">
              <w:rPr>
                <w:rFonts w:ascii="CordiaUPC" w:hAnsi="CordiaUPC" w:cs="CordiaUPC" w:hint="cs"/>
                <w:sz w:val="20"/>
                <w:vertAlign w:val="superscript"/>
              </w:rPr>
              <w:t>3</w:t>
            </w:r>
            <w:r w:rsidRPr="002D03D8">
              <w:rPr>
                <w:rFonts w:ascii="CordiaUPC" w:hAnsi="CordiaUPC" w:cs="CordiaUPC" w:hint="cs"/>
                <w:sz w:val="20"/>
                <w:vertAlign w:val="superscript"/>
                <w:cs/>
              </w:rPr>
              <w:t>)</w:t>
            </w:r>
            <w:r w:rsidRPr="002D03D8">
              <w:rPr>
                <w:rFonts w:ascii="CordiaUPC" w:hAnsi="CordiaUPC" w:cs="CordiaUPC"/>
                <w:sz w:val="24"/>
                <w:szCs w:val="24"/>
              </w:rPr>
              <w:t xml:space="preserve"> </w:t>
            </w:r>
            <w:r w:rsidRPr="002D03D8">
              <w:rPr>
                <w:rFonts w:ascii="CordiaUPC" w:hAnsi="CordiaUPC" w:cs="CordiaUPC" w:hint="cs"/>
                <w:sz w:val="24"/>
                <w:szCs w:val="24"/>
              </w:rPr>
              <w:t>and</w:t>
            </w:r>
          </w:p>
          <w:p w14:paraId="62EBA2A5" w14:textId="77777777" w:rsidR="00E147D7" w:rsidRPr="002D03D8" w:rsidRDefault="00E147D7" w:rsidP="00E147D7">
            <w:pPr>
              <w:spacing w:line="240" w:lineRule="exact"/>
              <w:ind w:left="-9" w:right="-106" w:firstLine="18"/>
              <w:rPr>
                <w:rFonts w:ascii="CordiaUPC" w:hAnsi="CordiaUPC" w:cs="CordiaUPC"/>
                <w:sz w:val="24"/>
                <w:szCs w:val="24"/>
              </w:rPr>
            </w:pPr>
            <w:r w:rsidRPr="002D03D8">
              <w:rPr>
                <w:rFonts w:ascii="CordiaUPC" w:hAnsi="CordiaUPC" w:cs="CordiaUPC"/>
                <w:sz w:val="24"/>
                <w:szCs w:val="24"/>
              </w:rPr>
              <w:t xml:space="preserve">   </w:t>
            </w:r>
            <w:r w:rsidRPr="002D03D8">
              <w:rPr>
                <w:rFonts w:ascii="CordiaUPC" w:hAnsi="CordiaUPC" w:cs="CordiaUPC" w:hint="cs"/>
                <w:sz w:val="24"/>
                <w:szCs w:val="24"/>
              </w:rPr>
              <w:t>promissory notes</w:t>
            </w:r>
          </w:p>
        </w:tc>
        <w:tc>
          <w:tcPr>
            <w:tcW w:w="370" w:type="pct"/>
            <w:tcBorders>
              <w:top w:val="nil"/>
              <w:left w:val="nil"/>
              <w:bottom w:val="nil"/>
              <w:right w:val="nil"/>
            </w:tcBorders>
          </w:tcPr>
          <w:p w14:paraId="04CB6DA2" w14:textId="5F6D8FEE" w:rsidR="00E147D7" w:rsidRPr="002D03D8" w:rsidRDefault="00E147D7" w:rsidP="00FF6D37">
            <w:pPr>
              <w:spacing w:line="240" w:lineRule="exact"/>
              <w:ind w:left="-120" w:right="-100"/>
              <w:jc w:val="center"/>
              <w:rPr>
                <w:rFonts w:ascii="CordiaUPC" w:hAnsi="CordiaUPC" w:cs="CordiaUPC"/>
                <w:sz w:val="24"/>
                <w:szCs w:val="24"/>
                <w:lang w:val="en-US"/>
              </w:rPr>
            </w:pPr>
            <w:r w:rsidRPr="002D03D8">
              <w:rPr>
                <w:rFonts w:ascii="CordiaUPC" w:hAnsi="CordiaUPC" w:cs="CordiaUPC"/>
                <w:sz w:val="24"/>
                <w:szCs w:val="24"/>
                <w:lang w:val="en-US"/>
              </w:rPr>
              <w:t>THB</w:t>
            </w:r>
          </w:p>
        </w:tc>
        <w:tc>
          <w:tcPr>
            <w:tcW w:w="854" w:type="pct"/>
            <w:tcBorders>
              <w:top w:val="nil"/>
              <w:left w:val="nil"/>
              <w:bottom w:val="nil"/>
              <w:right w:val="nil"/>
            </w:tcBorders>
          </w:tcPr>
          <w:p w14:paraId="0B39A397" w14:textId="77777777" w:rsidR="00E147D7" w:rsidRPr="002D03D8" w:rsidRDefault="00E147D7" w:rsidP="00E147D7">
            <w:pPr>
              <w:spacing w:line="240" w:lineRule="exact"/>
              <w:ind w:left="-120" w:right="-100"/>
              <w:jc w:val="center"/>
              <w:rPr>
                <w:rFonts w:ascii="CordiaUPC" w:hAnsi="CordiaUPC" w:cs="CordiaUPC"/>
                <w:sz w:val="24"/>
                <w:szCs w:val="24"/>
              </w:rPr>
            </w:pPr>
            <w:r w:rsidRPr="002D03D8">
              <w:rPr>
                <w:rFonts w:ascii="CordiaUPC" w:hAnsi="CordiaUPC" w:cs="CordiaUPC" w:hint="cs"/>
                <w:sz w:val="24"/>
                <w:szCs w:val="24"/>
              </w:rPr>
              <w:t>2.15 and</w:t>
            </w:r>
          </w:p>
          <w:p w14:paraId="3D459320" w14:textId="77777777" w:rsidR="00E147D7" w:rsidRPr="002D03D8" w:rsidRDefault="00E147D7" w:rsidP="00E147D7">
            <w:pPr>
              <w:spacing w:line="240" w:lineRule="exact"/>
              <w:ind w:left="-120" w:right="-100"/>
              <w:jc w:val="center"/>
              <w:rPr>
                <w:rFonts w:ascii="CordiaUPC" w:hAnsi="CordiaUPC" w:cs="CordiaUPC"/>
                <w:sz w:val="24"/>
                <w:szCs w:val="24"/>
                <w:cs/>
              </w:rPr>
            </w:pPr>
            <w:r w:rsidRPr="002D03D8">
              <w:rPr>
                <w:rFonts w:ascii="CordiaUPC" w:hAnsi="CordiaUPC" w:cs="CordiaUPC" w:hint="cs"/>
                <w:sz w:val="24"/>
                <w:szCs w:val="24"/>
              </w:rPr>
              <w:t>0.05</w:t>
            </w:r>
            <w:r w:rsidRPr="002D03D8">
              <w:rPr>
                <w:rFonts w:ascii="CordiaUPC" w:hAnsi="CordiaUPC" w:cs="CordiaUPC" w:hint="cs"/>
                <w:sz w:val="24"/>
                <w:szCs w:val="24"/>
                <w:cs/>
                <w:lang w:bidi="th-TH"/>
              </w:rPr>
              <w:t xml:space="preserve"> </w:t>
            </w:r>
            <w:r w:rsidRPr="002D03D8">
              <w:rPr>
                <w:rFonts w:ascii="CordiaUPC" w:hAnsi="CordiaUPC" w:cs="CordiaUPC" w:hint="cs"/>
                <w:sz w:val="24"/>
                <w:szCs w:val="24"/>
              </w:rPr>
              <w:t>-</w:t>
            </w:r>
            <w:r w:rsidRPr="002D03D8">
              <w:rPr>
                <w:rFonts w:ascii="CordiaUPC" w:hAnsi="CordiaUPC" w:cs="CordiaUPC" w:hint="cs"/>
                <w:sz w:val="24"/>
                <w:szCs w:val="24"/>
                <w:cs/>
                <w:lang w:bidi="th-TH"/>
              </w:rPr>
              <w:t xml:space="preserve"> </w:t>
            </w:r>
            <w:r w:rsidRPr="002D03D8">
              <w:rPr>
                <w:rFonts w:ascii="CordiaUPC" w:hAnsi="CordiaUPC" w:cs="CordiaUPC" w:hint="cs"/>
                <w:sz w:val="24"/>
                <w:szCs w:val="24"/>
              </w:rPr>
              <w:t>2.50</w:t>
            </w:r>
          </w:p>
        </w:tc>
        <w:tc>
          <w:tcPr>
            <w:tcW w:w="489" w:type="pct"/>
            <w:tcBorders>
              <w:top w:val="nil"/>
              <w:left w:val="nil"/>
              <w:bottom w:val="nil"/>
              <w:right w:val="nil"/>
            </w:tcBorders>
          </w:tcPr>
          <w:p w14:paraId="312A001A" w14:textId="77777777" w:rsidR="00E147D7" w:rsidRPr="002D03D8" w:rsidRDefault="00E147D7" w:rsidP="00E147D7">
            <w:pPr>
              <w:spacing w:line="240" w:lineRule="exact"/>
              <w:ind w:left="-108" w:right="-93"/>
              <w:jc w:val="center"/>
              <w:rPr>
                <w:rFonts w:ascii="CordiaUPC" w:hAnsi="CordiaUPC" w:cs="CordiaUPC"/>
                <w:sz w:val="24"/>
                <w:szCs w:val="24"/>
                <w:cs/>
              </w:rPr>
            </w:pPr>
            <w:r w:rsidRPr="002D03D8">
              <w:rPr>
                <w:rFonts w:ascii="CordiaUPC" w:hAnsi="CordiaUPC" w:cs="CordiaUPC" w:hint="cs"/>
                <w:sz w:val="24"/>
                <w:szCs w:val="24"/>
              </w:rPr>
              <w:t>At call and</w:t>
            </w:r>
            <w:r w:rsidRPr="002D03D8">
              <w:rPr>
                <w:rFonts w:ascii="CordiaUPC" w:hAnsi="CordiaUPC" w:cs="CordiaUPC" w:hint="cs"/>
                <w:sz w:val="24"/>
                <w:szCs w:val="24"/>
                <w:cs/>
                <w:lang w:bidi="th-TH"/>
              </w:rPr>
              <w:t xml:space="preserve"> </w:t>
            </w:r>
            <w:r w:rsidRPr="002D03D8">
              <w:rPr>
                <w:rFonts w:ascii="CordiaUPC" w:hAnsi="CordiaUPC" w:cs="CordiaUPC" w:hint="cs"/>
                <w:sz w:val="24"/>
                <w:szCs w:val="24"/>
              </w:rPr>
              <w:t>2012</w:t>
            </w:r>
          </w:p>
        </w:tc>
        <w:tc>
          <w:tcPr>
            <w:tcW w:w="374" w:type="pct"/>
            <w:tcBorders>
              <w:top w:val="nil"/>
              <w:left w:val="nil"/>
              <w:right w:val="nil"/>
            </w:tcBorders>
          </w:tcPr>
          <w:p w14:paraId="3352B83E" w14:textId="59E67172" w:rsidR="00E147D7" w:rsidRPr="002D03D8" w:rsidRDefault="00E147D7" w:rsidP="00E147D7">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9</w:t>
            </w:r>
          </w:p>
        </w:tc>
        <w:tc>
          <w:tcPr>
            <w:tcW w:w="376" w:type="pct"/>
            <w:tcBorders>
              <w:top w:val="nil"/>
              <w:left w:val="nil"/>
              <w:right w:val="nil"/>
            </w:tcBorders>
          </w:tcPr>
          <w:p w14:paraId="0772F15A" w14:textId="789B0E88" w:rsidR="00E147D7" w:rsidRPr="002D03D8" w:rsidRDefault="00E147D7" w:rsidP="00E147D7">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w:t>
            </w:r>
          </w:p>
        </w:tc>
        <w:tc>
          <w:tcPr>
            <w:tcW w:w="373" w:type="pct"/>
            <w:tcBorders>
              <w:top w:val="nil"/>
              <w:left w:val="nil"/>
              <w:right w:val="nil"/>
            </w:tcBorders>
          </w:tcPr>
          <w:p w14:paraId="5FA1C077" w14:textId="6F897BBA" w:rsidR="00E147D7" w:rsidRPr="002D03D8" w:rsidRDefault="00E147D7" w:rsidP="00E147D7">
            <w:pPr>
              <w:tabs>
                <w:tab w:val="decimal" w:pos="500"/>
              </w:tabs>
              <w:spacing w:line="240" w:lineRule="exact"/>
              <w:ind w:left="-119" w:right="-152"/>
              <w:rPr>
                <w:rFonts w:ascii="CordiaUPC" w:hAnsi="CordiaUPC" w:cs="CordiaUPC"/>
                <w:sz w:val="24"/>
                <w:szCs w:val="24"/>
              </w:rPr>
            </w:pPr>
            <w:r w:rsidRPr="002D03D8">
              <w:rPr>
                <w:rFonts w:ascii="CordiaUPC" w:hAnsi="CordiaUPC" w:cs="CordiaUPC"/>
                <w:sz w:val="24"/>
                <w:szCs w:val="24"/>
              </w:rPr>
              <w:t>9</w:t>
            </w:r>
          </w:p>
        </w:tc>
        <w:tc>
          <w:tcPr>
            <w:tcW w:w="404" w:type="pct"/>
            <w:gridSpan w:val="2"/>
            <w:tcBorders>
              <w:top w:val="nil"/>
              <w:left w:val="nil"/>
              <w:right w:val="nil"/>
            </w:tcBorders>
          </w:tcPr>
          <w:p w14:paraId="5B618CF7" w14:textId="77777777" w:rsidR="00E147D7" w:rsidRPr="002D03D8" w:rsidRDefault="00E147D7" w:rsidP="00E147D7">
            <w:pPr>
              <w:tabs>
                <w:tab w:val="decimal" w:pos="575"/>
              </w:tabs>
              <w:spacing w:line="240" w:lineRule="exact"/>
              <w:ind w:left="-110" w:right="-86"/>
              <w:rPr>
                <w:rFonts w:ascii="CordiaUPC" w:hAnsi="CordiaUPC" w:cs="CordiaUPC"/>
                <w:sz w:val="24"/>
                <w:szCs w:val="24"/>
              </w:rPr>
            </w:pPr>
            <w:r w:rsidRPr="002D03D8">
              <w:rPr>
                <w:rFonts w:ascii="CordiaUPC" w:hAnsi="CordiaUPC" w:cs="CordiaUPC"/>
                <w:sz w:val="24"/>
                <w:szCs w:val="24"/>
              </w:rPr>
              <w:t>9</w:t>
            </w:r>
          </w:p>
        </w:tc>
        <w:tc>
          <w:tcPr>
            <w:tcW w:w="376" w:type="pct"/>
            <w:tcBorders>
              <w:top w:val="nil"/>
              <w:left w:val="nil"/>
              <w:right w:val="nil"/>
            </w:tcBorders>
          </w:tcPr>
          <w:p w14:paraId="4869C39C" w14:textId="77777777" w:rsidR="00E147D7" w:rsidRPr="002D03D8" w:rsidRDefault="00E147D7" w:rsidP="00E147D7">
            <w:pPr>
              <w:tabs>
                <w:tab w:val="decimal" w:pos="433"/>
              </w:tabs>
              <w:spacing w:line="240" w:lineRule="exact"/>
              <w:ind w:left="-108" w:right="-86"/>
              <w:jc w:val="center"/>
              <w:rPr>
                <w:rFonts w:ascii="CordiaUPC" w:hAnsi="CordiaUPC" w:cs="CordiaUPC"/>
                <w:sz w:val="24"/>
                <w:szCs w:val="24"/>
              </w:rPr>
            </w:pPr>
            <w:r w:rsidRPr="002D03D8">
              <w:rPr>
                <w:rFonts w:ascii="CordiaUPC" w:hAnsi="CordiaUPC" w:cs="CordiaUPC"/>
                <w:sz w:val="24"/>
                <w:szCs w:val="24"/>
              </w:rPr>
              <w:t>-</w:t>
            </w:r>
          </w:p>
        </w:tc>
        <w:tc>
          <w:tcPr>
            <w:tcW w:w="365" w:type="pct"/>
            <w:tcBorders>
              <w:top w:val="nil"/>
              <w:left w:val="nil"/>
              <w:right w:val="nil"/>
            </w:tcBorders>
          </w:tcPr>
          <w:p w14:paraId="1C821662" w14:textId="77777777" w:rsidR="00E147D7" w:rsidRPr="002D03D8" w:rsidRDefault="00E147D7" w:rsidP="00E147D7">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9</w:t>
            </w:r>
          </w:p>
        </w:tc>
      </w:tr>
      <w:tr w:rsidR="00E147D7" w:rsidRPr="002D03D8" w14:paraId="32FB676F" w14:textId="77777777" w:rsidTr="00333385">
        <w:tc>
          <w:tcPr>
            <w:tcW w:w="1018" w:type="pct"/>
            <w:tcBorders>
              <w:top w:val="nil"/>
              <w:left w:val="nil"/>
              <w:bottom w:val="nil"/>
              <w:right w:val="nil"/>
            </w:tcBorders>
            <w:vAlign w:val="bottom"/>
          </w:tcPr>
          <w:p w14:paraId="5E7FE69F" w14:textId="77777777" w:rsidR="00E147D7" w:rsidRPr="002D03D8" w:rsidRDefault="00E147D7" w:rsidP="00E147D7">
            <w:pPr>
              <w:spacing w:line="240" w:lineRule="exact"/>
              <w:ind w:left="-9" w:right="-562" w:firstLine="18"/>
              <w:jc w:val="thaiDistribute"/>
              <w:rPr>
                <w:rFonts w:ascii="CordiaUPC" w:hAnsi="CordiaUPC" w:cs="CordiaUPC"/>
                <w:sz w:val="24"/>
                <w:szCs w:val="24"/>
                <w:lang w:val="en-US"/>
              </w:rPr>
            </w:pPr>
            <w:bookmarkStart w:id="11" w:name="_Hlk174452510"/>
            <w:r w:rsidRPr="002D03D8">
              <w:rPr>
                <w:rFonts w:ascii="CordiaUPC" w:hAnsi="CordiaUPC" w:cs="CordiaUPC" w:hint="cs"/>
                <w:sz w:val="24"/>
                <w:szCs w:val="24"/>
              </w:rPr>
              <w:t>Other borrowings</w:t>
            </w:r>
          </w:p>
        </w:tc>
        <w:tc>
          <w:tcPr>
            <w:tcW w:w="370" w:type="pct"/>
            <w:tcBorders>
              <w:top w:val="nil"/>
              <w:left w:val="nil"/>
              <w:bottom w:val="nil"/>
              <w:right w:val="nil"/>
            </w:tcBorders>
            <w:vAlign w:val="bottom"/>
          </w:tcPr>
          <w:p w14:paraId="6BBF4856" w14:textId="7B433F55" w:rsidR="00E147D7" w:rsidRPr="002D03D8" w:rsidRDefault="00D774B3" w:rsidP="00E147D7">
            <w:pPr>
              <w:spacing w:line="240" w:lineRule="exact"/>
              <w:ind w:left="-120" w:right="-100"/>
              <w:jc w:val="center"/>
              <w:rPr>
                <w:rFonts w:ascii="CordiaUPC" w:hAnsi="CordiaUPC" w:cs="CordiaUPC"/>
                <w:sz w:val="24"/>
                <w:szCs w:val="24"/>
                <w:lang w:val="en-US"/>
              </w:rPr>
            </w:pPr>
            <w:r w:rsidRPr="002D03D8">
              <w:rPr>
                <w:rFonts w:ascii="CordiaUPC" w:hAnsi="CordiaUPC" w:cs="CordiaUPC"/>
                <w:sz w:val="24"/>
                <w:szCs w:val="24"/>
                <w:lang w:val="en-US"/>
              </w:rPr>
              <w:t xml:space="preserve">    </w:t>
            </w:r>
            <w:r w:rsidR="00E147D7" w:rsidRPr="002D03D8">
              <w:rPr>
                <w:rFonts w:ascii="CordiaUPC" w:hAnsi="CordiaUPC" w:cs="CordiaUPC"/>
                <w:sz w:val="24"/>
                <w:szCs w:val="24"/>
                <w:lang w:val="en-US"/>
              </w:rPr>
              <w:t>EUR</w:t>
            </w:r>
            <w:r w:rsidR="00E147D7" w:rsidRPr="002D03D8">
              <w:rPr>
                <w:rFonts w:ascii="CordiaUPC" w:hAnsi="CordiaUPC" w:cs="CordiaUPC" w:hint="cs"/>
                <w:sz w:val="24"/>
                <w:szCs w:val="24"/>
                <w:cs/>
                <w:lang w:val="en-US" w:bidi="th-TH"/>
              </w:rPr>
              <w:t xml:space="preserve"> </w:t>
            </w:r>
            <w:r w:rsidR="00E147D7" w:rsidRPr="002D03D8">
              <w:rPr>
                <w:rFonts w:ascii="CordiaUPC" w:hAnsi="CordiaUPC" w:cs="CordiaUPC" w:hint="cs"/>
                <w:sz w:val="20"/>
                <w:vertAlign w:val="superscript"/>
              </w:rPr>
              <w:t>(</w:t>
            </w:r>
            <w:r w:rsidR="00E147D7" w:rsidRPr="002D03D8">
              <w:rPr>
                <w:rFonts w:ascii="CordiaUPC" w:hAnsi="CordiaUPC" w:cs="CordiaUPC" w:hint="cs"/>
                <w:sz w:val="20"/>
                <w:vertAlign w:val="superscript"/>
                <w:cs/>
                <w:lang w:bidi="th-TH"/>
              </w:rPr>
              <w:t>4</w:t>
            </w:r>
            <w:r w:rsidR="00E147D7" w:rsidRPr="002D03D8">
              <w:rPr>
                <w:rFonts w:ascii="CordiaUPC" w:hAnsi="CordiaUPC" w:cs="CordiaUPC" w:hint="cs"/>
                <w:sz w:val="20"/>
                <w:vertAlign w:val="superscript"/>
              </w:rPr>
              <w:t>)</w:t>
            </w:r>
            <w:r w:rsidR="00E147D7" w:rsidRPr="002D03D8">
              <w:rPr>
                <w:rFonts w:ascii="CordiaUPC" w:hAnsi="CordiaUPC" w:cs="CordiaUPC"/>
                <w:szCs w:val="22"/>
                <w:lang w:val="en-US" w:bidi="th-TH"/>
              </w:rPr>
              <w:t xml:space="preserve">   </w:t>
            </w:r>
          </w:p>
        </w:tc>
        <w:tc>
          <w:tcPr>
            <w:tcW w:w="854" w:type="pct"/>
            <w:tcBorders>
              <w:top w:val="nil"/>
              <w:left w:val="nil"/>
              <w:bottom w:val="nil"/>
              <w:right w:val="nil"/>
            </w:tcBorders>
            <w:vAlign w:val="bottom"/>
          </w:tcPr>
          <w:p w14:paraId="2446FEA2" w14:textId="77777777" w:rsidR="00E147D7" w:rsidRPr="002D03D8" w:rsidRDefault="00E147D7" w:rsidP="00E147D7">
            <w:pPr>
              <w:spacing w:line="240" w:lineRule="exact"/>
              <w:ind w:left="-120" w:right="-100"/>
              <w:jc w:val="center"/>
              <w:rPr>
                <w:rFonts w:ascii="CordiaUPC" w:hAnsi="CordiaUPC" w:cs="CordiaUPC"/>
                <w:sz w:val="24"/>
                <w:szCs w:val="24"/>
              </w:rPr>
            </w:pPr>
            <w:r w:rsidRPr="002D03D8">
              <w:rPr>
                <w:rFonts w:ascii="CordiaUPC" w:hAnsi="CordiaUPC" w:cs="CordiaUPC" w:hint="cs"/>
                <w:sz w:val="24"/>
                <w:szCs w:val="24"/>
              </w:rPr>
              <w:t>0.75</w:t>
            </w:r>
          </w:p>
        </w:tc>
        <w:tc>
          <w:tcPr>
            <w:tcW w:w="489" w:type="pct"/>
            <w:tcBorders>
              <w:top w:val="nil"/>
              <w:left w:val="nil"/>
              <w:bottom w:val="nil"/>
              <w:right w:val="nil"/>
            </w:tcBorders>
            <w:vAlign w:val="bottom"/>
          </w:tcPr>
          <w:p w14:paraId="52A35C33" w14:textId="77777777" w:rsidR="00E147D7" w:rsidRPr="002D03D8" w:rsidRDefault="00E147D7" w:rsidP="00E147D7">
            <w:pPr>
              <w:spacing w:line="240" w:lineRule="exact"/>
              <w:ind w:left="-109" w:right="-93"/>
              <w:jc w:val="center"/>
              <w:rPr>
                <w:rFonts w:ascii="CordiaUPC" w:hAnsi="CordiaUPC" w:cs="CordiaUPC"/>
                <w:sz w:val="24"/>
                <w:szCs w:val="24"/>
                <w:lang w:val="en-US"/>
              </w:rPr>
            </w:pPr>
            <w:r w:rsidRPr="002D03D8">
              <w:rPr>
                <w:rFonts w:ascii="CordiaUPC" w:hAnsi="CordiaUPC" w:cs="CordiaUPC" w:hint="cs"/>
                <w:sz w:val="24"/>
                <w:szCs w:val="24"/>
              </w:rPr>
              <w:t>2031</w:t>
            </w:r>
          </w:p>
        </w:tc>
        <w:tc>
          <w:tcPr>
            <w:tcW w:w="374" w:type="pct"/>
            <w:tcBorders>
              <w:left w:val="nil"/>
              <w:right w:val="nil"/>
            </w:tcBorders>
          </w:tcPr>
          <w:p w14:paraId="6014F814" w14:textId="085C8662" w:rsidR="00E147D7" w:rsidRPr="002D03D8" w:rsidRDefault="00E147D7" w:rsidP="00E147D7">
            <w:pPr>
              <w:pBdr>
                <w:bottom w:val="single" w:sz="4" w:space="1" w:color="auto"/>
              </w:pBdr>
              <w:tabs>
                <w:tab w:val="decimal" w:pos="481"/>
              </w:tabs>
              <w:spacing w:line="240" w:lineRule="exact"/>
              <w:ind w:right="-86"/>
              <w:rPr>
                <w:rFonts w:ascii="CordiaUPC" w:hAnsi="CordiaUPC" w:cs="CordiaUPC"/>
                <w:sz w:val="24"/>
                <w:szCs w:val="24"/>
              </w:rPr>
            </w:pPr>
            <w:r w:rsidRPr="002D03D8">
              <w:rPr>
                <w:rFonts w:ascii="CordiaUPC" w:hAnsi="CordiaUPC" w:cs="CordiaUPC"/>
                <w:sz w:val="24"/>
                <w:szCs w:val="24"/>
              </w:rPr>
              <w:t>-</w:t>
            </w:r>
          </w:p>
        </w:tc>
        <w:tc>
          <w:tcPr>
            <w:tcW w:w="376" w:type="pct"/>
            <w:tcBorders>
              <w:left w:val="nil"/>
              <w:right w:val="nil"/>
            </w:tcBorders>
          </w:tcPr>
          <w:p w14:paraId="1F7DF228" w14:textId="609C2229" w:rsidR="00E147D7" w:rsidRPr="002D03D8" w:rsidRDefault="00E147D7" w:rsidP="00E147D7">
            <w:pPr>
              <w:pBdr>
                <w:bottom w:val="single" w:sz="4" w:space="1" w:color="auto"/>
              </w:pBdr>
              <w:tabs>
                <w:tab w:val="decimal" w:pos="498"/>
              </w:tabs>
              <w:spacing w:line="240" w:lineRule="exact"/>
              <w:ind w:right="-86"/>
              <w:rPr>
                <w:rFonts w:ascii="CordiaUPC" w:hAnsi="CordiaUPC" w:cs="CordiaUPC"/>
                <w:sz w:val="24"/>
                <w:szCs w:val="24"/>
                <w:cs/>
                <w:lang w:bidi="th-TH"/>
              </w:rPr>
            </w:pPr>
            <w:r w:rsidRPr="002D03D8">
              <w:rPr>
                <w:rFonts w:ascii="CordiaUPC" w:hAnsi="CordiaUPC" w:cs="CordiaUPC"/>
                <w:sz w:val="24"/>
                <w:szCs w:val="24"/>
              </w:rPr>
              <w:t>41</w:t>
            </w:r>
          </w:p>
        </w:tc>
        <w:tc>
          <w:tcPr>
            <w:tcW w:w="373" w:type="pct"/>
            <w:tcBorders>
              <w:left w:val="nil"/>
              <w:right w:val="nil"/>
            </w:tcBorders>
          </w:tcPr>
          <w:p w14:paraId="3DBFA8AC" w14:textId="60D76073" w:rsidR="00E147D7" w:rsidRPr="002D03D8" w:rsidRDefault="00E147D7" w:rsidP="00E147D7">
            <w:pPr>
              <w:pBdr>
                <w:bottom w:val="single" w:sz="4" w:space="1" w:color="auto"/>
              </w:pBdr>
              <w:tabs>
                <w:tab w:val="decimal" w:pos="498"/>
              </w:tabs>
              <w:spacing w:line="240" w:lineRule="exact"/>
              <w:ind w:right="-86"/>
              <w:rPr>
                <w:rFonts w:ascii="CordiaUPC" w:hAnsi="CordiaUPC" w:cs="CordiaUPC"/>
                <w:sz w:val="24"/>
                <w:szCs w:val="24"/>
              </w:rPr>
            </w:pPr>
            <w:r w:rsidRPr="002D03D8">
              <w:rPr>
                <w:rFonts w:ascii="CordiaUPC" w:hAnsi="CordiaUPC" w:cs="CordiaUPC"/>
                <w:sz w:val="24"/>
                <w:szCs w:val="24"/>
              </w:rPr>
              <w:t>41</w:t>
            </w:r>
          </w:p>
        </w:tc>
        <w:tc>
          <w:tcPr>
            <w:tcW w:w="404" w:type="pct"/>
            <w:gridSpan w:val="2"/>
            <w:tcBorders>
              <w:top w:val="nil"/>
              <w:left w:val="nil"/>
              <w:bottom w:val="nil"/>
              <w:right w:val="nil"/>
            </w:tcBorders>
          </w:tcPr>
          <w:p w14:paraId="7CB6948A" w14:textId="77777777" w:rsidR="00E147D7" w:rsidRPr="002D03D8" w:rsidRDefault="00E147D7" w:rsidP="00E147D7">
            <w:pPr>
              <w:pBdr>
                <w:bottom w:val="single" w:sz="4" w:space="1" w:color="auto"/>
              </w:pBdr>
              <w:tabs>
                <w:tab w:val="decimal" w:pos="576"/>
              </w:tabs>
              <w:spacing w:line="240" w:lineRule="exact"/>
              <w:ind w:right="-86"/>
              <w:rPr>
                <w:rFonts w:ascii="CordiaUPC" w:hAnsi="CordiaUPC" w:cs="CordiaUPC"/>
                <w:sz w:val="24"/>
                <w:szCs w:val="24"/>
              </w:rPr>
            </w:pPr>
            <w:r w:rsidRPr="002D03D8">
              <w:rPr>
                <w:rFonts w:ascii="CordiaUPC" w:hAnsi="CordiaUPC" w:cs="CordiaUPC" w:hint="cs"/>
                <w:sz w:val="24"/>
                <w:szCs w:val="24"/>
                <w:cs/>
                <w:lang w:bidi="th-TH"/>
              </w:rPr>
              <w:t xml:space="preserve">  </w:t>
            </w:r>
            <w:r w:rsidRPr="002D03D8">
              <w:rPr>
                <w:rFonts w:ascii="CordiaUPC" w:hAnsi="CordiaUPC" w:cs="CordiaUPC"/>
                <w:sz w:val="24"/>
                <w:szCs w:val="24"/>
              </w:rPr>
              <w:t>-</w:t>
            </w:r>
          </w:p>
        </w:tc>
        <w:tc>
          <w:tcPr>
            <w:tcW w:w="376" w:type="pct"/>
            <w:tcBorders>
              <w:left w:val="nil"/>
              <w:right w:val="nil"/>
            </w:tcBorders>
          </w:tcPr>
          <w:p w14:paraId="036D6BF8" w14:textId="77777777" w:rsidR="00E147D7" w:rsidRPr="002D03D8" w:rsidRDefault="00E147D7" w:rsidP="00E147D7">
            <w:pPr>
              <w:pBdr>
                <w:bottom w:val="single" w:sz="4" w:space="1" w:color="auto"/>
              </w:pBdr>
              <w:tabs>
                <w:tab w:val="decimal" w:pos="506"/>
              </w:tabs>
              <w:spacing w:line="240" w:lineRule="exact"/>
              <w:ind w:right="-86"/>
              <w:jc w:val="center"/>
              <w:rPr>
                <w:rFonts w:ascii="CordiaUPC" w:hAnsi="CordiaUPC" w:cs="CordiaUPC"/>
                <w:sz w:val="24"/>
                <w:szCs w:val="24"/>
              </w:rPr>
            </w:pPr>
            <w:r w:rsidRPr="002D03D8">
              <w:rPr>
                <w:rFonts w:ascii="CordiaUPC" w:hAnsi="CordiaUPC" w:cs="CordiaUPC"/>
                <w:sz w:val="24"/>
                <w:szCs w:val="24"/>
              </w:rPr>
              <w:t>42</w:t>
            </w:r>
          </w:p>
        </w:tc>
        <w:tc>
          <w:tcPr>
            <w:tcW w:w="365" w:type="pct"/>
            <w:tcBorders>
              <w:left w:val="nil"/>
              <w:right w:val="nil"/>
            </w:tcBorders>
          </w:tcPr>
          <w:p w14:paraId="17D3CA0F" w14:textId="77777777" w:rsidR="00E147D7" w:rsidRPr="002D03D8" w:rsidRDefault="00E147D7" w:rsidP="00E147D7">
            <w:pPr>
              <w:pBdr>
                <w:bottom w:val="single" w:sz="4" w:space="1" w:color="auto"/>
              </w:pBdr>
              <w:tabs>
                <w:tab w:val="decimal" w:pos="524"/>
              </w:tabs>
              <w:spacing w:line="240" w:lineRule="exact"/>
              <w:ind w:right="-86"/>
              <w:rPr>
                <w:rFonts w:ascii="CordiaUPC" w:hAnsi="CordiaUPC" w:cs="CordiaUPC"/>
                <w:sz w:val="24"/>
                <w:szCs w:val="24"/>
              </w:rPr>
            </w:pPr>
            <w:r w:rsidRPr="002D03D8">
              <w:rPr>
                <w:rFonts w:ascii="CordiaUPC" w:hAnsi="CordiaUPC" w:cs="CordiaUPC"/>
                <w:sz w:val="24"/>
                <w:szCs w:val="24"/>
              </w:rPr>
              <w:t>42</w:t>
            </w:r>
          </w:p>
        </w:tc>
      </w:tr>
      <w:tr w:rsidR="00E147D7" w:rsidRPr="002D03D8" w14:paraId="5A879647" w14:textId="77777777" w:rsidTr="00821EB6">
        <w:tc>
          <w:tcPr>
            <w:tcW w:w="1018" w:type="pct"/>
            <w:tcBorders>
              <w:top w:val="nil"/>
              <w:left w:val="nil"/>
              <w:bottom w:val="nil"/>
              <w:right w:val="nil"/>
            </w:tcBorders>
            <w:vAlign w:val="bottom"/>
          </w:tcPr>
          <w:p w14:paraId="71BBD9D3" w14:textId="77777777" w:rsidR="00E147D7" w:rsidRPr="002D03D8" w:rsidRDefault="00E147D7" w:rsidP="00E147D7">
            <w:pPr>
              <w:tabs>
                <w:tab w:val="left" w:pos="293"/>
              </w:tabs>
              <w:spacing w:line="240" w:lineRule="exact"/>
              <w:ind w:left="-9" w:right="-292" w:firstLine="18"/>
              <w:rPr>
                <w:rFonts w:ascii="CordiaUPC" w:hAnsi="CordiaUPC" w:cs="CordiaUPC"/>
                <w:b/>
                <w:bCs/>
                <w:spacing w:val="-6"/>
                <w:sz w:val="24"/>
                <w:szCs w:val="24"/>
              </w:rPr>
            </w:pPr>
            <w:bookmarkStart w:id="12" w:name="_Hlk174452204"/>
            <w:r w:rsidRPr="002D03D8">
              <w:rPr>
                <w:rFonts w:ascii="CordiaUPC" w:hAnsi="CordiaUPC" w:cs="CordiaUPC" w:hint="cs"/>
                <w:b/>
                <w:bCs/>
                <w:sz w:val="24"/>
                <w:szCs w:val="24"/>
              </w:rPr>
              <w:t>Total</w:t>
            </w:r>
          </w:p>
        </w:tc>
        <w:tc>
          <w:tcPr>
            <w:tcW w:w="370" w:type="pct"/>
            <w:tcBorders>
              <w:top w:val="nil"/>
              <w:left w:val="nil"/>
              <w:bottom w:val="nil"/>
              <w:right w:val="nil"/>
            </w:tcBorders>
          </w:tcPr>
          <w:p w14:paraId="4EA05EF3" w14:textId="77777777" w:rsidR="00E147D7" w:rsidRPr="002D03D8" w:rsidRDefault="00E147D7" w:rsidP="00E147D7">
            <w:pPr>
              <w:spacing w:line="240" w:lineRule="exact"/>
              <w:ind w:left="-120" w:right="-100"/>
              <w:jc w:val="center"/>
              <w:rPr>
                <w:rFonts w:ascii="CordiaUPC" w:hAnsi="CordiaUPC" w:cs="CordiaUPC"/>
                <w:b/>
                <w:bCs/>
                <w:sz w:val="24"/>
                <w:szCs w:val="24"/>
              </w:rPr>
            </w:pPr>
          </w:p>
        </w:tc>
        <w:tc>
          <w:tcPr>
            <w:tcW w:w="854" w:type="pct"/>
            <w:tcBorders>
              <w:top w:val="nil"/>
              <w:left w:val="nil"/>
              <w:bottom w:val="nil"/>
              <w:right w:val="nil"/>
            </w:tcBorders>
          </w:tcPr>
          <w:p w14:paraId="79676E4F" w14:textId="77777777" w:rsidR="00E147D7" w:rsidRPr="002D03D8" w:rsidRDefault="00E147D7" w:rsidP="00E147D7">
            <w:pPr>
              <w:spacing w:line="240" w:lineRule="exact"/>
              <w:ind w:left="-120" w:right="-100"/>
              <w:jc w:val="center"/>
              <w:rPr>
                <w:rFonts w:ascii="CordiaUPC" w:hAnsi="CordiaUPC" w:cs="CordiaUPC"/>
                <w:b/>
                <w:bCs/>
                <w:sz w:val="24"/>
                <w:szCs w:val="24"/>
              </w:rPr>
            </w:pPr>
          </w:p>
        </w:tc>
        <w:tc>
          <w:tcPr>
            <w:tcW w:w="489" w:type="pct"/>
            <w:tcBorders>
              <w:top w:val="nil"/>
              <w:left w:val="nil"/>
              <w:bottom w:val="nil"/>
              <w:right w:val="nil"/>
            </w:tcBorders>
            <w:vAlign w:val="bottom"/>
          </w:tcPr>
          <w:p w14:paraId="0FFFCB55" w14:textId="77777777" w:rsidR="00E147D7" w:rsidRPr="002D03D8" w:rsidRDefault="00E147D7" w:rsidP="00E147D7">
            <w:pPr>
              <w:spacing w:line="240" w:lineRule="exact"/>
              <w:ind w:left="-109" w:right="-93"/>
              <w:jc w:val="center"/>
              <w:rPr>
                <w:rFonts w:ascii="CordiaUPC" w:hAnsi="CordiaUPC" w:cs="CordiaUPC"/>
                <w:b/>
                <w:bCs/>
                <w:sz w:val="24"/>
                <w:szCs w:val="24"/>
                <w:lang w:val="en-US"/>
              </w:rPr>
            </w:pPr>
          </w:p>
        </w:tc>
        <w:tc>
          <w:tcPr>
            <w:tcW w:w="374" w:type="pct"/>
            <w:tcBorders>
              <w:left w:val="nil"/>
              <w:right w:val="nil"/>
            </w:tcBorders>
            <w:shd w:val="clear" w:color="auto" w:fill="FFFFFF" w:themeFill="background1"/>
          </w:tcPr>
          <w:p w14:paraId="63282E74" w14:textId="419C08A6" w:rsidR="00E147D7" w:rsidRPr="002D03D8" w:rsidRDefault="00E147D7" w:rsidP="00E147D7">
            <w:pPr>
              <w:pBdr>
                <w:bottom w:val="double" w:sz="4" w:space="1" w:color="auto"/>
              </w:pBdr>
              <w:tabs>
                <w:tab w:val="decimal" w:pos="481"/>
              </w:tabs>
              <w:spacing w:line="240" w:lineRule="exact"/>
              <w:ind w:right="-86"/>
              <w:rPr>
                <w:rFonts w:ascii="CordiaUPC" w:hAnsi="CordiaUPC" w:cs="CordiaUPC"/>
                <w:b/>
                <w:bCs/>
                <w:sz w:val="24"/>
                <w:szCs w:val="24"/>
              </w:rPr>
            </w:pPr>
            <w:r w:rsidRPr="002D03D8">
              <w:rPr>
                <w:rFonts w:ascii="CordiaUPC" w:hAnsi="CordiaUPC" w:cs="CordiaUPC"/>
                <w:b/>
                <w:bCs/>
                <w:sz w:val="24"/>
                <w:szCs w:val="24"/>
              </w:rPr>
              <w:t>17,059</w:t>
            </w:r>
          </w:p>
        </w:tc>
        <w:tc>
          <w:tcPr>
            <w:tcW w:w="376" w:type="pct"/>
            <w:tcBorders>
              <w:left w:val="nil"/>
              <w:right w:val="nil"/>
            </w:tcBorders>
          </w:tcPr>
          <w:p w14:paraId="178B0949" w14:textId="1A049F39" w:rsidR="00E147D7" w:rsidRPr="002D03D8" w:rsidRDefault="00E147D7" w:rsidP="00E147D7">
            <w:pPr>
              <w:pBdr>
                <w:bottom w:val="double" w:sz="4" w:space="1" w:color="auto"/>
              </w:pBdr>
              <w:tabs>
                <w:tab w:val="decimal" w:pos="498"/>
              </w:tabs>
              <w:spacing w:line="240" w:lineRule="exact"/>
              <w:ind w:right="-86"/>
              <w:rPr>
                <w:rFonts w:ascii="CordiaUPC" w:hAnsi="CordiaUPC" w:cs="CordiaUPC"/>
                <w:b/>
                <w:bCs/>
                <w:sz w:val="24"/>
                <w:szCs w:val="24"/>
                <w:rtl/>
                <w:cs/>
              </w:rPr>
            </w:pPr>
            <w:r w:rsidRPr="002D03D8">
              <w:rPr>
                <w:rFonts w:ascii="CordiaUPC" w:hAnsi="CordiaUPC" w:cs="CordiaUPC"/>
                <w:b/>
                <w:bCs/>
                <w:sz w:val="24"/>
                <w:szCs w:val="24"/>
              </w:rPr>
              <w:t>41</w:t>
            </w:r>
          </w:p>
        </w:tc>
        <w:tc>
          <w:tcPr>
            <w:tcW w:w="373" w:type="pct"/>
            <w:tcBorders>
              <w:left w:val="nil"/>
              <w:right w:val="nil"/>
            </w:tcBorders>
          </w:tcPr>
          <w:p w14:paraId="4BEFF3A2" w14:textId="3E5D1C28" w:rsidR="00E147D7" w:rsidRPr="002D03D8" w:rsidRDefault="00E147D7" w:rsidP="00E147D7">
            <w:pPr>
              <w:pBdr>
                <w:bottom w:val="double" w:sz="4" w:space="1" w:color="auto"/>
              </w:pBdr>
              <w:tabs>
                <w:tab w:val="decimal" w:pos="498"/>
              </w:tabs>
              <w:spacing w:line="240" w:lineRule="exact"/>
              <w:ind w:right="-86"/>
              <w:rPr>
                <w:rFonts w:ascii="CordiaUPC" w:hAnsi="CordiaUPC" w:cs="CordiaUPC"/>
                <w:b/>
                <w:bCs/>
                <w:sz w:val="24"/>
                <w:szCs w:val="24"/>
              </w:rPr>
            </w:pPr>
            <w:r w:rsidRPr="002D03D8">
              <w:rPr>
                <w:rFonts w:ascii="CordiaUPC" w:hAnsi="CordiaUPC" w:cs="CordiaUPC"/>
                <w:b/>
                <w:bCs/>
                <w:sz w:val="24"/>
                <w:szCs w:val="24"/>
              </w:rPr>
              <w:t>17,100</w:t>
            </w:r>
          </w:p>
        </w:tc>
        <w:tc>
          <w:tcPr>
            <w:tcW w:w="404" w:type="pct"/>
            <w:gridSpan w:val="2"/>
            <w:tcBorders>
              <w:left w:val="nil"/>
              <w:right w:val="nil"/>
            </w:tcBorders>
            <w:shd w:val="clear" w:color="auto" w:fill="FFFFFF" w:themeFill="background1"/>
          </w:tcPr>
          <w:p w14:paraId="4F627DF2" w14:textId="77777777" w:rsidR="00E147D7" w:rsidRPr="002D03D8" w:rsidRDefault="00E147D7" w:rsidP="00E147D7">
            <w:pPr>
              <w:pBdr>
                <w:bottom w:val="double" w:sz="4" w:space="1" w:color="auto"/>
              </w:pBdr>
              <w:tabs>
                <w:tab w:val="decimal" w:pos="575"/>
              </w:tabs>
              <w:spacing w:line="240" w:lineRule="exact"/>
              <w:ind w:right="-86"/>
              <w:rPr>
                <w:rFonts w:ascii="CordiaUPC" w:hAnsi="CordiaUPC" w:cs="CordiaUPC"/>
                <w:b/>
                <w:bCs/>
                <w:sz w:val="24"/>
                <w:szCs w:val="24"/>
              </w:rPr>
            </w:pPr>
            <w:r w:rsidRPr="002D03D8">
              <w:rPr>
                <w:rFonts w:ascii="CordiaUPC" w:hAnsi="CordiaUPC" w:cs="CordiaUPC"/>
                <w:b/>
                <w:bCs/>
                <w:sz w:val="24"/>
                <w:szCs w:val="24"/>
              </w:rPr>
              <w:t>19,009</w:t>
            </w:r>
          </w:p>
        </w:tc>
        <w:tc>
          <w:tcPr>
            <w:tcW w:w="376" w:type="pct"/>
            <w:tcBorders>
              <w:left w:val="nil"/>
              <w:right w:val="nil"/>
            </w:tcBorders>
          </w:tcPr>
          <w:p w14:paraId="10867C91" w14:textId="77777777" w:rsidR="00E147D7" w:rsidRPr="002D03D8" w:rsidRDefault="00E147D7" w:rsidP="00E147D7">
            <w:pPr>
              <w:pBdr>
                <w:bottom w:val="double" w:sz="4" w:space="1" w:color="auto"/>
              </w:pBdr>
              <w:tabs>
                <w:tab w:val="decimal" w:pos="433"/>
                <w:tab w:val="decimal" w:pos="524"/>
              </w:tabs>
              <w:spacing w:line="240" w:lineRule="exact"/>
              <w:ind w:right="-86"/>
              <w:jc w:val="center"/>
              <w:rPr>
                <w:rFonts w:ascii="CordiaUPC" w:hAnsi="CordiaUPC" w:cs="CordiaUPC"/>
                <w:b/>
                <w:bCs/>
                <w:sz w:val="24"/>
                <w:szCs w:val="24"/>
                <w:rtl/>
                <w:cs/>
              </w:rPr>
            </w:pPr>
            <w:r w:rsidRPr="002D03D8">
              <w:rPr>
                <w:rFonts w:ascii="CordiaUPC" w:hAnsi="CordiaUPC" w:cs="CordiaUPC"/>
                <w:b/>
                <w:bCs/>
                <w:sz w:val="24"/>
                <w:szCs w:val="24"/>
              </w:rPr>
              <w:t>10,238</w:t>
            </w:r>
          </w:p>
        </w:tc>
        <w:tc>
          <w:tcPr>
            <w:tcW w:w="365" w:type="pct"/>
            <w:tcBorders>
              <w:left w:val="nil"/>
              <w:right w:val="nil"/>
            </w:tcBorders>
          </w:tcPr>
          <w:p w14:paraId="12657D60" w14:textId="77777777" w:rsidR="00E147D7" w:rsidRPr="002D03D8" w:rsidRDefault="00E147D7" w:rsidP="00E147D7">
            <w:pPr>
              <w:pBdr>
                <w:bottom w:val="double" w:sz="4" w:space="1" w:color="auto"/>
              </w:pBdr>
              <w:tabs>
                <w:tab w:val="decimal" w:pos="524"/>
              </w:tabs>
              <w:spacing w:line="240" w:lineRule="exact"/>
              <w:ind w:right="-86"/>
              <w:rPr>
                <w:rFonts w:ascii="CordiaUPC" w:hAnsi="CordiaUPC" w:cs="CordiaUPC"/>
                <w:b/>
                <w:bCs/>
                <w:sz w:val="24"/>
                <w:szCs w:val="24"/>
              </w:rPr>
            </w:pPr>
            <w:r w:rsidRPr="002D03D8">
              <w:rPr>
                <w:rFonts w:ascii="CordiaUPC" w:hAnsi="CordiaUPC" w:cs="CordiaUPC"/>
                <w:b/>
                <w:bCs/>
                <w:sz w:val="24"/>
                <w:szCs w:val="24"/>
              </w:rPr>
              <w:t>29,247</w:t>
            </w:r>
          </w:p>
        </w:tc>
      </w:tr>
    </w:tbl>
    <w:bookmarkEnd w:id="11"/>
    <w:bookmarkEnd w:id="12"/>
    <w:p w14:paraId="1E9D09CC" w14:textId="3A5334B9" w:rsidR="006B0531" w:rsidRPr="002D03D8" w:rsidRDefault="006B0531" w:rsidP="006B0531">
      <w:pPr>
        <w:spacing w:before="120" w:line="240" w:lineRule="exact"/>
        <w:ind w:left="900" w:right="29" w:hanging="216"/>
        <w:jc w:val="thaiDistribute"/>
        <w:rPr>
          <w:rFonts w:ascii="CordiaUPC" w:hAnsi="CordiaUPC" w:cs="CordiaUPC"/>
          <w:sz w:val="20"/>
          <w:lang w:val="en-US"/>
        </w:rPr>
      </w:pPr>
      <w:r w:rsidRPr="002D03D8">
        <w:rPr>
          <w:rFonts w:ascii="CordiaUPC" w:hAnsi="CordiaUPC" w:cs="CordiaUPC" w:hint="cs"/>
          <w:sz w:val="20"/>
          <w:vertAlign w:val="superscript"/>
        </w:rPr>
        <w:t>(1)</w:t>
      </w:r>
      <w:r w:rsidRPr="002D03D8">
        <w:rPr>
          <w:rFonts w:ascii="CordiaUPC" w:hAnsi="CordiaUPC" w:cs="CordiaUPC" w:hint="cs"/>
          <w:sz w:val="20"/>
          <w:vertAlign w:val="superscript"/>
          <w:cs/>
          <w:lang w:bidi="th-TH"/>
        </w:rPr>
        <w:tab/>
      </w:r>
      <w:r w:rsidRPr="002D03D8">
        <w:rPr>
          <w:rFonts w:ascii="CordiaUPC" w:hAnsi="CordiaUPC" w:cs="CordiaUPC" w:hint="cs"/>
          <w:sz w:val="20"/>
        </w:rPr>
        <w:t>Counted as a part of capital</w:t>
      </w:r>
      <w:r w:rsidRPr="002D03D8">
        <w:rPr>
          <w:rFonts w:ascii="CordiaUPC" w:hAnsi="CordiaUPC" w:cs="CordiaUPC"/>
          <w:sz w:val="20"/>
        </w:rPr>
        <w:t xml:space="preserve"> fund</w:t>
      </w:r>
      <w:r w:rsidRPr="002D03D8">
        <w:rPr>
          <w:rFonts w:ascii="CordiaUPC" w:hAnsi="CordiaUPC" w:cs="CordiaUPC" w:hint="cs"/>
          <w:sz w:val="20"/>
        </w:rPr>
        <w:t xml:space="preserve">, which is determined under the conditions as specified in the </w:t>
      </w:r>
      <w:proofErr w:type="spellStart"/>
      <w:r w:rsidRPr="002D03D8">
        <w:rPr>
          <w:rFonts w:ascii="CordiaUPC" w:hAnsi="CordiaUPC" w:cs="CordiaUPC" w:hint="cs"/>
          <w:sz w:val="20"/>
        </w:rPr>
        <w:t>BoT’s</w:t>
      </w:r>
      <w:proofErr w:type="spellEnd"/>
      <w:r w:rsidRPr="002D03D8">
        <w:rPr>
          <w:rFonts w:ascii="CordiaUPC" w:hAnsi="CordiaUPC" w:cs="CordiaUPC" w:hint="cs"/>
          <w:sz w:val="20"/>
        </w:rPr>
        <w:t xml:space="preserve"> Notification </w:t>
      </w:r>
      <w:r w:rsidRPr="002D03D8">
        <w:rPr>
          <w:rFonts w:ascii="CordiaUPC" w:hAnsi="CordiaUPC" w:cs="CordiaUPC" w:hint="cs"/>
          <w:i/>
          <w:iCs/>
          <w:sz w:val="20"/>
        </w:rPr>
        <w:t>(note</w:t>
      </w:r>
      <w:r w:rsidRPr="002D03D8">
        <w:rPr>
          <w:rFonts w:ascii="CordiaUPC" w:hAnsi="CordiaUPC" w:cs="CordiaUPC"/>
          <w:i/>
          <w:iCs/>
          <w:sz w:val="20"/>
        </w:rPr>
        <w:t xml:space="preserve"> </w:t>
      </w:r>
      <w:r w:rsidR="000D78AD" w:rsidRPr="002D03D8">
        <w:rPr>
          <w:rFonts w:ascii="CordiaUPC" w:hAnsi="CordiaUPC" w:cs="CordiaUPC" w:hint="cs"/>
          <w:i/>
          <w:iCs/>
          <w:sz w:val="20"/>
          <w:cs/>
          <w:lang w:bidi="th-TH"/>
        </w:rPr>
        <w:t>6</w:t>
      </w:r>
      <w:r w:rsidRPr="002D03D8">
        <w:rPr>
          <w:rFonts w:ascii="CordiaUPC" w:hAnsi="CordiaUPC" w:cs="CordiaUPC" w:hint="cs"/>
          <w:i/>
          <w:iCs/>
          <w:sz w:val="20"/>
        </w:rPr>
        <w:t>)</w:t>
      </w:r>
      <w:r w:rsidRPr="002D03D8">
        <w:rPr>
          <w:rFonts w:ascii="CordiaUPC" w:hAnsi="CordiaUPC" w:cs="CordiaUPC"/>
          <w:sz w:val="20"/>
          <w:lang w:val="en-US"/>
        </w:rPr>
        <w:t>.</w:t>
      </w:r>
    </w:p>
    <w:p w14:paraId="098D8F16" w14:textId="77777777" w:rsidR="006B0531" w:rsidRPr="002D03D8" w:rsidRDefault="006B0531" w:rsidP="006B0531">
      <w:pPr>
        <w:spacing w:line="240" w:lineRule="exact"/>
        <w:ind w:left="900" w:right="29" w:hanging="216"/>
        <w:jc w:val="thaiDistribute"/>
        <w:rPr>
          <w:rFonts w:ascii="CordiaUPC" w:hAnsi="CordiaUPC" w:cs="CordiaUPC"/>
          <w:sz w:val="20"/>
        </w:rPr>
      </w:pPr>
      <w:r w:rsidRPr="002D03D8">
        <w:rPr>
          <w:rFonts w:ascii="CordiaUPC" w:hAnsi="CordiaUPC" w:cs="CordiaUPC" w:hint="cs"/>
          <w:sz w:val="20"/>
          <w:vertAlign w:val="superscript"/>
        </w:rPr>
        <w:t>(2)</w:t>
      </w:r>
      <w:r w:rsidRPr="002D03D8">
        <w:rPr>
          <w:rFonts w:ascii="CordiaUPC" w:hAnsi="CordiaUPC" w:cs="CordiaUPC" w:hint="cs"/>
          <w:sz w:val="20"/>
          <w:rtl/>
        </w:rPr>
        <w:tab/>
      </w:r>
      <w:r w:rsidRPr="002D03D8">
        <w:rPr>
          <w:rFonts w:ascii="CordiaUPC" w:hAnsi="CordiaUPC" w:cs="CordiaUPC" w:hint="cs"/>
          <w:sz w:val="20"/>
        </w:rPr>
        <w:t>The years in which call option exercise periods start</w:t>
      </w:r>
      <w:r w:rsidRPr="002D03D8">
        <w:rPr>
          <w:rFonts w:ascii="CordiaUPC" w:hAnsi="CordiaUPC" w:cs="CordiaUPC"/>
          <w:sz w:val="20"/>
        </w:rPr>
        <w:t>.</w:t>
      </w:r>
    </w:p>
    <w:p w14:paraId="16B6E668" w14:textId="77777777" w:rsidR="006B0531" w:rsidRPr="002D03D8" w:rsidRDefault="006B0531" w:rsidP="006B0531">
      <w:pPr>
        <w:spacing w:line="240" w:lineRule="exact"/>
        <w:ind w:left="900" w:right="29" w:hanging="216"/>
        <w:jc w:val="thaiDistribute"/>
        <w:rPr>
          <w:rFonts w:ascii="CordiaUPC" w:hAnsi="CordiaUPC" w:cs="CordiaUPC"/>
          <w:sz w:val="20"/>
          <w:lang w:val="en-US"/>
        </w:rPr>
      </w:pPr>
      <w:r w:rsidRPr="002D03D8">
        <w:rPr>
          <w:rFonts w:ascii="CordiaUPC" w:hAnsi="CordiaUPC" w:cs="CordiaUPC" w:hint="cs"/>
          <w:sz w:val="20"/>
          <w:vertAlign w:val="superscript"/>
        </w:rPr>
        <w:t>(3)</w:t>
      </w:r>
      <w:r w:rsidRPr="002D03D8">
        <w:rPr>
          <w:rFonts w:ascii="CordiaUPC" w:hAnsi="CordiaUPC" w:cs="CordiaUPC" w:hint="cs"/>
          <w:sz w:val="20"/>
        </w:rPr>
        <w:tab/>
        <w:t>The outstanding balance of bills of exchange maturing during the year 2012 were waiting for redeem by the holders.</w:t>
      </w:r>
    </w:p>
    <w:p w14:paraId="01B1EC17" w14:textId="77777777" w:rsidR="006B0531" w:rsidRPr="002D03D8" w:rsidRDefault="006B0531" w:rsidP="006B0531">
      <w:pPr>
        <w:spacing w:line="240" w:lineRule="exact"/>
        <w:ind w:left="900" w:right="29" w:hanging="216"/>
        <w:jc w:val="thaiDistribute"/>
        <w:rPr>
          <w:rFonts w:ascii="CordiaUPC" w:hAnsi="CordiaUPC" w:cs="CordiaUPC"/>
          <w:sz w:val="20"/>
          <w:cs/>
          <w:lang w:bidi="th-TH"/>
        </w:rPr>
      </w:pPr>
      <w:r w:rsidRPr="002D03D8">
        <w:rPr>
          <w:rFonts w:ascii="CordiaUPC" w:hAnsi="CordiaUPC" w:cs="CordiaUPC" w:hint="cs"/>
          <w:sz w:val="20"/>
          <w:vertAlign w:val="superscript"/>
        </w:rPr>
        <w:t>(</w:t>
      </w:r>
      <w:r w:rsidRPr="002D03D8">
        <w:rPr>
          <w:rFonts w:ascii="CordiaUPC" w:hAnsi="CordiaUPC" w:cs="CordiaUPC" w:hint="cs"/>
          <w:sz w:val="20"/>
          <w:vertAlign w:val="superscript"/>
          <w:cs/>
          <w:lang w:bidi="th-TH"/>
        </w:rPr>
        <w:t>4</w:t>
      </w:r>
      <w:r w:rsidRPr="002D03D8">
        <w:rPr>
          <w:rFonts w:ascii="CordiaUPC" w:hAnsi="CordiaUPC" w:cs="CordiaUPC" w:hint="cs"/>
          <w:sz w:val="20"/>
          <w:vertAlign w:val="superscript"/>
        </w:rPr>
        <w:t>)</w:t>
      </w:r>
      <w:r w:rsidRPr="002D03D8">
        <w:rPr>
          <w:rFonts w:ascii="CordiaUPC" w:hAnsi="CordiaUPC" w:cs="CordiaUPC"/>
          <w:szCs w:val="22"/>
          <w:lang w:val="en-US" w:bidi="th-TH"/>
        </w:rPr>
        <w:t xml:space="preserve">   </w:t>
      </w:r>
      <w:r w:rsidRPr="002D03D8">
        <w:rPr>
          <w:rFonts w:ascii="CordiaUPC" w:hAnsi="CordiaUPC" w:cs="CordiaUPC"/>
          <w:sz w:val="20"/>
        </w:rPr>
        <w:t>Balance denominated in USD and EUR currencies are stated in Baht equivalents.</w:t>
      </w:r>
    </w:p>
    <w:p w14:paraId="21BAECB3" w14:textId="77777777" w:rsidR="006B0531" w:rsidRPr="002D03D8" w:rsidRDefault="006B0531" w:rsidP="006B0531">
      <w:pPr>
        <w:spacing w:line="240" w:lineRule="exact"/>
        <w:ind w:left="810" w:right="29" w:hanging="216"/>
        <w:jc w:val="thaiDistribute"/>
        <w:rPr>
          <w:rFonts w:ascii="CordiaUPC" w:hAnsi="CordiaUPC" w:cs="CordiaUPC"/>
          <w:sz w:val="20"/>
          <w:lang w:bidi="th-TH"/>
        </w:rPr>
      </w:pPr>
    </w:p>
    <w:tbl>
      <w:tblPr>
        <w:tblW w:w="4886" w:type="pct"/>
        <w:tblInd w:w="558" w:type="dxa"/>
        <w:tblLayout w:type="fixed"/>
        <w:tblLook w:val="0000" w:firstRow="0" w:lastRow="0" w:firstColumn="0" w:lastColumn="0" w:noHBand="0" w:noVBand="0"/>
      </w:tblPr>
      <w:tblGrid>
        <w:gridCol w:w="1935"/>
        <w:gridCol w:w="704"/>
        <w:gridCol w:w="1623"/>
        <w:gridCol w:w="929"/>
        <w:gridCol w:w="711"/>
        <w:gridCol w:w="714"/>
        <w:gridCol w:w="709"/>
        <w:gridCol w:w="8"/>
        <w:gridCol w:w="760"/>
        <w:gridCol w:w="714"/>
        <w:gridCol w:w="694"/>
      </w:tblGrid>
      <w:tr w:rsidR="006B0531" w:rsidRPr="002D03D8" w14:paraId="07DF22AC" w14:textId="77777777" w:rsidTr="00333385">
        <w:tc>
          <w:tcPr>
            <w:tcW w:w="1018" w:type="pct"/>
            <w:tcBorders>
              <w:top w:val="nil"/>
              <w:left w:val="nil"/>
              <w:bottom w:val="nil"/>
              <w:right w:val="nil"/>
            </w:tcBorders>
            <w:vAlign w:val="bottom"/>
          </w:tcPr>
          <w:p w14:paraId="1B17474E" w14:textId="77777777" w:rsidR="006B0531" w:rsidRPr="002D03D8" w:rsidRDefault="006B0531" w:rsidP="00333385">
            <w:pPr>
              <w:keepNext/>
              <w:keepLines/>
              <w:spacing w:line="240" w:lineRule="exact"/>
              <w:ind w:left="132" w:right="-126" w:hanging="120"/>
              <w:outlineLvl w:val="2"/>
              <w:rPr>
                <w:rFonts w:ascii="CordiaUPC" w:hAnsi="CordiaUPC" w:cs="CordiaUPC"/>
                <w:b/>
                <w:bCs/>
                <w:i/>
                <w:sz w:val="24"/>
                <w:szCs w:val="24"/>
                <w:rtl/>
                <w:cs/>
              </w:rPr>
            </w:pPr>
          </w:p>
        </w:tc>
        <w:tc>
          <w:tcPr>
            <w:tcW w:w="370" w:type="pct"/>
            <w:tcBorders>
              <w:top w:val="nil"/>
              <w:left w:val="nil"/>
              <w:bottom w:val="nil"/>
              <w:right w:val="nil"/>
            </w:tcBorders>
          </w:tcPr>
          <w:p w14:paraId="67172F42" w14:textId="77777777" w:rsidR="006B0531" w:rsidRPr="002D03D8" w:rsidRDefault="006B0531" w:rsidP="00333385">
            <w:pPr>
              <w:spacing w:line="240" w:lineRule="exact"/>
              <w:ind w:left="-120" w:right="-100"/>
              <w:jc w:val="center"/>
              <w:rPr>
                <w:rFonts w:ascii="CordiaUPC" w:hAnsi="CordiaUPC" w:cs="CordiaUPC"/>
                <w:sz w:val="24"/>
                <w:szCs w:val="24"/>
                <w:lang w:val="en-US"/>
              </w:rPr>
            </w:pPr>
          </w:p>
        </w:tc>
        <w:tc>
          <w:tcPr>
            <w:tcW w:w="854" w:type="pct"/>
            <w:vAlign w:val="bottom"/>
          </w:tcPr>
          <w:p w14:paraId="7F7CF274" w14:textId="77777777" w:rsidR="006B0531" w:rsidRPr="002D03D8" w:rsidRDefault="006B0531" w:rsidP="00333385">
            <w:pPr>
              <w:spacing w:line="240" w:lineRule="exact"/>
              <w:ind w:left="-120" w:right="-100"/>
              <w:jc w:val="center"/>
              <w:rPr>
                <w:rFonts w:ascii="CordiaUPC" w:hAnsi="CordiaUPC" w:cs="CordiaUPC"/>
                <w:sz w:val="24"/>
                <w:szCs w:val="24"/>
                <w:lang w:val="en-US"/>
              </w:rPr>
            </w:pPr>
          </w:p>
        </w:tc>
        <w:tc>
          <w:tcPr>
            <w:tcW w:w="489" w:type="pct"/>
            <w:tcBorders>
              <w:top w:val="nil"/>
              <w:left w:val="nil"/>
              <w:bottom w:val="nil"/>
              <w:right w:val="nil"/>
            </w:tcBorders>
            <w:vAlign w:val="bottom"/>
          </w:tcPr>
          <w:p w14:paraId="776E5987" w14:textId="77777777" w:rsidR="006B0531" w:rsidRPr="002D03D8" w:rsidRDefault="006B0531" w:rsidP="00333385">
            <w:pPr>
              <w:spacing w:line="240" w:lineRule="exact"/>
              <w:ind w:left="-109" w:right="-93"/>
              <w:jc w:val="center"/>
              <w:rPr>
                <w:rFonts w:ascii="CordiaUPC" w:hAnsi="CordiaUPC" w:cs="CordiaUPC"/>
                <w:sz w:val="24"/>
                <w:szCs w:val="24"/>
                <w:rtl/>
                <w:cs/>
                <w:lang w:val="th-TH"/>
              </w:rPr>
            </w:pPr>
          </w:p>
        </w:tc>
        <w:tc>
          <w:tcPr>
            <w:tcW w:w="2268" w:type="pct"/>
            <w:gridSpan w:val="7"/>
            <w:tcBorders>
              <w:top w:val="nil"/>
              <w:left w:val="nil"/>
              <w:bottom w:val="nil"/>
              <w:right w:val="nil"/>
            </w:tcBorders>
            <w:vAlign w:val="bottom"/>
          </w:tcPr>
          <w:p w14:paraId="5F6D86F4" w14:textId="77777777" w:rsidR="006B0531" w:rsidRPr="002D03D8" w:rsidRDefault="006B0531" w:rsidP="00333385">
            <w:pPr>
              <w:spacing w:line="240" w:lineRule="exact"/>
              <w:ind w:right="-86"/>
              <w:jc w:val="center"/>
              <w:rPr>
                <w:rFonts w:ascii="CordiaUPC" w:hAnsi="CordiaUPC" w:cs="CordiaUPC"/>
                <w:sz w:val="24"/>
                <w:szCs w:val="24"/>
                <w:lang w:val="en-US"/>
              </w:rPr>
            </w:pPr>
            <w:r w:rsidRPr="002D03D8">
              <w:rPr>
                <w:rFonts w:ascii="CordiaUPC" w:hAnsi="CordiaUPC" w:cs="CordiaUPC" w:hint="cs"/>
                <w:b/>
                <w:bCs/>
                <w:sz w:val="24"/>
                <w:szCs w:val="24"/>
                <w:lang w:val="en-US"/>
              </w:rPr>
              <w:t>Bank only</w:t>
            </w:r>
          </w:p>
        </w:tc>
      </w:tr>
      <w:tr w:rsidR="006B0531" w:rsidRPr="002D03D8" w14:paraId="16E56BEE" w14:textId="77777777" w:rsidTr="00333385">
        <w:tc>
          <w:tcPr>
            <w:tcW w:w="1018" w:type="pct"/>
            <w:tcBorders>
              <w:top w:val="nil"/>
              <w:left w:val="nil"/>
              <w:bottom w:val="nil"/>
              <w:right w:val="nil"/>
            </w:tcBorders>
            <w:vAlign w:val="bottom"/>
          </w:tcPr>
          <w:p w14:paraId="1641E6C5" w14:textId="77777777" w:rsidR="006B0531" w:rsidRPr="002D03D8" w:rsidRDefault="006B0531" w:rsidP="00333385">
            <w:pPr>
              <w:keepNext/>
              <w:keepLines/>
              <w:spacing w:line="240" w:lineRule="exact"/>
              <w:ind w:left="132" w:right="-126" w:hanging="120"/>
              <w:outlineLvl w:val="2"/>
              <w:rPr>
                <w:rFonts w:ascii="CordiaUPC" w:hAnsi="CordiaUPC" w:cs="CordiaUPC"/>
                <w:b/>
                <w:bCs/>
                <w:i/>
                <w:sz w:val="24"/>
                <w:szCs w:val="24"/>
                <w:rtl/>
                <w:cs/>
              </w:rPr>
            </w:pPr>
          </w:p>
        </w:tc>
        <w:tc>
          <w:tcPr>
            <w:tcW w:w="370" w:type="pct"/>
            <w:tcBorders>
              <w:top w:val="nil"/>
              <w:left w:val="nil"/>
              <w:bottom w:val="nil"/>
              <w:right w:val="nil"/>
            </w:tcBorders>
          </w:tcPr>
          <w:p w14:paraId="793ED593" w14:textId="77777777" w:rsidR="006B0531" w:rsidRPr="002D03D8" w:rsidRDefault="006B0531" w:rsidP="00333385">
            <w:pPr>
              <w:spacing w:line="240" w:lineRule="exact"/>
              <w:ind w:left="-120" w:right="-100"/>
              <w:jc w:val="center"/>
              <w:rPr>
                <w:rFonts w:ascii="CordiaUPC" w:hAnsi="CordiaUPC" w:cs="CordiaUPC"/>
                <w:sz w:val="24"/>
                <w:szCs w:val="24"/>
                <w:lang w:val="en-US"/>
              </w:rPr>
            </w:pPr>
          </w:p>
        </w:tc>
        <w:tc>
          <w:tcPr>
            <w:tcW w:w="854" w:type="pct"/>
            <w:vAlign w:val="bottom"/>
          </w:tcPr>
          <w:p w14:paraId="7A946993" w14:textId="77777777" w:rsidR="006B0531" w:rsidRPr="002D03D8" w:rsidRDefault="006B0531" w:rsidP="00333385">
            <w:pPr>
              <w:spacing w:line="240" w:lineRule="exact"/>
              <w:ind w:left="-120" w:right="-100"/>
              <w:jc w:val="center"/>
              <w:rPr>
                <w:rFonts w:ascii="CordiaUPC" w:hAnsi="CordiaUPC" w:cs="CordiaUPC"/>
                <w:sz w:val="24"/>
                <w:szCs w:val="24"/>
                <w:rtl/>
                <w:cs/>
                <w:lang w:val="en-US"/>
              </w:rPr>
            </w:pPr>
            <w:r w:rsidRPr="002D03D8">
              <w:rPr>
                <w:rFonts w:ascii="CordiaUPC" w:hAnsi="CordiaUPC" w:cs="CordiaUPC"/>
                <w:sz w:val="24"/>
                <w:szCs w:val="24"/>
                <w:lang w:val="en-US"/>
              </w:rPr>
              <w:t xml:space="preserve">Interest rates </w:t>
            </w:r>
          </w:p>
        </w:tc>
        <w:tc>
          <w:tcPr>
            <w:tcW w:w="489" w:type="pct"/>
            <w:tcBorders>
              <w:top w:val="nil"/>
              <w:left w:val="nil"/>
              <w:bottom w:val="nil"/>
              <w:right w:val="nil"/>
            </w:tcBorders>
            <w:vAlign w:val="bottom"/>
          </w:tcPr>
          <w:p w14:paraId="2AA3324D" w14:textId="77777777" w:rsidR="006B0531" w:rsidRPr="002D03D8" w:rsidRDefault="006B0531" w:rsidP="00333385">
            <w:pPr>
              <w:spacing w:line="240" w:lineRule="exact"/>
              <w:ind w:left="-109" w:right="-93"/>
              <w:jc w:val="center"/>
              <w:rPr>
                <w:rFonts w:ascii="CordiaUPC" w:hAnsi="CordiaUPC" w:cs="CordiaUPC"/>
                <w:sz w:val="24"/>
                <w:szCs w:val="24"/>
                <w:rtl/>
                <w:cs/>
                <w:lang w:val="th-TH"/>
              </w:rPr>
            </w:pPr>
          </w:p>
        </w:tc>
        <w:tc>
          <w:tcPr>
            <w:tcW w:w="1127" w:type="pct"/>
            <w:gridSpan w:val="4"/>
            <w:tcBorders>
              <w:top w:val="nil"/>
              <w:left w:val="nil"/>
              <w:bottom w:val="nil"/>
              <w:right w:val="nil"/>
            </w:tcBorders>
            <w:vAlign w:val="bottom"/>
          </w:tcPr>
          <w:p w14:paraId="51CD7E3A" w14:textId="64D84D65" w:rsidR="006B0531" w:rsidRPr="002D03D8" w:rsidRDefault="006B0531" w:rsidP="00333385">
            <w:pPr>
              <w:spacing w:line="240" w:lineRule="exact"/>
              <w:ind w:left="-109" w:right="-86"/>
              <w:jc w:val="center"/>
              <w:rPr>
                <w:rFonts w:ascii="CordiaUPC" w:hAnsi="CordiaUPC" w:cs="CordiaUPC"/>
                <w:sz w:val="24"/>
                <w:szCs w:val="24"/>
                <w:rtl/>
                <w:cs/>
                <w:lang w:val="en-US"/>
              </w:rPr>
            </w:pPr>
            <w:r w:rsidRPr="002D03D8">
              <w:rPr>
                <w:rFonts w:ascii="CordiaUPC" w:hAnsi="CordiaUPC" w:cs="CordiaUPC"/>
                <w:sz w:val="24"/>
                <w:szCs w:val="24"/>
                <w:lang w:val="en-US"/>
              </w:rPr>
              <w:t xml:space="preserve">30 </w:t>
            </w:r>
            <w:r w:rsidR="002A64AC" w:rsidRPr="002D03D8">
              <w:rPr>
                <w:rFonts w:ascii="CordiaUPC" w:hAnsi="CordiaUPC" w:cs="CordiaUPC"/>
                <w:sz w:val="24"/>
                <w:szCs w:val="24"/>
                <w:lang w:val="en-US"/>
              </w:rPr>
              <w:t>September</w:t>
            </w:r>
            <w:r w:rsidRPr="002D03D8">
              <w:rPr>
                <w:rFonts w:ascii="CordiaUPC" w:hAnsi="CordiaUPC" w:cs="CordiaUPC"/>
                <w:sz w:val="24"/>
                <w:szCs w:val="24"/>
                <w:lang w:val="en-US"/>
              </w:rPr>
              <w:t xml:space="preserve"> 2025</w:t>
            </w:r>
          </w:p>
        </w:tc>
        <w:tc>
          <w:tcPr>
            <w:tcW w:w="1141" w:type="pct"/>
            <w:gridSpan w:val="3"/>
            <w:tcBorders>
              <w:top w:val="nil"/>
              <w:left w:val="nil"/>
              <w:bottom w:val="nil"/>
              <w:right w:val="nil"/>
            </w:tcBorders>
            <w:vAlign w:val="bottom"/>
          </w:tcPr>
          <w:p w14:paraId="53705122" w14:textId="77777777" w:rsidR="006B0531" w:rsidRPr="002D03D8" w:rsidRDefault="006B0531" w:rsidP="00333385">
            <w:pPr>
              <w:spacing w:line="240" w:lineRule="exact"/>
              <w:ind w:left="-109" w:right="-86"/>
              <w:jc w:val="center"/>
              <w:rPr>
                <w:rFonts w:ascii="CordiaUPC" w:hAnsi="CordiaUPC" w:cs="CordiaUPC"/>
                <w:sz w:val="24"/>
                <w:szCs w:val="24"/>
                <w:rtl/>
                <w:cs/>
                <w:lang w:val="en-US"/>
              </w:rPr>
            </w:pPr>
            <w:r w:rsidRPr="002D03D8">
              <w:rPr>
                <w:rFonts w:ascii="CordiaUPC" w:hAnsi="CordiaUPC" w:cs="CordiaUPC"/>
                <w:sz w:val="24"/>
                <w:szCs w:val="24"/>
                <w:lang w:val="en-US"/>
              </w:rPr>
              <w:t>31 December 2024</w:t>
            </w:r>
          </w:p>
        </w:tc>
      </w:tr>
      <w:tr w:rsidR="006B0531" w:rsidRPr="002D03D8" w14:paraId="6E7A0E79" w14:textId="77777777" w:rsidTr="00333385">
        <w:trPr>
          <w:trHeight w:val="254"/>
        </w:trPr>
        <w:tc>
          <w:tcPr>
            <w:tcW w:w="1018" w:type="pct"/>
            <w:tcBorders>
              <w:top w:val="nil"/>
              <w:left w:val="nil"/>
              <w:bottom w:val="nil"/>
              <w:right w:val="nil"/>
            </w:tcBorders>
            <w:vAlign w:val="bottom"/>
          </w:tcPr>
          <w:p w14:paraId="7A6A567C" w14:textId="77777777" w:rsidR="006B0531" w:rsidRPr="002D03D8" w:rsidRDefault="006B0531" w:rsidP="00333385">
            <w:pPr>
              <w:keepNext/>
              <w:keepLines/>
              <w:spacing w:line="240" w:lineRule="exact"/>
              <w:ind w:left="130" w:right="-125" w:hanging="119"/>
              <w:outlineLvl w:val="2"/>
              <w:rPr>
                <w:rFonts w:ascii="CordiaUPC" w:hAnsi="CordiaUPC" w:cs="CordiaUPC"/>
                <w:b/>
                <w:bCs/>
                <w:i/>
                <w:sz w:val="24"/>
                <w:szCs w:val="24"/>
                <w:rtl/>
                <w:cs/>
                <w:lang w:val="th-TH"/>
              </w:rPr>
            </w:pPr>
          </w:p>
        </w:tc>
        <w:tc>
          <w:tcPr>
            <w:tcW w:w="370" w:type="pct"/>
            <w:tcBorders>
              <w:top w:val="nil"/>
              <w:left w:val="nil"/>
              <w:right w:val="nil"/>
            </w:tcBorders>
            <w:vAlign w:val="bottom"/>
          </w:tcPr>
          <w:p w14:paraId="5C84C8C2" w14:textId="77777777" w:rsidR="006B0531" w:rsidRPr="002D03D8" w:rsidRDefault="006B0531" w:rsidP="00333385">
            <w:pPr>
              <w:spacing w:line="240" w:lineRule="exact"/>
              <w:ind w:left="-120" w:right="-100"/>
              <w:jc w:val="center"/>
              <w:rPr>
                <w:rFonts w:ascii="CordiaUPC" w:eastAsia="Times New Roman" w:hAnsi="CordiaUPC" w:cs="CordiaUPC"/>
                <w:sz w:val="24"/>
                <w:szCs w:val="24"/>
                <w:lang w:bidi="th-TH"/>
              </w:rPr>
            </w:pPr>
            <w:r w:rsidRPr="002D03D8">
              <w:rPr>
                <w:rFonts w:ascii="CordiaUPC" w:hAnsi="CordiaUPC" w:cs="CordiaUPC"/>
                <w:sz w:val="24"/>
                <w:szCs w:val="24"/>
                <w:lang w:val="en-US"/>
              </w:rPr>
              <w:t>Currency</w:t>
            </w:r>
          </w:p>
        </w:tc>
        <w:tc>
          <w:tcPr>
            <w:tcW w:w="854" w:type="pct"/>
            <w:vAlign w:val="bottom"/>
          </w:tcPr>
          <w:p w14:paraId="6AC5CDFD" w14:textId="77777777" w:rsidR="002A64AC" w:rsidRPr="002D03D8" w:rsidRDefault="006B0531" w:rsidP="00333385">
            <w:pPr>
              <w:spacing w:line="240" w:lineRule="exact"/>
              <w:ind w:left="-120" w:right="-100"/>
              <w:jc w:val="center"/>
              <w:rPr>
                <w:rFonts w:ascii="CordiaUPC" w:hAnsi="CordiaUPC" w:cs="CordiaUPC"/>
                <w:sz w:val="24"/>
                <w:szCs w:val="24"/>
                <w:lang w:val="en-US"/>
              </w:rPr>
            </w:pPr>
            <w:r w:rsidRPr="002D03D8">
              <w:rPr>
                <w:rFonts w:ascii="CordiaUPC" w:hAnsi="CordiaUPC" w:cs="CordiaUPC"/>
                <w:sz w:val="24"/>
                <w:szCs w:val="24"/>
                <w:lang w:val="en-US"/>
              </w:rPr>
              <w:t>as at</w:t>
            </w:r>
          </w:p>
          <w:p w14:paraId="6D16A21A" w14:textId="109CCF35" w:rsidR="006B0531" w:rsidRPr="002D03D8" w:rsidRDefault="006B0531" w:rsidP="00333385">
            <w:pPr>
              <w:spacing w:line="240" w:lineRule="exact"/>
              <w:ind w:left="-120" w:right="-100"/>
              <w:jc w:val="center"/>
              <w:rPr>
                <w:rFonts w:ascii="CordiaUPC" w:hAnsi="CordiaUPC" w:cs="CordiaUPC"/>
                <w:sz w:val="24"/>
                <w:szCs w:val="24"/>
                <w:cs/>
                <w:lang w:val="en-US" w:bidi="th-TH"/>
              </w:rPr>
            </w:pPr>
            <w:r w:rsidRPr="002D03D8">
              <w:rPr>
                <w:rFonts w:ascii="CordiaUPC" w:hAnsi="CordiaUPC" w:cs="CordiaUPC"/>
                <w:sz w:val="24"/>
                <w:szCs w:val="24"/>
                <w:lang w:val="en-US"/>
              </w:rPr>
              <w:t xml:space="preserve"> 30 </w:t>
            </w:r>
            <w:r w:rsidR="002A64AC" w:rsidRPr="002D03D8">
              <w:rPr>
                <w:rFonts w:ascii="CordiaUPC" w:hAnsi="CordiaUPC" w:cs="CordiaUPC"/>
                <w:sz w:val="24"/>
                <w:szCs w:val="24"/>
                <w:lang w:val="en-US"/>
              </w:rPr>
              <w:t>September</w:t>
            </w:r>
            <w:r w:rsidRPr="002D03D8">
              <w:rPr>
                <w:rFonts w:ascii="CordiaUPC" w:hAnsi="CordiaUPC" w:cs="CordiaUPC"/>
                <w:sz w:val="24"/>
                <w:szCs w:val="24"/>
                <w:lang w:val="en-US"/>
              </w:rPr>
              <w:t xml:space="preserve"> 2025</w:t>
            </w:r>
          </w:p>
        </w:tc>
        <w:tc>
          <w:tcPr>
            <w:tcW w:w="489" w:type="pct"/>
            <w:tcBorders>
              <w:top w:val="nil"/>
              <w:left w:val="nil"/>
              <w:bottom w:val="nil"/>
              <w:right w:val="nil"/>
            </w:tcBorders>
            <w:vAlign w:val="bottom"/>
          </w:tcPr>
          <w:p w14:paraId="1855A14E" w14:textId="77777777" w:rsidR="006B0531" w:rsidRPr="002D03D8" w:rsidRDefault="006B0531" w:rsidP="00333385">
            <w:pPr>
              <w:spacing w:line="240" w:lineRule="exact"/>
              <w:ind w:left="-109" w:right="-93"/>
              <w:jc w:val="center"/>
              <w:rPr>
                <w:rFonts w:ascii="CordiaUPC" w:hAnsi="CordiaUPC" w:cs="CordiaUPC"/>
                <w:sz w:val="24"/>
                <w:szCs w:val="24"/>
                <w:rtl/>
                <w:cs/>
                <w:lang w:val="en-US"/>
              </w:rPr>
            </w:pPr>
            <w:r w:rsidRPr="002D03D8">
              <w:rPr>
                <w:rFonts w:ascii="CordiaUPC" w:hAnsi="CordiaUPC" w:cs="CordiaUPC" w:hint="cs"/>
                <w:sz w:val="24"/>
                <w:szCs w:val="24"/>
                <w:lang w:val="en-US"/>
              </w:rPr>
              <w:t>Maturities</w:t>
            </w:r>
          </w:p>
        </w:tc>
        <w:tc>
          <w:tcPr>
            <w:tcW w:w="374" w:type="pct"/>
            <w:tcBorders>
              <w:top w:val="nil"/>
              <w:left w:val="nil"/>
              <w:right w:val="nil"/>
            </w:tcBorders>
            <w:vAlign w:val="bottom"/>
          </w:tcPr>
          <w:p w14:paraId="2819E981" w14:textId="77777777" w:rsidR="006B0531" w:rsidRPr="002D03D8" w:rsidRDefault="006B0531" w:rsidP="00333385">
            <w:pPr>
              <w:spacing w:line="240" w:lineRule="exact"/>
              <w:ind w:left="-106" w:right="-86"/>
              <w:jc w:val="center"/>
              <w:rPr>
                <w:rFonts w:ascii="CordiaUPC" w:hAnsi="CordiaUPC" w:cs="CordiaUPC"/>
                <w:sz w:val="24"/>
                <w:szCs w:val="24"/>
                <w:rtl/>
                <w:cs/>
                <w:lang w:val="en-US"/>
              </w:rPr>
            </w:pPr>
            <w:r w:rsidRPr="002D03D8">
              <w:rPr>
                <w:rFonts w:ascii="CordiaUPC" w:hAnsi="CordiaUPC" w:cs="CordiaUPC" w:hint="cs"/>
                <w:sz w:val="24"/>
                <w:szCs w:val="24"/>
                <w:lang w:val="en-US"/>
              </w:rPr>
              <w:t>Domestic</w:t>
            </w:r>
          </w:p>
        </w:tc>
        <w:tc>
          <w:tcPr>
            <w:tcW w:w="376" w:type="pct"/>
            <w:tcBorders>
              <w:top w:val="nil"/>
              <w:left w:val="nil"/>
              <w:right w:val="nil"/>
            </w:tcBorders>
            <w:vAlign w:val="bottom"/>
          </w:tcPr>
          <w:p w14:paraId="051FCE3D" w14:textId="77777777" w:rsidR="006B0531" w:rsidRPr="002D03D8" w:rsidRDefault="006B0531" w:rsidP="00333385">
            <w:pPr>
              <w:spacing w:line="240" w:lineRule="exact"/>
              <w:ind w:left="-104" w:right="-86"/>
              <w:jc w:val="center"/>
              <w:rPr>
                <w:rFonts w:ascii="CordiaUPC" w:hAnsi="CordiaUPC" w:cs="CordiaUPC"/>
                <w:sz w:val="24"/>
                <w:szCs w:val="24"/>
                <w:rtl/>
                <w:cs/>
                <w:lang w:val="en-US"/>
              </w:rPr>
            </w:pPr>
            <w:r w:rsidRPr="002D03D8">
              <w:rPr>
                <w:rFonts w:ascii="CordiaUPC" w:hAnsi="CordiaUPC" w:cs="CordiaUPC" w:hint="cs"/>
                <w:sz w:val="24"/>
                <w:szCs w:val="24"/>
                <w:lang w:val="en-US"/>
              </w:rPr>
              <w:t>Foreign</w:t>
            </w:r>
          </w:p>
        </w:tc>
        <w:tc>
          <w:tcPr>
            <w:tcW w:w="373" w:type="pct"/>
            <w:tcBorders>
              <w:top w:val="nil"/>
              <w:left w:val="nil"/>
              <w:right w:val="nil"/>
            </w:tcBorders>
            <w:vAlign w:val="bottom"/>
          </w:tcPr>
          <w:p w14:paraId="30379B81" w14:textId="77777777" w:rsidR="006B0531" w:rsidRPr="002D03D8" w:rsidRDefault="006B0531" w:rsidP="00333385">
            <w:pPr>
              <w:spacing w:line="240" w:lineRule="exact"/>
              <w:ind w:left="-117" w:right="-86"/>
              <w:jc w:val="center"/>
              <w:rPr>
                <w:rFonts w:ascii="CordiaUPC" w:hAnsi="CordiaUPC" w:cs="CordiaUPC"/>
                <w:sz w:val="24"/>
                <w:szCs w:val="24"/>
                <w:rtl/>
                <w:cs/>
                <w:lang w:val="en-US"/>
              </w:rPr>
            </w:pPr>
            <w:r w:rsidRPr="002D03D8">
              <w:rPr>
                <w:rFonts w:ascii="CordiaUPC" w:hAnsi="CordiaUPC" w:cs="CordiaUPC" w:hint="cs"/>
                <w:sz w:val="24"/>
                <w:szCs w:val="24"/>
                <w:lang w:val="en-US"/>
              </w:rPr>
              <w:t>Total</w:t>
            </w:r>
          </w:p>
        </w:tc>
        <w:tc>
          <w:tcPr>
            <w:tcW w:w="404" w:type="pct"/>
            <w:gridSpan w:val="2"/>
            <w:tcBorders>
              <w:top w:val="nil"/>
              <w:left w:val="nil"/>
              <w:right w:val="nil"/>
            </w:tcBorders>
            <w:vAlign w:val="bottom"/>
          </w:tcPr>
          <w:p w14:paraId="6055772F" w14:textId="77777777" w:rsidR="006B0531" w:rsidRPr="002D03D8" w:rsidRDefault="006B0531" w:rsidP="00333385">
            <w:pPr>
              <w:spacing w:line="240" w:lineRule="exact"/>
              <w:ind w:left="-64" w:right="-86"/>
              <w:jc w:val="center"/>
              <w:rPr>
                <w:rFonts w:ascii="CordiaUPC" w:hAnsi="CordiaUPC" w:cs="CordiaUPC"/>
                <w:sz w:val="24"/>
                <w:szCs w:val="24"/>
                <w:rtl/>
                <w:cs/>
                <w:lang w:val="en-US"/>
              </w:rPr>
            </w:pPr>
            <w:r w:rsidRPr="002D03D8">
              <w:rPr>
                <w:rFonts w:ascii="CordiaUPC" w:hAnsi="CordiaUPC" w:cs="CordiaUPC" w:hint="cs"/>
                <w:sz w:val="24"/>
                <w:szCs w:val="24"/>
                <w:lang w:val="en-US"/>
              </w:rPr>
              <w:t>Domestic</w:t>
            </w:r>
          </w:p>
        </w:tc>
        <w:tc>
          <w:tcPr>
            <w:tcW w:w="376" w:type="pct"/>
            <w:tcBorders>
              <w:top w:val="nil"/>
              <w:left w:val="nil"/>
              <w:right w:val="nil"/>
            </w:tcBorders>
            <w:vAlign w:val="bottom"/>
          </w:tcPr>
          <w:p w14:paraId="49CA1F50" w14:textId="77777777" w:rsidR="006B0531" w:rsidRPr="002D03D8" w:rsidRDefault="006B0531" w:rsidP="00333385">
            <w:pPr>
              <w:spacing w:line="240" w:lineRule="exact"/>
              <w:ind w:left="-93" w:right="-86"/>
              <w:jc w:val="center"/>
              <w:rPr>
                <w:rFonts w:ascii="CordiaUPC" w:hAnsi="CordiaUPC" w:cs="CordiaUPC"/>
                <w:sz w:val="24"/>
                <w:szCs w:val="24"/>
                <w:rtl/>
                <w:cs/>
                <w:lang w:val="en-US"/>
              </w:rPr>
            </w:pPr>
            <w:r w:rsidRPr="002D03D8">
              <w:rPr>
                <w:rFonts w:ascii="CordiaUPC" w:hAnsi="CordiaUPC" w:cs="CordiaUPC" w:hint="cs"/>
                <w:sz w:val="24"/>
                <w:szCs w:val="24"/>
                <w:lang w:val="en-US"/>
              </w:rPr>
              <w:t>Foreign</w:t>
            </w:r>
          </w:p>
        </w:tc>
        <w:tc>
          <w:tcPr>
            <w:tcW w:w="365" w:type="pct"/>
            <w:tcBorders>
              <w:top w:val="nil"/>
              <w:left w:val="nil"/>
              <w:right w:val="nil"/>
            </w:tcBorders>
            <w:vAlign w:val="bottom"/>
          </w:tcPr>
          <w:p w14:paraId="6A2026B6" w14:textId="77777777" w:rsidR="006B0531" w:rsidRPr="002D03D8" w:rsidRDefault="006B0531" w:rsidP="00333385">
            <w:pPr>
              <w:spacing w:line="240" w:lineRule="exact"/>
              <w:ind w:left="-113" w:right="-86"/>
              <w:jc w:val="center"/>
              <w:rPr>
                <w:rFonts w:ascii="CordiaUPC" w:hAnsi="CordiaUPC" w:cs="CordiaUPC"/>
                <w:sz w:val="24"/>
                <w:szCs w:val="24"/>
                <w:lang w:val="en-US"/>
              </w:rPr>
            </w:pPr>
            <w:r w:rsidRPr="002D03D8">
              <w:rPr>
                <w:rFonts w:ascii="CordiaUPC" w:hAnsi="CordiaUPC" w:cs="CordiaUPC" w:hint="cs"/>
                <w:sz w:val="24"/>
                <w:szCs w:val="24"/>
                <w:lang w:val="en-US"/>
              </w:rPr>
              <w:t>Total</w:t>
            </w:r>
          </w:p>
        </w:tc>
      </w:tr>
      <w:tr w:rsidR="006B0531" w:rsidRPr="002D03D8" w14:paraId="0C8BF814" w14:textId="77777777" w:rsidTr="00333385">
        <w:trPr>
          <w:trHeight w:val="247"/>
        </w:trPr>
        <w:tc>
          <w:tcPr>
            <w:tcW w:w="1018" w:type="pct"/>
            <w:tcBorders>
              <w:top w:val="nil"/>
              <w:left w:val="nil"/>
              <w:bottom w:val="nil"/>
              <w:right w:val="nil"/>
            </w:tcBorders>
            <w:vAlign w:val="bottom"/>
          </w:tcPr>
          <w:p w14:paraId="5B8A298C" w14:textId="77777777" w:rsidR="006B0531" w:rsidRPr="002D03D8" w:rsidRDefault="006B0531" w:rsidP="00333385">
            <w:pPr>
              <w:keepNext/>
              <w:keepLines/>
              <w:spacing w:line="240" w:lineRule="exact"/>
              <w:ind w:left="132" w:right="-126" w:hanging="120"/>
              <w:outlineLvl w:val="2"/>
              <w:rPr>
                <w:rFonts w:ascii="CordiaUPC" w:hAnsi="CordiaUPC" w:cs="CordiaUPC"/>
                <w:b/>
                <w:bCs/>
                <w:i/>
                <w:sz w:val="24"/>
                <w:szCs w:val="24"/>
                <w:rtl/>
                <w:cs/>
                <w:lang w:val="th-TH"/>
              </w:rPr>
            </w:pPr>
          </w:p>
        </w:tc>
        <w:tc>
          <w:tcPr>
            <w:tcW w:w="370" w:type="pct"/>
            <w:tcBorders>
              <w:top w:val="nil"/>
              <w:left w:val="nil"/>
              <w:bottom w:val="nil"/>
              <w:right w:val="nil"/>
            </w:tcBorders>
          </w:tcPr>
          <w:p w14:paraId="5E68C7C9" w14:textId="77777777" w:rsidR="006B0531" w:rsidRPr="002D03D8" w:rsidRDefault="006B0531" w:rsidP="00333385">
            <w:pPr>
              <w:spacing w:line="240" w:lineRule="exact"/>
              <w:ind w:left="-120" w:right="-100"/>
              <w:jc w:val="center"/>
              <w:rPr>
                <w:rFonts w:ascii="CordiaUPC" w:hAnsi="CordiaUPC" w:cs="CordiaUPC"/>
                <w:i/>
                <w:iCs/>
                <w:sz w:val="24"/>
                <w:szCs w:val="24"/>
                <w:lang w:val="en-US"/>
              </w:rPr>
            </w:pPr>
          </w:p>
        </w:tc>
        <w:tc>
          <w:tcPr>
            <w:tcW w:w="854" w:type="pct"/>
            <w:tcBorders>
              <w:top w:val="nil"/>
              <w:left w:val="nil"/>
              <w:bottom w:val="nil"/>
              <w:right w:val="nil"/>
            </w:tcBorders>
            <w:vAlign w:val="bottom"/>
          </w:tcPr>
          <w:p w14:paraId="74C54162" w14:textId="77777777" w:rsidR="006B0531" w:rsidRPr="002D03D8" w:rsidRDefault="006B0531" w:rsidP="00333385">
            <w:pPr>
              <w:spacing w:line="240" w:lineRule="exact"/>
              <w:ind w:left="-120" w:right="-100"/>
              <w:jc w:val="center"/>
              <w:rPr>
                <w:rFonts w:ascii="CordiaUPC" w:hAnsi="CordiaUPC" w:cs="CordiaUPC"/>
                <w:i/>
                <w:iCs/>
                <w:sz w:val="24"/>
                <w:szCs w:val="24"/>
                <w:rtl/>
                <w:cs/>
                <w:lang w:val="en-US"/>
              </w:rPr>
            </w:pPr>
            <w:r w:rsidRPr="002D03D8">
              <w:rPr>
                <w:rFonts w:ascii="CordiaUPC" w:hAnsi="CordiaUPC" w:cs="CordiaUPC"/>
                <w:i/>
                <w:iCs/>
                <w:sz w:val="24"/>
                <w:szCs w:val="24"/>
                <w:lang w:val="en-US"/>
              </w:rPr>
              <w:t>(%)</w:t>
            </w:r>
          </w:p>
        </w:tc>
        <w:tc>
          <w:tcPr>
            <w:tcW w:w="489" w:type="pct"/>
            <w:tcBorders>
              <w:top w:val="nil"/>
              <w:left w:val="nil"/>
              <w:bottom w:val="nil"/>
              <w:right w:val="nil"/>
            </w:tcBorders>
            <w:vAlign w:val="bottom"/>
          </w:tcPr>
          <w:p w14:paraId="4E6A44DC" w14:textId="77777777" w:rsidR="006B0531" w:rsidRPr="002D03D8" w:rsidRDefault="006B0531" w:rsidP="00333385">
            <w:pPr>
              <w:spacing w:line="240" w:lineRule="exact"/>
              <w:ind w:left="-109" w:right="-93"/>
              <w:jc w:val="center"/>
              <w:rPr>
                <w:rFonts w:ascii="CordiaUPC" w:hAnsi="CordiaUPC" w:cs="CordiaUPC"/>
                <w:i/>
                <w:iCs/>
                <w:sz w:val="24"/>
                <w:szCs w:val="24"/>
                <w:rtl/>
                <w:cs/>
                <w:lang w:val="th-TH"/>
              </w:rPr>
            </w:pPr>
          </w:p>
        </w:tc>
        <w:tc>
          <w:tcPr>
            <w:tcW w:w="2268" w:type="pct"/>
            <w:gridSpan w:val="7"/>
            <w:tcBorders>
              <w:top w:val="nil"/>
              <w:left w:val="nil"/>
              <w:right w:val="nil"/>
            </w:tcBorders>
            <w:vAlign w:val="bottom"/>
          </w:tcPr>
          <w:p w14:paraId="5DE09A4A" w14:textId="77777777" w:rsidR="006B0531" w:rsidRPr="002D03D8" w:rsidRDefault="006B0531" w:rsidP="00333385">
            <w:pPr>
              <w:spacing w:line="240" w:lineRule="exact"/>
              <w:ind w:left="-103" w:right="-86"/>
              <w:jc w:val="center"/>
              <w:rPr>
                <w:rFonts w:ascii="CordiaUPC" w:hAnsi="CordiaUPC" w:cs="CordiaUPC"/>
                <w:i/>
                <w:iCs/>
                <w:sz w:val="24"/>
                <w:szCs w:val="24"/>
                <w:rtl/>
                <w:cs/>
                <w:lang w:val="en-US"/>
              </w:rPr>
            </w:pPr>
            <w:r w:rsidRPr="002D03D8">
              <w:rPr>
                <w:rFonts w:ascii="CordiaUPC" w:hAnsi="CordiaUPC" w:cs="CordiaUPC" w:hint="cs"/>
                <w:i/>
                <w:iCs/>
                <w:sz w:val="24"/>
                <w:szCs w:val="24"/>
                <w:cs/>
                <w:lang w:val="en-US" w:bidi="th-TH"/>
              </w:rPr>
              <w:t>(</w:t>
            </w:r>
            <w:r w:rsidRPr="002D03D8">
              <w:rPr>
                <w:rFonts w:ascii="CordiaUPC" w:hAnsi="CordiaUPC" w:cs="CordiaUPC" w:hint="cs"/>
                <w:i/>
                <w:iCs/>
                <w:sz w:val="24"/>
                <w:szCs w:val="24"/>
                <w:lang w:val="en-US"/>
              </w:rPr>
              <w:t>in million Baht</w:t>
            </w:r>
            <w:r w:rsidRPr="002D03D8">
              <w:rPr>
                <w:rFonts w:ascii="CordiaUPC" w:hAnsi="CordiaUPC" w:cs="CordiaUPC" w:hint="cs"/>
                <w:i/>
                <w:iCs/>
                <w:sz w:val="24"/>
                <w:szCs w:val="24"/>
                <w:cs/>
                <w:lang w:val="en-US" w:bidi="th-TH"/>
              </w:rPr>
              <w:t>)</w:t>
            </w:r>
          </w:p>
        </w:tc>
      </w:tr>
      <w:tr w:rsidR="00B5314A" w:rsidRPr="002D03D8" w14:paraId="2C710308" w14:textId="77777777" w:rsidTr="00333385">
        <w:tc>
          <w:tcPr>
            <w:tcW w:w="1018" w:type="pct"/>
            <w:tcBorders>
              <w:top w:val="nil"/>
              <w:left w:val="nil"/>
              <w:bottom w:val="nil"/>
              <w:right w:val="nil"/>
            </w:tcBorders>
          </w:tcPr>
          <w:p w14:paraId="70B8E005" w14:textId="77777777" w:rsidR="00B5314A" w:rsidRPr="002D03D8" w:rsidRDefault="00B5314A" w:rsidP="00B5314A">
            <w:pPr>
              <w:spacing w:line="240" w:lineRule="exact"/>
              <w:ind w:left="-9" w:right="-106" w:firstLine="18"/>
              <w:rPr>
                <w:rFonts w:ascii="CordiaUPC" w:hAnsi="CordiaUPC" w:cs="CordiaUPC"/>
                <w:spacing w:val="-6"/>
                <w:sz w:val="24"/>
                <w:szCs w:val="24"/>
                <w:lang w:val="en-US"/>
              </w:rPr>
            </w:pPr>
            <w:r w:rsidRPr="002D03D8">
              <w:rPr>
                <w:rFonts w:ascii="CordiaUPC" w:hAnsi="CordiaUPC" w:cs="CordiaUPC" w:hint="cs"/>
                <w:spacing w:val="-6"/>
                <w:sz w:val="24"/>
                <w:szCs w:val="24"/>
              </w:rPr>
              <w:t>Subordinated debentures</w:t>
            </w:r>
            <w:r w:rsidRPr="002D03D8">
              <w:rPr>
                <w:rFonts w:ascii="CordiaUPC" w:hAnsi="CordiaUPC" w:cs="CordiaUPC" w:hint="cs"/>
                <w:spacing w:val="-6"/>
                <w:sz w:val="24"/>
                <w:szCs w:val="24"/>
                <w:vertAlign w:val="superscript"/>
                <w:cs/>
              </w:rPr>
              <w:t xml:space="preserve"> </w:t>
            </w:r>
            <w:r w:rsidRPr="002D03D8">
              <w:rPr>
                <w:rFonts w:ascii="CordiaUPC" w:hAnsi="CordiaUPC" w:cs="CordiaUPC" w:hint="cs"/>
                <w:spacing w:val="-6"/>
                <w:sz w:val="20"/>
                <w:vertAlign w:val="superscript"/>
                <w:cs/>
              </w:rPr>
              <w:t>(</w:t>
            </w:r>
            <w:r w:rsidRPr="002D03D8">
              <w:rPr>
                <w:rFonts w:ascii="CordiaUPC" w:hAnsi="CordiaUPC" w:cs="CordiaUPC" w:hint="cs"/>
                <w:spacing w:val="-6"/>
                <w:sz w:val="20"/>
                <w:vertAlign w:val="superscript"/>
              </w:rPr>
              <w:t>1</w:t>
            </w:r>
            <w:r w:rsidRPr="002D03D8">
              <w:rPr>
                <w:rFonts w:ascii="CordiaUPC" w:hAnsi="CordiaUPC" w:cs="CordiaUPC" w:hint="cs"/>
                <w:spacing w:val="-6"/>
                <w:sz w:val="20"/>
                <w:vertAlign w:val="superscript"/>
                <w:cs/>
              </w:rPr>
              <w:t>)</w:t>
            </w:r>
          </w:p>
        </w:tc>
        <w:tc>
          <w:tcPr>
            <w:tcW w:w="370" w:type="pct"/>
            <w:tcBorders>
              <w:top w:val="nil"/>
              <w:left w:val="nil"/>
              <w:bottom w:val="nil"/>
              <w:right w:val="nil"/>
            </w:tcBorders>
          </w:tcPr>
          <w:p w14:paraId="7F7707F7" w14:textId="068089A1" w:rsidR="00B5314A" w:rsidRPr="002D03D8" w:rsidRDefault="00B5314A" w:rsidP="00D8255C">
            <w:pPr>
              <w:spacing w:line="240" w:lineRule="exact"/>
              <w:ind w:left="-120" w:right="-100"/>
              <w:jc w:val="center"/>
              <w:rPr>
                <w:rFonts w:ascii="CordiaUPC" w:hAnsi="CordiaUPC" w:cs="CordiaUPC"/>
                <w:sz w:val="24"/>
                <w:szCs w:val="24"/>
                <w:lang w:val="en-US"/>
              </w:rPr>
            </w:pPr>
            <w:r w:rsidRPr="002D03D8">
              <w:rPr>
                <w:rFonts w:ascii="CordiaUPC" w:hAnsi="CordiaUPC" w:cs="CordiaUPC"/>
                <w:sz w:val="24"/>
                <w:szCs w:val="24"/>
                <w:lang w:val="en-US"/>
              </w:rPr>
              <w:t>THB</w:t>
            </w:r>
          </w:p>
        </w:tc>
        <w:tc>
          <w:tcPr>
            <w:tcW w:w="854" w:type="pct"/>
            <w:tcBorders>
              <w:top w:val="nil"/>
              <w:left w:val="nil"/>
              <w:bottom w:val="nil"/>
              <w:right w:val="nil"/>
            </w:tcBorders>
          </w:tcPr>
          <w:p w14:paraId="14797B28" w14:textId="77777777" w:rsidR="00B5314A" w:rsidRPr="002D03D8" w:rsidRDefault="00B5314A" w:rsidP="00B5314A">
            <w:pPr>
              <w:spacing w:line="240" w:lineRule="exact"/>
              <w:ind w:left="-120" w:right="-100"/>
              <w:jc w:val="center"/>
              <w:rPr>
                <w:rFonts w:ascii="CordiaUPC" w:hAnsi="CordiaUPC" w:cs="CordiaUPC"/>
                <w:sz w:val="24"/>
                <w:szCs w:val="24"/>
                <w:cs/>
                <w:lang w:val="en-US" w:bidi="th-TH"/>
              </w:rPr>
            </w:pPr>
            <w:r w:rsidRPr="002D03D8">
              <w:rPr>
                <w:rFonts w:ascii="CordiaUPC" w:hAnsi="CordiaUPC" w:cs="CordiaUPC"/>
                <w:sz w:val="24"/>
                <w:szCs w:val="24"/>
              </w:rPr>
              <w:t>3</w:t>
            </w:r>
            <w:r w:rsidRPr="002D03D8">
              <w:rPr>
                <w:rFonts w:ascii="CordiaUPC" w:hAnsi="CordiaUPC" w:cs="CordiaUPC" w:hint="cs"/>
                <w:sz w:val="24"/>
                <w:szCs w:val="24"/>
              </w:rPr>
              <w:t>.</w:t>
            </w:r>
            <w:r w:rsidRPr="002D03D8">
              <w:rPr>
                <w:rFonts w:ascii="CordiaUPC" w:hAnsi="CordiaUPC" w:cs="CordiaUPC"/>
                <w:sz w:val="24"/>
                <w:szCs w:val="24"/>
              </w:rPr>
              <w:t>55</w:t>
            </w:r>
          </w:p>
        </w:tc>
        <w:tc>
          <w:tcPr>
            <w:tcW w:w="489" w:type="pct"/>
            <w:tcBorders>
              <w:top w:val="nil"/>
              <w:left w:val="nil"/>
              <w:bottom w:val="nil"/>
              <w:right w:val="nil"/>
            </w:tcBorders>
          </w:tcPr>
          <w:p w14:paraId="13765AB7" w14:textId="77777777" w:rsidR="00B5314A" w:rsidRPr="002D03D8" w:rsidRDefault="00B5314A" w:rsidP="00B5314A">
            <w:pPr>
              <w:tabs>
                <w:tab w:val="left" w:pos="558"/>
              </w:tabs>
              <w:spacing w:line="240" w:lineRule="exact"/>
              <w:ind w:left="-109" w:right="-93"/>
              <w:jc w:val="center"/>
              <w:rPr>
                <w:rFonts w:ascii="CordiaUPC" w:hAnsi="CordiaUPC" w:cs="CordiaUPC"/>
                <w:spacing w:val="-6"/>
                <w:sz w:val="24"/>
                <w:szCs w:val="24"/>
                <w:lang w:val="en-US" w:bidi="th-TH"/>
              </w:rPr>
            </w:pPr>
            <w:r w:rsidRPr="002D03D8">
              <w:rPr>
                <w:rFonts w:ascii="CordiaUPC" w:hAnsi="CordiaUPC" w:cs="CordiaUPC" w:hint="cs"/>
                <w:spacing w:val="-6"/>
                <w:sz w:val="24"/>
                <w:szCs w:val="24"/>
                <w:cs/>
                <w:lang w:bidi="th-TH"/>
              </w:rPr>
              <w:t xml:space="preserve">    </w:t>
            </w:r>
            <w:r w:rsidRPr="002D03D8">
              <w:rPr>
                <w:rFonts w:ascii="CordiaUPC" w:hAnsi="CordiaUPC" w:cs="CordiaUPC" w:hint="cs"/>
                <w:spacing w:val="-6"/>
                <w:sz w:val="24"/>
                <w:szCs w:val="24"/>
              </w:rPr>
              <w:t>202</w:t>
            </w:r>
            <w:r w:rsidRPr="002D03D8">
              <w:rPr>
                <w:rFonts w:ascii="CordiaUPC" w:hAnsi="CordiaUPC" w:cs="CordiaUPC"/>
                <w:spacing w:val="-6"/>
                <w:sz w:val="24"/>
                <w:szCs w:val="24"/>
              </w:rPr>
              <w:t>9</w:t>
            </w:r>
            <w:r w:rsidRPr="002D03D8">
              <w:rPr>
                <w:rFonts w:ascii="CordiaUPC" w:hAnsi="CordiaUPC" w:cs="CordiaUPC" w:hint="cs"/>
                <w:spacing w:val="-6"/>
                <w:sz w:val="24"/>
                <w:szCs w:val="24"/>
                <w:cs/>
                <w:lang w:bidi="th-TH"/>
              </w:rPr>
              <w:t xml:space="preserve"> </w:t>
            </w:r>
            <w:r w:rsidRPr="002D03D8">
              <w:rPr>
                <w:rFonts w:ascii="CordiaUPC" w:hAnsi="CordiaUPC" w:cs="CordiaUPC" w:hint="cs"/>
                <w:sz w:val="20"/>
                <w:vertAlign w:val="superscript"/>
              </w:rPr>
              <w:t>(2)</w:t>
            </w:r>
          </w:p>
        </w:tc>
        <w:tc>
          <w:tcPr>
            <w:tcW w:w="374" w:type="pct"/>
            <w:tcBorders>
              <w:top w:val="nil"/>
              <w:left w:val="nil"/>
              <w:bottom w:val="nil"/>
              <w:right w:val="nil"/>
            </w:tcBorders>
          </w:tcPr>
          <w:p w14:paraId="3E82E643" w14:textId="165BE99C" w:rsidR="00B5314A" w:rsidRPr="002D03D8" w:rsidRDefault="00B5314A" w:rsidP="00B5314A">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15,000</w:t>
            </w:r>
          </w:p>
        </w:tc>
        <w:tc>
          <w:tcPr>
            <w:tcW w:w="376" w:type="pct"/>
            <w:tcBorders>
              <w:top w:val="nil"/>
              <w:left w:val="nil"/>
              <w:bottom w:val="nil"/>
              <w:right w:val="nil"/>
            </w:tcBorders>
          </w:tcPr>
          <w:p w14:paraId="3EC872A1" w14:textId="5F1DB074" w:rsidR="00B5314A" w:rsidRPr="002D03D8" w:rsidRDefault="00B5314A" w:rsidP="00B5314A">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w:t>
            </w:r>
          </w:p>
        </w:tc>
        <w:tc>
          <w:tcPr>
            <w:tcW w:w="373" w:type="pct"/>
            <w:tcBorders>
              <w:top w:val="nil"/>
              <w:left w:val="nil"/>
              <w:bottom w:val="nil"/>
              <w:right w:val="nil"/>
            </w:tcBorders>
          </w:tcPr>
          <w:p w14:paraId="2AE25F9C" w14:textId="1107477B" w:rsidR="00B5314A" w:rsidRPr="002D03D8" w:rsidRDefault="00B5314A" w:rsidP="00B5314A">
            <w:pPr>
              <w:tabs>
                <w:tab w:val="decimal" w:pos="500"/>
              </w:tabs>
              <w:spacing w:line="240" w:lineRule="exact"/>
              <w:ind w:left="-119" w:right="-152"/>
              <w:rPr>
                <w:rFonts w:ascii="CordiaUPC" w:hAnsi="CordiaUPC" w:cs="CordiaUPC"/>
                <w:sz w:val="24"/>
                <w:szCs w:val="24"/>
                <w:rtl/>
                <w:cs/>
              </w:rPr>
            </w:pPr>
            <w:r w:rsidRPr="002D03D8">
              <w:rPr>
                <w:rFonts w:ascii="CordiaUPC" w:hAnsi="CordiaUPC" w:cs="CordiaUPC"/>
                <w:sz w:val="24"/>
                <w:szCs w:val="24"/>
              </w:rPr>
              <w:t>15,000</w:t>
            </w:r>
          </w:p>
        </w:tc>
        <w:tc>
          <w:tcPr>
            <w:tcW w:w="404" w:type="pct"/>
            <w:gridSpan w:val="2"/>
            <w:tcBorders>
              <w:top w:val="nil"/>
              <w:left w:val="nil"/>
              <w:bottom w:val="nil"/>
              <w:right w:val="nil"/>
            </w:tcBorders>
          </w:tcPr>
          <w:p w14:paraId="497AA456" w14:textId="77777777" w:rsidR="00B5314A" w:rsidRPr="002D03D8" w:rsidRDefault="00B5314A" w:rsidP="00B5314A">
            <w:pPr>
              <w:tabs>
                <w:tab w:val="decimal" w:pos="520"/>
              </w:tabs>
              <w:spacing w:line="240" w:lineRule="exact"/>
              <w:ind w:left="-119" w:right="-152"/>
              <w:rPr>
                <w:rFonts w:ascii="CordiaUPC" w:hAnsi="CordiaUPC" w:cs="CordiaUPC"/>
                <w:sz w:val="24"/>
                <w:szCs w:val="24"/>
              </w:rPr>
            </w:pPr>
            <w:r w:rsidRPr="002D03D8">
              <w:rPr>
                <w:rFonts w:ascii="CordiaUPC" w:hAnsi="CordiaUPC" w:cs="CordiaUPC"/>
                <w:sz w:val="24"/>
                <w:szCs w:val="24"/>
              </w:rPr>
              <w:t>15,000</w:t>
            </w:r>
          </w:p>
        </w:tc>
        <w:tc>
          <w:tcPr>
            <w:tcW w:w="376" w:type="pct"/>
            <w:tcBorders>
              <w:top w:val="nil"/>
              <w:left w:val="nil"/>
              <w:bottom w:val="nil"/>
              <w:right w:val="nil"/>
            </w:tcBorders>
          </w:tcPr>
          <w:p w14:paraId="00FF47B8" w14:textId="77777777" w:rsidR="00B5314A" w:rsidRPr="002D03D8" w:rsidRDefault="00B5314A" w:rsidP="00B5314A">
            <w:pPr>
              <w:tabs>
                <w:tab w:val="decimal" w:pos="433"/>
              </w:tabs>
              <w:spacing w:line="240" w:lineRule="exact"/>
              <w:ind w:left="-108" w:right="-86"/>
              <w:jc w:val="center"/>
              <w:rPr>
                <w:rFonts w:ascii="CordiaUPC" w:hAnsi="CordiaUPC" w:cs="CordiaUPC"/>
                <w:sz w:val="24"/>
                <w:szCs w:val="24"/>
                <w:lang w:val="en-US"/>
              </w:rPr>
            </w:pPr>
            <w:r w:rsidRPr="002D03D8">
              <w:rPr>
                <w:rFonts w:ascii="CordiaUPC" w:hAnsi="CordiaUPC" w:cs="CordiaUPC"/>
                <w:sz w:val="24"/>
                <w:szCs w:val="24"/>
              </w:rPr>
              <w:t>-</w:t>
            </w:r>
          </w:p>
        </w:tc>
        <w:tc>
          <w:tcPr>
            <w:tcW w:w="365" w:type="pct"/>
            <w:tcBorders>
              <w:top w:val="nil"/>
              <w:left w:val="nil"/>
              <w:bottom w:val="nil"/>
              <w:right w:val="nil"/>
            </w:tcBorders>
          </w:tcPr>
          <w:p w14:paraId="5C6F1477" w14:textId="77777777" w:rsidR="00B5314A" w:rsidRPr="002D03D8" w:rsidRDefault="00B5314A" w:rsidP="00B5314A">
            <w:pPr>
              <w:tabs>
                <w:tab w:val="decimal" w:pos="488"/>
              </w:tabs>
              <w:spacing w:line="240" w:lineRule="exact"/>
              <w:ind w:left="-119" w:right="-152"/>
              <w:rPr>
                <w:rFonts w:ascii="CordiaUPC" w:hAnsi="CordiaUPC" w:cs="CordiaUPC"/>
                <w:sz w:val="24"/>
                <w:szCs w:val="24"/>
                <w:rtl/>
                <w:cs/>
                <w:lang w:val="en-US"/>
              </w:rPr>
            </w:pPr>
            <w:r w:rsidRPr="002D03D8">
              <w:rPr>
                <w:rFonts w:ascii="CordiaUPC" w:hAnsi="CordiaUPC" w:cs="CordiaUPC"/>
                <w:sz w:val="24"/>
                <w:szCs w:val="24"/>
              </w:rPr>
              <w:t>15,000</w:t>
            </w:r>
          </w:p>
        </w:tc>
      </w:tr>
      <w:tr w:rsidR="00B5314A" w:rsidRPr="002D03D8" w14:paraId="25D8FCB6" w14:textId="77777777" w:rsidTr="00333385">
        <w:tc>
          <w:tcPr>
            <w:tcW w:w="1018" w:type="pct"/>
            <w:tcBorders>
              <w:top w:val="nil"/>
              <w:left w:val="nil"/>
              <w:bottom w:val="nil"/>
              <w:right w:val="nil"/>
            </w:tcBorders>
          </w:tcPr>
          <w:p w14:paraId="068E1B22" w14:textId="77777777" w:rsidR="00B5314A" w:rsidRPr="002D03D8" w:rsidRDefault="00B5314A" w:rsidP="00B5314A">
            <w:pPr>
              <w:spacing w:line="240" w:lineRule="exact"/>
              <w:ind w:left="-9" w:right="-106" w:firstLine="18"/>
              <w:rPr>
                <w:rFonts w:ascii="CordiaUPC" w:hAnsi="CordiaUPC" w:cs="CordiaUPC"/>
                <w:sz w:val="24"/>
                <w:szCs w:val="24"/>
                <w:lang w:val="en-US"/>
              </w:rPr>
            </w:pPr>
            <w:r w:rsidRPr="002D03D8">
              <w:rPr>
                <w:rFonts w:ascii="CordiaUPC" w:hAnsi="CordiaUPC" w:cs="CordiaUPC" w:hint="cs"/>
                <w:sz w:val="24"/>
                <w:szCs w:val="24"/>
              </w:rPr>
              <w:t>Senior debentures</w:t>
            </w:r>
          </w:p>
        </w:tc>
        <w:tc>
          <w:tcPr>
            <w:tcW w:w="370" w:type="pct"/>
            <w:tcBorders>
              <w:top w:val="nil"/>
              <w:left w:val="nil"/>
              <w:bottom w:val="nil"/>
              <w:right w:val="nil"/>
            </w:tcBorders>
          </w:tcPr>
          <w:p w14:paraId="14B396EF" w14:textId="516825D4" w:rsidR="00B5314A" w:rsidRPr="002D03D8" w:rsidRDefault="00D774B3" w:rsidP="00B5314A">
            <w:pPr>
              <w:spacing w:line="240" w:lineRule="exact"/>
              <w:ind w:left="-120" w:right="-100"/>
              <w:jc w:val="center"/>
              <w:rPr>
                <w:rFonts w:ascii="CordiaUPC" w:hAnsi="CordiaUPC" w:cs="CordiaUPC"/>
                <w:sz w:val="24"/>
                <w:szCs w:val="24"/>
                <w:lang w:val="en-US"/>
              </w:rPr>
            </w:pPr>
            <w:r w:rsidRPr="002D03D8">
              <w:rPr>
                <w:rFonts w:ascii="CordiaUPC" w:hAnsi="CordiaUPC" w:cs="CordiaUPC"/>
                <w:sz w:val="24"/>
                <w:szCs w:val="24"/>
                <w:lang w:val="en-US"/>
              </w:rPr>
              <w:t xml:space="preserve">    </w:t>
            </w:r>
            <w:r w:rsidR="00B5314A" w:rsidRPr="002D03D8">
              <w:rPr>
                <w:rFonts w:ascii="CordiaUPC" w:hAnsi="CordiaUPC" w:cs="CordiaUPC"/>
                <w:sz w:val="24"/>
                <w:szCs w:val="24"/>
                <w:lang w:val="en-US"/>
              </w:rPr>
              <w:t>USD</w:t>
            </w:r>
            <w:r w:rsidR="00B5314A" w:rsidRPr="002D03D8">
              <w:rPr>
                <w:rFonts w:ascii="CordiaUPC" w:hAnsi="CordiaUPC" w:cs="CordiaUPC" w:hint="cs"/>
                <w:sz w:val="24"/>
                <w:szCs w:val="24"/>
                <w:cs/>
                <w:lang w:val="en-US" w:bidi="th-TH"/>
              </w:rPr>
              <w:t xml:space="preserve"> </w:t>
            </w:r>
            <w:r w:rsidR="00B5314A" w:rsidRPr="002D03D8">
              <w:rPr>
                <w:rFonts w:ascii="CordiaUPC" w:hAnsi="CordiaUPC" w:cs="CordiaUPC" w:hint="cs"/>
                <w:sz w:val="20"/>
                <w:vertAlign w:val="superscript"/>
              </w:rPr>
              <w:t>(</w:t>
            </w:r>
            <w:r w:rsidR="00B5314A" w:rsidRPr="002D03D8">
              <w:rPr>
                <w:rFonts w:ascii="CordiaUPC" w:hAnsi="CordiaUPC" w:cs="CordiaUPC" w:hint="cs"/>
                <w:sz w:val="20"/>
                <w:vertAlign w:val="superscript"/>
                <w:cs/>
                <w:lang w:bidi="th-TH"/>
              </w:rPr>
              <w:t>4</w:t>
            </w:r>
            <w:r w:rsidR="00B5314A" w:rsidRPr="002D03D8">
              <w:rPr>
                <w:rFonts w:ascii="CordiaUPC" w:hAnsi="CordiaUPC" w:cs="CordiaUPC" w:hint="cs"/>
                <w:sz w:val="20"/>
                <w:vertAlign w:val="superscript"/>
              </w:rPr>
              <w:t>)</w:t>
            </w:r>
            <w:r w:rsidR="00B5314A" w:rsidRPr="002D03D8">
              <w:rPr>
                <w:rFonts w:ascii="CordiaUPC" w:hAnsi="CordiaUPC" w:cs="CordiaUPC"/>
                <w:szCs w:val="22"/>
                <w:lang w:val="en-US" w:bidi="th-TH"/>
              </w:rPr>
              <w:t xml:space="preserve">   </w:t>
            </w:r>
          </w:p>
        </w:tc>
        <w:tc>
          <w:tcPr>
            <w:tcW w:w="854" w:type="pct"/>
            <w:tcBorders>
              <w:top w:val="nil"/>
              <w:left w:val="nil"/>
              <w:bottom w:val="nil"/>
              <w:right w:val="nil"/>
            </w:tcBorders>
          </w:tcPr>
          <w:p w14:paraId="48B20F6A" w14:textId="77777777" w:rsidR="00B5314A" w:rsidRPr="002D03D8" w:rsidRDefault="00B5314A" w:rsidP="00B5314A">
            <w:pPr>
              <w:spacing w:line="240" w:lineRule="exact"/>
              <w:ind w:left="-120" w:right="-100"/>
              <w:jc w:val="center"/>
              <w:rPr>
                <w:rFonts w:ascii="CordiaUPC" w:hAnsi="CordiaUPC" w:cs="CordiaUPC"/>
                <w:sz w:val="24"/>
                <w:szCs w:val="24"/>
                <w:cs/>
              </w:rPr>
            </w:pPr>
            <w:r w:rsidRPr="002D03D8">
              <w:rPr>
                <w:rFonts w:ascii="CordiaUPC" w:hAnsi="CordiaUPC" w:cs="CordiaUPC"/>
                <w:sz w:val="24"/>
                <w:szCs w:val="24"/>
              </w:rPr>
              <w:t>6mSOFR</w:t>
            </w:r>
            <w:r w:rsidRPr="002D03D8">
              <w:rPr>
                <w:rFonts w:ascii="CordiaUPC" w:hAnsi="CordiaUPC" w:cs="CordiaUPC" w:hint="cs"/>
                <w:sz w:val="24"/>
                <w:szCs w:val="24"/>
                <w:cs/>
                <w:lang w:bidi="th-TH"/>
              </w:rPr>
              <w:t xml:space="preserve"> </w:t>
            </w:r>
            <w:r w:rsidRPr="002D03D8">
              <w:rPr>
                <w:rFonts w:ascii="CordiaUPC" w:hAnsi="CordiaUPC" w:cs="CordiaUPC"/>
                <w:sz w:val="24"/>
                <w:szCs w:val="24"/>
              </w:rPr>
              <w:t>+1.15</w:t>
            </w:r>
          </w:p>
        </w:tc>
        <w:tc>
          <w:tcPr>
            <w:tcW w:w="489" w:type="pct"/>
            <w:tcBorders>
              <w:top w:val="nil"/>
              <w:left w:val="nil"/>
              <w:bottom w:val="nil"/>
              <w:right w:val="nil"/>
            </w:tcBorders>
          </w:tcPr>
          <w:p w14:paraId="72061F02" w14:textId="77777777" w:rsidR="00B5314A" w:rsidRPr="002D03D8" w:rsidRDefault="00B5314A" w:rsidP="00B5314A">
            <w:pPr>
              <w:spacing w:line="240" w:lineRule="exact"/>
              <w:ind w:left="-108" w:right="-93"/>
              <w:jc w:val="center"/>
              <w:rPr>
                <w:rFonts w:ascii="CordiaUPC" w:hAnsi="CordiaUPC" w:cs="CordiaUPC"/>
                <w:spacing w:val="-6"/>
                <w:sz w:val="24"/>
                <w:szCs w:val="24"/>
                <w:lang w:val="en-US"/>
              </w:rPr>
            </w:pPr>
            <w:r w:rsidRPr="002D03D8">
              <w:rPr>
                <w:rFonts w:ascii="CordiaUPC" w:hAnsi="CordiaUPC" w:cs="CordiaUPC" w:hint="cs"/>
                <w:spacing w:val="-6"/>
                <w:sz w:val="24"/>
                <w:szCs w:val="24"/>
              </w:rPr>
              <w:t>202</w:t>
            </w:r>
            <w:r w:rsidRPr="002D03D8">
              <w:rPr>
                <w:rFonts w:ascii="CordiaUPC" w:hAnsi="CordiaUPC" w:cs="CordiaUPC" w:hint="cs"/>
                <w:spacing w:val="-6"/>
                <w:sz w:val="24"/>
                <w:szCs w:val="24"/>
                <w:cs/>
                <w:lang w:bidi="th-TH"/>
              </w:rPr>
              <w:t>5</w:t>
            </w:r>
            <w:r w:rsidRPr="002D03D8">
              <w:rPr>
                <w:rFonts w:ascii="CordiaUPC" w:hAnsi="CordiaUPC" w:cs="CordiaUPC" w:hint="cs"/>
                <w:spacing w:val="-6"/>
                <w:sz w:val="24"/>
                <w:szCs w:val="24"/>
              </w:rPr>
              <w:t xml:space="preserve"> - 202</w:t>
            </w:r>
            <w:r w:rsidRPr="002D03D8">
              <w:rPr>
                <w:rFonts w:ascii="CordiaUPC" w:hAnsi="CordiaUPC" w:cs="CordiaUPC"/>
                <w:spacing w:val="-6"/>
                <w:sz w:val="24"/>
                <w:szCs w:val="24"/>
              </w:rPr>
              <w:t>7</w:t>
            </w:r>
          </w:p>
        </w:tc>
        <w:tc>
          <w:tcPr>
            <w:tcW w:w="374" w:type="pct"/>
            <w:tcBorders>
              <w:top w:val="nil"/>
              <w:left w:val="nil"/>
              <w:bottom w:val="nil"/>
              <w:right w:val="nil"/>
            </w:tcBorders>
          </w:tcPr>
          <w:p w14:paraId="6FE09732" w14:textId="5F4DFE64" w:rsidR="00B5314A" w:rsidRPr="002D03D8" w:rsidRDefault="00B5314A" w:rsidP="00B5314A">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w:t>
            </w:r>
          </w:p>
        </w:tc>
        <w:tc>
          <w:tcPr>
            <w:tcW w:w="376" w:type="pct"/>
            <w:tcBorders>
              <w:top w:val="nil"/>
              <w:left w:val="nil"/>
              <w:bottom w:val="nil"/>
              <w:right w:val="nil"/>
            </w:tcBorders>
          </w:tcPr>
          <w:p w14:paraId="16154297" w14:textId="4E2531D2" w:rsidR="00B5314A" w:rsidRPr="002D03D8" w:rsidRDefault="00B5314A" w:rsidP="00B5314A">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w:t>
            </w:r>
          </w:p>
        </w:tc>
        <w:tc>
          <w:tcPr>
            <w:tcW w:w="373" w:type="pct"/>
            <w:tcBorders>
              <w:top w:val="nil"/>
              <w:left w:val="nil"/>
              <w:bottom w:val="nil"/>
              <w:right w:val="nil"/>
            </w:tcBorders>
          </w:tcPr>
          <w:p w14:paraId="48A86436" w14:textId="03F529EC" w:rsidR="00B5314A" w:rsidRPr="002D03D8" w:rsidRDefault="00B5314A" w:rsidP="00B5314A">
            <w:pPr>
              <w:tabs>
                <w:tab w:val="decimal" w:pos="500"/>
              </w:tabs>
              <w:spacing w:line="240" w:lineRule="exact"/>
              <w:ind w:left="-119" w:right="-152"/>
              <w:rPr>
                <w:rFonts w:ascii="CordiaUPC" w:hAnsi="CordiaUPC" w:cs="CordiaUPC"/>
                <w:sz w:val="24"/>
                <w:szCs w:val="24"/>
              </w:rPr>
            </w:pPr>
            <w:r w:rsidRPr="002D03D8">
              <w:rPr>
                <w:rFonts w:ascii="CordiaUPC" w:hAnsi="CordiaUPC" w:cs="CordiaUPC"/>
                <w:sz w:val="24"/>
                <w:szCs w:val="24"/>
              </w:rPr>
              <w:t>-</w:t>
            </w:r>
          </w:p>
        </w:tc>
        <w:tc>
          <w:tcPr>
            <w:tcW w:w="404" w:type="pct"/>
            <w:gridSpan w:val="2"/>
            <w:tcBorders>
              <w:top w:val="nil"/>
              <w:left w:val="nil"/>
              <w:bottom w:val="nil"/>
              <w:right w:val="nil"/>
            </w:tcBorders>
          </w:tcPr>
          <w:p w14:paraId="7F193EC9" w14:textId="77777777" w:rsidR="00B5314A" w:rsidRPr="002D03D8" w:rsidRDefault="00B5314A" w:rsidP="00B5314A">
            <w:pPr>
              <w:tabs>
                <w:tab w:val="decimal" w:pos="520"/>
              </w:tabs>
              <w:spacing w:line="240" w:lineRule="exact"/>
              <w:ind w:left="-119" w:right="-152"/>
              <w:rPr>
                <w:rFonts w:ascii="CordiaUPC" w:hAnsi="CordiaUPC" w:cs="CordiaUPC"/>
                <w:sz w:val="24"/>
                <w:szCs w:val="24"/>
              </w:rPr>
            </w:pPr>
            <w:r w:rsidRPr="002D03D8">
              <w:rPr>
                <w:rFonts w:ascii="CordiaUPC" w:hAnsi="CordiaUPC" w:cs="CordiaUPC"/>
                <w:sz w:val="24"/>
                <w:szCs w:val="24"/>
              </w:rPr>
              <w:t>-</w:t>
            </w:r>
          </w:p>
        </w:tc>
        <w:tc>
          <w:tcPr>
            <w:tcW w:w="376" w:type="pct"/>
            <w:tcBorders>
              <w:top w:val="nil"/>
              <w:left w:val="nil"/>
              <w:bottom w:val="nil"/>
              <w:right w:val="nil"/>
            </w:tcBorders>
          </w:tcPr>
          <w:p w14:paraId="068A96B1" w14:textId="77777777" w:rsidR="00B5314A" w:rsidRPr="002D03D8" w:rsidRDefault="00B5314A" w:rsidP="00B5314A">
            <w:pPr>
              <w:tabs>
                <w:tab w:val="decimal" w:pos="433"/>
              </w:tabs>
              <w:spacing w:line="240" w:lineRule="exact"/>
              <w:ind w:left="-108" w:right="-86"/>
              <w:jc w:val="center"/>
              <w:rPr>
                <w:rFonts w:ascii="CordiaUPC" w:hAnsi="CordiaUPC" w:cs="CordiaUPC"/>
                <w:sz w:val="24"/>
                <w:szCs w:val="24"/>
              </w:rPr>
            </w:pPr>
            <w:r w:rsidRPr="002D03D8">
              <w:rPr>
                <w:rFonts w:ascii="CordiaUPC" w:hAnsi="CordiaUPC" w:cs="CordiaUPC"/>
                <w:sz w:val="24"/>
                <w:szCs w:val="24"/>
              </w:rPr>
              <w:t>10,196</w:t>
            </w:r>
          </w:p>
        </w:tc>
        <w:tc>
          <w:tcPr>
            <w:tcW w:w="365" w:type="pct"/>
            <w:tcBorders>
              <w:top w:val="nil"/>
              <w:left w:val="nil"/>
              <w:bottom w:val="nil"/>
              <w:right w:val="nil"/>
            </w:tcBorders>
          </w:tcPr>
          <w:p w14:paraId="0DC3A68C" w14:textId="77777777" w:rsidR="00B5314A" w:rsidRPr="002D03D8" w:rsidRDefault="00B5314A" w:rsidP="00B5314A">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10,196</w:t>
            </w:r>
          </w:p>
        </w:tc>
      </w:tr>
      <w:tr w:rsidR="00B5314A" w:rsidRPr="002D03D8" w14:paraId="003E0175" w14:textId="77777777" w:rsidTr="00333385">
        <w:tc>
          <w:tcPr>
            <w:tcW w:w="1018" w:type="pct"/>
            <w:tcBorders>
              <w:top w:val="nil"/>
              <w:left w:val="nil"/>
              <w:bottom w:val="nil"/>
              <w:right w:val="nil"/>
            </w:tcBorders>
          </w:tcPr>
          <w:p w14:paraId="1063A045" w14:textId="77777777" w:rsidR="00B5314A" w:rsidRPr="002D03D8" w:rsidRDefault="00B5314A" w:rsidP="00B5314A">
            <w:pPr>
              <w:spacing w:line="240" w:lineRule="exact"/>
              <w:ind w:left="-9" w:right="-106" w:firstLine="18"/>
              <w:rPr>
                <w:rFonts w:ascii="CordiaUPC" w:hAnsi="CordiaUPC" w:cs="CordiaUPC"/>
                <w:sz w:val="24"/>
                <w:szCs w:val="24"/>
              </w:rPr>
            </w:pPr>
            <w:r w:rsidRPr="002D03D8">
              <w:rPr>
                <w:rFonts w:ascii="CordiaUPC" w:hAnsi="CordiaUPC" w:cs="CordiaUPC" w:hint="cs"/>
                <w:sz w:val="24"/>
                <w:szCs w:val="24"/>
              </w:rPr>
              <w:t xml:space="preserve">Bills of exchange </w:t>
            </w:r>
            <w:r w:rsidRPr="002D03D8">
              <w:rPr>
                <w:rFonts w:ascii="CordiaUPC" w:hAnsi="CordiaUPC" w:cs="CordiaUPC" w:hint="cs"/>
                <w:sz w:val="20"/>
                <w:vertAlign w:val="superscript"/>
                <w:cs/>
              </w:rPr>
              <w:t>(</w:t>
            </w:r>
            <w:r w:rsidRPr="002D03D8">
              <w:rPr>
                <w:rFonts w:ascii="CordiaUPC" w:hAnsi="CordiaUPC" w:cs="CordiaUPC" w:hint="cs"/>
                <w:sz w:val="20"/>
                <w:vertAlign w:val="superscript"/>
              </w:rPr>
              <w:t>3</w:t>
            </w:r>
            <w:r w:rsidRPr="002D03D8">
              <w:rPr>
                <w:rFonts w:ascii="CordiaUPC" w:hAnsi="CordiaUPC" w:cs="CordiaUPC" w:hint="cs"/>
                <w:sz w:val="20"/>
                <w:vertAlign w:val="superscript"/>
                <w:cs/>
              </w:rPr>
              <w:t>)</w:t>
            </w:r>
            <w:r w:rsidRPr="002D03D8">
              <w:rPr>
                <w:rFonts w:ascii="CordiaUPC" w:hAnsi="CordiaUPC" w:cs="CordiaUPC"/>
                <w:sz w:val="24"/>
                <w:szCs w:val="24"/>
              </w:rPr>
              <w:t xml:space="preserve"> </w:t>
            </w:r>
            <w:r w:rsidRPr="002D03D8">
              <w:rPr>
                <w:rFonts w:ascii="CordiaUPC" w:hAnsi="CordiaUPC" w:cs="CordiaUPC" w:hint="cs"/>
                <w:sz w:val="24"/>
                <w:szCs w:val="24"/>
              </w:rPr>
              <w:t>and</w:t>
            </w:r>
          </w:p>
          <w:p w14:paraId="59083BD9" w14:textId="77777777" w:rsidR="00B5314A" w:rsidRPr="002D03D8" w:rsidRDefault="00B5314A" w:rsidP="00B5314A">
            <w:pPr>
              <w:spacing w:line="240" w:lineRule="exact"/>
              <w:ind w:left="-9" w:right="-106" w:firstLine="18"/>
              <w:rPr>
                <w:rFonts w:ascii="CordiaUPC" w:hAnsi="CordiaUPC" w:cs="CordiaUPC"/>
                <w:sz w:val="24"/>
                <w:szCs w:val="24"/>
              </w:rPr>
            </w:pPr>
            <w:r w:rsidRPr="002D03D8">
              <w:rPr>
                <w:rFonts w:ascii="CordiaUPC" w:hAnsi="CordiaUPC" w:cs="CordiaUPC"/>
                <w:sz w:val="24"/>
                <w:szCs w:val="24"/>
              </w:rPr>
              <w:t xml:space="preserve">   </w:t>
            </w:r>
            <w:r w:rsidRPr="002D03D8">
              <w:rPr>
                <w:rFonts w:ascii="CordiaUPC" w:hAnsi="CordiaUPC" w:cs="CordiaUPC" w:hint="cs"/>
                <w:sz w:val="24"/>
                <w:szCs w:val="24"/>
              </w:rPr>
              <w:t>promissory notes</w:t>
            </w:r>
          </w:p>
        </w:tc>
        <w:tc>
          <w:tcPr>
            <w:tcW w:w="370" w:type="pct"/>
            <w:tcBorders>
              <w:top w:val="nil"/>
              <w:left w:val="nil"/>
              <w:bottom w:val="nil"/>
              <w:right w:val="nil"/>
            </w:tcBorders>
          </w:tcPr>
          <w:p w14:paraId="2BECEA4C" w14:textId="0C2C97C5" w:rsidR="00B5314A" w:rsidRPr="002D03D8" w:rsidRDefault="00B5314A" w:rsidP="00D8255C">
            <w:pPr>
              <w:spacing w:line="240" w:lineRule="exact"/>
              <w:ind w:left="-120" w:right="-100"/>
              <w:jc w:val="center"/>
              <w:rPr>
                <w:rFonts w:ascii="CordiaUPC" w:hAnsi="CordiaUPC" w:cs="CordiaUPC"/>
                <w:sz w:val="24"/>
                <w:szCs w:val="24"/>
                <w:lang w:val="en-US"/>
              </w:rPr>
            </w:pPr>
            <w:r w:rsidRPr="002D03D8">
              <w:rPr>
                <w:rFonts w:ascii="CordiaUPC" w:hAnsi="CordiaUPC" w:cs="CordiaUPC"/>
                <w:sz w:val="24"/>
                <w:szCs w:val="24"/>
                <w:lang w:val="en-US"/>
              </w:rPr>
              <w:t>THB</w:t>
            </w:r>
          </w:p>
        </w:tc>
        <w:tc>
          <w:tcPr>
            <w:tcW w:w="854" w:type="pct"/>
            <w:tcBorders>
              <w:top w:val="nil"/>
              <w:left w:val="nil"/>
              <w:bottom w:val="nil"/>
              <w:right w:val="nil"/>
            </w:tcBorders>
          </w:tcPr>
          <w:p w14:paraId="3AE51FC1" w14:textId="77777777" w:rsidR="00B5314A" w:rsidRPr="002D03D8" w:rsidRDefault="00B5314A" w:rsidP="00B5314A">
            <w:pPr>
              <w:spacing w:line="240" w:lineRule="exact"/>
              <w:ind w:left="-120" w:right="-100"/>
              <w:jc w:val="center"/>
              <w:rPr>
                <w:rFonts w:ascii="CordiaUPC" w:hAnsi="CordiaUPC" w:cs="CordiaUPC"/>
                <w:sz w:val="24"/>
                <w:szCs w:val="24"/>
              </w:rPr>
            </w:pPr>
            <w:r w:rsidRPr="002D03D8">
              <w:rPr>
                <w:rFonts w:ascii="CordiaUPC" w:hAnsi="CordiaUPC" w:cs="CordiaUPC" w:hint="cs"/>
                <w:sz w:val="24"/>
                <w:szCs w:val="24"/>
              </w:rPr>
              <w:t>2.15 and</w:t>
            </w:r>
          </w:p>
          <w:p w14:paraId="03000728" w14:textId="77777777" w:rsidR="00B5314A" w:rsidRPr="002D03D8" w:rsidRDefault="00B5314A" w:rsidP="00B5314A">
            <w:pPr>
              <w:spacing w:line="240" w:lineRule="exact"/>
              <w:ind w:left="-120" w:right="-100"/>
              <w:jc w:val="center"/>
              <w:rPr>
                <w:rFonts w:ascii="CordiaUPC" w:hAnsi="CordiaUPC" w:cs="CordiaUPC"/>
                <w:sz w:val="24"/>
                <w:szCs w:val="24"/>
                <w:cs/>
              </w:rPr>
            </w:pPr>
            <w:r w:rsidRPr="002D03D8">
              <w:rPr>
                <w:rFonts w:ascii="CordiaUPC" w:hAnsi="CordiaUPC" w:cs="CordiaUPC" w:hint="cs"/>
                <w:sz w:val="24"/>
                <w:szCs w:val="24"/>
              </w:rPr>
              <w:t>0.05</w:t>
            </w:r>
            <w:r w:rsidRPr="002D03D8">
              <w:rPr>
                <w:rFonts w:ascii="CordiaUPC" w:hAnsi="CordiaUPC" w:cs="CordiaUPC" w:hint="cs"/>
                <w:sz w:val="24"/>
                <w:szCs w:val="24"/>
                <w:cs/>
                <w:lang w:bidi="th-TH"/>
              </w:rPr>
              <w:t xml:space="preserve"> </w:t>
            </w:r>
            <w:r w:rsidRPr="002D03D8">
              <w:rPr>
                <w:rFonts w:ascii="CordiaUPC" w:hAnsi="CordiaUPC" w:cs="CordiaUPC" w:hint="cs"/>
                <w:sz w:val="24"/>
                <w:szCs w:val="24"/>
              </w:rPr>
              <w:t>-</w:t>
            </w:r>
            <w:r w:rsidRPr="002D03D8">
              <w:rPr>
                <w:rFonts w:ascii="CordiaUPC" w:hAnsi="CordiaUPC" w:cs="CordiaUPC" w:hint="cs"/>
                <w:sz w:val="24"/>
                <w:szCs w:val="24"/>
                <w:cs/>
                <w:lang w:bidi="th-TH"/>
              </w:rPr>
              <w:t xml:space="preserve"> </w:t>
            </w:r>
            <w:r w:rsidRPr="002D03D8">
              <w:rPr>
                <w:rFonts w:ascii="CordiaUPC" w:hAnsi="CordiaUPC" w:cs="CordiaUPC" w:hint="cs"/>
                <w:sz w:val="24"/>
                <w:szCs w:val="24"/>
              </w:rPr>
              <w:t>2.50</w:t>
            </w:r>
          </w:p>
        </w:tc>
        <w:tc>
          <w:tcPr>
            <w:tcW w:w="489" w:type="pct"/>
            <w:tcBorders>
              <w:top w:val="nil"/>
              <w:left w:val="nil"/>
              <w:bottom w:val="nil"/>
              <w:right w:val="nil"/>
            </w:tcBorders>
          </w:tcPr>
          <w:p w14:paraId="331F4D6B" w14:textId="77777777" w:rsidR="00B5314A" w:rsidRPr="002D03D8" w:rsidRDefault="00B5314A" w:rsidP="00B5314A">
            <w:pPr>
              <w:spacing w:line="240" w:lineRule="exact"/>
              <w:ind w:left="-108" w:right="-93"/>
              <w:jc w:val="center"/>
              <w:rPr>
                <w:rFonts w:ascii="CordiaUPC" w:hAnsi="CordiaUPC" w:cs="CordiaUPC"/>
                <w:sz w:val="24"/>
                <w:szCs w:val="24"/>
                <w:cs/>
              </w:rPr>
            </w:pPr>
            <w:r w:rsidRPr="002D03D8">
              <w:rPr>
                <w:rFonts w:ascii="CordiaUPC" w:hAnsi="CordiaUPC" w:cs="CordiaUPC" w:hint="cs"/>
                <w:sz w:val="24"/>
                <w:szCs w:val="24"/>
              </w:rPr>
              <w:t>At call and</w:t>
            </w:r>
            <w:r w:rsidRPr="002D03D8">
              <w:rPr>
                <w:rFonts w:ascii="CordiaUPC" w:hAnsi="CordiaUPC" w:cs="CordiaUPC"/>
                <w:sz w:val="24"/>
                <w:szCs w:val="24"/>
              </w:rPr>
              <w:t xml:space="preserve"> </w:t>
            </w:r>
            <w:r w:rsidRPr="002D03D8">
              <w:rPr>
                <w:rFonts w:ascii="CordiaUPC" w:hAnsi="CordiaUPC" w:cs="CordiaUPC" w:hint="cs"/>
                <w:sz w:val="24"/>
                <w:szCs w:val="24"/>
              </w:rPr>
              <w:t>2012</w:t>
            </w:r>
          </w:p>
        </w:tc>
        <w:tc>
          <w:tcPr>
            <w:tcW w:w="374" w:type="pct"/>
            <w:tcBorders>
              <w:top w:val="nil"/>
              <w:left w:val="nil"/>
              <w:right w:val="nil"/>
            </w:tcBorders>
          </w:tcPr>
          <w:p w14:paraId="52E9CB14" w14:textId="6F55F409" w:rsidR="00B5314A" w:rsidRPr="002D03D8" w:rsidRDefault="00B5314A" w:rsidP="00B5314A">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9</w:t>
            </w:r>
          </w:p>
        </w:tc>
        <w:tc>
          <w:tcPr>
            <w:tcW w:w="376" w:type="pct"/>
            <w:tcBorders>
              <w:top w:val="nil"/>
              <w:left w:val="nil"/>
              <w:right w:val="nil"/>
            </w:tcBorders>
          </w:tcPr>
          <w:p w14:paraId="6E209A80" w14:textId="4F7FEB0A" w:rsidR="00B5314A" w:rsidRPr="002D03D8" w:rsidRDefault="00B5314A" w:rsidP="00B5314A">
            <w:pPr>
              <w:tabs>
                <w:tab w:val="decimal" w:pos="488"/>
              </w:tabs>
              <w:spacing w:line="240" w:lineRule="exact"/>
              <w:ind w:left="-119" w:right="-152"/>
              <w:rPr>
                <w:rFonts w:ascii="CordiaUPC" w:hAnsi="CordiaUPC" w:cs="CordiaUPC"/>
                <w:sz w:val="24"/>
                <w:szCs w:val="24"/>
                <w:cs/>
                <w:lang w:bidi="th-TH"/>
              </w:rPr>
            </w:pPr>
            <w:r w:rsidRPr="002D03D8">
              <w:rPr>
                <w:rFonts w:ascii="CordiaUPC" w:hAnsi="CordiaUPC" w:cs="CordiaUPC"/>
                <w:sz w:val="24"/>
                <w:szCs w:val="24"/>
              </w:rPr>
              <w:t>-</w:t>
            </w:r>
          </w:p>
        </w:tc>
        <w:tc>
          <w:tcPr>
            <w:tcW w:w="373" w:type="pct"/>
            <w:tcBorders>
              <w:top w:val="nil"/>
              <w:left w:val="nil"/>
              <w:right w:val="nil"/>
            </w:tcBorders>
          </w:tcPr>
          <w:p w14:paraId="73D41157" w14:textId="7968BC84" w:rsidR="00B5314A" w:rsidRPr="002D03D8" w:rsidRDefault="00B5314A" w:rsidP="00B5314A">
            <w:pPr>
              <w:tabs>
                <w:tab w:val="decimal" w:pos="500"/>
              </w:tabs>
              <w:spacing w:line="240" w:lineRule="exact"/>
              <w:ind w:left="-119" w:right="-152"/>
              <w:rPr>
                <w:rFonts w:ascii="CordiaUPC" w:hAnsi="CordiaUPC" w:cs="CordiaUPC"/>
                <w:sz w:val="24"/>
                <w:szCs w:val="24"/>
              </w:rPr>
            </w:pPr>
            <w:r w:rsidRPr="002D03D8">
              <w:rPr>
                <w:rFonts w:ascii="CordiaUPC" w:hAnsi="CordiaUPC" w:cs="CordiaUPC"/>
                <w:sz w:val="24"/>
                <w:szCs w:val="24"/>
              </w:rPr>
              <w:t>9</w:t>
            </w:r>
          </w:p>
        </w:tc>
        <w:tc>
          <w:tcPr>
            <w:tcW w:w="404" w:type="pct"/>
            <w:gridSpan w:val="2"/>
            <w:tcBorders>
              <w:top w:val="nil"/>
              <w:left w:val="nil"/>
              <w:right w:val="nil"/>
            </w:tcBorders>
          </w:tcPr>
          <w:p w14:paraId="29AA25BA" w14:textId="77777777" w:rsidR="00B5314A" w:rsidRPr="002D03D8" w:rsidRDefault="00B5314A" w:rsidP="00B5314A">
            <w:pPr>
              <w:tabs>
                <w:tab w:val="decimal" w:pos="520"/>
              </w:tabs>
              <w:spacing w:line="240" w:lineRule="exact"/>
              <w:ind w:left="-119" w:right="-152"/>
              <w:rPr>
                <w:rFonts w:ascii="CordiaUPC" w:hAnsi="CordiaUPC" w:cs="CordiaUPC"/>
                <w:sz w:val="24"/>
                <w:szCs w:val="24"/>
              </w:rPr>
            </w:pPr>
            <w:r w:rsidRPr="002D03D8">
              <w:rPr>
                <w:rFonts w:ascii="CordiaUPC" w:hAnsi="CordiaUPC" w:cs="CordiaUPC"/>
                <w:sz w:val="24"/>
                <w:szCs w:val="24"/>
              </w:rPr>
              <w:t>9</w:t>
            </w:r>
          </w:p>
        </w:tc>
        <w:tc>
          <w:tcPr>
            <w:tcW w:w="376" w:type="pct"/>
            <w:tcBorders>
              <w:top w:val="nil"/>
              <w:left w:val="nil"/>
              <w:right w:val="nil"/>
            </w:tcBorders>
          </w:tcPr>
          <w:p w14:paraId="7F76126E" w14:textId="77777777" w:rsidR="00B5314A" w:rsidRPr="002D03D8" w:rsidRDefault="00B5314A" w:rsidP="00B5314A">
            <w:pPr>
              <w:tabs>
                <w:tab w:val="decimal" w:pos="433"/>
              </w:tabs>
              <w:spacing w:line="240" w:lineRule="exact"/>
              <w:ind w:left="-108" w:right="-86"/>
              <w:jc w:val="center"/>
              <w:rPr>
                <w:rFonts w:ascii="CordiaUPC" w:hAnsi="CordiaUPC" w:cs="CordiaUPC"/>
                <w:sz w:val="24"/>
                <w:szCs w:val="24"/>
              </w:rPr>
            </w:pPr>
            <w:r w:rsidRPr="002D03D8">
              <w:rPr>
                <w:rFonts w:ascii="CordiaUPC" w:hAnsi="CordiaUPC" w:cs="CordiaUPC"/>
                <w:sz w:val="24"/>
                <w:szCs w:val="24"/>
              </w:rPr>
              <w:t>-</w:t>
            </w:r>
          </w:p>
        </w:tc>
        <w:tc>
          <w:tcPr>
            <w:tcW w:w="365" w:type="pct"/>
            <w:tcBorders>
              <w:top w:val="nil"/>
              <w:left w:val="nil"/>
              <w:right w:val="nil"/>
            </w:tcBorders>
          </w:tcPr>
          <w:p w14:paraId="6FADF933" w14:textId="77777777" w:rsidR="00B5314A" w:rsidRPr="002D03D8" w:rsidRDefault="00B5314A" w:rsidP="00B5314A">
            <w:pPr>
              <w:tabs>
                <w:tab w:val="decimal" w:pos="488"/>
              </w:tabs>
              <w:spacing w:line="240" w:lineRule="exact"/>
              <w:ind w:left="-119" w:right="-152"/>
              <w:rPr>
                <w:rFonts w:ascii="CordiaUPC" w:hAnsi="CordiaUPC" w:cs="CordiaUPC"/>
                <w:sz w:val="24"/>
                <w:szCs w:val="24"/>
              </w:rPr>
            </w:pPr>
            <w:r w:rsidRPr="002D03D8">
              <w:rPr>
                <w:rFonts w:ascii="CordiaUPC" w:hAnsi="CordiaUPC" w:cs="CordiaUPC"/>
                <w:sz w:val="24"/>
                <w:szCs w:val="24"/>
              </w:rPr>
              <w:t>9</w:t>
            </w:r>
          </w:p>
        </w:tc>
      </w:tr>
      <w:tr w:rsidR="00B5314A" w:rsidRPr="002D03D8" w14:paraId="0D3B83C7" w14:textId="77777777" w:rsidTr="00333385">
        <w:tc>
          <w:tcPr>
            <w:tcW w:w="1018" w:type="pct"/>
            <w:tcBorders>
              <w:top w:val="nil"/>
              <w:left w:val="nil"/>
              <w:bottom w:val="nil"/>
              <w:right w:val="nil"/>
            </w:tcBorders>
            <w:vAlign w:val="bottom"/>
          </w:tcPr>
          <w:p w14:paraId="65CA9694" w14:textId="77777777" w:rsidR="00B5314A" w:rsidRPr="002D03D8" w:rsidRDefault="00B5314A" w:rsidP="00B5314A">
            <w:pPr>
              <w:spacing w:line="240" w:lineRule="exact"/>
              <w:ind w:left="-9" w:right="-562" w:firstLine="18"/>
              <w:jc w:val="thaiDistribute"/>
              <w:rPr>
                <w:rFonts w:ascii="CordiaUPC" w:hAnsi="CordiaUPC" w:cs="CordiaUPC"/>
                <w:sz w:val="24"/>
                <w:szCs w:val="24"/>
                <w:lang w:val="en-US"/>
              </w:rPr>
            </w:pPr>
            <w:r w:rsidRPr="002D03D8">
              <w:rPr>
                <w:rFonts w:ascii="CordiaUPC" w:hAnsi="CordiaUPC" w:cs="CordiaUPC" w:hint="cs"/>
                <w:sz w:val="24"/>
                <w:szCs w:val="24"/>
              </w:rPr>
              <w:t>Other borrowings</w:t>
            </w:r>
          </w:p>
        </w:tc>
        <w:tc>
          <w:tcPr>
            <w:tcW w:w="370" w:type="pct"/>
            <w:tcBorders>
              <w:top w:val="nil"/>
              <w:left w:val="nil"/>
              <w:bottom w:val="nil"/>
              <w:right w:val="nil"/>
            </w:tcBorders>
            <w:vAlign w:val="bottom"/>
          </w:tcPr>
          <w:p w14:paraId="27FFAAFF" w14:textId="13CC8F6F" w:rsidR="00B5314A" w:rsidRPr="002D03D8" w:rsidRDefault="00D774B3" w:rsidP="00B5314A">
            <w:pPr>
              <w:spacing w:line="240" w:lineRule="exact"/>
              <w:ind w:left="-120" w:right="-100"/>
              <w:jc w:val="center"/>
              <w:rPr>
                <w:rFonts w:ascii="CordiaUPC" w:hAnsi="CordiaUPC" w:cs="CordiaUPC"/>
                <w:sz w:val="24"/>
                <w:szCs w:val="24"/>
                <w:lang w:val="en-US"/>
              </w:rPr>
            </w:pPr>
            <w:r w:rsidRPr="002D03D8">
              <w:rPr>
                <w:rFonts w:ascii="CordiaUPC" w:hAnsi="CordiaUPC" w:cs="CordiaUPC"/>
                <w:sz w:val="24"/>
                <w:szCs w:val="24"/>
                <w:lang w:val="en-US"/>
              </w:rPr>
              <w:t xml:space="preserve">   </w:t>
            </w:r>
            <w:r w:rsidR="00B5314A" w:rsidRPr="002D03D8">
              <w:rPr>
                <w:rFonts w:ascii="CordiaUPC" w:hAnsi="CordiaUPC" w:cs="CordiaUPC"/>
                <w:sz w:val="24"/>
                <w:szCs w:val="24"/>
                <w:lang w:val="en-US"/>
              </w:rPr>
              <w:t>EUR</w:t>
            </w:r>
            <w:r w:rsidR="00B5314A" w:rsidRPr="002D03D8">
              <w:rPr>
                <w:rFonts w:ascii="CordiaUPC" w:hAnsi="CordiaUPC" w:cs="CordiaUPC" w:hint="cs"/>
                <w:sz w:val="24"/>
                <w:szCs w:val="24"/>
                <w:cs/>
                <w:lang w:val="en-US" w:bidi="th-TH"/>
              </w:rPr>
              <w:t xml:space="preserve"> </w:t>
            </w:r>
            <w:r w:rsidR="00B5314A" w:rsidRPr="002D03D8">
              <w:rPr>
                <w:rFonts w:ascii="CordiaUPC" w:hAnsi="CordiaUPC" w:cs="CordiaUPC" w:hint="cs"/>
                <w:sz w:val="20"/>
                <w:vertAlign w:val="superscript"/>
              </w:rPr>
              <w:t>(</w:t>
            </w:r>
            <w:r w:rsidR="00B5314A" w:rsidRPr="002D03D8">
              <w:rPr>
                <w:rFonts w:ascii="CordiaUPC" w:hAnsi="CordiaUPC" w:cs="CordiaUPC" w:hint="cs"/>
                <w:sz w:val="20"/>
                <w:vertAlign w:val="superscript"/>
                <w:cs/>
                <w:lang w:bidi="th-TH"/>
              </w:rPr>
              <w:t>4</w:t>
            </w:r>
            <w:r w:rsidR="00B5314A" w:rsidRPr="002D03D8">
              <w:rPr>
                <w:rFonts w:ascii="CordiaUPC" w:hAnsi="CordiaUPC" w:cs="CordiaUPC" w:hint="cs"/>
                <w:sz w:val="20"/>
                <w:vertAlign w:val="superscript"/>
              </w:rPr>
              <w:t>)</w:t>
            </w:r>
            <w:r w:rsidR="00B5314A" w:rsidRPr="002D03D8">
              <w:rPr>
                <w:rFonts w:ascii="CordiaUPC" w:hAnsi="CordiaUPC" w:cs="CordiaUPC"/>
                <w:szCs w:val="22"/>
                <w:lang w:val="en-US" w:bidi="th-TH"/>
              </w:rPr>
              <w:t xml:space="preserve">   </w:t>
            </w:r>
          </w:p>
        </w:tc>
        <w:tc>
          <w:tcPr>
            <w:tcW w:w="854" w:type="pct"/>
            <w:tcBorders>
              <w:top w:val="nil"/>
              <w:left w:val="nil"/>
              <w:bottom w:val="nil"/>
              <w:right w:val="nil"/>
            </w:tcBorders>
            <w:vAlign w:val="bottom"/>
          </w:tcPr>
          <w:p w14:paraId="164FCAD6" w14:textId="77777777" w:rsidR="00B5314A" w:rsidRPr="002D03D8" w:rsidRDefault="00B5314A" w:rsidP="00B5314A">
            <w:pPr>
              <w:spacing w:line="240" w:lineRule="exact"/>
              <w:ind w:left="-120" w:right="-100"/>
              <w:jc w:val="center"/>
              <w:rPr>
                <w:rFonts w:ascii="CordiaUPC" w:hAnsi="CordiaUPC" w:cs="CordiaUPC"/>
                <w:sz w:val="24"/>
                <w:szCs w:val="24"/>
              </w:rPr>
            </w:pPr>
            <w:r w:rsidRPr="002D03D8">
              <w:rPr>
                <w:rFonts w:ascii="CordiaUPC" w:hAnsi="CordiaUPC" w:cs="CordiaUPC" w:hint="cs"/>
                <w:sz w:val="24"/>
                <w:szCs w:val="24"/>
              </w:rPr>
              <w:t>0.75</w:t>
            </w:r>
          </w:p>
        </w:tc>
        <w:tc>
          <w:tcPr>
            <w:tcW w:w="489" w:type="pct"/>
            <w:tcBorders>
              <w:top w:val="nil"/>
              <w:left w:val="nil"/>
              <w:bottom w:val="nil"/>
              <w:right w:val="nil"/>
            </w:tcBorders>
            <w:vAlign w:val="bottom"/>
          </w:tcPr>
          <w:p w14:paraId="0E253130" w14:textId="77777777" w:rsidR="00B5314A" w:rsidRPr="002D03D8" w:rsidRDefault="00B5314A" w:rsidP="00B5314A">
            <w:pPr>
              <w:spacing w:line="240" w:lineRule="exact"/>
              <w:ind w:left="-109" w:right="-93"/>
              <w:jc w:val="center"/>
              <w:rPr>
                <w:rFonts w:ascii="CordiaUPC" w:hAnsi="CordiaUPC" w:cs="CordiaUPC"/>
                <w:sz w:val="24"/>
                <w:szCs w:val="24"/>
                <w:lang w:val="en-US"/>
              </w:rPr>
            </w:pPr>
            <w:r w:rsidRPr="002D03D8">
              <w:rPr>
                <w:rFonts w:ascii="CordiaUPC" w:hAnsi="CordiaUPC" w:cs="CordiaUPC" w:hint="cs"/>
                <w:sz w:val="24"/>
                <w:szCs w:val="24"/>
              </w:rPr>
              <w:t>2031</w:t>
            </w:r>
          </w:p>
        </w:tc>
        <w:tc>
          <w:tcPr>
            <w:tcW w:w="374" w:type="pct"/>
            <w:tcBorders>
              <w:left w:val="nil"/>
              <w:right w:val="nil"/>
            </w:tcBorders>
          </w:tcPr>
          <w:p w14:paraId="43DCAFD1" w14:textId="421504A5" w:rsidR="00B5314A" w:rsidRPr="002D03D8" w:rsidRDefault="00B5314A" w:rsidP="00B5314A">
            <w:pPr>
              <w:pBdr>
                <w:bottom w:val="single" w:sz="4" w:space="1" w:color="auto"/>
              </w:pBdr>
              <w:tabs>
                <w:tab w:val="decimal" w:pos="492"/>
              </w:tabs>
              <w:spacing w:line="240" w:lineRule="exact"/>
              <w:ind w:right="-86"/>
              <w:rPr>
                <w:rFonts w:ascii="CordiaUPC" w:hAnsi="CordiaUPC" w:cs="CordiaUPC"/>
                <w:sz w:val="24"/>
                <w:szCs w:val="24"/>
              </w:rPr>
            </w:pPr>
            <w:r w:rsidRPr="002D03D8">
              <w:rPr>
                <w:rFonts w:ascii="CordiaUPC" w:hAnsi="CordiaUPC" w:cs="CordiaUPC"/>
                <w:sz w:val="24"/>
                <w:szCs w:val="24"/>
              </w:rPr>
              <w:t>-</w:t>
            </w:r>
          </w:p>
        </w:tc>
        <w:tc>
          <w:tcPr>
            <w:tcW w:w="376" w:type="pct"/>
            <w:tcBorders>
              <w:left w:val="nil"/>
              <w:right w:val="nil"/>
            </w:tcBorders>
          </w:tcPr>
          <w:p w14:paraId="0451B34E" w14:textId="3B600EF9" w:rsidR="00B5314A" w:rsidRPr="002D03D8" w:rsidRDefault="00B5314A" w:rsidP="00B5314A">
            <w:pPr>
              <w:pBdr>
                <w:bottom w:val="single" w:sz="4" w:space="1" w:color="auto"/>
              </w:pBdr>
              <w:tabs>
                <w:tab w:val="decimal" w:pos="498"/>
              </w:tabs>
              <w:spacing w:line="240" w:lineRule="exact"/>
              <w:ind w:right="-86"/>
              <w:rPr>
                <w:rFonts w:ascii="CordiaUPC" w:hAnsi="CordiaUPC" w:cs="CordiaUPC"/>
                <w:sz w:val="24"/>
                <w:szCs w:val="24"/>
                <w:cs/>
                <w:lang w:bidi="th-TH"/>
              </w:rPr>
            </w:pPr>
            <w:r w:rsidRPr="002D03D8">
              <w:rPr>
                <w:rFonts w:ascii="CordiaUPC" w:hAnsi="CordiaUPC" w:cs="CordiaUPC"/>
                <w:sz w:val="24"/>
                <w:szCs w:val="24"/>
              </w:rPr>
              <w:t>41</w:t>
            </w:r>
          </w:p>
        </w:tc>
        <w:tc>
          <w:tcPr>
            <w:tcW w:w="373" w:type="pct"/>
            <w:tcBorders>
              <w:left w:val="nil"/>
              <w:right w:val="nil"/>
            </w:tcBorders>
          </w:tcPr>
          <w:p w14:paraId="4D586AA9" w14:textId="6F2B48E9" w:rsidR="00B5314A" w:rsidRPr="002D03D8" w:rsidRDefault="00B5314A" w:rsidP="00B5314A">
            <w:pPr>
              <w:pBdr>
                <w:bottom w:val="single" w:sz="4" w:space="1" w:color="auto"/>
              </w:pBdr>
              <w:tabs>
                <w:tab w:val="decimal" w:pos="512"/>
              </w:tabs>
              <w:spacing w:line="240" w:lineRule="exact"/>
              <w:ind w:right="-86"/>
              <w:rPr>
                <w:rFonts w:ascii="CordiaUPC" w:hAnsi="CordiaUPC" w:cs="CordiaUPC"/>
                <w:sz w:val="24"/>
                <w:szCs w:val="24"/>
              </w:rPr>
            </w:pPr>
            <w:r w:rsidRPr="002D03D8">
              <w:rPr>
                <w:rFonts w:ascii="CordiaUPC" w:hAnsi="CordiaUPC" w:cs="CordiaUPC"/>
                <w:sz w:val="24"/>
                <w:szCs w:val="24"/>
              </w:rPr>
              <w:t>41</w:t>
            </w:r>
          </w:p>
        </w:tc>
        <w:tc>
          <w:tcPr>
            <w:tcW w:w="404" w:type="pct"/>
            <w:gridSpan w:val="2"/>
            <w:tcBorders>
              <w:left w:val="nil"/>
              <w:right w:val="nil"/>
            </w:tcBorders>
          </w:tcPr>
          <w:p w14:paraId="5400BF7E" w14:textId="77777777" w:rsidR="00B5314A" w:rsidRPr="002D03D8" w:rsidRDefault="00B5314A" w:rsidP="00B5314A">
            <w:pPr>
              <w:pBdr>
                <w:bottom w:val="single" w:sz="4" w:space="1" w:color="auto"/>
              </w:pBdr>
              <w:tabs>
                <w:tab w:val="decimal" w:pos="520"/>
              </w:tabs>
              <w:spacing w:line="240" w:lineRule="exact"/>
              <w:ind w:right="-86"/>
              <w:rPr>
                <w:rFonts w:ascii="CordiaUPC" w:hAnsi="CordiaUPC" w:cs="CordiaUPC"/>
                <w:sz w:val="24"/>
                <w:szCs w:val="24"/>
              </w:rPr>
            </w:pPr>
            <w:r w:rsidRPr="002D03D8">
              <w:rPr>
                <w:rFonts w:ascii="CordiaUPC" w:hAnsi="CordiaUPC" w:cs="CordiaUPC"/>
                <w:sz w:val="24"/>
                <w:szCs w:val="24"/>
              </w:rPr>
              <w:t>-</w:t>
            </w:r>
          </w:p>
        </w:tc>
        <w:tc>
          <w:tcPr>
            <w:tcW w:w="376" w:type="pct"/>
            <w:tcBorders>
              <w:left w:val="nil"/>
              <w:right w:val="nil"/>
            </w:tcBorders>
          </w:tcPr>
          <w:p w14:paraId="3BBF2668" w14:textId="77777777" w:rsidR="00B5314A" w:rsidRPr="002D03D8" w:rsidRDefault="00B5314A" w:rsidP="00B5314A">
            <w:pPr>
              <w:pBdr>
                <w:bottom w:val="single" w:sz="4" w:space="1" w:color="auto"/>
              </w:pBdr>
              <w:tabs>
                <w:tab w:val="decimal" w:pos="524"/>
              </w:tabs>
              <w:spacing w:line="240" w:lineRule="exact"/>
              <w:ind w:right="-86"/>
              <w:rPr>
                <w:rFonts w:ascii="CordiaUPC" w:hAnsi="CordiaUPC" w:cs="CordiaUPC"/>
                <w:sz w:val="24"/>
                <w:szCs w:val="24"/>
              </w:rPr>
            </w:pPr>
            <w:r w:rsidRPr="002D03D8">
              <w:rPr>
                <w:rFonts w:ascii="CordiaUPC" w:hAnsi="CordiaUPC" w:cs="CordiaUPC"/>
                <w:sz w:val="24"/>
                <w:szCs w:val="24"/>
              </w:rPr>
              <w:t>42</w:t>
            </w:r>
          </w:p>
        </w:tc>
        <w:tc>
          <w:tcPr>
            <w:tcW w:w="365" w:type="pct"/>
            <w:tcBorders>
              <w:left w:val="nil"/>
              <w:right w:val="nil"/>
            </w:tcBorders>
          </w:tcPr>
          <w:p w14:paraId="2F313142" w14:textId="77777777" w:rsidR="00B5314A" w:rsidRPr="002D03D8" w:rsidRDefault="00B5314A" w:rsidP="00B5314A">
            <w:pPr>
              <w:pBdr>
                <w:bottom w:val="single" w:sz="4" w:space="1" w:color="auto"/>
              </w:pBdr>
              <w:tabs>
                <w:tab w:val="decimal" w:pos="479"/>
              </w:tabs>
              <w:spacing w:line="240" w:lineRule="exact"/>
              <w:ind w:right="-86"/>
              <w:rPr>
                <w:rFonts w:ascii="CordiaUPC" w:hAnsi="CordiaUPC" w:cs="CordiaUPC"/>
                <w:sz w:val="24"/>
                <w:szCs w:val="24"/>
              </w:rPr>
            </w:pPr>
            <w:r w:rsidRPr="002D03D8">
              <w:rPr>
                <w:rFonts w:ascii="CordiaUPC" w:hAnsi="CordiaUPC" w:cs="CordiaUPC"/>
                <w:sz w:val="24"/>
                <w:szCs w:val="24"/>
              </w:rPr>
              <w:t>42</w:t>
            </w:r>
          </w:p>
        </w:tc>
      </w:tr>
      <w:tr w:rsidR="00B5314A" w:rsidRPr="002D03D8" w14:paraId="4DACFACF" w14:textId="77777777" w:rsidTr="00D86E0F">
        <w:tc>
          <w:tcPr>
            <w:tcW w:w="1018" w:type="pct"/>
            <w:tcBorders>
              <w:top w:val="nil"/>
              <w:left w:val="nil"/>
              <w:bottom w:val="nil"/>
              <w:right w:val="nil"/>
            </w:tcBorders>
            <w:vAlign w:val="bottom"/>
          </w:tcPr>
          <w:p w14:paraId="3F3B11C1" w14:textId="77777777" w:rsidR="00B5314A" w:rsidRPr="002D03D8" w:rsidRDefault="00B5314A" w:rsidP="00B5314A">
            <w:pPr>
              <w:tabs>
                <w:tab w:val="left" w:pos="293"/>
              </w:tabs>
              <w:spacing w:line="240" w:lineRule="exact"/>
              <w:ind w:left="-9" w:right="-292" w:firstLine="18"/>
              <w:rPr>
                <w:rFonts w:ascii="CordiaUPC" w:hAnsi="CordiaUPC" w:cs="CordiaUPC"/>
                <w:b/>
                <w:bCs/>
                <w:spacing w:val="-6"/>
                <w:sz w:val="24"/>
                <w:szCs w:val="24"/>
              </w:rPr>
            </w:pPr>
            <w:r w:rsidRPr="002D03D8">
              <w:rPr>
                <w:rFonts w:ascii="CordiaUPC" w:hAnsi="CordiaUPC" w:cs="CordiaUPC" w:hint="cs"/>
                <w:b/>
                <w:bCs/>
                <w:sz w:val="24"/>
                <w:szCs w:val="24"/>
              </w:rPr>
              <w:t>Total</w:t>
            </w:r>
          </w:p>
        </w:tc>
        <w:tc>
          <w:tcPr>
            <w:tcW w:w="370" w:type="pct"/>
            <w:tcBorders>
              <w:top w:val="nil"/>
              <w:left w:val="nil"/>
              <w:bottom w:val="nil"/>
              <w:right w:val="nil"/>
            </w:tcBorders>
          </w:tcPr>
          <w:p w14:paraId="5824F63F" w14:textId="77777777" w:rsidR="00B5314A" w:rsidRPr="002D03D8" w:rsidRDefault="00B5314A" w:rsidP="00B5314A">
            <w:pPr>
              <w:spacing w:line="240" w:lineRule="exact"/>
              <w:ind w:left="-120" w:right="-100"/>
              <w:jc w:val="center"/>
              <w:rPr>
                <w:rFonts w:ascii="CordiaUPC" w:hAnsi="CordiaUPC" w:cs="CordiaUPC"/>
                <w:b/>
                <w:bCs/>
                <w:sz w:val="24"/>
                <w:szCs w:val="24"/>
              </w:rPr>
            </w:pPr>
          </w:p>
        </w:tc>
        <w:tc>
          <w:tcPr>
            <w:tcW w:w="854" w:type="pct"/>
            <w:tcBorders>
              <w:top w:val="nil"/>
              <w:left w:val="nil"/>
              <w:bottom w:val="nil"/>
              <w:right w:val="nil"/>
            </w:tcBorders>
          </w:tcPr>
          <w:p w14:paraId="1D07C6A0" w14:textId="77777777" w:rsidR="00B5314A" w:rsidRPr="002D03D8" w:rsidRDefault="00B5314A" w:rsidP="00B5314A">
            <w:pPr>
              <w:spacing w:line="240" w:lineRule="exact"/>
              <w:ind w:left="-120" w:right="-100"/>
              <w:jc w:val="center"/>
              <w:rPr>
                <w:rFonts w:ascii="CordiaUPC" w:hAnsi="CordiaUPC" w:cs="CordiaUPC"/>
                <w:b/>
                <w:bCs/>
                <w:sz w:val="24"/>
                <w:szCs w:val="24"/>
              </w:rPr>
            </w:pPr>
          </w:p>
        </w:tc>
        <w:tc>
          <w:tcPr>
            <w:tcW w:w="489" w:type="pct"/>
            <w:tcBorders>
              <w:top w:val="nil"/>
              <w:left w:val="nil"/>
              <w:bottom w:val="nil"/>
              <w:right w:val="nil"/>
            </w:tcBorders>
            <w:vAlign w:val="bottom"/>
          </w:tcPr>
          <w:p w14:paraId="4E5BA5A4" w14:textId="77777777" w:rsidR="00B5314A" w:rsidRPr="002D03D8" w:rsidRDefault="00B5314A" w:rsidP="00B5314A">
            <w:pPr>
              <w:spacing w:line="240" w:lineRule="exact"/>
              <w:ind w:left="-109" w:right="-93"/>
              <w:jc w:val="center"/>
              <w:rPr>
                <w:rFonts w:ascii="CordiaUPC" w:hAnsi="CordiaUPC" w:cs="CordiaUPC"/>
                <w:b/>
                <w:bCs/>
                <w:sz w:val="24"/>
                <w:szCs w:val="24"/>
                <w:lang w:val="en-US"/>
              </w:rPr>
            </w:pPr>
          </w:p>
        </w:tc>
        <w:tc>
          <w:tcPr>
            <w:tcW w:w="374" w:type="pct"/>
            <w:tcBorders>
              <w:left w:val="nil"/>
              <w:right w:val="nil"/>
            </w:tcBorders>
            <w:shd w:val="clear" w:color="auto" w:fill="FFFFFF" w:themeFill="background1"/>
            <w:vAlign w:val="bottom"/>
          </w:tcPr>
          <w:p w14:paraId="2CEE634A" w14:textId="6A990668" w:rsidR="00B5314A" w:rsidRPr="002D03D8" w:rsidRDefault="00B5314A" w:rsidP="00B5314A">
            <w:pPr>
              <w:pBdr>
                <w:bottom w:val="double" w:sz="4" w:space="1" w:color="auto"/>
              </w:pBdr>
              <w:tabs>
                <w:tab w:val="decimal" w:pos="492"/>
              </w:tabs>
              <w:spacing w:line="240" w:lineRule="exact"/>
              <w:ind w:right="-86"/>
              <w:rPr>
                <w:rFonts w:ascii="CordiaUPC" w:hAnsi="CordiaUPC" w:cs="CordiaUPC"/>
                <w:b/>
                <w:bCs/>
                <w:sz w:val="24"/>
                <w:szCs w:val="24"/>
              </w:rPr>
            </w:pPr>
            <w:r w:rsidRPr="002D03D8">
              <w:rPr>
                <w:rFonts w:ascii="CordiaUPC" w:hAnsi="CordiaUPC" w:cs="CordiaUPC"/>
                <w:b/>
                <w:bCs/>
                <w:sz w:val="24"/>
                <w:szCs w:val="24"/>
              </w:rPr>
              <w:t>15,009</w:t>
            </w:r>
          </w:p>
        </w:tc>
        <w:tc>
          <w:tcPr>
            <w:tcW w:w="376" w:type="pct"/>
            <w:tcBorders>
              <w:left w:val="nil"/>
              <w:right w:val="nil"/>
            </w:tcBorders>
            <w:vAlign w:val="bottom"/>
          </w:tcPr>
          <w:p w14:paraId="5063D823" w14:textId="0B97B60D" w:rsidR="00B5314A" w:rsidRPr="002D03D8" w:rsidRDefault="00B5314A" w:rsidP="00B5314A">
            <w:pPr>
              <w:pBdr>
                <w:bottom w:val="double" w:sz="4" w:space="1" w:color="auto"/>
              </w:pBdr>
              <w:tabs>
                <w:tab w:val="decimal" w:pos="498"/>
              </w:tabs>
              <w:spacing w:line="240" w:lineRule="exact"/>
              <w:ind w:right="-86"/>
              <w:rPr>
                <w:rFonts w:ascii="CordiaUPC" w:hAnsi="CordiaUPC" w:cs="CordiaUPC"/>
                <w:b/>
                <w:bCs/>
                <w:sz w:val="24"/>
                <w:szCs w:val="24"/>
                <w:rtl/>
                <w:cs/>
              </w:rPr>
            </w:pPr>
            <w:r w:rsidRPr="002D03D8">
              <w:rPr>
                <w:rFonts w:ascii="CordiaUPC" w:hAnsi="CordiaUPC" w:cs="CordiaUPC"/>
                <w:b/>
                <w:bCs/>
                <w:sz w:val="24"/>
                <w:szCs w:val="24"/>
              </w:rPr>
              <w:t>41</w:t>
            </w:r>
          </w:p>
        </w:tc>
        <w:tc>
          <w:tcPr>
            <w:tcW w:w="373" w:type="pct"/>
            <w:tcBorders>
              <w:left w:val="nil"/>
              <w:right w:val="nil"/>
            </w:tcBorders>
            <w:vAlign w:val="bottom"/>
          </w:tcPr>
          <w:p w14:paraId="216790C8" w14:textId="562FC446" w:rsidR="00B5314A" w:rsidRPr="002D03D8" w:rsidRDefault="00B5314A" w:rsidP="00B5314A">
            <w:pPr>
              <w:pBdr>
                <w:bottom w:val="double" w:sz="4" w:space="1" w:color="auto"/>
              </w:pBdr>
              <w:tabs>
                <w:tab w:val="decimal" w:pos="512"/>
              </w:tabs>
              <w:spacing w:line="240" w:lineRule="exact"/>
              <w:ind w:right="-86"/>
              <w:rPr>
                <w:rFonts w:ascii="CordiaUPC" w:hAnsi="CordiaUPC" w:cs="CordiaUPC"/>
                <w:b/>
                <w:bCs/>
                <w:sz w:val="24"/>
                <w:szCs w:val="24"/>
              </w:rPr>
            </w:pPr>
            <w:r w:rsidRPr="002D03D8">
              <w:rPr>
                <w:rFonts w:ascii="CordiaUPC" w:hAnsi="CordiaUPC" w:cs="CordiaUPC"/>
                <w:b/>
                <w:bCs/>
                <w:sz w:val="24"/>
                <w:szCs w:val="24"/>
              </w:rPr>
              <w:t>15,050</w:t>
            </w:r>
          </w:p>
        </w:tc>
        <w:tc>
          <w:tcPr>
            <w:tcW w:w="404" w:type="pct"/>
            <w:gridSpan w:val="2"/>
            <w:tcBorders>
              <w:left w:val="nil"/>
              <w:right w:val="nil"/>
            </w:tcBorders>
            <w:shd w:val="clear" w:color="auto" w:fill="FFFFFF" w:themeFill="background1"/>
            <w:vAlign w:val="bottom"/>
          </w:tcPr>
          <w:p w14:paraId="1D2A08DF" w14:textId="77777777" w:rsidR="00B5314A" w:rsidRPr="002D03D8" w:rsidRDefault="00B5314A" w:rsidP="00B5314A">
            <w:pPr>
              <w:pBdr>
                <w:bottom w:val="double" w:sz="4" w:space="1" w:color="auto"/>
              </w:pBdr>
              <w:tabs>
                <w:tab w:val="decimal" w:pos="520"/>
              </w:tabs>
              <w:spacing w:line="240" w:lineRule="exact"/>
              <w:ind w:right="-86"/>
              <w:rPr>
                <w:rFonts w:ascii="CordiaUPC" w:hAnsi="CordiaUPC" w:cs="CordiaUPC"/>
                <w:b/>
                <w:bCs/>
                <w:sz w:val="24"/>
                <w:szCs w:val="24"/>
              </w:rPr>
            </w:pPr>
            <w:r w:rsidRPr="002D03D8">
              <w:rPr>
                <w:rFonts w:ascii="CordiaUPC" w:hAnsi="CordiaUPC" w:cs="CordiaUPC"/>
                <w:b/>
                <w:bCs/>
                <w:sz w:val="24"/>
                <w:szCs w:val="24"/>
              </w:rPr>
              <w:t>15,009</w:t>
            </w:r>
          </w:p>
        </w:tc>
        <w:tc>
          <w:tcPr>
            <w:tcW w:w="376" w:type="pct"/>
            <w:tcBorders>
              <w:left w:val="nil"/>
              <w:right w:val="nil"/>
            </w:tcBorders>
            <w:vAlign w:val="bottom"/>
          </w:tcPr>
          <w:p w14:paraId="70A32009" w14:textId="77777777" w:rsidR="00B5314A" w:rsidRPr="002D03D8" w:rsidRDefault="00B5314A" w:rsidP="00B5314A">
            <w:pPr>
              <w:pBdr>
                <w:bottom w:val="double" w:sz="4" w:space="1" w:color="auto"/>
              </w:pBdr>
              <w:tabs>
                <w:tab w:val="decimal" w:pos="524"/>
              </w:tabs>
              <w:spacing w:line="240" w:lineRule="exact"/>
              <w:ind w:right="-86"/>
              <w:rPr>
                <w:rFonts w:ascii="CordiaUPC" w:hAnsi="CordiaUPC" w:cs="CordiaUPC"/>
                <w:b/>
                <w:bCs/>
                <w:sz w:val="24"/>
                <w:szCs w:val="24"/>
                <w:rtl/>
                <w:cs/>
              </w:rPr>
            </w:pPr>
            <w:r w:rsidRPr="002D03D8">
              <w:rPr>
                <w:rFonts w:ascii="CordiaUPC" w:hAnsi="CordiaUPC" w:cs="CordiaUPC"/>
                <w:b/>
                <w:bCs/>
                <w:sz w:val="24"/>
                <w:szCs w:val="24"/>
              </w:rPr>
              <w:t>10,238</w:t>
            </w:r>
          </w:p>
        </w:tc>
        <w:tc>
          <w:tcPr>
            <w:tcW w:w="365" w:type="pct"/>
            <w:tcBorders>
              <w:left w:val="nil"/>
              <w:right w:val="nil"/>
            </w:tcBorders>
            <w:vAlign w:val="bottom"/>
          </w:tcPr>
          <w:p w14:paraId="3D10EEFB" w14:textId="77777777" w:rsidR="00B5314A" w:rsidRPr="002D03D8" w:rsidRDefault="00B5314A" w:rsidP="00B5314A">
            <w:pPr>
              <w:pBdr>
                <w:bottom w:val="double" w:sz="4" w:space="1" w:color="auto"/>
              </w:pBdr>
              <w:tabs>
                <w:tab w:val="decimal" w:pos="479"/>
              </w:tabs>
              <w:spacing w:line="240" w:lineRule="exact"/>
              <w:ind w:right="-86"/>
              <w:rPr>
                <w:rFonts w:ascii="CordiaUPC" w:hAnsi="CordiaUPC" w:cs="CordiaUPC"/>
                <w:b/>
                <w:bCs/>
                <w:sz w:val="24"/>
                <w:szCs w:val="24"/>
              </w:rPr>
            </w:pPr>
            <w:r w:rsidRPr="002D03D8">
              <w:rPr>
                <w:rFonts w:ascii="CordiaUPC" w:hAnsi="CordiaUPC" w:cs="CordiaUPC"/>
                <w:b/>
                <w:bCs/>
                <w:sz w:val="24"/>
                <w:szCs w:val="24"/>
              </w:rPr>
              <w:t>25,247</w:t>
            </w:r>
          </w:p>
        </w:tc>
      </w:tr>
    </w:tbl>
    <w:p w14:paraId="001EB90F" w14:textId="040F248D" w:rsidR="006B0531" w:rsidRPr="002D03D8" w:rsidRDefault="006B0531" w:rsidP="006B0531">
      <w:pPr>
        <w:spacing w:before="120" w:line="240" w:lineRule="exact"/>
        <w:ind w:left="900" w:right="29" w:hanging="216"/>
        <w:jc w:val="thaiDistribute"/>
        <w:rPr>
          <w:rFonts w:ascii="CordiaUPC" w:hAnsi="CordiaUPC" w:cs="CordiaUPC"/>
          <w:sz w:val="20"/>
          <w:lang w:val="en-US"/>
        </w:rPr>
      </w:pPr>
      <w:r w:rsidRPr="002D03D8">
        <w:rPr>
          <w:rFonts w:ascii="CordiaUPC" w:hAnsi="CordiaUPC" w:cs="CordiaUPC" w:hint="cs"/>
          <w:sz w:val="20"/>
          <w:vertAlign w:val="superscript"/>
        </w:rPr>
        <w:t>(1)</w:t>
      </w:r>
      <w:r w:rsidRPr="002D03D8">
        <w:rPr>
          <w:rFonts w:ascii="CordiaUPC" w:hAnsi="CordiaUPC" w:cs="CordiaUPC" w:hint="cs"/>
          <w:sz w:val="20"/>
          <w:vertAlign w:val="superscript"/>
          <w:cs/>
          <w:lang w:bidi="th-TH"/>
        </w:rPr>
        <w:tab/>
      </w:r>
      <w:r w:rsidRPr="002D03D8">
        <w:rPr>
          <w:rFonts w:ascii="CordiaUPC" w:hAnsi="CordiaUPC" w:cs="CordiaUPC" w:hint="cs"/>
          <w:sz w:val="20"/>
        </w:rPr>
        <w:t>Counted as a part of capital</w:t>
      </w:r>
      <w:r w:rsidRPr="002D03D8">
        <w:rPr>
          <w:rFonts w:ascii="CordiaUPC" w:hAnsi="CordiaUPC" w:cs="CordiaUPC"/>
          <w:sz w:val="20"/>
        </w:rPr>
        <w:t xml:space="preserve"> fund</w:t>
      </w:r>
      <w:r w:rsidRPr="002D03D8">
        <w:rPr>
          <w:rFonts w:ascii="CordiaUPC" w:hAnsi="CordiaUPC" w:cs="CordiaUPC" w:hint="cs"/>
          <w:sz w:val="20"/>
        </w:rPr>
        <w:t xml:space="preserve">, which is determined under the conditions as specified in the </w:t>
      </w:r>
      <w:proofErr w:type="spellStart"/>
      <w:r w:rsidRPr="002D03D8">
        <w:rPr>
          <w:rFonts w:ascii="CordiaUPC" w:hAnsi="CordiaUPC" w:cs="CordiaUPC" w:hint="cs"/>
          <w:sz w:val="20"/>
        </w:rPr>
        <w:t>BoT’s</w:t>
      </w:r>
      <w:proofErr w:type="spellEnd"/>
      <w:r w:rsidRPr="002D03D8">
        <w:rPr>
          <w:rFonts w:ascii="CordiaUPC" w:hAnsi="CordiaUPC" w:cs="CordiaUPC" w:hint="cs"/>
          <w:sz w:val="20"/>
        </w:rPr>
        <w:t xml:space="preserve"> Notification </w:t>
      </w:r>
      <w:r w:rsidRPr="002D03D8">
        <w:rPr>
          <w:rFonts w:ascii="CordiaUPC" w:hAnsi="CordiaUPC" w:cs="CordiaUPC" w:hint="cs"/>
          <w:i/>
          <w:iCs/>
          <w:sz w:val="20"/>
        </w:rPr>
        <w:t>(note</w:t>
      </w:r>
      <w:r w:rsidRPr="002D03D8">
        <w:rPr>
          <w:rFonts w:ascii="CordiaUPC" w:hAnsi="CordiaUPC" w:cs="CordiaUPC"/>
          <w:i/>
          <w:iCs/>
          <w:sz w:val="20"/>
        </w:rPr>
        <w:t xml:space="preserve"> </w:t>
      </w:r>
      <w:r w:rsidR="000D78AD" w:rsidRPr="002D03D8">
        <w:rPr>
          <w:rFonts w:ascii="CordiaUPC" w:hAnsi="CordiaUPC" w:cs="CordiaUPC" w:hint="cs"/>
          <w:i/>
          <w:iCs/>
          <w:sz w:val="20"/>
          <w:cs/>
          <w:lang w:bidi="th-TH"/>
        </w:rPr>
        <w:t>6</w:t>
      </w:r>
      <w:r w:rsidRPr="002D03D8">
        <w:rPr>
          <w:rFonts w:ascii="CordiaUPC" w:hAnsi="CordiaUPC" w:cs="CordiaUPC" w:hint="cs"/>
          <w:i/>
          <w:iCs/>
          <w:sz w:val="20"/>
        </w:rPr>
        <w:t>)</w:t>
      </w:r>
      <w:r w:rsidRPr="002D03D8">
        <w:rPr>
          <w:rFonts w:ascii="CordiaUPC" w:hAnsi="CordiaUPC" w:cs="CordiaUPC"/>
          <w:sz w:val="20"/>
          <w:lang w:val="en-US"/>
        </w:rPr>
        <w:t>.</w:t>
      </w:r>
    </w:p>
    <w:p w14:paraId="35AE3078" w14:textId="77777777" w:rsidR="006B0531" w:rsidRPr="002D03D8" w:rsidRDefault="006B0531" w:rsidP="006B0531">
      <w:pPr>
        <w:spacing w:line="240" w:lineRule="exact"/>
        <w:ind w:left="900" w:right="29" w:hanging="216"/>
        <w:jc w:val="thaiDistribute"/>
        <w:rPr>
          <w:rFonts w:ascii="CordiaUPC" w:hAnsi="CordiaUPC" w:cs="CordiaUPC"/>
          <w:sz w:val="20"/>
          <w:cs/>
          <w:lang w:bidi="th-TH"/>
        </w:rPr>
      </w:pPr>
      <w:r w:rsidRPr="002D03D8">
        <w:rPr>
          <w:rFonts w:ascii="CordiaUPC" w:hAnsi="CordiaUPC" w:cs="CordiaUPC" w:hint="cs"/>
          <w:sz w:val="20"/>
          <w:vertAlign w:val="superscript"/>
        </w:rPr>
        <w:t>(2)</w:t>
      </w:r>
      <w:r w:rsidRPr="002D03D8">
        <w:rPr>
          <w:rFonts w:ascii="CordiaUPC" w:hAnsi="CordiaUPC" w:cs="CordiaUPC" w:hint="cs"/>
          <w:sz w:val="20"/>
          <w:rtl/>
        </w:rPr>
        <w:tab/>
      </w:r>
      <w:r w:rsidRPr="002D03D8">
        <w:rPr>
          <w:rFonts w:ascii="CordiaUPC" w:hAnsi="CordiaUPC" w:cs="CordiaUPC" w:hint="cs"/>
          <w:sz w:val="20"/>
        </w:rPr>
        <w:t>The years in which call option exercise periods start</w:t>
      </w:r>
      <w:r w:rsidRPr="002D03D8">
        <w:rPr>
          <w:rFonts w:ascii="CordiaUPC" w:hAnsi="CordiaUPC" w:cs="CordiaUPC" w:hint="cs"/>
          <w:sz w:val="20"/>
          <w:cs/>
          <w:lang w:bidi="th-TH"/>
        </w:rPr>
        <w:t>.</w:t>
      </w:r>
    </w:p>
    <w:p w14:paraId="76863206" w14:textId="77777777" w:rsidR="006B0531" w:rsidRPr="002D03D8" w:rsidRDefault="006B0531" w:rsidP="006B0531">
      <w:pPr>
        <w:spacing w:line="240" w:lineRule="exact"/>
        <w:ind w:left="900" w:right="29" w:hanging="216"/>
        <w:jc w:val="thaiDistribute"/>
        <w:rPr>
          <w:rFonts w:ascii="CordiaUPC" w:hAnsi="CordiaUPC" w:cs="CordiaUPC"/>
          <w:sz w:val="20"/>
          <w:lang w:val="en-US"/>
        </w:rPr>
      </w:pPr>
      <w:r w:rsidRPr="002D03D8">
        <w:rPr>
          <w:rFonts w:ascii="CordiaUPC" w:hAnsi="CordiaUPC" w:cs="CordiaUPC" w:hint="cs"/>
          <w:sz w:val="20"/>
          <w:vertAlign w:val="superscript"/>
        </w:rPr>
        <w:t>(3)</w:t>
      </w:r>
      <w:r w:rsidRPr="002D03D8">
        <w:rPr>
          <w:rFonts w:ascii="CordiaUPC" w:hAnsi="CordiaUPC" w:cs="CordiaUPC" w:hint="cs"/>
          <w:sz w:val="20"/>
        </w:rPr>
        <w:tab/>
        <w:t>The outstanding balance of bills of exchange maturing during the year 2012 were waiting for redeem by the holders.</w:t>
      </w:r>
    </w:p>
    <w:p w14:paraId="5A257521" w14:textId="7FBB7109" w:rsidR="006B0531" w:rsidRPr="002D03D8" w:rsidRDefault="006B0531" w:rsidP="00205E03">
      <w:pPr>
        <w:spacing w:line="240" w:lineRule="exact"/>
        <w:ind w:left="900" w:right="29" w:hanging="216"/>
        <w:jc w:val="thaiDistribute"/>
        <w:rPr>
          <w:rFonts w:ascii="CordiaUPC" w:hAnsi="CordiaUPC" w:cs="CordiaUPC"/>
          <w:sz w:val="14"/>
          <w:szCs w:val="14"/>
          <w:lang w:val="en-US" w:bidi="th-TH"/>
        </w:rPr>
      </w:pPr>
      <w:r w:rsidRPr="002D03D8">
        <w:rPr>
          <w:rFonts w:ascii="CordiaUPC" w:hAnsi="CordiaUPC" w:cs="CordiaUPC" w:hint="cs"/>
          <w:sz w:val="20"/>
          <w:vertAlign w:val="superscript"/>
        </w:rPr>
        <w:t>(</w:t>
      </w:r>
      <w:r w:rsidRPr="002D03D8">
        <w:rPr>
          <w:rFonts w:ascii="CordiaUPC" w:hAnsi="CordiaUPC" w:cs="CordiaUPC" w:hint="cs"/>
          <w:sz w:val="20"/>
          <w:vertAlign w:val="superscript"/>
          <w:cs/>
          <w:lang w:bidi="th-TH"/>
        </w:rPr>
        <w:t>4</w:t>
      </w:r>
      <w:r w:rsidRPr="002D03D8">
        <w:rPr>
          <w:rFonts w:ascii="CordiaUPC" w:hAnsi="CordiaUPC" w:cs="CordiaUPC" w:hint="cs"/>
          <w:sz w:val="20"/>
          <w:vertAlign w:val="superscript"/>
        </w:rPr>
        <w:t>)</w:t>
      </w:r>
      <w:r w:rsidRPr="002D03D8">
        <w:rPr>
          <w:rFonts w:ascii="CordiaUPC" w:hAnsi="CordiaUPC" w:cs="CordiaUPC"/>
          <w:szCs w:val="22"/>
          <w:lang w:val="en-US" w:bidi="th-TH"/>
        </w:rPr>
        <w:t xml:space="preserve">   </w:t>
      </w:r>
      <w:r w:rsidRPr="002D03D8">
        <w:rPr>
          <w:rFonts w:ascii="CordiaUPC" w:hAnsi="CordiaUPC" w:cs="CordiaUPC"/>
          <w:sz w:val="20"/>
          <w:lang w:val="en-US" w:bidi="th-TH"/>
        </w:rPr>
        <w:t>Balance denominated in USD and EUR currencies are stated in Baht equivalents.</w:t>
      </w:r>
    </w:p>
    <w:p w14:paraId="3D042710" w14:textId="77777777" w:rsidR="002A64AC" w:rsidRPr="002D03D8" w:rsidRDefault="002A64AC" w:rsidP="006B0531">
      <w:pPr>
        <w:spacing w:line="240" w:lineRule="exact"/>
        <w:jc w:val="both"/>
        <w:rPr>
          <w:rFonts w:ascii="CordiaUPC" w:hAnsi="CordiaUPC" w:cs="CordiaUPC"/>
          <w:b/>
          <w:bCs/>
          <w:sz w:val="26"/>
          <w:szCs w:val="26"/>
          <w:lang w:val="en-US"/>
        </w:rPr>
      </w:pPr>
    </w:p>
    <w:p w14:paraId="2BF648CD" w14:textId="2973C24C" w:rsidR="006B0531" w:rsidRPr="002D03D8" w:rsidRDefault="006B0531" w:rsidP="006B0531">
      <w:pPr>
        <w:pStyle w:val="Heading1"/>
        <w:spacing w:before="0" w:after="0" w:line="220" w:lineRule="exact"/>
        <w:ind w:left="540" w:hanging="540"/>
        <w:rPr>
          <w:rFonts w:ascii="CordiaUPC" w:hAnsi="CordiaUPC" w:cs="CordiaUPC"/>
          <w:i w:val="0"/>
          <w:iCs/>
          <w:sz w:val="28"/>
          <w:szCs w:val="28"/>
        </w:rPr>
      </w:pPr>
      <w:r w:rsidRPr="002D03D8">
        <w:rPr>
          <w:rFonts w:ascii="CordiaUPC" w:hAnsi="CordiaUPC" w:cs="CordiaUPC"/>
          <w:i w:val="0"/>
          <w:iCs/>
          <w:sz w:val="28"/>
          <w:szCs w:val="28"/>
        </w:rPr>
        <w:t>1</w:t>
      </w:r>
      <w:r w:rsidR="00804E90" w:rsidRPr="002D03D8">
        <w:rPr>
          <w:rFonts w:ascii="CordiaUPC" w:hAnsi="CordiaUPC" w:cs="CordiaUPC"/>
          <w:i w:val="0"/>
          <w:iCs/>
          <w:sz w:val="28"/>
          <w:szCs w:val="28"/>
        </w:rPr>
        <w:t>1</w:t>
      </w:r>
      <w:r w:rsidRPr="002D03D8">
        <w:rPr>
          <w:rFonts w:ascii="CordiaUPC" w:hAnsi="CordiaUPC" w:cs="CordiaUPC" w:hint="cs"/>
          <w:i w:val="0"/>
          <w:iCs/>
          <w:sz w:val="28"/>
          <w:szCs w:val="28"/>
        </w:rPr>
        <w:t>.</w:t>
      </w:r>
      <w:r w:rsidR="006756B0" w:rsidRPr="002D03D8">
        <w:rPr>
          <w:rFonts w:ascii="CordiaUPC" w:hAnsi="CordiaUPC" w:cs="CordiaUPC"/>
          <w:i w:val="0"/>
          <w:iCs/>
          <w:sz w:val="28"/>
          <w:szCs w:val="28"/>
        </w:rPr>
        <w:t>1</w:t>
      </w:r>
      <w:r w:rsidRPr="002D03D8">
        <w:rPr>
          <w:rFonts w:ascii="CordiaUPC" w:hAnsi="CordiaUPC" w:cs="CordiaUPC" w:hint="cs"/>
          <w:i w:val="0"/>
          <w:iCs/>
          <w:sz w:val="28"/>
          <w:szCs w:val="28"/>
        </w:rPr>
        <w:tab/>
      </w:r>
      <w:r w:rsidRPr="002D03D8">
        <w:rPr>
          <w:rFonts w:ascii="CordiaUPC" w:hAnsi="CordiaUPC" w:cs="CordiaUPC"/>
          <w:i w:val="0"/>
          <w:iCs/>
          <w:sz w:val="28"/>
          <w:szCs w:val="28"/>
        </w:rPr>
        <w:t>Senior debentures</w:t>
      </w:r>
    </w:p>
    <w:p w14:paraId="233A025C" w14:textId="77777777" w:rsidR="00DE42C5" w:rsidRPr="002D03D8" w:rsidRDefault="00DE42C5" w:rsidP="00292E22">
      <w:pPr>
        <w:spacing w:line="240" w:lineRule="exact"/>
        <w:ind w:left="1170" w:hanging="630"/>
        <w:jc w:val="both"/>
        <w:rPr>
          <w:rFonts w:ascii="CordiaUPC" w:hAnsi="CordiaUPC" w:cs="CordiaUPC"/>
          <w:sz w:val="26"/>
          <w:szCs w:val="26"/>
        </w:rPr>
      </w:pPr>
    </w:p>
    <w:p w14:paraId="0940AE4D" w14:textId="1F12DCC6" w:rsidR="00544839" w:rsidRPr="002D03D8" w:rsidRDefault="00EA615F" w:rsidP="00292E22">
      <w:pPr>
        <w:spacing w:line="240" w:lineRule="exact"/>
        <w:ind w:left="1120" w:hanging="546"/>
        <w:jc w:val="both"/>
        <w:rPr>
          <w:rFonts w:ascii="CordiaUPC" w:hAnsi="CordiaUPC" w:cs="CordiaUPC"/>
          <w:sz w:val="26"/>
          <w:szCs w:val="26"/>
        </w:rPr>
      </w:pPr>
      <w:r w:rsidRPr="002D03D8">
        <w:rPr>
          <w:rFonts w:ascii="CordiaUPC" w:hAnsi="CordiaUPC" w:cs="CordiaUPC"/>
          <w:sz w:val="26"/>
          <w:szCs w:val="26"/>
        </w:rPr>
        <w:t xml:space="preserve">11.1.1 On 11 October 2022, the Bank issued unsecured Senior Debentures (Blue Bond 2022) of USD 50 million, with a </w:t>
      </w:r>
      <w:r w:rsidR="00914C69" w:rsidRPr="002D03D8">
        <w:rPr>
          <w:rFonts w:ascii="CordiaUPC" w:hAnsi="CordiaUPC" w:cs="CordiaUPC"/>
          <w:sz w:val="26"/>
          <w:szCs w:val="26"/>
        </w:rPr>
        <w:br/>
      </w:r>
      <w:r w:rsidRPr="002D03D8">
        <w:rPr>
          <w:rFonts w:ascii="CordiaUPC" w:hAnsi="CordiaUPC" w:cs="CordiaUPC"/>
          <w:sz w:val="26"/>
          <w:szCs w:val="26"/>
        </w:rPr>
        <w:t xml:space="preserve">5-year maturity and carrying a floating interest rate of 6 months term SOFR +1.15% per annum, payable </w:t>
      </w:r>
      <w:r w:rsidR="00914C69" w:rsidRPr="002D03D8">
        <w:rPr>
          <w:rFonts w:ascii="CordiaUPC" w:hAnsi="CordiaUPC" w:cs="CordiaUPC"/>
          <w:sz w:val="26"/>
          <w:szCs w:val="26"/>
        </w:rPr>
        <w:br/>
      </w:r>
      <w:r w:rsidRPr="002D03D8">
        <w:rPr>
          <w:rFonts w:ascii="CordiaUPC" w:hAnsi="CordiaUPC" w:cs="CordiaUPC"/>
          <w:sz w:val="26"/>
          <w:szCs w:val="26"/>
        </w:rPr>
        <w:t>semi-annually in April and October of every year. The proceeds from Blue Bond issuance will be used to finance the loan to private sector on its investment in environmental and marine sustainability projects.</w:t>
      </w:r>
    </w:p>
    <w:p w14:paraId="582E4CB0" w14:textId="77777777" w:rsidR="00292E22" w:rsidRPr="002D03D8" w:rsidRDefault="00292E22" w:rsidP="00292E22">
      <w:pPr>
        <w:spacing w:line="240" w:lineRule="exact"/>
        <w:ind w:left="1170" w:hanging="630"/>
        <w:jc w:val="thaiDistribute"/>
        <w:rPr>
          <w:rFonts w:ascii="CordiaUPC" w:hAnsi="CordiaUPC" w:cs="CordiaUPC"/>
          <w:sz w:val="26"/>
          <w:szCs w:val="26"/>
        </w:rPr>
      </w:pPr>
    </w:p>
    <w:p w14:paraId="3968107D" w14:textId="39E109C5" w:rsidR="00EA615F" w:rsidRPr="002D03D8" w:rsidRDefault="00EA615F" w:rsidP="00292E22">
      <w:pPr>
        <w:spacing w:line="240" w:lineRule="exact"/>
        <w:ind w:left="1092"/>
        <w:jc w:val="thaiDistribute"/>
        <w:rPr>
          <w:rFonts w:ascii="CordiaUPC" w:hAnsi="CordiaUPC" w:cs="CordiaUPC"/>
          <w:sz w:val="26"/>
          <w:szCs w:val="26"/>
        </w:rPr>
      </w:pPr>
      <w:r w:rsidRPr="002D03D8">
        <w:rPr>
          <w:rFonts w:ascii="CordiaUPC" w:hAnsi="CordiaUPC" w:cs="CordiaUPC"/>
          <w:sz w:val="26"/>
          <w:szCs w:val="26"/>
        </w:rPr>
        <w:t xml:space="preserve">On 15 September 2025, the Bank early redeemed its entire unsecured Senior Debentures (Blue Bond 2022) </w:t>
      </w:r>
      <w:r w:rsidR="00DE42C5" w:rsidRPr="002D03D8">
        <w:rPr>
          <w:rFonts w:ascii="CordiaUPC" w:hAnsi="CordiaUPC" w:cs="CordiaUPC"/>
          <w:sz w:val="26"/>
          <w:szCs w:val="26"/>
        </w:rPr>
        <w:br/>
      </w:r>
      <w:r w:rsidRPr="002D03D8">
        <w:rPr>
          <w:rFonts w:ascii="CordiaUPC" w:hAnsi="CordiaUPC" w:cs="CordiaUPC"/>
          <w:sz w:val="26"/>
          <w:szCs w:val="26"/>
        </w:rPr>
        <w:t>of USD 50 million together with interest thereon.</w:t>
      </w:r>
    </w:p>
    <w:p w14:paraId="2ACB5C1F" w14:textId="77777777" w:rsidR="00EA615F" w:rsidRPr="002D03D8" w:rsidRDefault="00EA615F" w:rsidP="00292E22">
      <w:pPr>
        <w:spacing w:line="240" w:lineRule="exact"/>
        <w:ind w:left="1092"/>
        <w:jc w:val="thaiDistribute"/>
        <w:rPr>
          <w:rFonts w:ascii="CordiaUPC" w:hAnsi="CordiaUPC" w:cs="CordiaUPC"/>
          <w:sz w:val="26"/>
          <w:szCs w:val="26"/>
        </w:rPr>
      </w:pPr>
    </w:p>
    <w:p w14:paraId="04D5D09D" w14:textId="1FE4D369" w:rsidR="00205E03" w:rsidRPr="002D03D8" w:rsidRDefault="00B5314A" w:rsidP="00292E22">
      <w:pPr>
        <w:spacing w:line="240" w:lineRule="exact"/>
        <w:ind w:left="1092" w:hanging="525"/>
        <w:jc w:val="thaiDistribute"/>
        <w:rPr>
          <w:rFonts w:ascii="CordiaUPC" w:hAnsi="CordiaUPC" w:cs="CordiaUPC"/>
          <w:sz w:val="26"/>
          <w:szCs w:val="26"/>
        </w:rPr>
      </w:pPr>
      <w:r w:rsidRPr="002D03D8">
        <w:rPr>
          <w:rFonts w:ascii="CordiaUPC" w:hAnsi="CordiaUPC" w:cs="CordiaUPC"/>
          <w:sz w:val="26"/>
          <w:szCs w:val="26"/>
        </w:rPr>
        <w:t>11.1.</w:t>
      </w:r>
      <w:r w:rsidR="00C311BE" w:rsidRPr="002D03D8">
        <w:rPr>
          <w:rFonts w:ascii="CordiaUPC" w:hAnsi="CordiaUPC" w:cs="CordiaUPC"/>
          <w:sz w:val="26"/>
          <w:szCs w:val="26"/>
        </w:rPr>
        <w:t>2</w:t>
      </w:r>
      <w:r w:rsidRPr="002D03D8">
        <w:rPr>
          <w:rFonts w:ascii="CordiaUPC" w:hAnsi="CordiaUPC" w:cs="CordiaUPC"/>
          <w:sz w:val="26"/>
          <w:szCs w:val="26"/>
        </w:rPr>
        <w:t xml:space="preserve"> </w:t>
      </w:r>
      <w:r w:rsidR="00205E03" w:rsidRPr="002D03D8">
        <w:rPr>
          <w:rFonts w:ascii="CordiaUPC" w:hAnsi="CordiaUPC" w:cs="CordiaUPC"/>
          <w:sz w:val="26"/>
          <w:szCs w:val="26"/>
        </w:rPr>
        <w:t xml:space="preserve">On </w:t>
      </w:r>
      <w:r w:rsidR="00205E03" w:rsidRPr="002D03D8">
        <w:rPr>
          <w:rFonts w:ascii="CordiaUPC" w:hAnsi="CordiaUPC" w:cs="CordiaUPC" w:hint="cs"/>
          <w:sz w:val="26"/>
          <w:szCs w:val="26"/>
          <w:cs/>
        </w:rPr>
        <w:t>1</w:t>
      </w:r>
      <w:r w:rsidR="00205E03" w:rsidRPr="002D03D8">
        <w:rPr>
          <w:rFonts w:ascii="CordiaUPC" w:hAnsi="CordiaUPC" w:cs="CordiaUPC"/>
          <w:sz w:val="26"/>
          <w:szCs w:val="26"/>
        </w:rPr>
        <w:t xml:space="preserve">6 June 2025, a subsidiary issued secured Senior Debentures of Baht </w:t>
      </w:r>
      <w:r w:rsidR="00205E03" w:rsidRPr="002D03D8">
        <w:rPr>
          <w:rFonts w:ascii="CordiaUPC" w:hAnsi="CordiaUPC" w:cs="CordiaUPC" w:hint="cs"/>
          <w:sz w:val="26"/>
          <w:szCs w:val="26"/>
          <w:cs/>
        </w:rPr>
        <w:t>4</w:t>
      </w:r>
      <w:r w:rsidR="00205E03" w:rsidRPr="002D03D8">
        <w:rPr>
          <w:rFonts w:ascii="CordiaUPC" w:hAnsi="CordiaUPC" w:cs="CordiaUPC"/>
          <w:sz w:val="26"/>
          <w:szCs w:val="26"/>
        </w:rPr>
        <w:t>,0</w:t>
      </w:r>
      <w:r w:rsidR="00205E03" w:rsidRPr="002D03D8">
        <w:rPr>
          <w:rFonts w:ascii="CordiaUPC" w:hAnsi="CordiaUPC" w:cs="CordiaUPC" w:hint="cs"/>
          <w:sz w:val="26"/>
          <w:szCs w:val="26"/>
          <w:cs/>
        </w:rPr>
        <w:t>00</w:t>
      </w:r>
      <w:r w:rsidR="00205E03" w:rsidRPr="002D03D8">
        <w:rPr>
          <w:rFonts w:ascii="CordiaUPC" w:hAnsi="CordiaUPC" w:cs="CordiaUPC"/>
          <w:sz w:val="26"/>
          <w:szCs w:val="26"/>
        </w:rPr>
        <w:t xml:space="preserve"> million with a 94-day</w:t>
      </w:r>
      <w:r w:rsidR="00205E03" w:rsidRPr="002D03D8">
        <w:rPr>
          <w:rFonts w:ascii="CordiaUPC" w:hAnsi="CordiaUPC" w:cs="CordiaUPC" w:hint="cs"/>
          <w:sz w:val="26"/>
          <w:szCs w:val="26"/>
          <w:cs/>
        </w:rPr>
        <w:t xml:space="preserve"> </w:t>
      </w:r>
      <w:r w:rsidR="00205E03" w:rsidRPr="002D03D8">
        <w:rPr>
          <w:rFonts w:ascii="CordiaUPC" w:hAnsi="CordiaUPC" w:cs="CordiaUPC"/>
          <w:sz w:val="26"/>
          <w:szCs w:val="26"/>
        </w:rPr>
        <w:t>maturity and carrying a fixed interest rate of 1.80% per annum, payable at the maturity which was fully guaranteed by the Bank</w:t>
      </w:r>
      <w:r w:rsidR="00205E03" w:rsidRPr="002D03D8">
        <w:rPr>
          <w:rFonts w:ascii="CordiaUPC" w:hAnsi="CordiaUPC" w:cs="CordiaUPC" w:hint="cs"/>
          <w:sz w:val="26"/>
          <w:szCs w:val="26"/>
          <w:cs/>
        </w:rPr>
        <w:t>.</w:t>
      </w:r>
    </w:p>
    <w:p w14:paraId="139BF196" w14:textId="77777777" w:rsidR="0010568B" w:rsidRPr="002D03D8" w:rsidRDefault="0010568B" w:rsidP="00292E22">
      <w:pPr>
        <w:spacing w:line="240" w:lineRule="exact"/>
        <w:ind w:left="1092"/>
        <w:jc w:val="thaiDistribute"/>
        <w:rPr>
          <w:rFonts w:ascii="CordiaUPC" w:hAnsi="CordiaUPC" w:cs="CordiaUPC"/>
          <w:sz w:val="26"/>
          <w:szCs w:val="26"/>
        </w:rPr>
      </w:pPr>
    </w:p>
    <w:p w14:paraId="6F5D33CA" w14:textId="2D899EC0" w:rsidR="00205E03" w:rsidRPr="002D03D8" w:rsidRDefault="00205E03" w:rsidP="00292E22">
      <w:pPr>
        <w:spacing w:line="240" w:lineRule="exact"/>
        <w:ind w:left="1092"/>
        <w:jc w:val="thaiDistribute"/>
        <w:rPr>
          <w:rFonts w:ascii="CordiaUPC" w:hAnsi="CordiaUPC" w:cs="CordiaUPC"/>
          <w:sz w:val="26"/>
          <w:szCs w:val="26"/>
        </w:rPr>
      </w:pPr>
      <w:r w:rsidRPr="002D03D8">
        <w:rPr>
          <w:rFonts w:ascii="CordiaUPC" w:hAnsi="CordiaUPC" w:cs="CordiaUPC"/>
          <w:sz w:val="26"/>
          <w:szCs w:val="26"/>
        </w:rPr>
        <w:t>The debenture was matured on 1</w:t>
      </w:r>
      <w:r w:rsidR="00AC6490" w:rsidRPr="002D03D8">
        <w:rPr>
          <w:rFonts w:ascii="CordiaUPC" w:hAnsi="CordiaUPC" w:cs="CordiaUPC" w:hint="cs"/>
          <w:sz w:val="26"/>
          <w:szCs w:val="26"/>
          <w:cs/>
          <w:lang w:bidi="th-TH"/>
        </w:rPr>
        <w:t>8</w:t>
      </w:r>
      <w:r w:rsidRPr="002D03D8">
        <w:rPr>
          <w:rFonts w:ascii="CordiaUPC" w:hAnsi="CordiaUPC" w:cs="CordiaUPC"/>
          <w:sz w:val="26"/>
          <w:szCs w:val="26"/>
        </w:rPr>
        <w:t xml:space="preserve"> </w:t>
      </w:r>
      <w:r w:rsidR="00AC6490" w:rsidRPr="002D03D8">
        <w:rPr>
          <w:rFonts w:ascii="CordiaUPC" w:hAnsi="CordiaUPC" w:cs="CordiaUPC"/>
          <w:sz w:val="26"/>
          <w:szCs w:val="26"/>
        </w:rPr>
        <w:t>September</w:t>
      </w:r>
      <w:r w:rsidRPr="002D03D8">
        <w:rPr>
          <w:rFonts w:ascii="CordiaUPC" w:hAnsi="CordiaUPC" w:cs="CordiaUPC"/>
          <w:sz w:val="26"/>
          <w:szCs w:val="26"/>
        </w:rPr>
        <w:t xml:space="preserve"> </w:t>
      </w:r>
      <w:r w:rsidRPr="002D03D8">
        <w:rPr>
          <w:rFonts w:ascii="CordiaUPC" w:hAnsi="CordiaUPC" w:cs="CordiaUPC" w:hint="cs"/>
          <w:sz w:val="26"/>
          <w:szCs w:val="26"/>
          <w:cs/>
        </w:rPr>
        <w:t>202</w:t>
      </w:r>
      <w:r w:rsidRPr="002D03D8">
        <w:rPr>
          <w:rFonts w:ascii="CordiaUPC" w:hAnsi="CordiaUPC" w:cs="CordiaUPC"/>
          <w:sz w:val="26"/>
          <w:szCs w:val="26"/>
        </w:rPr>
        <w:t>5, which has already fully paid.</w:t>
      </w:r>
    </w:p>
    <w:p w14:paraId="62651CC4" w14:textId="77777777" w:rsidR="00205E03" w:rsidRPr="002D03D8" w:rsidRDefault="00205E03" w:rsidP="00205E03">
      <w:pPr>
        <w:autoSpaceDE w:val="0"/>
        <w:autoSpaceDN w:val="0"/>
        <w:adjustRightInd w:val="0"/>
        <w:spacing w:line="240" w:lineRule="exact"/>
        <w:ind w:left="630"/>
        <w:contextualSpacing/>
        <w:jc w:val="thaiDistribute"/>
        <w:rPr>
          <w:rFonts w:ascii="CordiaUPC" w:hAnsi="CordiaUPC" w:cs="CordiaUPC"/>
          <w:sz w:val="26"/>
          <w:szCs w:val="26"/>
          <w:lang w:val="en-AU"/>
        </w:rPr>
      </w:pPr>
    </w:p>
    <w:p w14:paraId="00BAF113" w14:textId="5EB5057F" w:rsidR="00292E22" w:rsidRPr="002D03D8" w:rsidRDefault="00B5314A" w:rsidP="00292E22">
      <w:pPr>
        <w:spacing w:line="240" w:lineRule="exact"/>
        <w:ind w:left="1092" w:hanging="525"/>
        <w:jc w:val="thaiDistribute"/>
        <w:rPr>
          <w:rFonts w:ascii="CordiaUPC" w:hAnsi="CordiaUPC" w:cs="CordiaUPC"/>
          <w:sz w:val="26"/>
          <w:szCs w:val="26"/>
          <w:cs/>
        </w:rPr>
      </w:pPr>
      <w:r w:rsidRPr="002D03D8">
        <w:rPr>
          <w:rFonts w:ascii="CordiaUPC" w:hAnsi="CordiaUPC" w:cs="CordiaUPC"/>
          <w:sz w:val="26"/>
          <w:szCs w:val="26"/>
        </w:rPr>
        <w:t>11.1.</w:t>
      </w:r>
      <w:r w:rsidR="00C311BE" w:rsidRPr="002D03D8">
        <w:rPr>
          <w:rFonts w:ascii="CordiaUPC" w:hAnsi="CordiaUPC" w:cs="CordiaUPC"/>
          <w:sz w:val="26"/>
          <w:szCs w:val="26"/>
        </w:rPr>
        <w:t>3</w:t>
      </w:r>
      <w:r w:rsidRPr="002D03D8">
        <w:rPr>
          <w:rFonts w:ascii="CordiaUPC" w:hAnsi="CordiaUPC" w:cs="CordiaUPC"/>
          <w:sz w:val="26"/>
          <w:szCs w:val="26"/>
        </w:rPr>
        <w:t xml:space="preserve"> On </w:t>
      </w:r>
      <w:r w:rsidRPr="002D03D8">
        <w:rPr>
          <w:rFonts w:ascii="CordiaUPC" w:hAnsi="CordiaUPC" w:cs="CordiaUPC" w:hint="cs"/>
          <w:sz w:val="26"/>
          <w:szCs w:val="26"/>
          <w:cs/>
        </w:rPr>
        <w:t>1</w:t>
      </w:r>
      <w:r w:rsidRPr="002D03D8">
        <w:rPr>
          <w:rFonts w:ascii="CordiaUPC" w:hAnsi="CordiaUPC" w:cs="CordiaUPC"/>
          <w:sz w:val="26"/>
          <w:szCs w:val="26"/>
        </w:rPr>
        <w:t>8 September 2025, a subsidiary issued secured Senior Debentures of Baht 2,0</w:t>
      </w:r>
      <w:r w:rsidRPr="002D03D8">
        <w:rPr>
          <w:rFonts w:ascii="CordiaUPC" w:hAnsi="CordiaUPC" w:cs="CordiaUPC" w:hint="cs"/>
          <w:sz w:val="26"/>
          <w:szCs w:val="26"/>
          <w:cs/>
        </w:rPr>
        <w:t>00</w:t>
      </w:r>
      <w:r w:rsidRPr="002D03D8">
        <w:rPr>
          <w:rFonts w:ascii="CordiaUPC" w:hAnsi="CordiaUPC" w:cs="CordiaUPC"/>
          <w:sz w:val="26"/>
          <w:szCs w:val="26"/>
        </w:rPr>
        <w:t xml:space="preserve"> million with a 70-day</w:t>
      </w:r>
      <w:r w:rsidRPr="002D03D8">
        <w:rPr>
          <w:rFonts w:ascii="CordiaUPC" w:hAnsi="CordiaUPC" w:cs="CordiaUPC" w:hint="cs"/>
          <w:sz w:val="26"/>
          <w:szCs w:val="26"/>
          <w:cs/>
        </w:rPr>
        <w:t xml:space="preserve"> </w:t>
      </w:r>
      <w:r w:rsidRPr="002D03D8">
        <w:rPr>
          <w:rFonts w:ascii="CordiaUPC" w:hAnsi="CordiaUPC" w:cs="CordiaUPC"/>
          <w:sz w:val="26"/>
          <w:szCs w:val="26"/>
        </w:rPr>
        <w:t>maturity and carrying a fixed interest rate of 1.48% per annum, payable at the maturity which was fully guaranteed by the Bank</w:t>
      </w:r>
      <w:r w:rsidRPr="002D03D8">
        <w:rPr>
          <w:rFonts w:ascii="CordiaUPC" w:hAnsi="CordiaUPC" w:cs="CordiaUPC" w:hint="cs"/>
          <w:sz w:val="26"/>
          <w:szCs w:val="26"/>
          <w:cs/>
        </w:rPr>
        <w:t>.</w:t>
      </w:r>
    </w:p>
    <w:p w14:paraId="61A0CCD3" w14:textId="77777777" w:rsidR="00292E22" w:rsidRPr="002D03D8" w:rsidRDefault="00292E22">
      <w:pPr>
        <w:spacing w:line="240" w:lineRule="auto"/>
        <w:rPr>
          <w:rFonts w:ascii="CordiaUPC" w:hAnsi="CordiaUPC" w:cs="CordiaUPC"/>
          <w:sz w:val="26"/>
          <w:szCs w:val="26"/>
          <w:cs/>
        </w:rPr>
      </w:pPr>
      <w:r w:rsidRPr="002D03D8">
        <w:rPr>
          <w:rFonts w:ascii="CordiaUPC" w:hAnsi="CordiaUPC" w:cs="CordiaUPC"/>
          <w:sz w:val="26"/>
          <w:szCs w:val="26"/>
        </w:rPr>
        <w:br w:type="page"/>
      </w:r>
    </w:p>
    <w:p w14:paraId="1F257C0D" w14:textId="337096E4" w:rsidR="00D63DA8" w:rsidRPr="002D03D8" w:rsidRDefault="00D63DA8" w:rsidP="00D63DA8">
      <w:pPr>
        <w:pStyle w:val="Heading1"/>
        <w:spacing w:before="0" w:after="0" w:line="240" w:lineRule="exact"/>
        <w:ind w:left="540" w:right="7" w:hanging="540"/>
        <w:jc w:val="thaiDistribute"/>
        <w:rPr>
          <w:rFonts w:ascii="CordiaUPC" w:hAnsi="CordiaUPC" w:cs="CordiaUPC"/>
          <w:i w:val="0"/>
          <w:iCs/>
          <w:sz w:val="28"/>
          <w:szCs w:val="28"/>
          <w:lang w:val="en-US"/>
        </w:rPr>
      </w:pPr>
      <w:bookmarkStart w:id="13" w:name="_Hlk205298308"/>
      <w:r w:rsidRPr="002D03D8">
        <w:rPr>
          <w:rFonts w:ascii="CordiaUPC" w:hAnsi="CordiaUPC" w:cs="CordiaUPC"/>
          <w:i w:val="0"/>
          <w:iCs/>
          <w:sz w:val="28"/>
          <w:szCs w:val="28"/>
        </w:rPr>
        <w:lastRenderedPageBreak/>
        <w:t>1</w:t>
      </w:r>
      <w:r w:rsidR="00804E90" w:rsidRPr="002D03D8">
        <w:rPr>
          <w:rFonts w:ascii="CordiaUPC" w:hAnsi="CordiaUPC" w:cs="CordiaUPC"/>
          <w:i w:val="0"/>
          <w:iCs/>
          <w:sz w:val="28"/>
          <w:szCs w:val="28"/>
        </w:rPr>
        <w:t>2</w:t>
      </w:r>
      <w:r w:rsidRPr="002D03D8">
        <w:rPr>
          <w:rFonts w:ascii="CordiaUPC" w:hAnsi="CordiaUPC" w:cs="CordiaUPC" w:hint="cs"/>
          <w:i w:val="0"/>
          <w:iCs/>
          <w:sz w:val="28"/>
          <w:szCs w:val="28"/>
        </w:rPr>
        <w:tab/>
        <w:t>Assets pledged as collateral and under restriction</w:t>
      </w:r>
    </w:p>
    <w:p w14:paraId="7C14CD65" w14:textId="77777777" w:rsidR="00D63DA8" w:rsidRPr="002D03D8" w:rsidRDefault="00D63DA8" w:rsidP="00D63DA8">
      <w:pPr>
        <w:pStyle w:val="index"/>
        <w:spacing w:after="0" w:line="240" w:lineRule="exact"/>
        <w:rPr>
          <w:rFonts w:ascii="CordiaUPC" w:hAnsi="CordiaUPC" w:cs="CordiaUPC"/>
          <w:sz w:val="26"/>
          <w:szCs w:val="26"/>
          <w:lang w:val="en-US" w:bidi="th-TH"/>
        </w:rPr>
      </w:pPr>
      <w:bookmarkStart w:id="14" w:name="_Hlk165630892"/>
    </w:p>
    <w:p w14:paraId="45189141" w14:textId="57588628" w:rsidR="00D63DA8" w:rsidRPr="002D03D8" w:rsidRDefault="00D63DA8" w:rsidP="00D63DA8">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2D03D8">
        <w:rPr>
          <w:rFonts w:ascii="CordiaUPC" w:hAnsi="CordiaUPC" w:cs="CordiaUPC" w:hint="cs"/>
          <w:sz w:val="26"/>
          <w:szCs w:val="26"/>
          <w:shd w:val="clear" w:color="auto" w:fill="FFFFFF"/>
        </w:rPr>
        <w:t xml:space="preserve">Assets pledged as collateral and under restriction as </w:t>
      </w:r>
      <w:proofErr w:type="gramStart"/>
      <w:r w:rsidRPr="002D03D8">
        <w:rPr>
          <w:rFonts w:ascii="CordiaUPC" w:hAnsi="CordiaUPC" w:cs="CordiaUPC" w:hint="cs"/>
          <w:sz w:val="26"/>
          <w:szCs w:val="26"/>
          <w:shd w:val="clear" w:color="auto" w:fill="FFFFFF"/>
        </w:rPr>
        <w:t>at</w:t>
      </w:r>
      <w:proofErr w:type="gramEnd"/>
      <w:r w:rsidRPr="002D03D8">
        <w:rPr>
          <w:rFonts w:ascii="CordiaUPC" w:hAnsi="CordiaUPC" w:cs="CordiaUPC" w:hint="cs"/>
          <w:sz w:val="26"/>
          <w:szCs w:val="26"/>
          <w:shd w:val="clear" w:color="auto" w:fill="FFFFFF"/>
        </w:rPr>
        <w:t xml:space="preserve"> </w:t>
      </w:r>
      <w:r w:rsidRPr="002D03D8">
        <w:rPr>
          <w:rFonts w:ascii="CordiaUPC" w:hAnsi="CordiaUPC" w:cs="CordiaUPC"/>
          <w:sz w:val="26"/>
          <w:szCs w:val="26"/>
        </w:rPr>
        <w:t xml:space="preserve">30 </w:t>
      </w:r>
      <w:r w:rsidR="00770F70" w:rsidRPr="002D03D8">
        <w:rPr>
          <w:rFonts w:ascii="CordiaUPC" w:hAnsi="CordiaUPC" w:cs="CordiaUPC"/>
          <w:sz w:val="24"/>
          <w:szCs w:val="24"/>
          <w:lang w:val="en-US"/>
        </w:rPr>
        <w:t>September</w:t>
      </w:r>
      <w:r w:rsidRPr="002D03D8">
        <w:rPr>
          <w:rFonts w:ascii="CordiaUPC" w:hAnsi="CordiaUPC" w:cs="CordiaUPC" w:hint="cs"/>
          <w:sz w:val="26"/>
          <w:szCs w:val="26"/>
        </w:rPr>
        <w:t xml:space="preserve"> </w:t>
      </w:r>
      <w:r w:rsidRPr="002D03D8">
        <w:rPr>
          <w:rFonts w:ascii="CordiaUPC" w:hAnsi="CordiaUPC" w:cs="CordiaUPC"/>
          <w:sz w:val="26"/>
          <w:szCs w:val="26"/>
          <w:lang w:bidi="th-TH"/>
        </w:rPr>
        <w:t>202</w:t>
      </w:r>
      <w:r w:rsidRPr="002D03D8">
        <w:rPr>
          <w:rFonts w:ascii="CordiaUPC" w:hAnsi="CordiaUPC" w:cs="CordiaUPC"/>
          <w:sz w:val="26"/>
          <w:szCs w:val="26"/>
          <w:lang w:val="en-US" w:bidi="th-TH"/>
        </w:rPr>
        <w:t>5</w:t>
      </w:r>
      <w:r w:rsidRPr="002D03D8">
        <w:rPr>
          <w:rFonts w:ascii="CordiaUPC" w:hAnsi="CordiaUPC" w:cs="CordiaUPC"/>
          <w:sz w:val="26"/>
          <w:szCs w:val="26"/>
          <w:lang w:bidi="th-TH"/>
        </w:rPr>
        <w:t xml:space="preserve"> </w:t>
      </w:r>
      <w:r w:rsidRPr="002D03D8">
        <w:rPr>
          <w:rFonts w:ascii="CordiaUPC" w:hAnsi="CordiaUPC" w:cs="CordiaUPC"/>
          <w:color w:val="000000"/>
          <w:sz w:val="26"/>
          <w:szCs w:val="26"/>
          <w:lang w:val="en-US" w:eastAsia="en-GB" w:bidi="th-TH"/>
        </w:rPr>
        <w:t>and 31 December 2024</w:t>
      </w:r>
      <w:r w:rsidRPr="002D03D8">
        <w:rPr>
          <w:rFonts w:ascii="CordiaUPC" w:hAnsi="CordiaUPC" w:cs="CordiaUPC"/>
          <w:sz w:val="26"/>
          <w:szCs w:val="26"/>
          <w:shd w:val="clear" w:color="auto" w:fill="FFFFFF"/>
        </w:rPr>
        <w:t xml:space="preserve"> </w:t>
      </w:r>
      <w:r w:rsidRPr="002D03D8">
        <w:rPr>
          <w:rFonts w:ascii="CordiaUPC" w:hAnsi="CordiaUPC" w:cs="CordiaUPC" w:hint="cs"/>
          <w:sz w:val="26"/>
          <w:szCs w:val="26"/>
          <w:shd w:val="clear" w:color="auto" w:fill="FFFFFF"/>
        </w:rPr>
        <w:t>were as follows:</w:t>
      </w:r>
    </w:p>
    <w:p w14:paraId="5A89444D" w14:textId="77777777" w:rsidR="00D63DA8" w:rsidRPr="002D03D8" w:rsidRDefault="00D63DA8" w:rsidP="00D63DA8">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146" w:type="dxa"/>
        <w:tblInd w:w="426" w:type="dxa"/>
        <w:tblLayout w:type="fixed"/>
        <w:tblLook w:val="00A0" w:firstRow="1" w:lastRow="0" w:firstColumn="1" w:lastColumn="0" w:noHBand="0" w:noVBand="0"/>
      </w:tblPr>
      <w:tblGrid>
        <w:gridCol w:w="3543"/>
        <w:gridCol w:w="1197"/>
        <w:gridCol w:w="270"/>
        <w:gridCol w:w="1227"/>
        <w:gridCol w:w="270"/>
        <w:gridCol w:w="1147"/>
        <w:gridCol w:w="270"/>
        <w:gridCol w:w="1222"/>
      </w:tblGrid>
      <w:tr w:rsidR="00D63DA8" w:rsidRPr="002D03D8" w14:paraId="66C0FE95" w14:textId="77777777" w:rsidTr="00333385">
        <w:tc>
          <w:tcPr>
            <w:tcW w:w="3543" w:type="dxa"/>
          </w:tcPr>
          <w:p w14:paraId="5F0E2812" w14:textId="77777777" w:rsidR="00D63DA8" w:rsidRPr="002D03D8" w:rsidRDefault="00D63DA8" w:rsidP="00333385">
            <w:pPr>
              <w:spacing w:line="240" w:lineRule="exact"/>
              <w:ind w:left="180" w:right="-104" w:hanging="180"/>
              <w:rPr>
                <w:rFonts w:ascii="CordiaUPC" w:hAnsi="CordiaUPC" w:cs="CordiaUPC"/>
                <w:b/>
                <w:bCs/>
                <w:sz w:val="26"/>
                <w:szCs w:val="26"/>
                <w:lang w:bidi="th-TH"/>
              </w:rPr>
            </w:pPr>
          </w:p>
        </w:tc>
        <w:tc>
          <w:tcPr>
            <w:tcW w:w="2694" w:type="dxa"/>
            <w:gridSpan w:val="3"/>
          </w:tcPr>
          <w:p w14:paraId="3D241C2C" w14:textId="77777777" w:rsidR="00D63DA8" w:rsidRPr="002D03D8" w:rsidRDefault="00D63DA8" w:rsidP="00333385">
            <w:pPr>
              <w:spacing w:line="240" w:lineRule="exact"/>
              <w:ind w:left="-108" w:right="-108"/>
              <w:jc w:val="center"/>
              <w:rPr>
                <w:rFonts w:ascii="CordiaUPC" w:hAnsi="CordiaUPC" w:cs="CordiaUPC"/>
                <w:b/>
                <w:bCs/>
                <w:sz w:val="26"/>
                <w:szCs w:val="26"/>
                <w:lang w:val="en-US" w:bidi="th-TH"/>
              </w:rPr>
            </w:pPr>
            <w:r w:rsidRPr="002D03D8">
              <w:rPr>
                <w:rFonts w:ascii="CordiaUPC" w:hAnsi="CordiaUPC" w:cs="CordiaUPC"/>
                <w:b/>
                <w:bCs/>
                <w:sz w:val="26"/>
                <w:szCs w:val="26"/>
              </w:rPr>
              <w:t>Consolidated</w:t>
            </w:r>
          </w:p>
        </w:tc>
        <w:tc>
          <w:tcPr>
            <w:tcW w:w="270" w:type="dxa"/>
          </w:tcPr>
          <w:p w14:paraId="2D599176" w14:textId="77777777" w:rsidR="00D63DA8" w:rsidRPr="002D03D8" w:rsidRDefault="00D63DA8" w:rsidP="00333385">
            <w:pPr>
              <w:spacing w:line="240" w:lineRule="exact"/>
              <w:ind w:left="-108" w:right="-108"/>
              <w:jc w:val="center"/>
              <w:rPr>
                <w:rFonts w:ascii="CordiaUPC" w:hAnsi="CordiaUPC" w:cs="CordiaUPC"/>
                <w:b/>
                <w:bCs/>
                <w:sz w:val="26"/>
                <w:szCs w:val="26"/>
              </w:rPr>
            </w:pPr>
          </w:p>
        </w:tc>
        <w:tc>
          <w:tcPr>
            <w:tcW w:w="2639" w:type="dxa"/>
            <w:gridSpan w:val="3"/>
          </w:tcPr>
          <w:p w14:paraId="602E2EA9" w14:textId="77777777" w:rsidR="00D63DA8" w:rsidRPr="002D03D8" w:rsidRDefault="00D63DA8" w:rsidP="00333385">
            <w:pPr>
              <w:spacing w:line="240" w:lineRule="exact"/>
              <w:ind w:left="-108" w:right="-108"/>
              <w:jc w:val="center"/>
              <w:rPr>
                <w:rFonts w:ascii="CordiaUPC" w:hAnsi="CordiaUPC" w:cs="CordiaUPC"/>
                <w:b/>
                <w:bCs/>
                <w:sz w:val="26"/>
                <w:szCs w:val="26"/>
                <w:cs/>
                <w:lang w:val="en-US" w:bidi="th-TH"/>
              </w:rPr>
            </w:pPr>
            <w:r w:rsidRPr="002D03D8">
              <w:rPr>
                <w:rFonts w:ascii="CordiaUPC" w:hAnsi="CordiaUPC" w:cs="CordiaUPC"/>
                <w:b/>
                <w:bCs/>
                <w:sz w:val="26"/>
                <w:szCs w:val="26"/>
              </w:rPr>
              <w:t>Bank only</w:t>
            </w:r>
          </w:p>
        </w:tc>
      </w:tr>
      <w:tr w:rsidR="00D63DA8" w:rsidRPr="002D03D8" w14:paraId="0E2F7280" w14:textId="77777777" w:rsidTr="00333385">
        <w:tc>
          <w:tcPr>
            <w:tcW w:w="3543" w:type="dxa"/>
          </w:tcPr>
          <w:p w14:paraId="14F37745" w14:textId="77777777" w:rsidR="00D63DA8" w:rsidRPr="002D03D8" w:rsidRDefault="00D63DA8" w:rsidP="00333385">
            <w:pPr>
              <w:spacing w:line="240" w:lineRule="exact"/>
              <w:ind w:left="180" w:right="-104" w:hanging="180"/>
              <w:rPr>
                <w:rFonts w:ascii="CordiaUPC" w:hAnsi="CordiaUPC" w:cs="CordiaUPC"/>
                <w:b/>
                <w:bCs/>
                <w:sz w:val="26"/>
                <w:szCs w:val="26"/>
                <w:lang w:bidi="th-TH"/>
              </w:rPr>
            </w:pPr>
          </w:p>
        </w:tc>
        <w:tc>
          <w:tcPr>
            <w:tcW w:w="1197" w:type="dxa"/>
          </w:tcPr>
          <w:p w14:paraId="5B333D13" w14:textId="51A8E50F" w:rsidR="00D63DA8" w:rsidRPr="002D03D8" w:rsidRDefault="00D63DA8" w:rsidP="00333385">
            <w:pPr>
              <w:spacing w:line="240" w:lineRule="exact"/>
              <w:ind w:left="-108" w:right="-108"/>
              <w:jc w:val="center"/>
              <w:rPr>
                <w:rFonts w:ascii="CordiaUPC" w:hAnsi="CordiaUPC" w:cs="CordiaUPC"/>
                <w:sz w:val="26"/>
                <w:szCs w:val="26"/>
                <w:lang w:val="en-US" w:bidi="th-TH"/>
              </w:rPr>
            </w:pPr>
            <w:r w:rsidRPr="002D03D8">
              <w:rPr>
                <w:rFonts w:ascii="CordiaUPC" w:hAnsi="CordiaUPC" w:cs="CordiaUPC"/>
                <w:sz w:val="26"/>
                <w:szCs w:val="26"/>
              </w:rPr>
              <w:t xml:space="preserve">30 </w:t>
            </w:r>
            <w:r w:rsidR="00770F70" w:rsidRPr="002D03D8">
              <w:rPr>
                <w:rFonts w:ascii="CordiaUPC" w:hAnsi="CordiaUPC" w:cs="CordiaUPC"/>
                <w:sz w:val="24"/>
                <w:szCs w:val="24"/>
                <w:lang w:val="en-US"/>
              </w:rPr>
              <w:t>September</w:t>
            </w:r>
          </w:p>
        </w:tc>
        <w:tc>
          <w:tcPr>
            <w:tcW w:w="270" w:type="dxa"/>
          </w:tcPr>
          <w:p w14:paraId="57BAE5C8" w14:textId="77777777" w:rsidR="00D63DA8" w:rsidRPr="002D03D8" w:rsidRDefault="00D63DA8" w:rsidP="00333385">
            <w:pPr>
              <w:spacing w:line="240" w:lineRule="exact"/>
              <w:ind w:left="-108" w:right="-108"/>
              <w:jc w:val="center"/>
              <w:rPr>
                <w:rFonts w:ascii="CordiaUPC" w:hAnsi="CordiaUPC" w:cs="CordiaUPC"/>
                <w:sz w:val="26"/>
                <w:szCs w:val="26"/>
                <w:lang w:val="en-US" w:bidi="th-TH"/>
              </w:rPr>
            </w:pPr>
          </w:p>
        </w:tc>
        <w:tc>
          <w:tcPr>
            <w:tcW w:w="1227" w:type="dxa"/>
          </w:tcPr>
          <w:p w14:paraId="380E085E" w14:textId="77777777" w:rsidR="00D63DA8" w:rsidRPr="002D03D8" w:rsidRDefault="00D63DA8" w:rsidP="00333385">
            <w:pPr>
              <w:spacing w:line="240" w:lineRule="exact"/>
              <w:ind w:left="-108" w:right="-108"/>
              <w:jc w:val="center"/>
              <w:rPr>
                <w:rFonts w:ascii="CordiaUPC" w:hAnsi="CordiaUPC" w:cs="CordiaUPC"/>
                <w:sz w:val="26"/>
                <w:szCs w:val="26"/>
                <w:lang w:val="en-US" w:bidi="th-TH"/>
              </w:rPr>
            </w:pPr>
            <w:r w:rsidRPr="002D03D8">
              <w:rPr>
                <w:rFonts w:ascii="CordiaUPC" w:hAnsi="CordiaUPC" w:cs="CordiaUPC"/>
                <w:color w:val="000000"/>
                <w:sz w:val="26"/>
                <w:szCs w:val="26"/>
                <w:lang w:val="en-US" w:bidi="th-TH"/>
              </w:rPr>
              <w:t>31 December</w:t>
            </w:r>
          </w:p>
        </w:tc>
        <w:tc>
          <w:tcPr>
            <w:tcW w:w="270" w:type="dxa"/>
          </w:tcPr>
          <w:p w14:paraId="0D63C868" w14:textId="77777777" w:rsidR="00D63DA8" w:rsidRPr="002D03D8" w:rsidRDefault="00D63DA8" w:rsidP="00333385">
            <w:pPr>
              <w:spacing w:line="240" w:lineRule="exact"/>
              <w:ind w:left="-108" w:right="-108"/>
              <w:jc w:val="center"/>
              <w:rPr>
                <w:rFonts w:ascii="CordiaUPC" w:hAnsi="CordiaUPC" w:cs="CordiaUPC"/>
                <w:sz w:val="26"/>
                <w:szCs w:val="26"/>
                <w:lang w:val="en-US" w:bidi="th-TH"/>
              </w:rPr>
            </w:pPr>
          </w:p>
        </w:tc>
        <w:tc>
          <w:tcPr>
            <w:tcW w:w="1147" w:type="dxa"/>
          </w:tcPr>
          <w:p w14:paraId="480BF17B" w14:textId="7ED238C8" w:rsidR="00D63DA8" w:rsidRPr="002D03D8" w:rsidRDefault="00D63DA8" w:rsidP="00333385">
            <w:pPr>
              <w:spacing w:line="240" w:lineRule="exact"/>
              <w:ind w:left="-108" w:right="-108"/>
              <w:jc w:val="center"/>
              <w:rPr>
                <w:rFonts w:ascii="CordiaUPC" w:hAnsi="CordiaUPC" w:cs="CordiaUPC"/>
                <w:sz w:val="26"/>
                <w:szCs w:val="26"/>
                <w:lang w:val="en-US" w:bidi="th-TH"/>
              </w:rPr>
            </w:pPr>
            <w:r w:rsidRPr="002D03D8">
              <w:rPr>
                <w:rFonts w:ascii="CordiaUPC" w:hAnsi="CordiaUPC" w:cs="CordiaUPC"/>
                <w:sz w:val="26"/>
                <w:szCs w:val="26"/>
              </w:rPr>
              <w:t xml:space="preserve">30 </w:t>
            </w:r>
            <w:r w:rsidR="00770F70" w:rsidRPr="002D03D8">
              <w:rPr>
                <w:rFonts w:ascii="CordiaUPC" w:hAnsi="CordiaUPC" w:cs="CordiaUPC"/>
                <w:sz w:val="24"/>
                <w:szCs w:val="24"/>
                <w:lang w:val="en-US"/>
              </w:rPr>
              <w:t>September</w:t>
            </w:r>
          </w:p>
        </w:tc>
        <w:tc>
          <w:tcPr>
            <w:tcW w:w="270" w:type="dxa"/>
          </w:tcPr>
          <w:p w14:paraId="0D3BE244" w14:textId="77777777" w:rsidR="00D63DA8" w:rsidRPr="002D03D8" w:rsidRDefault="00D63DA8" w:rsidP="00333385">
            <w:pPr>
              <w:spacing w:line="240" w:lineRule="exact"/>
              <w:ind w:left="-108" w:right="-108"/>
              <w:jc w:val="center"/>
              <w:rPr>
                <w:rFonts w:ascii="CordiaUPC" w:hAnsi="CordiaUPC" w:cs="CordiaUPC"/>
                <w:sz w:val="26"/>
                <w:szCs w:val="26"/>
                <w:lang w:val="en-US" w:bidi="th-TH"/>
              </w:rPr>
            </w:pPr>
          </w:p>
        </w:tc>
        <w:tc>
          <w:tcPr>
            <w:tcW w:w="1222" w:type="dxa"/>
          </w:tcPr>
          <w:p w14:paraId="4D63F15E" w14:textId="77777777" w:rsidR="00D63DA8" w:rsidRPr="002D03D8" w:rsidRDefault="00D63DA8" w:rsidP="00333385">
            <w:pPr>
              <w:spacing w:line="240" w:lineRule="exact"/>
              <w:ind w:left="-108" w:right="-108"/>
              <w:jc w:val="center"/>
              <w:rPr>
                <w:rFonts w:ascii="CordiaUPC" w:hAnsi="CordiaUPC" w:cs="CordiaUPC"/>
                <w:sz w:val="26"/>
                <w:szCs w:val="26"/>
                <w:lang w:val="en-US" w:bidi="th-TH"/>
              </w:rPr>
            </w:pPr>
            <w:r w:rsidRPr="002D03D8">
              <w:rPr>
                <w:rFonts w:ascii="CordiaUPC" w:hAnsi="CordiaUPC" w:cs="CordiaUPC"/>
                <w:color w:val="000000"/>
                <w:sz w:val="26"/>
                <w:szCs w:val="26"/>
                <w:lang w:val="en-US" w:bidi="th-TH"/>
              </w:rPr>
              <w:t>31 December</w:t>
            </w:r>
          </w:p>
        </w:tc>
      </w:tr>
      <w:tr w:rsidR="00D63DA8" w:rsidRPr="002D03D8" w14:paraId="11362B8C" w14:textId="77777777" w:rsidTr="00333385">
        <w:tc>
          <w:tcPr>
            <w:tcW w:w="3543" w:type="dxa"/>
          </w:tcPr>
          <w:p w14:paraId="4D4859B0" w14:textId="77777777" w:rsidR="00D63DA8" w:rsidRPr="002D03D8" w:rsidRDefault="00D63DA8" w:rsidP="00333385">
            <w:pPr>
              <w:spacing w:line="240" w:lineRule="exact"/>
              <w:ind w:left="180" w:right="-104" w:hanging="180"/>
              <w:rPr>
                <w:rFonts w:ascii="CordiaUPC" w:hAnsi="CordiaUPC" w:cs="CordiaUPC"/>
                <w:b/>
                <w:bCs/>
                <w:sz w:val="26"/>
                <w:szCs w:val="26"/>
                <w:lang w:bidi="th-TH"/>
              </w:rPr>
            </w:pPr>
          </w:p>
        </w:tc>
        <w:tc>
          <w:tcPr>
            <w:tcW w:w="1197" w:type="dxa"/>
          </w:tcPr>
          <w:p w14:paraId="6BA58FD3" w14:textId="77777777" w:rsidR="00D63DA8" w:rsidRPr="002D03D8" w:rsidRDefault="00D63DA8" w:rsidP="00333385">
            <w:pPr>
              <w:spacing w:line="240" w:lineRule="exact"/>
              <w:ind w:left="-108" w:right="-108"/>
              <w:jc w:val="center"/>
              <w:rPr>
                <w:rFonts w:ascii="CordiaUPC" w:hAnsi="CordiaUPC" w:cs="CordiaUPC"/>
                <w:sz w:val="26"/>
                <w:szCs w:val="26"/>
                <w:lang w:val="en-US" w:bidi="th-TH"/>
              </w:rPr>
            </w:pPr>
            <w:r w:rsidRPr="002D03D8">
              <w:rPr>
                <w:rFonts w:ascii="CordiaUPC" w:hAnsi="CordiaUPC" w:cs="CordiaUPC"/>
                <w:sz w:val="26"/>
                <w:szCs w:val="26"/>
                <w:lang w:val="en-US" w:bidi="th-TH"/>
              </w:rPr>
              <w:t>2025</w:t>
            </w:r>
          </w:p>
        </w:tc>
        <w:tc>
          <w:tcPr>
            <w:tcW w:w="270" w:type="dxa"/>
          </w:tcPr>
          <w:p w14:paraId="498B7827" w14:textId="77777777" w:rsidR="00D63DA8" w:rsidRPr="002D03D8" w:rsidRDefault="00D63DA8" w:rsidP="00333385">
            <w:pPr>
              <w:spacing w:line="240" w:lineRule="exact"/>
              <w:ind w:left="-108" w:right="-108"/>
              <w:jc w:val="center"/>
              <w:rPr>
                <w:rFonts w:ascii="CordiaUPC" w:hAnsi="CordiaUPC" w:cs="CordiaUPC"/>
                <w:sz w:val="26"/>
                <w:szCs w:val="26"/>
                <w:lang w:val="en-US" w:bidi="th-TH"/>
              </w:rPr>
            </w:pPr>
          </w:p>
        </w:tc>
        <w:tc>
          <w:tcPr>
            <w:tcW w:w="1227" w:type="dxa"/>
          </w:tcPr>
          <w:p w14:paraId="068D5C98" w14:textId="77777777" w:rsidR="00D63DA8" w:rsidRPr="002D03D8" w:rsidRDefault="00D63DA8" w:rsidP="00333385">
            <w:pPr>
              <w:spacing w:line="240" w:lineRule="exact"/>
              <w:ind w:left="-108" w:right="-108"/>
              <w:jc w:val="center"/>
              <w:rPr>
                <w:rFonts w:ascii="CordiaUPC" w:hAnsi="CordiaUPC" w:cs="CordiaUPC"/>
                <w:sz w:val="26"/>
                <w:szCs w:val="26"/>
                <w:lang w:val="en-US" w:bidi="th-TH"/>
              </w:rPr>
            </w:pPr>
            <w:r w:rsidRPr="002D03D8">
              <w:rPr>
                <w:rFonts w:ascii="CordiaUPC" w:hAnsi="CordiaUPC" w:cs="CordiaUPC"/>
                <w:sz w:val="26"/>
                <w:szCs w:val="26"/>
                <w:lang w:val="en-US" w:bidi="th-TH"/>
              </w:rPr>
              <w:t>2024</w:t>
            </w:r>
          </w:p>
        </w:tc>
        <w:tc>
          <w:tcPr>
            <w:tcW w:w="270" w:type="dxa"/>
          </w:tcPr>
          <w:p w14:paraId="7825E053" w14:textId="77777777" w:rsidR="00D63DA8" w:rsidRPr="002D03D8" w:rsidRDefault="00D63DA8" w:rsidP="00333385">
            <w:pPr>
              <w:spacing w:line="240" w:lineRule="exact"/>
              <w:ind w:left="-108" w:right="-108"/>
              <w:jc w:val="center"/>
              <w:rPr>
                <w:rFonts w:ascii="CordiaUPC" w:hAnsi="CordiaUPC" w:cs="CordiaUPC"/>
                <w:sz w:val="26"/>
                <w:szCs w:val="26"/>
                <w:lang w:val="en-US" w:bidi="th-TH"/>
              </w:rPr>
            </w:pPr>
          </w:p>
        </w:tc>
        <w:tc>
          <w:tcPr>
            <w:tcW w:w="1147" w:type="dxa"/>
          </w:tcPr>
          <w:p w14:paraId="601BB754" w14:textId="77777777" w:rsidR="00D63DA8" w:rsidRPr="002D03D8" w:rsidRDefault="00D63DA8" w:rsidP="00333385">
            <w:pPr>
              <w:spacing w:line="240" w:lineRule="exact"/>
              <w:ind w:left="-108" w:right="-108"/>
              <w:jc w:val="center"/>
              <w:rPr>
                <w:rFonts w:ascii="CordiaUPC" w:hAnsi="CordiaUPC" w:cs="CordiaUPC"/>
                <w:sz w:val="26"/>
                <w:szCs w:val="26"/>
                <w:cs/>
                <w:lang w:bidi="th-TH"/>
              </w:rPr>
            </w:pPr>
            <w:r w:rsidRPr="002D03D8">
              <w:rPr>
                <w:rFonts w:ascii="CordiaUPC" w:hAnsi="CordiaUPC" w:cs="CordiaUPC"/>
                <w:sz w:val="26"/>
                <w:szCs w:val="26"/>
                <w:lang w:val="en-US" w:bidi="th-TH"/>
              </w:rPr>
              <w:t>2025</w:t>
            </w:r>
          </w:p>
        </w:tc>
        <w:tc>
          <w:tcPr>
            <w:tcW w:w="270" w:type="dxa"/>
          </w:tcPr>
          <w:p w14:paraId="2254F001" w14:textId="77777777" w:rsidR="00D63DA8" w:rsidRPr="002D03D8" w:rsidRDefault="00D63DA8" w:rsidP="00333385">
            <w:pPr>
              <w:spacing w:line="240" w:lineRule="exact"/>
              <w:ind w:left="-108" w:right="-108"/>
              <w:jc w:val="center"/>
              <w:rPr>
                <w:rFonts w:ascii="CordiaUPC" w:hAnsi="CordiaUPC" w:cs="CordiaUPC"/>
                <w:sz w:val="26"/>
                <w:szCs w:val="26"/>
                <w:lang w:val="en-US" w:bidi="th-TH"/>
              </w:rPr>
            </w:pPr>
          </w:p>
        </w:tc>
        <w:tc>
          <w:tcPr>
            <w:tcW w:w="1222" w:type="dxa"/>
          </w:tcPr>
          <w:p w14:paraId="2F880BB7" w14:textId="77777777" w:rsidR="00D63DA8" w:rsidRPr="002D03D8" w:rsidRDefault="00D63DA8" w:rsidP="00333385">
            <w:pPr>
              <w:spacing w:line="240" w:lineRule="exact"/>
              <w:ind w:left="-108" w:right="-108"/>
              <w:jc w:val="center"/>
              <w:rPr>
                <w:rFonts w:ascii="CordiaUPC" w:hAnsi="CordiaUPC" w:cs="CordiaUPC"/>
                <w:sz w:val="26"/>
                <w:szCs w:val="26"/>
                <w:lang w:val="en-US" w:bidi="th-TH"/>
              </w:rPr>
            </w:pPr>
            <w:r w:rsidRPr="002D03D8">
              <w:rPr>
                <w:rFonts w:ascii="CordiaUPC" w:hAnsi="CordiaUPC" w:cs="CordiaUPC"/>
                <w:sz w:val="26"/>
                <w:szCs w:val="26"/>
                <w:lang w:val="en-US" w:bidi="th-TH"/>
              </w:rPr>
              <w:t>2024</w:t>
            </w:r>
          </w:p>
        </w:tc>
      </w:tr>
      <w:tr w:rsidR="00D63DA8" w:rsidRPr="002D03D8" w14:paraId="1E6EE074" w14:textId="77777777" w:rsidTr="00333385">
        <w:tc>
          <w:tcPr>
            <w:tcW w:w="3543" w:type="dxa"/>
          </w:tcPr>
          <w:p w14:paraId="663158F2" w14:textId="77777777" w:rsidR="00D63DA8" w:rsidRPr="002D03D8" w:rsidRDefault="00D63DA8" w:rsidP="00333385">
            <w:pPr>
              <w:spacing w:line="240" w:lineRule="exact"/>
              <w:ind w:right="-104"/>
              <w:rPr>
                <w:rFonts w:ascii="CordiaUPC" w:hAnsi="CordiaUPC" w:cs="CordiaUPC"/>
                <w:sz w:val="26"/>
                <w:szCs w:val="26"/>
                <w:lang w:eastAsia="th-TH"/>
              </w:rPr>
            </w:pPr>
          </w:p>
        </w:tc>
        <w:tc>
          <w:tcPr>
            <w:tcW w:w="5603" w:type="dxa"/>
            <w:gridSpan w:val="7"/>
          </w:tcPr>
          <w:p w14:paraId="0E2E39DF" w14:textId="77777777" w:rsidR="00D63DA8" w:rsidRPr="002D03D8" w:rsidRDefault="00D63DA8" w:rsidP="00333385">
            <w:pPr>
              <w:tabs>
                <w:tab w:val="decimal" w:pos="971"/>
              </w:tabs>
              <w:spacing w:line="240" w:lineRule="exact"/>
              <w:ind w:left="-108" w:right="146"/>
              <w:jc w:val="center"/>
              <w:rPr>
                <w:rFonts w:ascii="CordiaUPC" w:hAnsi="CordiaUPC" w:cs="CordiaUPC"/>
                <w:i/>
                <w:iCs/>
                <w:sz w:val="26"/>
                <w:szCs w:val="26"/>
              </w:rPr>
            </w:pPr>
            <w:r w:rsidRPr="002D03D8">
              <w:rPr>
                <w:rFonts w:ascii="CordiaUPC" w:hAnsi="CordiaUPC" w:cs="CordiaUPC"/>
                <w:i/>
                <w:iCs/>
                <w:sz w:val="26"/>
                <w:szCs w:val="26"/>
                <w:cs/>
                <w:lang w:bidi="th-TH"/>
              </w:rPr>
              <w:t>(</w:t>
            </w:r>
            <w:r w:rsidRPr="002D03D8">
              <w:rPr>
                <w:rFonts w:ascii="CordiaUPC" w:hAnsi="CordiaUPC" w:cs="CordiaUPC"/>
                <w:i/>
                <w:iCs/>
                <w:sz w:val="26"/>
                <w:szCs w:val="26"/>
                <w:lang w:bidi="th-TH"/>
              </w:rPr>
              <w:t>in million Baht)</w:t>
            </w:r>
          </w:p>
        </w:tc>
      </w:tr>
      <w:tr w:rsidR="00321245" w:rsidRPr="002D03D8" w14:paraId="1FC24F29" w14:textId="77777777" w:rsidTr="00333385">
        <w:tc>
          <w:tcPr>
            <w:tcW w:w="3543" w:type="dxa"/>
            <w:hideMark/>
          </w:tcPr>
          <w:p w14:paraId="1EA57DB6" w14:textId="77777777" w:rsidR="00321245" w:rsidRPr="002D03D8" w:rsidRDefault="00321245" w:rsidP="00321245">
            <w:pPr>
              <w:tabs>
                <w:tab w:val="left" w:pos="3734"/>
              </w:tabs>
              <w:spacing w:line="240" w:lineRule="exact"/>
              <w:ind w:left="224" w:right="-62" w:hanging="189"/>
              <w:jc w:val="thaiDistribute"/>
              <w:rPr>
                <w:rFonts w:ascii="CordiaUPC" w:hAnsi="CordiaUPC" w:cs="CordiaUPC"/>
                <w:sz w:val="26"/>
                <w:szCs w:val="26"/>
              </w:rPr>
            </w:pPr>
            <w:r w:rsidRPr="002D03D8">
              <w:rPr>
                <w:rFonts w:ascii="CordiaUPC" w:hAnsi="CordiaUPC" w:cs="CordiaUPC" w:hint="cs"/>
                <w:sz w:val="26"/>
                <w:szCs w:val="26"/>
                <w:lang w:val="en-US"/>
              </w:rPr>
              <w:t>Investments in securities</w:t>
            </w:r>
            <w:r w:rsidRPr="002D03D8">
              <w:rPr>
                <w:rFonts w:ascii="CordiaUPC" w:hAnsi="CordiaUPC" w:cs="CordiaUPC" w:hint="cs"/>
                <w:sz w:val="26"/>
                <w:szCs w:val="26"/>
              </w:rPr>
              <w:t xml:space="preserve"> </w:t>
            </w:r>
            <w:r w:rsidRPr="002D03D8">
              <w:rPr>
                <w:rFonts w:ascii="CordiaUPC" w:hAnsi="CordiaUPC" w:cs="CordiaUPC"/>
                <w:sz w:val="26"/>
                <w:szCs w:val="26"/>
              </w:rPr>
              <w:t>p</w:t>
            </w:r>
            <w:r w:rsidRPr="002D03D8">
              <w:rPr>
                <w:rFonts w:ascii="CordiaUPC" w:hAnsi="CordiaUPC" w:cs="CordiaUPC" w:hint="cs"/>
                <w:sz w:val="26"/>
                <w:szCs w:val="26"/>
              </w:rPr>
              <w:t xml:space="preserve">ledged as collateral </w:t>
            </w:r>
            <w:r w:rsidRPr="002D03D8">
              <w:rPr>
                <w:rFonts w:ascii="CordiaUPC" w:hAnsi="CordiaUPC" w:cs="CordiaUPC"/>
                <w:sz w:val="26"/>
                <w:szCs w:val="26"/>
                <w:lang w:val="en-US" w:bidi="th-TH"/>
              </w:rPr>
              <w:t>for</w:t>
            </w:r>
            <w:r w:rsidRPr="002D03D8">
              <w:rPr>
                <w:rFonts w:ascii="CordiaUPC" w:hAnsi="CordiaUPC" w:cs="CordiaUPC" w:hint="cs"/>
                <w:sz w:val="26"/>
                <w:szCs w:val="26"/>
              </w:rPr>
              <w:t xml:space="preserve"> repurchase</w:t>
            </w:r>
            <w:r w:rsidRPr="002D03D8">
              <w:rPr>
                <w:rFonts w:ascii="CordiaUPC" w:hAnsi="CordiaUPC" w:cs="CordiaUPC"/>
                <w:sz w:val="26"/>
                <w:szCs w:val="26"/>
              </w:rPr>
              <w:t xml:space="preserve"> </w:t>
            </w:r>
            <w:r w:rsidRPr="002D03D8">
              <w:rPr>
                <w:rFonts w:ascii="CordiaUPC" w:hAnsi="CordiaUPC" w:cs="CordiaUPC" w:hint="cs"/>
                <w:sz w:val="26"/>
                <w:szCs w:val="26"/>
              </w:rPr>
              <w:t>transactions</w:t>
            </w:r>
            <w:r w:rsidRPr="002D03D8">
              <w:rPr>
                <w:rFonts w:ascii="CordiaUPC" w:hAnsi="CordiaUPC" w:cs="CordiaUPC" w:hint="cs"/>
                <w:sz w:val="26"/>
                <w:szCs w:val="26"/>
                <w:cs/>
                <w:lang w:bidi="th-TH"/>
              </w:rPr>
              <w:t xml:space="preserve"> </w:t>
            </w:r>
            <w:r w:rsidRPr="002D03D8">
              <w:rPr>
                <w:rFonts w:ascii="CordiaUPC" w:hAnsi="CordiaUPC" w:cs="CordiaUPC"/>
                <w:sz w:val="26"/>
                <w:szCs w:val="26"/>
              </w:rPr>
              <w:t>and liquidity management</w:t>
            </w:r>
            <w:r w:rsidRPr="002D03D8">
              <w:rPr>
                <w:rFonts w:ascii="CordiaUPC" w:hAnsi="CordiaUPC" w:cs="CordiaUPC" w:hint="cs"/>
                <w:sz w:val="26"/>
                <w:szCs w:val="26"/>
                <w:cs/>
                <w:lang w:bidi="th-TH"/>
              </w:rPr>
              <w:t xml:space="preserve"> </w:t>
            </w:r>
            <w:r w:rsidRPr="002D03D8">
              <w:rPr>
                <w:rFonts w:ascii="CordiaUPC" w:hAnsi="CordiaUPC" w:cs="CordiaUPC"/>
                <w:sz w:val="26"/>
                <w:szCs w:val="26"/>
                <w:lang w:val="en-US" w:bidi="th-TH"/>
              </w:rPr>
              <w:t xml:space="preserve">and pledged as collateral with </w:t>
            </w:r>
            <w:r w:rsidRPr="002D03D8">
              <w:rPr>
                <w:rFonts w:ascii="CordiaUPC" w:hAnsi="CordiaUPC" w:cs="CordiaUPC"/>
                <w:sz w:val="26"/>
                <w:szCs w:val="26"/>
              </w:rPr>
              <w:t>government departments and state enterprises</w:t>
            </w:r>
          </w:p>
        </w:tc>
        <w:tc>
          <w:tcPr>
            <w:tcW w:w="1197" w:type="dxa"/>
            <w:vAlign w:val="bottom"/>
          </w:tcPr>
          <w:p w14:paraId="4DD4721A" w14:textId="47C8F17F" w:rsidR="00321245" w:rsidRPr="002D03D8" w:rsidRDefault="00321245" w:rsidP="00321245">
            <w:pPr>
              <w:tabs>
                <w:tab w:val="decimal" w:pos="968"/>
              </w:tabs>
              <w:spacing w:line="240" w:lineRule="exact"/>
              <w:ind w:left="-108" w:right="29"/>
              <w:jc w:val="right"/>
              <w:rPr>
                <w:rFonts w:ascii="CordiaUPC" w:hAnsi="CordiaUPC" w:cs="CordiaUPC"/>
                <w:sz w:val="26"/>
                <w:szCs w:val="26"/>
                <w:cs/>
                <w:lang w:bidi="th-TH"/>
              </w:rPr>
            </w:pPr>
            <w:r w:rsidRPr="002D03D8">
              <w:rPr>
                <w:rFonts w:ascii="CordiaUPC" w:hAnsi="CordiaUPC" w:cs="CordiaUPC"/>
                <w:sz w:val="26"/>
                <w:szCs w:val="26"/>
              </w:rPr>
              <w:t>74,990</w:t>
            </w:r>
          </w:p>
        </w:tc>
        <w:tc>
          <w:tcPr>
            <w:tcW w:w="270" w:type="dxa"/>
          </w:tcPr>
          <w:p w14:paraId="6A2A381E" w14:textId="77777777" w:rsidR="00321245" w:rsidRPr="002D03D8" w:rsidRDefault="00321245" w:rsidP="00321245">
            <w:pPr>
              <w:tabs>
                <w:tab w:val="decimal" w:pos="968"/>
              </w:tabs>
              <w:spacing w:line="240" w:lineRule="exact"/>
              <w:ind w:left="-108" w:right="29"/>
              <w:jc w:val="right"/>
              <w:rPr>
                <w:rFonts w:ascii="CordiaUPC" w:hAnsi="CordiaUPC" w:cs="CordiaUPC"/>
                <w:sz w:val="26"/>
                <w:szCs w:val="26"/>
                <w:cs/>
                <w:lang w:bidi="th-TH"/>
              </w:rPr>
            </w:pPr>
          </w:p>
        </w:tc>
        <w:tc>
          <w:tcPr>
            <w:tcW w:w="1227" w:type="dxa"/>
            <w:vAlign w:val="bottom"/>
          </w:tcPr>
          <w:p w14:paraId="70B7CD95" w14:textId="77777777" w:rsidR="00321245" w:rsidRPr="002D03D8" w:rsidRDefault="00321245" w:rsidP="00321245">
            <w:pPr>
              <w:tabs>
                <w:tab w:val="decimal" w:pos="968"/>
              </w:tabs>
              <w:spacing w:line="240" w:lineRule="exact"/>
              <w:ind w:left="-108" w:right="29"/>
              <w:jc w:val="right"/>
              <w:rPr>
                <w:rFonts w:ascii="CordiaUPC" w:hAnsi="CordiaUPC" w:cs="CordiaUPC"/>
                <w:sz w:val="26"/>
                <w:szCs w:val="26"/>
                <w:cs/>
                <w:lang w:bidi="th-TH"/>
              </w:rPr>
            </w:pPr>
            <w:r w:rsidRPr="002D03D8">
              <w:rPr>
                <w:rFonts w:ascii="CordiaUPC" w:hAnsi="CordiaUPC" w:cs="CordiaUPC"/>
                <w:sz w:val="26"/>
                <w:szCs w:val="26"/>
              </w:rPr>
              <w:t>82,350</w:t>
            </w:r>
          </w:p>
        </w:tc>
        <w:tc>
          <w:tcPr>
            <w:tcW w:w="270" w:type="dxa"/>
          </w:tcPr>
          <w:p w14:paraId="5656C28A" w14:textId="77777777" w:rsidR="00321245" w:rsidRPr="002D03D8" w:rsidRDefault="00321245" w:rsidP="00321245">
            <w:pPr>
              <w:tabs>
                <w:tab w:val="decimal" w:pos="968"/>
              </w:tabs>
              <w:spacing w:line="240" w:lineRule="exact"/>
              <w:ind w:left="-103" w:right="180"/>
              <w:jc w:val="right"/>
              <w:rPr>
                <w:rFonts w:ascii="CordiaUPC" w:hAnsi="CordiaUPC" w:cs="CordiaUPC"/>
                <w:sz w:val="26"/>
                <w:szCs w:val="26"/>
                <w:cs/>
                <w:lang w:bidi="th-TH"/>
              </w:rPr>
            </w:pPr>
          </w:p>
        </w:tc>
        <w:tc>
          <w:tcPr>
            <w:tcW w:w="1147" w:type="dxa"/>
            <w:vAlign w:val="bottom"/>
          </w:tcPr>
          <w:p w14:paraId="59721A3F" w14:textId="10DA11F6" w:rsidR="00321245" w:rsidRPr="002D03D8" w:rsidRDefault="00321245" w:rsidP="00321245">
            <w:pPr>
              <w:tabs>
                <w:tab w:val="decimal" w:pos="968"/>
              </w:tabs>
              <w:spacing w:line="240" w:lineRule="exact"/>
              <w:ind w:left="-103" w:right="31"/>
              <w:jc w:val="right"/>
              <w:rPr>
                <w:rFonts w:ascii="CordiaUPC" w:hAnsi="CordiaUPC" w:cs="CordiaUPC"/>
                <w:sz w:val="26"/>
                <w:szCs w:val="26"/>
                <w:lang w:val="en-US" w:bidi="th-TH"/>
              </w:rPr>
            </w:pPr>
            <w:r w:rsidRPr="002D03D8">
              <w:rPr>
                <w:rFonts w:ascii="CordiaUPC" w:hAnsi="CordiaUPC" w:cs="CordiaUPC"/>
                <w:sz w:val="26"/>
                <w:szCs w:val="26"/>
              </w:rPr>
              <w:t>74,990</w:t>
            </w:r>
          </w:p>
        </w:tc>
        <w:tc>
          <w:tcPr>
            <w:tcW w:w="270" w:type="dxa"/>
          </w:tcPr>
          <w:p w14:paraId="0965D53B" w14:textId="77777777" w:rsidR="00321245" w:rsidRPr="002D03D8" w:rsidRDefault="00321245" w:rsidP="00321245">
            <w:pPr>
              <w:tabs>
                <w:tab w:val="decimal" w:pos="971"/>
              </w:tabs>
              <w:spacing w:line="240" w:lineRule="exact"/>
              <w:ind w:left="-103" w:right="31"/>
              <w:jc w:val="right"/>
              <w:rPr>
                <w:rFonts w:ascii="CordiaUPC" w:hAnsi="CordiaUPC" w:cs="CordiaUPC"/>
                <w:sz w:val="26"/>
                <w:szCs w:val="26"/>
                <w:cs/>
                <w:lang w:bidi="th-TH"/>
              </w:rPr>
            </w:pPr>
          </w:p>
        </w:tc>
        <w:tc>
          <w:tcPr>
            <w:tcW w:w="1222" w:type="dxa"/>
            <w:shd w:val="clear" w:color="auto" w:fill="auto"/>
            <w:vAlign w:val="bottom"/>
            <w:hideMark/>
          </w:tcPr>
          <w:p w14:paraId="22B1F2F4" w14:textId="77777777" w:rsidR="00321245" w:rsidRPr="002D03D8" w:rsidRDefault="00321245" w:rsidP="00321245">
            <w:pPr>
              <w:tabs>
                <w:tab w:val="decimal" w:pos="971"/>
              </w:tabs>
              <w:spacing w:line="240" w:lineRule="exact"/>
              <w:ind w:left="-103" w:right="31"/>
              <w:jc w:val="right"/>
              <w:rPr>
                <w:rFonts w:ascii="CordiaUPC" w:hAnsi="CordiaUPC" w:cs="CordiaUPC"/>
                <w:sz w:val="26"/>
                <w:szCs w:val="26"/>
              </w:rPr>
            </w:pPr>
            <w:r w:rsidRPr="002D03D8">
              <w:rPr>
                <w:rFonts w:ascii="CordiaUPC" w:hAnsi="CordiaUPC" w:cs="CordiaUPC"/>
                <w:sz w:val="26"/>
                <w:szCs w:val="26"/>
              </w:rPr>
              <w:t>82,35</w:t>
            </w:r>
            <w:r w:rsidRPr="002D03D8">
              <w:rPr>
                <w:rFonts w:ascii="CordiaUPC" w:hAnsi="CordiaUPC" w:cs="CordiaUPC" w:hint="cs"/>
                <w:sz w:val="26"/>
                <w:szCs w:val="26"/>
                <w:cs/>
              </w:rPr>
              <w:t>0</w:t>
            </w:r>
          </w:p>
        </w:tc>
      </w:tr>
      <w:tr w:rsidR="009E238D" w:rsidRPr="002D03D8" w14:paraId="76EA4728" w14:textId="77777777" w:rsidTr="00333385">
        <w:tc>
          <w:tcPr>
            <w:tcW w:w="3543" w:type="dxa"/>
            <w:hideMark/>
          </w:tcPr>
          <w:p w14:paraId="7C63AD89" w14:textId="77777777" w:rsidR="009E238D" w:rsidRPr="002D03D8" w:rsidRDefault="009E238D" w:rsidP="009E238D">
            <w:pPr>
              <w:spacing w:line="240" w:lineRule="exact"/>
              <w:ind w:left="35" w:right="-104"/>
              <w:rPr>
                <w:rFonts w:ascii="CordiaUPC" w:hAnsi="CordiaUPC" w:cs="CordiaUPC"/>
                <w:sz w:val="26"/>
                <w:szCs w:val="26"/>
              </w:rPr>
            </w:pPr>
            <w:r w:rsidRPr="002D03D8">
              <w:rPr>
                <w:rFonts w:ascii="CordiaUPC" w:hAnsi="CordiaUPC" w:cs="CordiaUPC" w:hint="cs"/>
                <w:sz w:val="26"/>
                <w:szCs w:val="26"/>
              </w:rPr>
              <w:t>Property foreclosed under restriction</w:t>
            </w:r>
          </w:p>
        </w:tc>
        <w:tc>
          <w:tcPr>
            <w:tcW w:w="1197" w:type="dxa"/>
            <w:tcBorders>
              <w:bottom w:val="single" w:sz="4" w:space="0" w:color="auto"/>
            </w:tcBorders>
          </w:tcPr>
          <w:p w14:paraId="17055237" w14:textId="5A634B57" w:rsidR="009E238D" w:rsidRPr="002D03D8" w:rsidRDefault="009E238D" w:rsidP="009E238D">
            <w:pPr>
              <w:tabs>
                <w:tab w:val="decimal" w:pos="968"/>
              </w:tabs>
              <w:spacing w:line="240" w:lineRule="exact"/>
              <w:ind w:left="-108" w:right="29"/>
              <w:jc w:val="right"/>
              <w:rPr>
                <w:rFonts w:ascii="CordiaUPC" w:hAnsi="CordiaUPC" w:cs="CordiaUPC"/>
                <w:sz w:val="26"/>
                <w:szCs w:val="26"/>
              </w:rPr>
            </w:pPr>
            <w:r w:rsidRPr="002D03D8">
              <w:rPr>
                <w:rFonts w:ascii="CordiaUPC" w:hAnsi="CordiaUPC" w:cs="CordiaUPC"/>
                <w:sz w:val="26"/>
                <w:szCs w:val="26"/>
              </w:rPr>
              <w:t>6,</w:t>
            </w:r>
            <w:r w:rsidRPr="002D03D8">
              <w:rPr>
                <w:rFonts w:ascii="CordiaUPC" w:hAnsi="CordiaUPC" w:cs="CordiaUPC" w:hint="cs"/>
                <w:sz w:val="26"/>
                <w:szCs w:val="26"/>
                <w:cs/>
              </w:rPr>
              <w:t>939</w:t>
            </w:r>
          </w:p>
        </w:tc>
        <w:tc>
          <w:tcPr>
            <w:tcW w:w="270" w:type="dxa"/>
          </w:tcPr>
          <w:p w14:paraId="422FBBC2" w14:textId="77777777" w:rsidR="009E238D" w:rsidRPr="002D03D8" w:rsidRDefault="009E238D" w:rsidP="009E238D">
            <w:pPr>
              <w:tabs>
                <w:tab w:val="decimal" w:pos="968"/>
              </w:tabs>
              <w:spacing w:line="240" w:lineRule="exact"/>
              <w:ind w:left="-108" w:right="29"/>
              <w:jc w:val="right"/>
              <w:rPr>
                <w:rFonts w:ascii="CordiaUPC" w:hAnsi="CordiaUPC" w:cs="CordiaUPC"/>
                <w:sz w:val="26"/>
                <w:szCs w:val="26"/>
              </w:rPr>
            </w:pPr>
          </w:p>
        </w:tc>
        <w:tc>
          <w:tcPr>
            <w:tcW w:w="1227" w:type="dxa"/>
            <w:tcBorders>
              <w:bottom w:val="single" w:sz="4" w:space="0" w:color="auto"/>
            </w:tcBorders>
          </w:tcPr>
          <w:p w14:paraId="3C42C8A9" w14:textId="77777777" w:rsidR="009E238D" w:rsidRPr="002D03D8" w:rsidRDefault="009E238D" w:rsidP="009E238D">
            <w:pPr>
              <w:tabs>
                <w:tab w:val="decimal" w:pos="968"/>
              </w:tabs>
              <w:spacing w:line="240" w:lineRule="exact"/>
              <w:ind w:left="-108" w:right="29"/>
              <w:jc w:val="right"/>
              <w:rPr>
                <w:rFonts w:ascii="CordiaUPC" w:hAnsi="CordiaUPC" w:cs="CordiaUPC"/>
                <w:sz w:val="26"/>
                <w:szCs w:val="26"/>
              </w:rPr>
            </w:pPr>
            <w:r w:rsidRPr="002D03D8">
              <w:rPr>
                <w:rFonts w:ascii="CordiaUPC" w:hAnsi="CordiaUPC" w:cs="CordiaUPC"/>
                <w:color w:val="000000" w:themeColor="text1"/>
                <w:sz w:val="26"/>
                <w:szCs w:val="26"/>
              </w:rPr>
              <w:t>6,</w:t>
            </w:r>
            <w:r w:rsidRPr="002D03D8">
              <w:rPr>
                <w:rFonts w:ascii="CordiaUPC" w:hAnsi="CordiaUPC" w:cs="CordiaUPC" w:hint="cs"/>
                <w:color w:val="000000" w:themeColor="text1"/>
                <w:sz w:val="26"/>
                <w:szCs w:val="26"/>
                <w:cs/>
              </w:rPr>
              <w:t>4</w:t>
            </w:r>
            <w:r w:rsidRPr="002D03D8">
              <w:rPr>
                <w:rFonts w:ascii="CordiaUPC" w:hAnsi="CordiaUPC" w:cs="CordiaUPC"/>
                <w:color w:val="000000" w:themeColor="text1"/>
                <w:sz w:val="26"/>
                <w:szCs w:val="26"/>
              </w:rPr>
              <w:t>08</w:t>
            </w:r>
          </w:p>
        </w:tc>
        <w:tc>
          <w:tcPr>
            <w:tcW w:w="270" w:type="dxa"/>
          </w:tcPr>
          <w:p w14:paraId="6918C44C" w14:textId="77777777" w:rsidR="009E238D" w:rsidRPr="002D03D8" w:rsidRDefault="009E238D" w:rsidP="009E238D">
            <w:pPr>
              <w:tabs>
                <w:tab w:val="decimal" w:pos="968"/>
              </w:tabs>
              <w:spacing w:line="240" w:lineRule="exact"/>
              <w:ind w:left="-103" w:right="180"/>
              <w:jc w:val="right"/>
              <w:rPr>
                <w:rFonts w:ascii="CordiaUPC" w:hAnsi="CordiaUPC" w:cs="CordiaUPC"/>
                <w:sz w:val="26"/>
                <w:szCs w:val="26"/>
              </w:rPr>
            </w:pPr>
          </w:p>
        </w:tc>
        <w:tc>
          <w:tcPr>
            <w:tcW w:w="1147" w:type="dxa"/>
          </w:tcPr>
          <w:p w14:paraId="762F8DB2" w14:textId="43A05457" w:rsidR="009E238D" w:rsidRPr="002D03D8" w:rsidRDefault="009E238D" w:rsidP="009E238D">
            <w:pPr>
              <w:tabs>
                <w:tab w:val="decimal" w:pos="968"/>
              </w:tabs>
              <w:spacing w:line="240" w:lineRule="exact"/>
              <w:ind w:left="-103" w:right="31"/>
              <w:jc w:val="right"/>
              <w:rPr>
                <w:rFonts w:ascii="CordiaUPC" w:hAnsi="CordiaUPC" w:cs="CordiaUPC"/>
                <w:sz w:val="26"/>
                <w:szCs w:val="26"/>
              </w:rPr>
            </w:pPr>
            <w:r w:rsidRPr="002D03D8">
              <w:rPr>
                <w:rFonts w:ascii="CordiaUPC" w:hAnsi="CordiaUPC" w:cs="CordiaUPC"/>
                <w:sz w:val="26"/>
                <w:szCs w:val="26"/>
              </w:rPr>
              <w:t>6,72</w:t>
            </w:r>
            <w:r w:rsidRPr="002D03D8">
              <w:rPr>
                <w:rFonts w:ascii="CordiaUPC" w:hAnsi="CordiaUPC" w:cs="CordiaUPC" w:hint="cs"/>
                <w:sz w:val="26"/>
                <w:szCs w:val="26"/>
                <w:cs/>
              </w:rPr>
              <w:t>5</w:t>
            </w:r>
          </w:p>
        </w:tc>
        <w:tc>
          <w:tcPr>
            <w:tcW w:w="270" w:type="dxa"/>
          </w:tcPr>
          <w:p w14:paraId="195BC9B2" w14:textId="77777777" w:rsidR="009E238D" w:rsidRPr="002D03D8" w:rsidRDefault="009E238D" w:rsidP="009E238D">
            <w:pPr>
              <w:tabs>
                <w:tab w:val="decimal" w:pos="971"/>
              </w:tabs>
              <w:spacing w:line="240" w:lineRule="exact"/>
              <w:ind w:left="-103" w:right="31"/>
              <w:jc w:val="right"/>
              <w:rPr>
                <w:rFonts w:ascii="CordiaUPC" w:hAnsi="CordiaUPC" w:cs="CordiaUPC"/>
                <w:sz w:val="26"/>
                <w:szCs w:val="26"/>
              </w:rPr>
            </w:pPr>
          </w:p>
        </w:tc>
        <w:tc>
          <w:tcPr>
            <w:tcW w:w="1222" w:type="dxa"/>
            <w:shd w:val="clear" w:color="auto" w:fill="auto"/>
            <w:hideMark/>
          </w:tcPr>
          <w:p w14:paraId="71557805" w14:textId="77777777" w:rsidR="009E238D" w:rsidRPr="002D03D8" w:rsidRDefault="009E238D" w:rsidP="009E238D">
            <w:pPr>
              <w:tabs>
                <w:tab w:val="decimal" w:pos="971"/>
              </w:tabs>
              <w:spacing w:line="240" w:lineRule="exact"/>
              <w:ind w:left="-103" w:right="31"/>
              <w:jc w:val="right"/>
              <w:rPr>
                <w:rFonts w:ascii="CordiaUPC" w:hAnsi="CordiaUPC" w:cs="CordiaUPC"/>
                <w:sz w:val="26"/>
                <w:szCs w:val="26"/>
              </w:rPr>
            </w:pPr>
            <w:r w:rsidRPr="002D03D8">
              <w:rPr>
                <w:rFonts w:ascii="CordiaUPC" w:hAnsi="CordiaUPC" w:cs="CordiaUPC"/>
                <w:sz w:val="26"/>
                <w:szCs w:val="26"/>
              </w:rPr>
              <w:t>6,221</w:t>
            </w:r>
          </w:p>
        </w:tc>
      </w:tr>
      <w:tr w:rsidR="009E238D" w:rsidRPr="002D03D8" w14:paraId="4A00E030" w14:textId="77777777" w:rsidTr="00333385">
        <w:tc>
          <w:tcPr>
            <w:tcW w:w="3543" w:type="dxa"/>
          </w:tcPr>
          <w:p w14:paraId="14B8C6BD" w14:textId="77777777" w:rsidR="009E238D" w:rsidRPr="002D03D8" w:rsidRDefault="009E238D" w:rsidP="009E238D">
            <w:pPr>
              <w:spacing w:line="240" w:lineRule="exact"/>
              <w:ind w:right="-104"/>
              <w:rPr>
                <w:rFonts w:ascii="CordiaUPC" w:hAnsi="CordiaUPC" w:cs="CordiaUPC"/>
                <w:b/>
                <w:bCs/>
                <w:sz w:val="26"/>
                <w:szCs w:val="26"/>
              </w:rPr>
            </w:pPr>
            <w:r w:rsidRPr="002D03D8">
              <w:rPr>
                <w:rFonts w:ascii="CordiaUPC" w:hAnsi="CordiaUPC" w:cs="CordiaUPC"/>
                <w:b/>
                <w:bCs/>
                <w:sz w:val="26"/>
                <w:szCs w:val="26"/>
                <w:lang w:eastAsia="th-TH"/>
              </w:rPr>
              <w:t>Total</w:t>
            </w:r>
          </w:p>
        </w:tc>
        <w:tc>
          <w:tcPr>
            <w:tcW w:w="1197" w:type="dxa"/>
            <w:tcBorders>
              <w:top w:val="single" w:sz="4" w:space="0" w:color="auto"/>
              <w:bottom w:val="double" w:sz="4" w:space="0" w:color="auto"/>
            </w:tcBorders>
            <w:vAlign w:val="bottom"/>
          </w:tcPr>
          <w:p w14:paraId="0FAD0838" w14:textId="09945E2C" w:rsidR="009E238D" w:rsidRPr="002D03D8" w:rsidRDefault="009E238D" w:rsidP="009E238D">
            <w:pPr>
              <w:tabs>
                <w:tab w:val="decimal" w:pos="968"/>
              </w:tabs>
              <w:spacing w:line="240" w:lineRule="exact"/>
              <w:ind w:left="-108" w:right="29"/>
              <w:jc w:val="right"/>
              <w:rPr>
                <w:rFonts w:ascii="CordiaUPC" w:hAnsi="CordiaUPC" w:cs="CordiaUPC"/>
                <w:b/>
                <w:bCs/>
                <w:sz w:val="26"/>
                <w:szCs w:val="26"/>
                <w:cs/>
                <w:lang w:bidi="th-TH"/>
              </w:rPr>
            </w:pPr>
            <w:r w:rsidRPr="002D03D8">
              <w:rPr>
                <w:rFonts w:ascii="CordiaUPC" w:hAnsi="CordiaUPC" w:cs="CordiaUPC"/>
                <w:b/>
                <w:bCs/>
                <w:sz w:val="26"/>
                <w:szCs w:val="26"/>
              </w:rPr>
              <w:t>81,</w:t>
            </w:r>
            <w:r w:rsidRPr="002D03D8">
              <w:rPr>
                <w:rFonts w:ascii="CordiaUPC" w:hAnsi="CordiaUPC" w:cs="CordiaUPC" w:hint="cs"/>
                <w:b/>
                <w:bCs/>
                <w:sz w:val="26"/>
                <w:szCs w:val="26"/>
                <w:cs/>
              </w:rPr>
              <w:t>929</w:t>
            </w:r>
          </w:p>
        </w:tc>
        <w:tc>
          <w:tcPr>
            <w:tcW w:w="270" w:type="dxa"/>
          </w:tcPr>
          <w:p w14:paraId="7C2111B9" w14:textId="77777777" w:rsidR="009E238D" w:rsidRPr="002D03D8" w:rsidRDefault="009E238D" w:rsidP="009E238D">
            <w:pPr>
              <w:tabs>
                <w:tab w:val="decimal" w:pos="968"/>
              </w:tabs>
              <w:spacing w:line="240" w:lineRule="exact"/>
              <w:ind w:left="-108" w:right="29"/>
              <w:jc w:val="right"/>
              <w:rPr>
                <w:rFonts w:ascii="CordiaUPC" w:hAnsi="CordiaUPC" w:cs="CordiaUPC"/>
                <w:b/>
                <w:bCs/>
                <w:sz w:val="26"/>
                <w:szCs w:val="26"/>
              </w:rPr>
            </w:pPr>
          </w:p>
        </w:tc>
        <w:tc>
          <w:tcPr>
            <w:tcW w:w="1227" w:type="dxa"/>
            <w:tcBorders>
              <w:top w:val="single" w:sz="4" w:space="0" w:color="auto"/>
              <w:bottom w:val="double" w:sz="4" w:space="0" w:color="auto"/>
            </w:tcBorders>
            <w:vAlign w:val="bottom"/>
          </w:tcPr>
          <w:p w14:paraId="1BB1EE0E" w14:textId="77777777" w:rsidR="009E238D" w:rsidRPr="002D03D8" w:rsidRDefault="009E238D" w:rsidP="009E238D">
            <w:pPr>
              <w:tabs>
                <w:tab w:val="decimal" w:pos="968"/>
              </w:tabs>
              <w:spacing w:line="240" w:lineRule="exact"/>
              <w:ind w:left="-108" w:right="29"/>
              <w:jc w:val="right"/>
              <w:rPr>
                <w:rFonts w:ascii="CordiaUPC" w:hAnsi="CordiaUPC" w:cs="CordiaUPC"/>
                <w:b/>
                <w:bCs/>
                <w:sz w:val="26"/>
                <w:szCs w:val="26"/>
                <w:cs/>
                <w:lang w:bidi="th-TH"/>
              </w:rPr>
            </w:pPr>
            <w:r w:rsidRPr="002D03D8">
              <w:rPr>
                <w:rFonts w:ascii="CordiaUPC" w:hAnsi="CordiaUPC" w:cs="CordiaUPC"/>
                <w:b/>
                <w:bCs/>
                <w:color w:val="000000" w:themeColor="text1"/>
                <w:sz w:val="26"/>
                <w:szCs w:val="26"/>
              </w:rPr>
              <w:t>88,7</w:t>
            </w:r>
            <w:r w:rsidRPr="002D03D8">
              <w:rPr>
                <w:rFonts w:ascii="CordiaUPC" w:hAnsi="CordiaUPC" w:cs="CordiaUPC" w:hint="cs"/>
                <w:b/>
                <w:bCs/>
                <w:color w:val="000000" w:themeColor="text1"/>
                <w:sz w:val="26"/>
                <w:szCs w:val="26"/>
                <w:cs/>
              </w:rPr>
              <w:t>58</w:t>
            </w:r>
          </w:p>
        </w:tc>
        <w:tc>
          <w:tcPr>
            <w:tcW w:w="270" w:type="dxa"/>
          </w:tcPr>
          <w:p w14:paraId="14064EB4" w14:textId="77777777" w:rsidR="009E238D" w:rsidRPr="002D03D8" w:rsidRDefault="009E238D" w:rsidP="009E238D">
            <w:pPr>
              <w:tabs>
                <w:tab w:val="decimal" w:pos="968"/>
              </w:tabs>
              <w:spacing w:line="240" w:lineRule="exact"/>
              <w:ind w:left="-103" w:right="180"/>
              <w:jc w:val="right"/>
              <w:rPr>
                <w:rFonts w:ascii="CordiaUPC" w:hAnsi="CordiaUPC" w:cs="CordiaUPC"/>
                <w:b/>
                <w:bCs/>
                <w:sz w:val="26"/>
                <w:szCs w:val="26"/>
                <w:cs/>
                <w:lang w:bidi="th-TH"/>
              </w:rPr>
            </w:pPr>
          </w:p>
        </w:tc>
        <w:tc>
          <w:tcPr>
            <w:tcW w:w="1147" w:type="dxa"/>
            <w:tcBorders>
              <w:top w:val="single" w:sz="4" w:space="0" w:color="000000" w:themeColor="text1"/>
              <w:left w:val="nil"/>
              <w:bottom w:val="double" w:sz="4" w:space="0" w:color="000000" w:themeColor="text1"/>
              <w:right w:val="nil"/>
            </w:tcBorders>
            <w:vAlign w:val="bottom"/>
          </w:tcPr>
          <w:p w14:paraId="51060B08" w14:textId="6D28FD14" w:rsidR="009E238D" w:rsidRPr="002D03D8" w:rsidRDefault="009E238D" w:rsidP="009E238D">
            <w:pPr>
              <w:tabs>
                <w:tab w:val="decimal" w:pos="968"/>
              </w:tabs>
              <w:spacing w:line="240" w:lineRule="exact"/>
              <w:ind w:left="-103" w:right="31"/>
              <w:jc w:val="right"/>
              <w:rPr>
                <w:rFonts w:ascii="CordiaUPC" w:hAnsi="CordiaUPC" w:cs="CordiaUPC"/>
                <w:b/>
                <w:bCs/>
                <w:sz w:val="26"/>
                <w:szCs w:val="26"/>
              </w:rPr>
            </w:pPr>
            <w:r w:rsidRPr="002D03D8">
              <w:rPr>
                <w:rFonts w:ascii="CordiaUPC" w:hAnsi="CordiaUPC" w:cs="CordiaUPC"/>
                <w:b/>
                <w:bCs/>
                <w:sz w:val="26"/>
                <w:szCs w:val="26"/>
              </w:rPr>
              <w:t>81,71</w:t>
            </w:r>
            <w:r w:rsidRPr="002D03D8">
              <w:rPr>
                <w:rFonts w:ascii="CordiaUPC" w:hAnsi="CordiaUPC" w:cs="CordiaUPC" w:hint="cs"/>
                <w:b/>
                <w:bCs/>
                <w:sz w:val="26"/>
                <w:szCs w:val="26"/>
                <w:cs/>
              </w:rPr>
              <w:t>5</w:t>
            </w:r>
          </w:p>
        </w:tc>
        <w:tc>
          <w:tcPr>
            <w:tcW w:w="270" w:type="dxa"/>
            <w:tcBorders>
              <w:left w:val="nil"/>
              <w:right w:val="nil"/>
            </w:tcBorders>
          </w:tcPr>
          <w:p w14:paraId="6FE22239" w14:textId="77777777" w:rsidR="009E238D" w:rsidRPr="002D03D8" w:rsidRDefault="009E238D" w:rsidP="009E238D">
            <w:pPr>
              <w:tabs>
                <w:tab w:val="decimal" w:pos="971"/>
              </w:tabs>
              <w:spacing w:line="240" w:lineRule="exact"/>
              <w:ind w:left="-103" w:right="31"/>
              <w:jc w:val="right"/>
              <w:rPr>
                <w:rFonts w:ascii="CordiaUPC" w:hAnsi="CordiaUPC" w:cs="CordiaUPC"/>
                <w:b/>
                <w:bCs/>
                <w:sz w:val="26"/>
                <w:szCs w:val="26"/>
              </w:rPr>
            </w:pPr>
          </w:p>
        </w:tc>
        <w:tc>
          <w:tcPr>
            <w:tcW w:w="1222" w:type="dxa"/>
            <w:tcBorders>
              <w:top w:val="single" w:sz="4" w:space="0" w:color="000000" w:themeColor="text1"/>
              <w:left w:val="nil"/>
              <w:bottom w:val="double" w:sz="4" w:space="0" w:color="000000" w:themeColor="text1"/>
              <w:right w:val="nil"/>
            </w:tcBorders>
            <w:shd w:val="clear" w:color="auto" w:fill="auto"/>
            <w:vAlign w:val="bottom"/>
          </w:tcPr>
          <w:p w14:paraId="5147C943" w14:textId="77777777" w:rsidR="009E238D" w:rsidRPr="002D03D8" w:rsidRDefault="009E238D" w:rsidP="009E238D">
            <w:pPr>
              <w:tabs>
                <w:tab w:val="decimal" w:pos="971"/>
              </w:tabs>
              <w:spacing w:line="240" w:lineRule="exact"/>
              <w:ind w:left="-103" w:right="31"/>
              <w:jc w:val="right"/>
              <w:rPr>
                <w:rFonts w:ascii="CordiaUPC" w:hAnsi="CordiaUPC" w:cs="CordiaUPC"/>
                <w:b/>
                <w:bCs/>
                <w:sz w:val="26"/>
                <w:szCs w:val="26"/>
              </w:rPr>
            </w:pPr>
            <w:r w:rsidRPr="002D03D8">
              <w:rPr>
                <w:rFonts w:ascii="CordiaUPC" w:hAnsi="CordiaUPC" w:cs="CordiaUPC"/>
                <w:b/>
                <w:bCs/>
                <w:sz w:val="26"/>
                <w:szCs w:val="26"/>
              </w:rPr>
              <w:t>88,</w:t>
            </w:r>
            <w:r w:rsidRPr="002D03D8">
              <w:rPr>
                <w:rFonts w:ascii="CordiaUPC" w:hAnsi="CordiaUPC" w:cs="CordiaUPC" w:hint="cs"/>
                <w:b/>
                <w:bCs/>
                <w:sz w:val="26"/>
                <w:szCs w:val="26"/>
                <w:cs/>
              </w:rPr>
              <w:t>571</w:t>
            </w:r>
          </w:p>
        </w:tc>
      </w:tr>
      <w:bookmarkEnd w:id="14"/>
    </w:tbl>
    <w:p w14:paraId="1EA56AE7" w14:textId="7EF469BC" w:rsidR="00D63DA8" w:rsidRPr="002D03D8" w:rsidRDefault="00D63DA8" w:rsidP="00D63DA8">
      <w:pPr>
        <w:spacing w:line="240" w:lineRule="auto"/>
        <w:rPr>
          <w:rFonts w:ascii="CordiaUPC" w:hAnsi="CordiaUPC" w:cs="CordiaUPC"/>
          <w:b/>
          <w:iCs/>
          <w:sz w:val="28"/>
          <w:szCs w:val="28"/>
          <w:cs/>
          <w:lang w:bidi="th-TH"/>
        </w:rPr>
      </w:pPr>
    </w:p>
    <w:bookmarkEnd w:id="13"/>
    <w:p w14:paraId="4B02F51C" w14:textId="5DF759D5" w:rsidR="00D63DA8" w:rsidRPr="002D03D8" w:rsidRDefault="00D63DA8" w:rsidP="00D63DA8">
      <w:pPr>
        <w:pStyle w:val="Heading1"/>
        <w:spacing w:before="0" w:after="0" w:line="240" w:lineRule="exact"/>
        <w:ind w:left="540" w:hanging="540"/>
        <w:rPr>
          <w:rFonts w:ascii="CordiaUPC" w:hAnsi="CordiaUPC" w:cs="CordiaUPC"/>
          <w:i w:val="0"/>
          <w:iCs/>
          <w:sz w:val="28"/>
          <w:szCs w:val="28"/>
          <w:lang w:val="en-US"/>
        </w:rPr>
      </w:pPr>
      <w:r w:rsidRPr="002D03D8">
        <w:rPr>
          <w:rFonts w:ascii="CordiaUPC" w:hAnsi="CordiaUPC" w:cs="CordiaUPC"/>
          <w:i w:val="0"/>
          <w:iCs/>
          <w:sz w:val="28"/>
          <w:szCs w:val="28"/>
        </w:rPr>
        <w:t>1</w:t>
      </w:r>
      <w:r w:rsidR="00804E90" w:rsidRPr="002D03D8">
        <w:rPr>
          <w:rFonts w:ascii="CordiaUPC" w:hAnsi="CordiaUPC" w:cs="CordiaUPC"/>
          <w:i w:val="0"/>
          <w:iCs/>
          <w:sz w:val="28"/>
          <w:szCs w:val="28"/>
        </w:rPr>
        <w:t>3</w:t>
      </w:r>
      <w:r w:rsidRPr="002D03D8">
        <w:rPr>
          <w:rFonts w:ascii="CordiaUPC" w:hAnsi="CordiaUPC" w:cs="CordiaUPC" w:hint="cs"/>
          <w:i w:val="0"/>
          <w:iCs/>
          <w:sz w:val="28"/>
          <w:szCs w:val="28"/>
        </w:rPr>
        <w:tab/>
        <w:t>Commitments and contingent liabilities</w:t>
      </w:r>
    </w:p>
    <w:p w14:paraId="4B82212B" w14:textId="77777777" w:rsidR="00D63DA8" w:rsidRPr="002D03D8" w:rsidRDefault="00D63DA8" w:rsidP="00D63DA8">
      <w:pPr>
        <w:pStyle w:val="index"/>
        <w:spacing w:line="240" w:lineRule="exact"/>
        <w:ind w:left="540" w:hanging="540"/>
        <w:rPr>
          <w:rFonts w:ascii="CordiaUPC" w:hAnsi="CordiaUPC" w:cs="CordiaUPC"/>
          <w:b/>
          <w:bCs/>
          <w:sz w:val="26"/>
          <w:szCs w:val="26"/>
          <w:cs/>
          <w:lang w:val="en-US" w:bidi="th-TH"/>
        </w:rPr>
      </w:pPr>
    </w:p>
    <w:p w14:paraId="5A3F3AF9" w14:textId="6BD3E438" w:rsidR="00D63DA8" w:rsidRPr="002D03D8" w:rsidRDefault="00D63DA8" w:rsidP="00D63DA8">
      <w:pPr>
        <w:pStyle w:val="index"/>
        <w:spacing w:line="240" w:lineRule="exact"/>
        <w:ind w:left="540" w:hanging="540"/>
        <w:rPr>
          <w:rFonts w:ascii="CordiaUPC" w:hAnsi="CordiaUPC" w:cs="CordiaUPC"/>
          <w:b/>
          <w:bCs/>
          <w:sz w:val="26"/>
          <w:szCs w:val="26"/>
        </w:rPr>
      </w:pPr>
      <w:r w:rsidRPr="002D03D8">
        <w:rPr>
          <w:rFonts w:ascii="CordiaUPC" w:hAnsi="CordiaUPC" w:cs="CordiaUPC"/>
          <w:b/>
          <w:bCs/>
          <w:sz w:val="26"/>
          <w:szCs w:val="26"/>
        </w:rPr>
        <w:t>1</w:t>
      </w:r>
      <w:r w:rsidR="00804E90" w:rsidRPr="002D03D8">
        <w:rPr>
          <w:rFonts w:ascii="CordiaUPC" w:hAnsi="CordiaUPC" w:cs="CordiaUPC"/>
          <w:b/>
          <w:bCs/>
          <w:sz w:val="26"/>
          <w:szCs w:val="26"/>
        </w:rPr>
        <w:t>3</w:t>
      </w:r>
      <w:r w:rsidRPr="002D03D8">
        <w:rPr>
          <w:rFonts w:ascii="CordiaUPC" w:hAnsi="CordiaUPC" w:cs="CordiaUPC"/>
          <w:b/>
          <w:bCs/>
          <w:sz w:val="26"/>
          <w:szCs w:val="26"/>
        </w:rPr>
        <w:t xml:space="preserve">.1 </w:t>
      </w:r>
      <w:r w:rsidRPr="002D03D8">
        <w:rPr>
          <w:rFonts w:ascii="CordiaUPC" w:hAnsi="CordiaUPC" w:cs="CordiaUPC"/>
          <w:b/>
          <w:bCs/>
          <w:sz w:val="26"/>
          <w:szCs w:val="26"/>
          <w:cs/>
        </w:rPr>
        <w:tab/>
      </w:r>
      <w:r w:rsidRPr="002D03D8">
        <w:rPr>
          <w:rFonts w:ascii="CordiaUPC" w:hAnsi="CordiaUPC" w:cs="CordiaUPC" w:hint="cs"/>
          <w:b/>
          <w:bCs/>
          <w:sz w:val="26"/>
          <w:szCs w:val="26"/>
        </w:rPr>
        <w:t>Commitments</w:t>
      </w:r>
    </w:p>
    <w:p w14:paraId="46C63FD1" w14:textId="77777777" w:rsidR="00D63DA8" w:rsidRPr="002D03D8" w:rsidRDefault="00D63DA8" w:rsidP="00D63DA8">
      <w:pPr>
        <w:pStyle w:val="index"/>
        <w:spacing w:after="0" w:line="240" w:lineRule="exact"/>
        <w:ind w:left="562"/>
        <w:rPr>
          <w:rFonts w:ascii="CordiaUPC" w:hAnsi="CordiaUPC" w:cs="CordiaUPC"/>
          <w:sz w:val="26"/>
          <w:szCs w:val="26"/>
        </w:rPr>
      </w:pPr>
    </w:p>
    <w:tbl>
      <w:tblPr>
        <w:tblW w:w="9108" w:type="dxa"/>
        <w:tblInd w:w="426" w:type="dxa"/>
        <w:tblLayout w:type="fixed"/>
        <w:tblLook w:val="00A0" w:firstRow="1" w:lastRow="0" w:firstColumn="1" w:lastColumn="0" w:noHBand="0" w:noVBand="0"/>
      </w:tblPr>
      <w:tblGrid>
        <w:gridCol w:w="5580"/>
        <w:gridCol w:w="1624"/>
        <w:gridCol w:w="275"/>
        <w:gridCol w:w="1629"/>
      </w:tblGrid>
      <w:tr w:rsidR="00D63DA8" w:rsidRPr="002D03D8" w14:paraId="74CE829D" w14:textId="77777777" w:rsidTr="00333385">
        <w:tc>
          <w:tcPr>
            <w:tcW w:w="5580" w:type="dxa"/>
          </w:tcPr>
          <w:p w14:paraId="3E8B1B34" w14:textId="77777777" w:rsidR="00D63DA8" w:rsidRPr="002D03D8" w:rsidRDefault="00D63DA8" w:rsidP="00333385">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799F7167" w14:textId="77777777" w:rsidR="00D63DA8" w:rsidRPr="002D03D8" w:rsidRDefault="00D63DA8" w:rsidP="00333385">
            <w:pPr>
              <w:spacing w:line="240" w:lineRule="exact"/>
              <w:ind w:left="-108" w:right="-108"/>
              <w:jc w:val="center"/>
              <w:rPr>
                <w:rFonts w:ascii="CordiaUPC" w:hAnsi="CordiaUPC" w:cs="CordiaUPC"/>
                <w:sz w:val="26"/>
                <w:szCs w:val="26"/>
              </w:rPr>
            </w:pPr>
            <w:r w:rsidRPr="002D03D8">
              <w:rPr>
                <w:rFonts w:ascii="CordiaUPC" w:hAnsi="CordiaUPC" w:cs="CordiaUPC"/>
                <w:b/>
                <w:bCs/>
                <w:sz w:val="26"/>
                <w:szCs w:val="26"/>
              </w:rPr>
              <w:t>Consolidated</w:t>
            </w:r>
          </w:p>
        </w:tc>
      </w:tr>
      <w:tr w:rsidR="00D63DA8" w:rsidRPr="002D03D8" w14:paraId="60FE284A" w14:textId="77777777" w:rsidTr="00333385">
        <w:tc>
          <w:tcPr>
            <w:tcW w:w="5580" w:type="dxa"/>
          </w:tcPr>
          <w:p w14:paraId="3175A72A" w14:textId="77777777" w:rsidR="00D63DA8" w:rsidRPr="002D03D8" w:rsidRDefault="00D63DA8" w:rsidP="00333385">
            <w:pPr>
              <w:spacing w:line="240" w:lineRule="exact"/>
              <w:ind w:left="180" w:right="-104" w:hanging="180"/>
              <w:rPr>
                <w:rFonts w:ascii="CordiaUPC" w:hAnsi="CordiaUPC" w:cs="CordiaUPC"/>
                <w:b/>
                <w:bCs/>
                <w:sz w:val="26"/>
                <w:szCs w:val="26"/>
                <w:lang w:bidi="th-TH"/>
              </w:rPr>
            </w:pPr>
          </w:p>
        </w:tc>
        <w:tc>
          <w:tcPr>
            <w:tcW w:w="1624" w:type="dxa"/>
            <w:hideMark/>
          </w:tcPr>
          <w:p w14:paraId="099ABFEA" w14:textId="148300DB" w:rsidR="00D63DA8" w:rsidRPr="002D03D8" w:rsidRDefault="00D63DA8" w:rsidP="00333385">
            <w:pPr>
              <w:spacing w:line="240" w:lineRule="exact"/>
              <w:ind w:left="-108" w:right="-108"/>
              <w:jc w:val="center"/>
              <w:rPr>
                <w:rFonts w:ascii="CordiaUPC" w:hAnsi="CordiaUPC" w:cs="CordiaUPC"/>
                <w:sz w:val="26"/>
                <w:szCs w:val="26"/>
              </w:rPr>
            </w:pPr>
            <w:r w:rsidRPr="002D03D8">
              <w:rPr>
                <w:rFonts w:ascii="CordiaUPC" w:hAnsi="CordiaUPC" w:cs="CordiaUPC"/>
                <w:sz w:val="26"/>
                <w:szCs w:val="26"/>
              </w:rPr>
              <w:t xml:space="preserve">30 </w:t>
            </w:r>
            <w:r w:rsidR="00770F70" w:rsidRPr="002D03D8">
              <w:rPr>
                <w:rFonts w:ascii="CordiaUPC" w:hAnsi="CordiaUPC" w:cs="CordiaUPC"/>
                <w:sz w:val="24"/>
                <w:szCs w:val="24"/>
                <w:lang w:val="en-US"/>
              </w:rPr>
              <w:t>September</w:t>
            </w:r>
            <w:r w:rsidRPr="002D03D8">
              <w:rPr>
                <w:rFonts w:ascii="CordiaUPC" w:hAnsi="CordiaUPC" w:cs="CordiaUPC"/>
                <w:color w:val="000000"/>
                <w:sz w:val="26"/>
                <w:szCs w:val="26"/>
                <w:lang w:val="en-US" w:bidi="th-TH"/>
              </w:rPr>
              <w:t xml:space="preserve"> 2025</w:t>
            </w:r>
          </w:p>
        </w:tc>
        <w:tc>
          <w:tcPr>
            <w:tcW w:w="275" w:type="dxa"/>
          </w:tcPr>
          <w:p w14:paraId="10C13CB1" w14:textId="77777777" w:rsidR="00D63DA8" w:rsidRPr="002D03D8" w:rsidRDefault="00D63DA8" w:rsidP="00333385">
            <w:pPr>
              <w:spacing w:line="240" w:lineRule="exact"/>
              <w:ind w:left="-108" w:right="-108"/>
              <w:rPr>
                <w:rFonts w:ascii="CordiaUPC" w:hAnsi="CordiaUPC" w:cs="CordiaUPC"/>
                <w:sz w:val="26"/>
                <w:szCs w:val="26"/>
              </w:rPr>
            </w:pPr>
          </w:p>
        </w:tc>
        <w:tc>
          <w:tcPr>
            <w:tcW w:w="1629" w:type="dxa"/>
            <w:hideMark/>
          </w:tcPr>
          <w:p w14:paraId="60420D1E" w14:textId="77777777" w:rsidR="00D63DA8" w:rsidRPr="002D03D8" w:rsidRDefault="00D63DA8" w:rsidP="00333385">
            <w:pPr>
              <w:spacing w:line="240" w:lineRule="exact"/>
              <w:ind w:left="-108" w:right="-108"/>
              <w:jc w:val="center"/>
              <w:rPr>
                <w:rFonts w:ascii="CordiaUPC" w:hAnsi="CordiaUPC" w:cs="CordiaUPC"/>
                <w:sz w:val="26"/>
                <w:szCs w:val="26"/>
              </w:rPr>
            </w:pPr>
            <w:r w:rsidRPr="002D03D8">
              <w:rPr>
                <w:rFonts w:ascii="CordiaUPC" w:hAnsi="CordiaUPC" w:cs="CordiaUPC"/>
                <w:color w:val="000000"/>
                <w:sz w:val="26"/>
                <w:szCs w:val="26"/>
                <w:lang w:val="en-US" w:bidi="th-TH"/>
              </w:rPr>
              <w:t>31 December 2024</w:t>
            </w:r>
          </w:p>
        </w:tc>
      </w:tr>
      <w:tr w:rsidR="00D63DA8" w:rsidRPr="002D03D8" w14:paraId="14808954" w14:textId="77777777" w:rsidTr="00333385">
        <w:tc>
          <w:tcPr>
            <w:tcW w:w="5580" w:type="dxa"/>
          </w:tcPr>
          <w:p w14:paraId="115C8A68" w14:textId="77777777" w:rsidR="00D63DA8" w:rsidRPr="002D03D8" w:rsidRDefault="00D63DA8" w:rsidP="00333385">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2636845C" w14:textId="77777777" w:rsidR="00D63DA8" w:rsidRPr="002D03D8" w:rsidRDefault="00D63DA8" w:rsidP="00333385">
            <w:pPr>
              <w:spacing w:line="240" w:lineRule="exact"/>
              <w:ind w:left="-108" w:right="-108"/>
              <w:jc w:val="center"/>
              <w:rPr>
                <w:rFonts w:ascii="CordiaUPC" w:hAnsi="CordiaUPC" w:cs="CordiaUPC"/>
                <w:sz w:val="26"/>
                <w:szCs w:val="26"/>
              </w:rPr>
            </w:pPr>
            <w:r w:rsidRPr="002D03D8">
              <w:rPr>
                <w:rFonts w:ascii="CordiaUPC" w:hAnsi="CordiaUPC" w:cs="CordiaUPC"/>
                <w:i/>
                <w:iCs/>
                <w:sz w:val="26"/>
                <w:szCs w:val="26"/>
              </w:rPr>
              <w:t>(in million Baht)</w:t>
            </w:r>
          </w:p>
        </w:tc>
      </w:tr>
      <w:tr w:rsidR="00321245" w:rsidRPr="002D03D8" w14:paraId="7FBA956E" w14:textId="77777777" w:rsidTr="00333385">
        <w:tc>
          <w:tcPr>
            <w:tcW w:w="5580" w:type="dxa"/>
            <w:hideMark/>
          </w:tcPr>
          <w:p w14:paraId="22210F12" w14:textId="77777777" w:rsidR="00321245" w:rsidRPr="002D03D8" w:rsidRDefault="00321245" w:rsidP="00321245">
            <w:pPr>
              <w:spacing w:line="240" w:lineRule="exact"/>
              <w:ind w:right="-104"/>
              <w:rPr>
                <w:rFonts w:ascii="CordiaUPC" w:hAnsi="CordiaUPC" w:cs="CordiaUPC"/>
                <w:sz w:val="26"/>
                <w:szCs w:val="26"/>
              </w:rPr>
            </w:pPr>
            <w:r w:rsidRPr="002D03D8">
              <w:rPr>
                <w:rFonts w:ascii="CordiaUPC" w:hAnsi="CordiaUPC" w:cs="CordiaUPC"/>
                <w:sz w:val="26"/>
                <w:szCs w:val="26"/>
                <w:lang w:eastAsia="th-TH"/>
              </w:rPr>
              <w:t xml:space="preserve">Avals to bills </w:t>
            </w:r>
          </w:p>
        </w:tc>
        <w:tc>
          <w:tcPr>
            <w:tcW w:w="1624" w:type="dxa"/>
            <w:vAlign w:val="bottom"/>
          </w:tcPr>
          <w:p w14:paraId="694BD7D0" w14:textId="63A31B5F" w:rsidR="00321245" w:rsidRPr="002D03D8" w:rsidRDefault="00321245" w:rsidP="00321245">
            <w:pPr>
              <w:tabs>
                <w:tab w:val="decimal" w:pos="968"/>
              </w:tabs>
              <w:spacing w:line="240" w:lineRule="exact"/>
              <w:ind w:left="-103" w:right="180"/>
              <w:jc w:val="right"/>
              <w:rPr>
                <w:rFonts w:ascii="CordiaUPC" w:hAnsi="CordiaUPC" w:cs="CordiaUPC"/>
                <w:sz w:val="26"/>
                <w:szCs w:val="26"/>
                <w:lang w:val="en-US"/>
              </w:rPr>
            </w:pPr>
            <w:r w:rsidRPr="002D03D8">
              <w:rPr>
                <w:rFonts w:ascii="CordiaUPC" w:hAnsi="CordiaUPC" w:cs="CordiaUPC"/>
                <w:sz w:val="26"/>
                <w:szCs w:val="26"/>
              </w:rPr>
              <w:t>75</w:t>
            </w:r>
          </w:p>
        </w:tc>
        <w:tc>
          <w:tcPr>
            <w:tcW w:w="275" w:type="dxa"/>
            <w:vAlign w:val="bottom"/>
          </w:tcPr>
          <w:p w14:paraId="1DA34232" w14:textId="77777777" w:rsidR="00321245" w:rsidRPr="002D03D8" w:rsidRDefault="00321245" w:rsidP="00321245">
            <w:pPr>
              <w:spacing w:line="240" w:lineRule="exact"/>
              <w:ind w:right="162"/>
              <w:jc w:val="right"/>
              <w:rPr>
                <w:rFonts w:ascii="CordiaUPC" w:hAnsi="CordiaUPC" w:cs="CordiaUPC"/>
                <w:sz w:val="26"/>
                <w:szCs w:val="26"/>
              </w:rPr>
            </w:pPr>
          </w:p>
        </w:tc>
        <w:tc>
          <w:tcPr>
            <w:tcW w:w="1629" w:type="dxa"/>
            <w:vAlign w:val="bottom"/>
            <w:hideMark/>
          </w:tcPr>
          <w:p w14:paraId="1B2F46C4" w14:textId="77777777" w:rsidR="00321245" w:rsidRPr="002D03D8" w:rsidRDefault="00321245" w:rsidP="00321245">
            <w:pPr>
              <w:tabs>
                <w:tab w:val="decimal" w:pos="871"/>
              </w:tabs>
              <w:spacing w:line="240" w:lineRule="exact"/>
              <w:ind w:left="-103" w:right="184"/>
              <w:jc w:val="right"/>
              <w:rPr>
                <w:rFonts w:ascii="CordiaUPC" w:hAnsi="CordiaUPC" w:cs="CordiaUPC"/>
                <w:sz w:val="26"/>
                <w:szCs w:val="26"/>
              </w:rPr>
            </w:pPr>
            <w:r w:rsidRPr="002D03D8">
              <w:rPr>
                <w:rFonts w:ascii="CordiaUPC" w:hAnsi="CordiaUPC" w:cs="CordiaUPC"/>
                <w:sz w:val="26"/>
                <w:szCs w:val="26"/>
                <w:cs/>
              </w:rPr>
              <w:t>176</w:t>
            </w:r>
          </w:p>
        </w:tc>
      </w:tr>
      <w:tr w:rsidR="00321245" w:rsidRPr="002D03D8" w14:paraId="11BB9361" w14:textId="77777777" w:rsidTr="00333385">
        <w:tc>
          <w:tcPr>
            <w:tcW w:w="5580" w:type="dxa"/>
            <w:hideMark/>
          </w:tcPr>
          <w:p w14:paraId="3403A110" w14:textId="77777777" w:rsidR="00321245" w:rsidRPr="002D03D8" w:rsidRDefault="00321245" w:rsidP="00321245">
            <w:pPr>
              <w:spacing w:line="240" w:lineRule="exact"/>
              <w:ind w:right="-104"/>
              <w:rPr>
                <w:rFonts w:ascii="CordiaUPC" w:hAnsi="CordiaUPC" w:cs="CordiaUPC"/>
                <w:sz w:val="26"/>
                <w:szCs w:val="26"/>
                <w:lang w:val="en-US"/>
              </w:rPr>
            </w:pPr>
            <w:r w:rsidRPr="002D03D8">
              <w:rPr>
                <w:rFonts w:ascii="CordiaUPC" w:hAnsi="CordiaUPC" w:cs="CordiaUPC"/>
                <w:sz w:val="26"/>
                <w:szCs w:val="26"/>
                <w:lang w:val="en-US" w:eastAsia="th-TH"/>
              </w:rPr>
              <w:t>Guarantees of loans</w:t>
            </w:r>
            <w:r w:rsidRPr="002D03D8">
              <w:rPr>
                <w:rFonts w:ascii="CordiaUPC" w:hAnsi="CordiaUPC" w:cs="CordiaUPC"/>
                <w:sz w:val="26"/>
                <w:szCs w:val="26"/>
                <w:lang w:val="en-US" w:eastAsia="th-TH" w:bidi="th-TH"/>
              </w:rPr>
              <w:t>/bond</w:t>
            </w:r>
          </w:p>
        </w:tc>
        <w:tc>
          <w:tcPr>
            <w:tcW w:w="1624" w:type="dxa"/>
            <w:vAlign w:val="bottom"/>
          </w:tcPr>
          <w:p w14:paraId="0A469F49" w14:textId="035DEA4D" w:rsidR="00321245" w:rsidRPr="002D03D8" w:rsidRDefault="00321245" w:rsidP="00321245">
            <w:pPr>
              <w:tabs>
                <w:tab w:val="decimal" w:pos="968"/>
              </w:tabs>
              <w:spacing w:line="240" w:lineRule="exact"/>
              <w:ind w:left="-103" w:right="180"/>
              <w:jc w:val="right"/>
              <w:rPr>
                <w:rFonts w:ascii="CordiaUPC" w:hAnsi="CordiaUPC" w:cs="CordiaUPC"/>
                <w:sz w:val="26"/>
                <w:szCs w:val="26"/>
                <w:lang w:val="en-US"/>
              </w:rPr>
            </w:pPr>
            <w:r w:rsidRPr="002D03D8">
              <w:rPr>
                <w:rFonts w:ascii="CordiaUPC" w:hAnsi="CordiaUPC" w:cs="CordiaUPC"/>
                <w:sz w:val="26"/>
                <w:szCs w:val="26"/>
              </w:rPr>
              <w:t>133</w:t>
            </w:r>
          </w:p>
        </w:tc>
        <w:tc>
          <w:tcPr>
            <w:tcW w:w="275" w:type="dxa"/>
            <w:vAlign w:val="bottom"/>
          </w:tcPr>
          <w:p w14:paraId="52595709" w14:textId="77777777" w:rsidR="00321245" w:rsidRPr="002D03D8" w:rsidRDefault="00321245" w:rsidP="00321245">
            <w:pPr>
              <w:spacing w:line="240" w:lineRule="exact"/>
              <w:ind w:right="162"/>
              <w:jc w:val="right"/>
              <w:rPr>
                <w:rFonts w:ascii="CordiaUPC" w:hAnsi="CordiaUPC" w:cs="CordiaUPC"/>
                <w:sz w:val="26"/>
                <w:szCs w:val="26"/>
              </w:rPr>
            </w:pPr>
          </w:p>
        </w:tc>
        <w:tc>
          <w:tcPr>
            <w:tcW w:w="1629" w:type="dxa"/>
            <w:vAlign w:val="bottom"/>
            <w:hideMark/>
          </w:tcPr>
          <w:p w14:paraId="486CD1DB" w14:textId="77777777" w:rsidR="00321245" w:rsidRPr="002D03D8" w:rsidRDefault="00321245" w:rsidP="00321245">
            <w:pPr>
              <w:tabs>
                <w:tab w:val="decimal" w:pos="871"/>
              </w:tabs>
              <w:spacing w:line="240" w:lineRule="exact"/>
              <w:ind w:left="-103" w:right="184"/>
              <w:jc w:val="right"/>
              <w:rPr>
                <w:rFonts w:ascii="CordiaUPC" w:hAnsi="CordiaUPC" w:cs="CordiaUPC"/>
                <w:sz w:val="26"/>
                <w:szCs w:val="26"/>
              </w:rPr>
            </w:pPr>
            <w:r w:rsidRPr="002D03D8">
              <w:rPr>
                <w:rFonts w:ascii="CordiaUPC" w:hAnsi="CordiaUPC" w:cs="CordiaUPC"/>
                <w:sz w:val="26"/>
                <w:szCs w:val="26"/>
              </w:rPr>
              <w:t>124</w:t>
            </w:r>
          </w:p>
        </w:tc>
      </w:tr>
      <w:tr w:rsidR="00321245" w:rsidRPr="002D03D8" w14:paraId="148370B5" w14:textId="77777777" w:rsidTr="00333385">
        <w:tc>
          <w:tcPr>
            <w:tcW w:w="5580" w:type="dxa"/>
            <w:hideMark/>
          </w:tcPr>
          <w:p w14:paraId="6411BB64" w14:textId="77777777" w:rsidR="00321245" w:rsidRPr="002D03D8" w:rsidRDefault="00321245" w:rsidP="00321245">
            <w:pPr>
              <w:spacing w:line="240" w:lineRule="exact"/>
              <w:ind w:right="-104"/>
              <w:rPr>
                <w:rFonts w:ascii="CordiaUPC" w:hAnsi="CordiaUPC" w:cs="CordiaUPC"/>
                <w:spacing w:val="-4"/>
                <w:sz w:val="26"/>
                <w:szCs w:val="26"/>
                <w:lang w:eastAsia="th-TH"/>
              </w:rPr>
            </w:pPr>
            <w:r w:rsidRPr="002D03D8">
              <w:rPr>
                <w:rFonts w:ascii="CordiaUPC" w:hAnsi="CordiaUPC" w:cs="CordiaUPC"/>
                <w:spacing w:val="-4"/>
                <w:sz w:val="26"/>
                <w:szCs w:val="26"/>
                <w:lang w:eastAsia="th-TH"/>
              </w:rPr>
              <w:t>Liability under unmatured import bills</w:t>
            </w:r>
          </w:p>
        </w:tc>
        <w:tc>
          <w:tcPr>
            <w:tcW w:w="1624" w:type="dxa"/>
            <w:vAlign w:val="bottom"/>
          </w:tcPr>
          <w:p w14:paraId="174ECC4A" w14:textId="44F236D5"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3,390</w:t>
            </w:r>
          </w:p>
        </w:tc>
        <w:tc>
          <w:tcPr>
            <w:tcW w:w="275" w:type="dxa"/>
            <w:vAlign w:val="bottom"/>
          </w:tcPr>
          <w:p w14:paraId="44FFE802" w14:textId="77777777" w:rsidR="00321245" w:rsidRPr="002D03D8" w:rsidRDefault="00321245" w:rsidP="00321245">
            <w:pPr>
              <w:spacing w:line="240" w:lineRule="exact"/>
              <w:ind w:right="162"/>
              <w:jc w:val="right"/>
              <w:rPr>
                <w:rFonts w:ascii="CordiaUPC" w:hAnsi="CordiaUPC" w:cs="CordiaUPC"/>
                <w:sz w:val="26"/>
                <w:szCs w:val="26"/>
              </w:rPr>
            </w:pPr>
          </w:p>
        </w:tc>
        <w:tc>
          <w:tcPr>
            <w:tcW w:w="1629" w:type="dxa"/>
            <w:vAlign w:val="bottom"/>
            <w:hideMark/>
          </w:tcPr>
          <w:p w14:paraId="28746640" w14:textId="77777777" w:rsidR="00321245" w:rsidRPr="002D03D8" w:rsidRDefault="00321245" w:rsidP="00321245">
            <w:pPr>
              <w:tabs>
                <w:tab w:val="decimal" w:pos="871"/>
              </w:tabs>
              <w:spacing w:line="240" w:lineRule="exact"/>
              <w:ind w:left="-103" w:right="184"/>
              <w:jc w:val="right"/>
              <w:rPr>
                <w:rFonts w:ascii="CordiaUPC" w:hAnsi="CordiaUPC" w:cs="CordiaUPC"/>
                <w:sz w:val="26"/>
                <w:szCs w:val="26"/>
              </w:rPr>
            </w:pPr>
            <w:r w:rsidRPr="002D03D8">
              <w:rPr>
                <w:rFonts w:ascii="CordiaUPC" w:hAnsi="CordiaUPC" w:cs="CordiaUPC"/>
                <w:sz w:val="26"/>
                <w:szCs w:val="26"/>
              </w:rPr>
              <w:t>2,265</w:t>
            </w:r>
          </w:p>
        </w:tc>
      </w:tr>
      <w:tr w:rsidR="00321245" w:rsidRPr="002D03D8" w14:paraId="585D5343" w14:textId="77777777" w:rsidTr="00333385">
        <w:tc>
          <w:tcPr>
            <w:tcW w:w="5580" w:type="dxa"/>
            <w:hideMark/>
          </w:tcPr>
          <w:p w14:paraId="11877FDC" w14:textId="77777777" w:rsidR="00321245" w:rsidRPr="002D03D8" w:rsidRDefault="00321245" w:rsidP="00321245">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Letters of credit</w:t>
            </w:r>
          </w:p>
        </w:tc>
        <w:tc>
          <w:tcPr>
            <w:tcW w:w="1624" w:type="dxa"/>
            <w:vAlign w:val="bottom"/>
          </w:tcPr>
          <w:p w14:paraId="1640E5EE" w14:textId="1B2E5F53"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9,497</w:t>
            </w:r>
          </w:p>
        </w:tc>
        <w:tc>
          <w:tcPr>
            <w:tcW w:w="275" w:type="dxa"/>
            <w:vAlign w:val="bottom"/>
          </w:tcPr>
          <w:p w14:paraId="52C1881E" w14:textId="77777777" w:rsidR="00321245" w:rsidRPr="002D03D8" w:rsidRDefault="00321245" w:rsidP="00321245">
            <w:pPr>
              <w:spacing w:line="240" w:lineRule="exact"/>
              <w:ind w:right="162"/>
              <w:jc w:val="right"/>
              <w:rPr>
                <w:rFonts w:ascii="CordiaUPC" w:hAnsi="CordiaUPC" w:cs="CordiaUPC"/>
                <w:sz w:val="26"/>
                <w:szCs w:val="26"/>
              </w:rPr>
            </w:pPr>
          </w:p>
        </w:tc>
        <w:tc>
          <w:tcPr>
            <w:tcW w:w="1629" w:type="dxa"/>
            <w:vAlign w:val="bottom"/>
            <w:hideMark/>
          </w:tcPr>
          <w:p w14:paraId="658FCAA0" w14:textId="77777777" w:rsidR="00321245" w:rsidRPr="002D03D8" w:rsidRDefault="00321245" w:rsidP="00321245">
            <w:pPr>
              <w:tabs>
                <w:tab w:val="decimal" w:pos="871"/>
              </w:tabs>
              <w:spacing w:line="240" w:lineRule="exact"/>
              <w:ind w:left="-103" w:right="184"/>
              <w:jc w:val="right"/>
              <w:rPr>
                <w:rFonts w:ascii="CordiaUPC" w:hAnsi="CordiaUPC" w:cs="CordiaUPC"/>
                <w:sz w:val="26"/>
                <w:szCs w:val="26"/>
              </w:rPr>
            </w:pPr>
            <w:r w:rsidRPr="002D03D8">
              <w:rPr>
                <w:rFonts w:ascii="CordiaUPC" w:hAnsi="CordiaUPC" w:cs="CordiaUPC"/>
                <w:sz w:val="26"/>
                <w:szCs w:val="26"/>
              </w:rPr>
              <w:t>9,368</w:t>
            </w:r>
          </w:p>
        </w:tc>
      </w:tr>
      <w:tr w:rsidR="00321245" w:rsidRPr="002D03D8" w14:paraId="185A7F3E" w14:textId="77777777" w:rsidTr="00333385">
        <w:tc>
          <w:tcPr>
            <w:tcW w:w="5580" w:type="dxa"/>
            <w:hideMark/>
          </w:tcPr>
          <w:p w14:paraId="0F5003D7" w14:textId="77777777" w:rsidR="00321245" w:rsidRPr="002D03D8" w:rsidRDefault="00321245" w:rsidP="00321245">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Other commitments</w:t>
            </w:r>
          </w:p>
        </w:tc>
        <w:tc>
          <w:tcPr>
            <w:tcW w:w="1624" w:type="dxa"/>
            <w:vAlign w:val="bottom"/>
          </w:tcPr>
          <w:p w14:paraId="0BB0020F" w14:textId="77777777" w:rsidR="00321245" w:rsidRPr="002D03D8" w:rsidRDefault="00321245" w:rsidP="00321245">
            <w:pPr>
              <w:tabs>
                <w:tab w:val="decimal" w:pos="968"/>
              </w:tabs>
              <w:spacing w:line="240" w:lineRule="exact"/>
              <w:ind w:left="-103" w:right="180"/>
              <w:jc w:val="right"/>
              <w:rPr>
                <w:rFonts w:ascii="CordiaUPC" w:hAnsi="CordiaUPC" w:cs="CordiaUPC"/>
                <w:sz w:val="26"/>
                <w:szCs w:val="26"/>
              </w:rPr>
            </w:pPr>
          </w:p>
        </w:tc>
        <w:tc>
          <w:tcPr>
            <w:tcW w:w="275" w:type="dxa"/>
            <w:vAlign w:val="bottom"/>
          </w:tcPr>
          <w:p w14:paraId="7A4BC0B4" w14:textId="77777777" w:rsidR="00321245" w:rsidRPr="002D03D8" w:rsidRDefault="00321245" w:rsidP="00321245">
            <w:pPr>
              <w:spacing w:line="240" w:lineRule="exact"/>
              <w:ind w:right="162"/>
              <w:jc w:val="right"/>
              <w:rPr>
                <w:rFonts w:ascii="CordiaUPC" w:hAnsi="CordiaUPC" w:cs="CordiaUPC"/>
                <w:sz w:val="26"/>
                <w:szCs w:val="26"/>
              </w:rPr>
            </w:pPr>
          </w:p>
        </w:tc>
        <w:tc>
          <w:tcPr>
            <w:tcW w:w="1629" w:type="dxa"/>
            <w:vAlign w:val="bottom"/>
          </w:tcPr>
          <w:p w14:paraId="472CAFA1" w14:textId="77777777" w:rsidR="00321245" w:rsidRPr="002D03D8" w:rsidRDefault="00321245" w:rsidP="00321245">
            <w:pPr>
              <w:tabs>
                <w:tab w:val="decimal" w:pos="871"/>
              </w:tabs>
              <w:spacing w:line="240" w:lineRule="exact"/>
              <w:ind w:left="-103" w:right="184"/>
              <w:jc w:val="right"/>
              <w:rPr>
                <w:rFonts w:ascii="CordiaUPC" w:hAnsi="CordiaUPC" w:cs="CordiaUPC"/>
                <w:sz w:val="26"/>
                <w:szCs w:val="26"/>
              </w:rPr>
            </w:pPr>
          </w:p>
        </w:tc>
      </w:tr>
      <w:tr w:rsidR="00321245" w:rsidRPr="002D03D8" w14:paraId="20F9595D" w14:textId="77777777" w:rsidTr="00333385">
        <w:tc>
          <w:tcPr>
            <w:tcW w:w="5580" w:type="dxa"/>
            <w:vAlign w:val="bottom"/>
            <w:hideMark/>
          </w:tcPr>
          <w:p w14:paraId="62D03980" w14:textId="77777777" w:rsidR="00321245" w:rsidRPr="002D03D8" w:rsidRDefault="00321245" w:rsidP="00321245">
            <w:pPr>
              <w:spacing w:line="240" w:lineRule="exact"/>
              <w:ind w:right="-104"/>
              <w:rPr>
                <w:rFonts w:ascii="CordiaUPC" w:hAnsi="CordiaUPC" w:cs="CordiaUPC"/>
                <w:sz w:val="26"/>
                <w:szCs w:val="26"/>
                <w:lang w:eastAsia="th-TH"/>
              </w:rPr>
            </w:pPr>
            <w:r w:rsidRPr="002D03D8">
              <w:rPr>
                <w:rFonts w:ascii="CordiaUPC" w:hAnsi="CordiaUPC" w:cs="CordiaUPC"/>
                <w:sz w:val="26"/>
                <w:szCs w:val="26"/>
                <w:lang w:val="en-US" w:eastAsia="th-TH" w:bidi="th-TH"/>
              </w:rPr>
              <w:t>- Other guarantees</w:t>
            </w:r>
          </w:p>
        </w:tc>
        <w:tc>
          <w:tcPr>
            <w:tcW w:w="1624" w:type="dxa"/>
            <w:vAlign w:val="bottom"/>
          </w:tcPr>
          <w:p w14:paraId="693AC461" w14:textId="5D0BB3BD"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57,760</w:t>
            </w:r>
          </w:p>
        </w:tc>
        <w:tc>
          <w:tcPr>
            <w:tcW w:w="275" w:type="dxa"/>
            <w:vAlign w:val="bottom"/>
          </w:tcPr>
          <w:p w14:paraId="0E8CB820" w14:textId="77777777" w:rsidR="00321245" w:rsidRPr="002D03D8" w:rsidRDefault="00321245" w:rsidP="00321245">
            <w:pPr>
              <w:spacing w:line="240" w:lineRule="exact"/>
              <w:ind w:right="162"/>
              <w:jc w:val="right"/>
              <w:rPr>
                <w:rFonts w:ascii="CordiaUPC" w:hAnsi="CordiaUPC" w:cs="CordiaUPC"/>
                <w:sz w:val="26"/>
                <w:szCs w:val="26"/>
              </w:rPr>
            </w:pPr>
          </w:p>
        </w:tc>
        <w:tc>
          <w:tcPr>
            <w:tcW w:w="1629" w:type="dxa"/>
            <w:vAlign w:val="bottom"/>
            <w:hideMark/>
          </w:tcPr>
          <w:p w14:paraId="478052E8" w14:textId="77777777" w:rsidR="00321245" w:rsidRPr="002D03D8" w:rsidRDefault="00321245" w:rsidP="00321245">
            <w:pPr>
              <w:tabs>
                <w:tab w:val="decimal" w:pos="871"/>
              </w:tabs>
              <w:spacing w:line="240" w:lineRule="exact"/>
              <w:ind w:left="-103" w:right="184"/>
              <w:jc w:val="right"/>
              <w:rPr>
                <w:rFonts w:ascii="CordiaUPC" w:hAnsi="CordiaUPC" w:cs="CordiaUPC"/>
                <w:sz w:val="26"/>
                <w:szCs w:val="26"/>
              </w:rPr>
            </w:pPr>
            <w:r w:rsidRPr="002D03D8">
              <w:rPr>
                <w:rFonts w:ascii="CordiaUPC" w:hAnsi="CordiaUPC" w:cs="CordiaUPC"/>
                <w:sz w:val="26"/>
                <w:szCs w:val="26"/>
              </w:rPr>
              <w:t>67,712</w:t>
            </w:r>
          </w:p>
        </w:tc>
      </w:tr>
      <w:tr w:rsidR="00321245" w:rsidRPr="002D03D8" w14:paraId="7A18A122" w14:textId="77777777" w:rsidTr="00333385">
        <w:tc>
          <w:tcPr>
            <w:tcW w:w="5580" w:type="dxa"/>
            <w:vAlign w:val="bottom"/>
            <w:hideMark/>
          </w:tcPr>
          <w:p w14:paraId="18E5F86A" w14:textId="77777777" w:rsidR="00321245" w:rsidRPr="002D03D8" w:rsidRDefault="00321245" w:rsidP="00321245">
            <w:pPr>
              <w:spacing w:line="240" w:lineRule="exact"/>
              <w:ind w:right="-104"/>
              <w:rPr>
                <w:rFonts w:ascii="CordiaUPC" w:hAnsi="CordiaUPC" w:cs="CordiaUPC"/>
                <w:sz w:val="26"/>
                <w:szCs w:val="26"/>
                <w:lang w:val="en-US" w:eastAsia="th-TH" w:bidi="th-TH"/>
              </w:rPr>
            </w:pPr>
            <w:r w:rsidRPr="002D03D8">
              <w:rPr>
                <w:rFonts w:ascii="CordiaUPC" w:hAnsi="CordiaUPC" w:cs="CordiaUPC"/>
                <w:sz w:val="26"/>
                <w:szCs w:val="26"/>
                <w:lang w:val="en-US" w:eastAsia="th-TH" w:bidi="th-TH"/>
              </w:rPr>
              <w:t>- Amount of unused bank overdrafts</w:t>
            </w:r>
          </w:p>
        </w:tc>
        <w:tc>
          <w:tcPr>
            <w:tcW w:w="1624" w:type="dxa"/>
            <w:vAlign w:val="bottom"/>
          </w:tcPr>
          <w:p w14:paraId="4977B3C1" w14:textId="24FB4988"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126,005</w:t>
            </w:r>
          </w:p>
        </w:tc>
        <w:tc>
          <w:tcPr>
            <w:tcW w:w="275" w:type="dxa"/>
            <w:vAlign w:val="bottom"/>
          </w:tcPr>
          <w:p w14:paraId="1037C444" w14:textId="77777777" w:rsidR="00321245" w:rsidRPr="002D03D8" w:rsidRDefault="00321245" w:rsidP="00321245">
            <w:pPr>
              <w:spacing w:line="240" w:lineRule="exact"/>
              <w:ind w:right="162"/>
              <w:jc w:val="right"/>
              <w:rPr>
                <w:rFonts w:ascii="CordiaUPC" w:hAnsi="CordiaUPC" w:cs="CordiaUPC"/>
                <w:sz w:val="26"/>
                <w:szCs w:val="26"/>
              </w:rPr>
            </w:pPr>
          </w:p>
        </w:tc>
        <w:tc>
          <w:tcPr>
            <w:tcW w:w="1629" w:type="dxa"/>
            <w:vAlign w:val="bottom"/>
            <w:hideMark/>
          </w:tcPr>
          <w:p w14:paraId="46710D50" w14:textId="77777777" w:rsidR="00321245" w:rsidRPr="002D03D8" w:rsidRDefault="00321245" w:rsidP="00321245">
            <w:pPr>
              <w:tabs>
                <w:tab w:val="decimal" w:pos="871"/>
              </w:tabs>
              <w:spacing w:line="240" w:lineRule="exact"/>
              <w:ind w:left="-103" w:right="184"/>
              <w:jc w:val="right"/>
              <w:rPr>
                <w:rFonts w:ascii="CordiaUPC" w:hAnsi="CordiaUPC" w:cs="CordiaUPC"/>
                <w:sz w:val="26"/>
                <w:szCs w:val="26"/>
              </w:rPr>
            </w:pPr>
            <w:r w:rsidRPr="002D03D8">
              <w:rPr>
                <w:rFonts w:ascii="CordiaUPC" w:hAnsi="CordiaUPC" w:cs="CordiaUPC"/>
                <w:sz w:val="26"/>
                <w:szCs w:val="26"/>
              </w:rPr>
              <w:t>119,638</w:t>
            </w:r>
          </w:p>
        </w:tc>
      </w:tr>
      <w:tr w:rsidR="00321245" w:rsidRPr="002D03D8" w14:paraId="71A8EE57" w14:textId="77777777" w:rsidTr="00333385">
        <w:tc>
          <w:tcPr>
            <w:tcW w:w="5580" w:type="dxa"/>
            <w:vAlign w:val="bottom"/>
            <w:hideMark/>
          </w:tcPr>
          <w:p w14:paraId="1DEA84D9" w14:textId="77777777" w:rsidR="00321245" w:rsidRPr="002D03D8" w:rsidRDefault="00321245" w:rsidP="00321245">
            <w:pPr>
              <w:spacing w:line="240" w:lineRule="exact"/>
              <w:ind w:right="-104"/>
              <w:rPr>
                <w:rFonts w:ascii="CordiaUPC" w:hAnsi="CordiaUPC" w:cs="CordiaUPC"/>
                <w:sz w:val="26"/>
                <w:szCs w:val="26"/>
                <w:lang w:val="en-US" w:eastAsia="th-TH" w:bidi="th-TH"/>
              </w:rPr>
            </w:pPr>
            <w:r w:rsidRPr="002D03D8">
              <w:rPr>
                <w:rFonts w:ascii="CordiaUPC" w:hAnsi="CordiaUPC" w:cs="CordiaUPC"/>
                <w:sz w:val="26"/>
                <w:szCs w:val="26"/>
                <w:lang w:val="en-US" w:eastAsia="th-TH" w:bidi="th-TH"/>
              </w:rPr>
              <w:t>- Committed line</w:t>
            </w:r>
          </w:p>
        </w:tc>
        <w:tc>
          <w:tcPr>
            <w:tcW w:w="1624" w:type="dxa"/>
            <w:vAlign w:val="bottom"/>
          </w:tcPr>
          <w:p w14:paraId="48F73719" w14:textId="5740A126"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9,449</w:t>
            </w:r>
          </w:p>
        </w:tc>
        <w:tc>
          <w:tcPr>
            <w:tcW w:w="275" w:type="dxa"/>
            <w:vAlign w:val="bottom"/>
          </w:tcPr>
          <w:p w14:paraId="4F0991BF" w14:textId="77777777" w:rsidR="00321245" w:rsidRPr="002D03D8" w:rsidRDefault="00321245" w:rsidP="00321245">
            <w:pPr>
              <w:spacing w:line="240" w:lineRule="exact"/>
              <w:ind w:right="162"/>
              <w:jc w:val="right"/>
              <w:rPr>
                <w:rFonts w:ascii="CordiaUPC" w:hAnsi="CordiaUPC" w:cs="CordiaUPC"/>
                <w:sz w:val="26"/>
                <w:szCs w:val="26"/>
              </w:rPr>
            </w:pPr>
          </w:p>
        </w:tc>
        <w:tc>
          <w:tcPr>
            <w:tcW w:w="1629" w:type="dxa"/>
            <w:vAlign w:val="bottom"/>
            <w:hideMark/>
          </w:tcPr>
          <w:p w14:paraId="3D293A28" w14:textId="77777777" w:rsidR="00321245" w:rsidRPr="002D03D8" w:rsidRDefault="00321245" w:rsidP="00321245">
            <w:pPr>
              <w:tabs>
                <w:tab w:val="decimal" w:pos="871"/>
              </w:tabs>
              <w:spacing w:line="240" w:lineRule="exact"/>
              <w:ind w:left="-103" w:right="184"/>
              <w:jc w:val="right"/>
              <w:rPr>
                <w:rFonts w:ascii="CordiaUPC" w:hAnsi="CordiaUPC" w:cs="CordiaUPC"/>
                <w:sz w:val="26"/>
                <w:szCs w:val="26"/>
              </w:rPr>
            </w:pPr>
            <w:r w:rsidRPr="002D03D8">
              <w:rPr>
                <w:rFonts w:ascii="CordiaUPC" w:hAnsi="CordiaUPC" w:cs="CordiaUPC"/>
                <w:sz w:val="26"/>
                <w:szCs w:val="26"/>
                <w:cs/>
              </w:rPr>
              <w:t>11</w:t>
            </w:r>
            <w:r w:rsidRPr="002D03D8">
              <w:rPr>
                <w:rFonts w:ascii="CordiaUPC" w:hAnsi="CordiaUPC" w:cs="CordiaUPC"/>
                <w:sz w:val="26"/>
                <w:szCs w:val="26"/>
              </w:rPr>
              <w:t>,</w:t>
            </w:r>
            <w:r w:rsidRPr="002D03D8">
              <w:rPr>
                <w:rFonts w:ascii="CordiaUPC" w:hAnsi="CordiaUPC" w:cs="CordiaUPC"/>
                <w:sz w:val="26"/>
                <w:szCs w:val="26"/>
                <w:cs/>
              </w:rPr>
              <w:t>549</w:t>
            </w:r>
          </w:p>
        </w:tc>
      </w:tr>
      <w:tr w:rsidR="00321245" w:rsidRPr="002D03D8" w14:paraId="7D2B4716" w14:textId="77777777" w:rsidTr="00333385">
        <w:tc>
          <w:tcPr>
            <w:tcW w:w="5580" w:type="dxa"/>
            <w:vAlign w:val="bottom"/>
            <w:hideMark/>
          </w:tcPr>
          <w:p w14:paraId="78CC6953" w14:textId="77777777" w:rsidR="00321245" w:rsidRPr="002D03D8" w:rsidRDefault="00321245" w:rsidP="00321245">
            <w:pPr>
              <w:spacing w:line="240" w:lineRule="exact"/>
              <w:ind w:right="-104"/>
              <w:rPr>
                <w:rFonts w:ascii="CordiaUPC" w:hAnsi="CordiaUPC" w:cs="CordiaUPC"/>
                <w:sz w:val="26"/>
                <w:szCs w:val="26"/>
              </w:rPr>
            </w:pPr>
            <w:r w:rsidRPr="002D03D8">
              <w:rPr>
                <w:rFonts w:ascii="CordiaUPC" w:hAnsi="CordiaUPC" w:cs="CordiaUPC"/>
                <w:sz w:val="26"/>
                <w:szCs w:val="26"/>
                <w:lang w:val="en-US" w:eastAsia="th-TH" w:bidi="th-TH"/>
              </w:rPr>
              <w:t xml:space="preserve">- Others </w:t>
            </w:r>
            <w:r w:rsidRPr="002D03D8">
              <w:rPr>
                <w:rFonts w:ascii="CordiaUPC" w:hAnsi="CordiaUPC" w:cs="CordiaUPC"/>
                <w:sz w:val="26"/>
                <w:szCs w:val="26"/>
                <w:vertAlign w:val="superscript"/>
                <w:lang w:val="en-US" w:eastAsia="th-TH" w:bidi="th-TH"/>
              </w:rPr>
              <w:t>(1)</w:t>
            </w:r>
          </w:p>
        </w:tc>
        <w:tc>
          <w:tcPr>
            <w:tcW w:w="1624" w:type="dxa"/>
            <w:vAlign w:val="bottom"/>
          </w:tcPr>
          <w:p w14:paraId="54F1A0BE" w14:textId="6573183A"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31,909</w:t>
            </w:r>
          </w:p>
        </w:tc>
        <w:tc>
          <w:tcPr>
            <w:tcW w:w="275" w:type="dxa"/>
            <w:vAlign w:val="bottom"/>
          </w:tcPr>
          <w:p w14:paraId="54B08226" w14:textId="77777777" w:rsidR="00321245" w:rsidRPr="002D03D8" w:rsidRDefault="00321245" w:rsidP="00321245">
            <w:pPr>
              <w:spacing w:line="240" w:lineRule="exact"/>
              <w:ind w:right="162"/>
              <w:jc w:val="right"/>
              <w:rPr>
                <w:rFonts w:ascii="CordiaUPC" w:hAnsi="CordiaUPC" w:cs="CordiaUPC"/>
                <w:b/>
                <w:bCs/>
                <w:sz w:val="26"/>
                <w:szCs w:val="26"/>
              </w:rPr>
            </w:pPr>
          </w:p>
        </w:tc>
        <w:tc>
          <w:tcPr>
            <w:tcW w:w="1629" w:type="dxa"/>
            <w:vAlign w:val="bottom"/>
            <w:hideMark/>
          </w:tcPr>
          <w:p w14:paraId="127DBF94" w14:textId="77777777" w:rsidR="00321245" w:rsidRPr="002D03D8" w:rsidRDefault="00321245" w:rsidP="00321245">
            <w:pPr>
              <w:tabs>
                <w:tab w:val="decimal" w:pos="871"/>
              </w:tabs>
              <w:spacing w:line="240" w:lineRule="exact"/>
              <w:ind w:left="-103" w:right="184"/>
              <w:jc w:val="right"/>
              <w:rPr>
                <w:rFonts w:ascii="CordiaUPC" w:hAnsi="CordiaUPC" w:cs="CordiaUPC"/>
                <w:sz w:val="26"/>
                <w:szCs w:val="26"/>
              </w:rPr>
            </w:pPr>
            <w:r w:rsidRPr="002D03D8">
              <w:rPr>
                <w:rFonts w:ascii="CordiaUPC" w:hAnsi="CordiaUPC" w:cs="CordiaUPC"/>
                <w:sz w:val="26"/>
                <w:szCs w:val="26"/>
                <w:cs/>
              </w:rPr>
              <w:t>20</w:t>
            </w:r>
            <w:r w:rsidRPr="002D03D8">
              <w:rPr>
                <w:rFonts w:ascii="CordiaUPC" w:hAnsi="CordiaUPC" w:cs="CordiaUPC"/>
                <w:sz w:val="26"/>
                <w:szCs w:val="26"/>
              </w:rPr>
              <w:t>,</w:t>
            </w:r>
            <w:r w:rsidRPr="002D03D8">
              <w:rPr>
                <w:rFonts w:ascii="CordiaUPC" w:hAnsi="CordiaUPC" w:cs="CordiaUPC"/>
                <w:sz w:val="26"/>
                <w:szCs w:val="26"/>
                <w:cs/>
              </w:rPr>
              <w:t>394</w:t>
            </w:r>
          </w:p>
        </w:tc>
      </w:tr>
      <w:tr w:rsidR="00321245" w:rsidRPr="002D03D8" w14:paraId="66012401" w14:textId="77777777" w:rsidTr="00333385">
        <w:tc>
          <w:tcPr>
            <w:tcW w:w="5580" w:type="dxa"/>
            <w:hideMark/>
          </w:tcPr>
          <w:p w14:paraId="00530B49" w14:textId="77777777" w:rsidR="00321245" w:rsidRPr="002D03D8" w:rsidRDefault="00321245" w:rsidP="00321245">
            <w:pPr>
              <w:spacing w:line="240" w:lineRule="exact"/>
              <w:ind w:right="-104"/>
              <w:rPr>
                <w:rFonts w:ascii="CordiaUPC" w:hAnsi="CordiaUPC" w:cs="CordiaUPC"/>
                <w:b/>
                <w:bCs/>
                <w:sz w:val="26"/>
                <w:szCs w:val="26"/>
              </w:rPr>
            </w:pPr>
            <w:r w:rsidRPr="002D03D8">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0CE49F67" w14:textId="0B7558B8" w:rsidR="00321245" w:rsidRPr="002D03D8" w:rsidRDefault="00321245" w:rsidP="00321245">
            <w:pPr>
              <w:tabs>
                <w:tab w:val="decimal" w:pos="968"/>
              </w:tabs>
              <w:spacing w:line="240" w:lineRule="exact"/>
              <w:ind w:left="-103" w:right="180"/>
              <w:jc w:val="right"/>
              <w:rPr>
                <w:rFonts w:ascii="CordiaUPC" w:hAnsi="CordiaUPC" w:cs="CordiaUPC"/>
                <w:b/>
                <w:bCs/>
                <w:sz w:val="26"/>
                <w:szCs w:val="26"/>
              </w:rPr>
            </w:pPr>
            <w:r w:rsidRPr="002D03D8">
              <w:rPr>
                <w:rFonts w:ascii="CordiaUPC" w:hAnsi="CordiaUPC" w:cs="CordiaUPC"/>
                <w:b/>
                <w:bCs/>
                <w:sz w:val="26"/>
                <w:szCs w:val="26"/>
              </w:rPr>
              <w:t>238,218</w:t>
            </w:r>
          </w:p>
        </w:tc>
        <w:tc>
          <w:tcPr>
            <w:tcW w:w="275" w:type="dxa"/>
            <w:vAlign w:val="bottom"/>
          </w:tcPr>
          <w:p w14:paraId="39C3E885" w14:textId="77777777" w:rsidR="00321245" w:rsidRPr="002D03D8" w:rsidRDefault="00321245" w:rsidP="00321245">
            <w:pPr>
              <w:spacing w:line="240" w:lineRule="exact"/>
              <w:ind w:right="162"/>
              <w:jc w:val="right"/>
              <w:rPr>
                <w:rFonts w:ascii="CordiaUPC" w:hAnsi="CordiaUPC" w:cs="CordiaUPC"/>
                <w:b/>
                <w:bCs/>
                <w:sz w:val="26"/>
                <w:szCs w:val="26"/>
              </w:rPr>
            </w:pPr>
          </w:p>
        </w:tc>
        <w:tc>
          <w:tcPr>
            <w:tcW w:w="1629" w:type="dxa"/>
            <w:tcBorders>
              <w:top w:val="single" w:sz="4" w:space="0" w:color="000000" w:themeColor="text1"/>
              <w:left w:val="nil"/>
              <w:bottom w:val="double" w:sz="4" w:space="0" w:color="000000" w:themeColor="text1"/>
              <w:right w:val="nil"/>
            </w:tcBorders>
            <w:vAlign w:val="bottom"/>
            <w:hideMark/>
          </w:tcPr>
          <w:p w14:paraId="2BBBFDB7" w14:textId="77777777" w:rsidR="00321245" w:rsidRPr="002D03D8" w:rsidRDefault="00321245" w:rsidP="00321245">
            <w:pPr>
              <w:tabs>
                <w:tab w:val="decimal" w:pos="871"/>
              </w:tabs>
              <w:spacing w:line="240" w:lineRule="exact"/>
              <w:ind w:right="184"/>
              <w:jc w:val="right"/>
              <w:rPr>
                <w:rFonts w:ascii="CordiaUPC" w:hAnsi="CordiaUPC" w:cs="CordiaUPC"/>
                <w:b/>
                <w:bCs/>
                <w:sz w:val="26"/>
                <w:szCs w:val="26"/>
              </w:rPr>
            </w:pPr>
            <w:r w:rsidRPr="002D03D8">
              <w:rPr>
                <w:rFonts w:ascii="CordiaUPC" w:hAnsi="CordiaUPC" w:cs="CordiaUPC"/>
                <w:b/>
                <w:bCs/>
                <w:sz w:val="26"/>
                <w:szCs w:val="26"/>
              </w:rPr>
              <w:t>231,226</w:t>
            </w:r>
          </w:p>
        </w:tc>
      </w:tr>
    </w:tbl>
    <w:p w14:paraId="54CF21FD" w14:textId="35C47287" w:rsidR="00D63DA8" w:rsidRPr="002D03D8" w:rsidRDefault="00D63DA8" w:rsidP="00D63DA8">
      <w:pPr>
        <w:pStyle w:val="BodyText"/>
        <w:numPr>
          <w:ilvl w:val="0"/>
          <w:numId w:val="40"/>
        </w:numPr>
        <w:tabs>
          <w:tab w:val="left" w:pos="810"/>
        </w:tabs>
        <w:spacing w:before="120" w:after="0" w:line="240" w:lineRule="exact"/>
        <w:ind w:left="778" w:right="230" w:hanging="216"/>
        <w:jc w:val="both"/>
        <w:rPr>
          <w:rFonts w:ascii="CordiaUPC" w:hAnsi="CordiaUPC" w:cs="CordiaUPC"/>
          <w:i/>
          <w:iCs/>
          <w:szCs w:val="22"/>
        </w:rPr>
      </w:pPr>
      <w:r w:rsidRPr="002D03D8">
        <w:rPr>
          <w:rFonts w:ascii="CordiaUPC" w:hAnsi="CordiaUPC" w:cs="CordiaUPC" w:hint="cs"/>
          <w:szCs w:val="22"/>
        </w:rPr>
        <w:t xml:space="preserve">As </w:t>
      </w:r>
      <w:proofErr w:type="gramStart"/>
      <w:r w:rsidRPr="002D03D8">
        <w:rPr>
          <w:rFonts w:ascii="CordiaUPC" w:hAnsi="CordiaUPC" w:cs="CordiaUPC" w:hint="cs"/>
          <w:szCs w:val="22"/>
        </w:rPr>
        <w:t>at</w:t>
      </w:r>
      <w:proofErr w:type="gramEnd"/>
      <w:r w:rsidRPr="002D03D8">
        <w:rPr>
          <w:rFonts w:ascii="CordiaUPC" w:hAnsi="CordiaUPC" w:cs="CordiaUPC" w:hint="cs"/>
          <w:szCs w:val="22"/>
        </w:rPr>
        <w:t xml:space="preserve"> </w:t>
      </w:r>
      <w:r w:rsidRPr="002D03D8">
        <w:rPr>
          <w:rFonts w:ascii="CordiaUPC" w:hAnsi="CordiaUPC" w:cs="CordiaUPC"/>
          <w:szCs w:val="22"/>
        </w:rPr>
        <w:t xml:space="preserve">30 </w:t>
      </w:r>
      <w:r w:rsidR="00770F70" w:rsidRPr="002D03D8">
        <w:rPr>
          <w:rFonts w:ascii="CordiaUPC" w:hAnsi="CordiaUPC" w:cs="CordiaUPC"/>
          <w:sz w:val="24"/>
          <w:szCs w:val="24"/>
          <w:lang w:val="en-US"/>
        </w:rPr>
        <w:t>September</w:t>
      </w:r>
      <w:r w:rsidRPr="002D03D8">
        <w:rPr>
          <w:rFonts w:ascii="CordiaUPC" w:eastAsia="Times New Roman" w:hAnsi="CordiaUPC" w:cs="CordiaUPC"/>
          <w:szCs w:val="22"/>
          <w:lang w:bidi="th-TH"/>
        </w:rPr>
        <w:t xml:space="preserve"> </w:t>
      </w:r>
      <w:r w:rsidRPr="002D03D8">
        <w:rPr>
          <w:rFonts w:ascii="CordiaUPC" w:hAnsi="CordiaUPC" w:cs="CordiaUPC"/>
          <w:color w:val="000000"/>
          <w:szCs w:val="22"/>
          <w:lang w:val="en-US" w:bidi="th-TH"/>
        </w:rPr>
        <w:t>2025</w:t>
      </w:r>
      <w:r w:rsidRPr="002D03D8">
        <w:rPr>
          <w:rFonts w:ascii="CordiaUPC" w:hAnsi="CordiaUPC" w:cs="CordiaUPC"/>
          <w:szCs w:val="22"/>
        </w:rPr>
        <w:t xml:space="preserve"> and 31 December 2024, this included the financial assets accepted as collateral that had been sold or pledged amounting to Baht </w:t>
      </w:r>
      <w:r w:rsidR="00321245" w:rsidRPr="002D03D8">
        <w:rPr>
          <w:rFonts w:ascii="CordiaUPC" w:hAnsi="CordiaUPC" w:cs="CordiaUPC"/>
          <w:szCs w:val="22"/>
        </w:rPr>
        <w:t xml:space="preserve">30,426 </w:t>
      </w:r>
      <w:r w:rsidRPr="002D03D8">
        <w:rPr>
          <w:rFonts w:ascii="CordiaUPC" w:hAnsi="CordiaUPC" w:cs="CordiaUPC"/>
          <w:szCs w:val="22"/>
        </w:rPr>
        <w:t>million and Baht 19,020 million, respectively.</w:t>
      </w:r>
      <w:r w:rsidRPr="002D03D8">
        <w:rPr>
          <w:rFonts w:ascii="CordiaUPC" w:hAnsi="CordiaUPC" w:cs="CordiaUPC" w:hint="cs"/>
          <w:szCs w:val="22"/>
        </w:rPr>
        <w:t xml:space="preserve"> The Bank </w:t>
      </w:r>
      <w:r w:rsidRPr="002D03D8">
        <w:rPr>
          <w:rFonts w:ascii="CordiaUPC" w:hAnsi="CordiaUPC" w:cs="CordiaUPC"/>
          <w:szCs w:val="22"/>
        </w:rPr>
        <w:t>and its subsidiaries are</w:t>
      </w:r>
      <w:r w:rsidRPr="002D03D8">
        <w:rPr>
          <w:rFonts w:ascii="CordiaUPC" w:hAnsi="CordiaUPC" w:cs="CordiaUPC" w:hint="cs"/>
          <w:szCs w:val="22"/>
        </w:rPr>
        <w:t xml:space="preserve"> obliged to return those securities in equivalent amount</w:t>
      </w:r>
      <w:r w:rsidRPr="002D03D8">
        <w:rPr>
          <w:rFonts w:ascii="CordiaUPC" w:hAnsi="CordiaUPC" w:cs="CordiaUPC"/>
          <w:szCs w:val="22"/>
        </w:rPr>
        <w:t>.</w:t>
      </w:r>
      <w:r w:rsidRPr="002D03D8">
        <w:rPr>
          <w:rFonts w:ascii="CordiaUPC" w:hAnsi="CordiaUPC" w:cs="CordiaUPC" w:hint="cs"/>
          <w:szCs w:val="22"/>
        </w:rPr>
        <w:t xml:space="preserve"> </w:t>
      </w:r>
    </w:p>
    <w:p w14:paraId="7644B8E8" w14:textId="77777777" w:rsidR="00F117CA" w:rsidRPr="002D03D8" w:rsidRDefault="00F117CA" w:rsidP="00292E22">
      <w:pPr>
        <w:pStyle w:val="BodyText"/>
        <w:tabs>
          <w:tab w:val="left" w:pos="810"/>
        </w:tabs>
        <w:spacing w:before="120" w:after="0" w:line="240" w:lineRule="exact"/>
        <w:ind w:left="778" w:right="230"/>
        <w:jc w:val="both"/>
        <w:rPr>
          <w:rFonts w:ascii="CordiaUPC" w:hAnsi="CordiaUPC" w:cs="CordiaUPC"/>
          <w:i/>
          <w:iCs/>
          <w:szCs w:val="22"/>
        </w:rPr>
      </w:pPr>
    </w:p>
    <w:p w14:paraId="2957C8C5" w14:textId="6ED62235" w:rsidR="00F117CA" w:rsidRPr="002D03D8" w:rsidRDefault="00F117CA">
      <w:pPr>
        <w:spacing w:line="240" w:lineRule="auto"/>
        <w:rPr>
          <w:rFonts w:ascii="CordiaUPC" w:hAnsi="CordiaUPC" w:cs="CordiaUPC"/>
          <w:i/>
          <w:iCs/>
          <w:szCs w:val="22"/>
          <w:lang w:val="en-AU" w:bidi="th-TH"/>
        </w:rPr>
      </w:pPr>
      <w:r w:rsidRPr="002D03D8">
        <w:rPr>
          <w:rFonts w:ascii="CordiaUPC" w:hAnsi="CordiaUPC" w:cs="CordiaUPC"/>
          <w:i/>
          <w:iCs/>
          <w:szCs w:val="22"/>
          <w:lang w:bidi="th-TH"/>
        </w:rPr>
        <w:br w:type="page"/>
      </w:r>
    </w:p>
    <w:tbl>
      <w:tblPr>
        <w:tblW w:w="9078" w:type="dxa"/>
        <w:tblInd w:w="426" w:type="dxa"/>
        <w:tblLayout w:type="fixed"/>
        <w:tblLook w:val="00A0" w:firstRow="1" w:lastRow="0" w:firstColumn="1" w:lastColumn="0" w:noHBand="0" w:noVBand="0"/>
      </w:tblPr>
      <w:tblGrid>
        <w:gridCol w:w="5580"/>
        <w:gridCol w:w="1624"/>
        <w:gridCol w:w="241"/>
        <w:gridCol w:w="1624"/>
        <w:gridCol w:w="9"/>
      </w:tblGrid>
      <w:tr w:rsidR="00D63DA8" w:rsidRPr="002D03D8" w14:paraId="729F850B" w14:textId="77777777" w:rsidTr="00333385">
        <w:trPr>
          <w:gridAfter w:val="1"/>
          <w:wAfter w:w="9" w:type="dxa"/>
        </w:trPr>
        <w:tc>
          <w:tcPr>
            <w:tcW w:w="5580" w:type="dxa"/>
          </w:tcPr>
          <w:p w14:paraId="27BDE996" w14:textId="77777777" w:rsidR="00D63DA8" w:rsidRPr="002D03D8" w:rsidRDefault="00D63DA8" w:rsidP="00333385">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3BB6E5ED" w14:textId="77777777" w:rsidR="00D63DA8" w:rsidRPr="002D03D8" w:rsidRDefault="00D63DA8" w:rsidP="00333385">
            <w:pPr>
              <w:spacing w:line="240" w:lineRule="exact"/>
              <w:ind w:left="-108" w:right="-108"/>
              <w:jc w:val="center"/>
              <w:rPr>
                <w:rFonts w:ascii="CordiaUPC" w:hAnsi="CordiaUPC" w:cs="CordiaUPC"/>
                <w:sz w:val="26"/>
                <w:szCs w:val="26"/>
              </w:rPr>
            </w:pPr>
            <w:r w:rsidRPr="002D03D8">
              <w:rPr>
                <w:rFonts w:ascii="CordiaUPC" w:hAnsi="CordiaUPC" w:cs="CordiaUPC"/>
                <w:b/>
                <w:bCs/>
                <w:sz w:val="26"/>
                <w:szCs w:val="26"/>
              </w:rPr>
              <w:t>Bank only</w:t>
            </w:r>
          </w:p>
        </w:tc>
      </w:tr>
      <w:tr w:rsidR="00D63DA8" w:rsidRPr="002D03D8" w14:paraId="5F5013D6" w14:textId="77777777" w:rsidTr="00F91980">
        <w:tc>
          <w:tcPr>
            <w:tcW w:w="5580" w:type="dxa"/>
          </w:tcPr>
          <w:p w14:paraId="6CBFEFEE" w14:textId="77777777" w:rsidR="00D63DA8" w:rsidRPr="002D03D8" w:rsidRDefault="00D63DA8" w:rsidP="00333385">
            <w:pPr>
              <w:spacing w:line="240" w:lineRule="exact"/>
              <w:ind w:left="180" w:right="-104" w:hanging="180"/>
              <w:rPr>
                <w:rFonts w:ascii="CordiaUPC" w:hAnsi="CordiaUPC" w:cs="CordiaUPC"/>
                <w:b/>
                <w:bCs/>
                <w:sz w:val="26"/>
                <w:szCs w:val="26"/>
                <w:lang w:bidi="th-TH"/>
              </w:rPr>
            </w:pPr>
          </w:p>
        </w:tc>
        <w:tc>
          <w:tcPr>
            <w:tcW w:w="1624" w:type="dxa"/>
            <w:hideMark/>
          </w:tcPr>
          <w:p w14:paraId="1A645DE5" w14:textId="391370D9" w:rsidR="00D63DA8" w:rsidRPr="002D03D8" w:rsidRDefault="00D63DA8" w:rsidP="00333385">
            <w:pPr>
              <w:spacing w:line="240" w:lineRule="exact"/>
              <w:ind w:left="-108" w:right="-108"/>
              <w:jc w:val="center"/>
              <w:rPr>
                <w:rFonts w:ascii="CordiaUPC" w:hAnsi="CordiaUPC" w:cs="CordiaUPC"/>
                <w:sz w:val="26"/>
                <w:szCs w:val="26"/>
              </w:rPr>
            </w:pPr>
            <w:r w:rsidRPr="002D03D8">
              <w:rPr>
                <w:rFonts w:ascii="CordiaUPC" w:hAnsi="CordiaUPC" w:cs="CordiaUPC"/>
                <w:sz w:val="26"/>
                <w:szCs w:val="26"/>
              </w:rPr>
              <w:t xml:space="preserve">30 </w:t>
            </w:r>
            <w:r w:rsidR="00770F70" w:rsidRPr="002D03D8">
              <w:rPr>
                <w:rFonts w:ascii="CordiaUPC" w:hAnsi="CordiaUPC" w:cs="CordiaUPC"/>
                <w:sz w:val="24"/>
                <w:szCs w:val="24"/>
                <w:lang w:val="en-US"/>
              </w:rPr>
              <w:t>September</w:t>
            </w:r>
            <w:r w:rsidRPr="002D03D8">
              <w:rPr>
                <w:rFonts w:ascii="CordiaUPC" w:hAnsi="CordiaUPC" w:cs="CordiaUPC"/>
                <w:color w:val="000000"/>
                <w:sz w:val="26"/>
                <w:szCs w:val="26"/>
                <w:lang w:val="en-US" w:bidi="th-TH"/>
              </w:rPr>
              <w:t xml:space="preserve"> 2025</w:t>
            </w:r>
          </w:p>
        </w:tc>
        <w:tc>
          <w:tcPr>
            <w:tcW w:w="241" w:type="dxa"/>
          </w:tcPr>
          <w:p w14:paraId="1772EB57" w14:textId="77777777" w:rsidR="00D63DA8" w:rsidRPr="002D03D8" w:rsidRDefault="00D63DA8" w:rsidP="00333385">
            <w:pPr>
              <w:spacing w:line="240" w:lineRule="exact"/>
              <w:ind w:left="-108" w:right="-108"/>
              <w:rPr>
                <w:rFonts w:ascii="CordiaUPC" w:hAnsi="CordiaUPC" w:cs="CordiaUPC"/>
                <w:sz w:val="26"/>
                <w:szCs w:val="26"/>
              </w:rPr>
            </w:pPr>
          </w:p>
        </w:tc>
        <w:tc>
          <w:tcPr>
            <w:tcW w:w="1633" w:type="dxa"/>
            <w:gridSpan w:val="2"/>
            <w:hideMark/>
          </w:tcPr>
          <w:p w14:paraId="2EBB3795" w14:textId="77777777" w:rsidR="00D63DA8" w:rsidRPr="002D03D8" w:rsidRDefault="00D63DA8" w:rsidP="00333385">
            <w:pPr>
              <w:spacing w:line="240" w:lineRule="exact"/>
              <w:ind w:left="-108" w:right="-108"/>
              <w:jc w:val="center"/>
              <w:rPr>
                <w:rFonts w:ascii="CordiaUPC" w:hAnsi="CordiaUPC" w:cs="CordiaUPC"/>
                <w:sz w:val="26"/>
                <w:szCs w:val="26"/>
              </w:rPr>
            </w:pPr>
            <w:r w:rsidRPr="002D03D8">
              <w:rPr>
                <w:rFonts w:ascii="CordiaUPC" w:hAnsi="CordiaUPC" w:cs="CordiaUPC"/>
                <w:color w:val="000000"/>
                <w:sz w:val="26"/>
                <w:szCs w:val="26"/>
                <w:lang w:val="en-US" w:bidi="th-TH"/>
              </w:rPr>
              <w:t>31 December 2024</w:t>
            </w:r>
          </w:p>
        </w:tc>
      </w:tr>
      <w:tr w:rsidR="00D63DA8" w:rsidRPr="002D03D8" w14:paraId="15176F44" w14:textId="77777777" w:rsidTr="00333385">
        <w:trPr>
          <w:gridAfter w:val="1"/>
          <w:wAfter w:w="9" w:type="dxa"/>
        </w:trPr>
        <w:tc>
          <w:tcPr>
            <w:tcW w:w="5580" w:type="dxa"/>
          </w:tcPr>
          <w:p w14:paraId="1E15E83D" w14:textId="77777777" w:rsidR="00D63DA8" w:rsidRPr="002D03D8" w:rsidRDefault="00D63DA8" w:rsidP="00333385">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497B2A6D" w14:textId="77777777" w:rsidR="00D63DA8" w:rsidRPr="002D03D8" w:rsidRDefault="00D63DA8" w:rsidP="00333385">
            <w:pPr>
              <w:spacing w:line="240" w:lineRule="exact"/>
              <w:ind w:left="-108" w:right="-108"/>
              <w:jc w:val="center"/>
              <w:rPr>
                <w:rFonts w:ascii="CordiaUPC" w:hAnsi="CordiaUPC" w:cs="CordiaUPC"/>
                <w:sz w:val="26"/>
                <w:szCs w:val="26"/>
              </w:rPr>
            </w:pPr>
            <w:r w:rsidRPr="002D03D8">
              <w:rPr>
                <w:rFonts w:ascii="CordiaUPC" w:hAnsi="CordiaUPC" w:cs="CordiaUPC"/>
                <w:i/>
                <w:iCs/>
                <w:sz w:val="26"/>
                <w:szCs w:val="26"/>
              </w:rPr>
              <w:t>(in million Baht)</w:t>
            </w:r>
          </w:p>
        </w:tc>
      </w:tr>
      <w:tr w:rsidR="00321245" w:rsidRPr="002D03D8" w14:paraId="71E8A58D" w14:textId="77777777" w:rsidTr="00F91980">
        <w:tc>
          <w:tcPr>
            <w:tcW w:w="5580" w:type="dxa"/>
            <w:hideMark/>
          </w:tcPr>
          <w:p w14:paraId="3F144B1C" w14:textId="77777777" w:rsidR="00321245" w:rsidRPr="002D03D8" w:rsidRDefault="00321245" w:rsidP="00321245">
            <w:pPr>
              <w:spacing w:line="240" w:lineRule="exact"/>
              <w:ind w:right="-104"/>
              <w:rPr>
                <w:rFonts w:ascii="CordiaUPC" w:hAnsi="CordiaUPC" w:cs="CordiaUPC"/>
                <w:sz w:val="26"/>
                <w:szCs w:val="26"/>
              </w:rPr>
            </w:pPr>
            <w:r w:rsidRPr="002D03D8">
              <w:rPr>
                <w:rFonts w:ascii="CordiaUPC" w:hAnsi="CordiaUPC" w:cs="CordiaUPC"/>
                <w:sz w:val="26"/>
                <w:szCs w:val="26"/>
                <w:lang w:eastAsia="th-TH"/>
              </w:rPr>
              <w:t xml:space="preserve">Avals to bills </w:t>
            </w:r>
          </w:p>
        </w:tc>
        <w:tc>
          <w:tcPr>
            <w:tcW w:w="1624" w:type="dxa"/>
            <w:vAlign w:val="bottom"/>
          </w:tcPr>
          <w:p w14:paraId="08924EFC" w14:textId="7AA8D83C" w:rsidR="00321245" w:rsidRPr="002D03D8" w:rsidRDefault="00321245" w:rsidP="00321245">
            <w:pPr>
              <w:tabs>
                <w:tab w:val="decimal" w:pos="968"/>
              </w:tabs>
              <w:spacing w:line="240" w:lineRule="exact"/>
              <w:ind w:left="-103" w:right="180"/>
              <w:jc w:val="right"/>
              <w:rPr>
                <w:rFonts w:ascii="CordiaUPC" w:hAnsi="CordiaUPC" w:cs="CordiaUPC"/>
                <w:sz w:val="26"/>
                <w:szCs w:val="26"/>
                <w:lang w:val="en-US"/>
              </w:rPr>
            </w:pPr>
            <w:r w:rsidRPr="002D03D8">
              <w:rPr>
                <w:rFonts w:ascii="CordiaUPC" w:hAnsi="CordiaUPC" w:cs="CordiaUPC"/>
                <w:sz w:val="26"/>
                <w:szCs w:val="26"/>
              </w:rPr>
              <w:t>75</w:t>
            </w:r>
          </w:p>
        </w:tc>
        <w:tc>
          <w:tcPr>
            <w:tcW w:w="241" w:type="dxa"/>
            <w:vAlign w:val="bottom"/>
          </w:tcPr>
          <w:p w14:paraId="6FECDCE8" w14:textId="77777777" w:rsidR="00321245" w:rsidRPr="002D03D8" w:rsidRDefault="00321245" w:rsidP="00321245">
            <w:pPr>
              <w:spacing w:line="240" w:lineRule="exact"/>
              <w:ind w:right="162"/>
              <w:jc w:val="right"/>
              <w:rPr>
                <w:rFonts w:ascii="CordiaUPC" w:hAnsi="CordiaUPC" w:cs="CordiaUPC"/>
                <w:sz w:val="26"/>
                <w:szCs w:val="26"/>
              </w:rPr>
            </w:pPr>
          </w:p>
        </w:tc>
        <w:tc>
          <w:tcPr>
            <w:tcW w:w="1633" w:type="dxa"/>
            <w:gridSpan w:val="2"/>
            <w:shd w:val="clear" w:color="auto" w:fill="auto"/>
            <w:vAlign w:val="bottom"/>
            <w:hideMark/>
          </w:tcPr>
          <w:p w14:paraId="6CE3956F" w14:textId="77777777" w:rsidR="00321245" w:rsidRPr="002D03D8" w:rsidRDefault="00321245" w:rsidP="00321245">
            <w:pPr>
              <w:tabs>
                <w:tab w:val="decimal" w:pos="971"/>
              </w:tabs>
              <w:spacing w:line="240" w:lineRule="exact"/>
              <w:ind w:left="-103" w:right="146"/>
              <w:jc w:val="right"/>
              <w:rPr>
                <w:rFonts w:ascii="CordiaUPC" w:hAnsi="CordiaUPC" w:cs="CordiaUPC"/>
                <w:sz w:val="26"/>
                <w:szCs w:val="26"/>
              </w:rPr>
            </w:pPr>
            <w:r w:rsidRPr="002D03D8">
              <w:rPr>
                <w:rFonts w:ascii="CordiaUPC" w:hAnsi="CordiaUPC" w:cs="CordiaUPC"/>
                <w:sz w:val="26"/>
                <w:szCs w:val="26"/>
                <w:cs/>
              </w:rPr>
              <w:t>176</w:t>
            </w:r>
          </w:p>
        </w:tc>
      </w:tr>
      <w:tr w:rsidR="00321245" w:rsidRPr="002D03D8" w14:paraId="5856B9FB" w14:textId="77777777" w:rsidTr="00F91980">
        <w:tc>
          <w:tcPr>
            <w:tcW w:w="5580" w:type="dxa"/>
            <w:hideMark/>
          </w:tcPr>
          <w:p w14:paraId="05241786" w14:textId="77777777" w:rsidR="00321245" w:rsidRPr="002D03D8" w:rsidRDefault="00321245" w:rsidP="00321245">
            <w:pPr>
              <w:spacing w:line="240" w:lineRule="exact"/>
              <w:ind w:right="-104"/>
              <w:rPr>
                <w:rFonts w:ascii="CordiaUPC" w:hAnsi="CordiaUPC" w:cs="CordiaUPC"/>
                <w:sz w:val="26"/>
                <w:szCs w:val="26"/>
              </w:rPr>
            </w:pPr>
            <w:r w:rsidRPr="002D03D8">
              <w:rPr>
                <w:rFonts w:ascii="CordiaUPC" w:hAnsi="CordiaUPC" w:cs="CordiaUPC"/>
                <w:sz w:val="26"/>
                <w:szCs w:val="26"/>
                <w:lang w:val="en-US" w:eastAsia="th-TH"/>
              </w:rPr>
              <w:t>Guarantees of loans</w:t>
            </w:r>
            <w:r w:rsidRPr="002D03D8">
              <w:rPr>
                <w:rFonts w:ascii="CordiaUPC" w:hAnsi="CordiaUPC" w:cs="CordiaUPC"/>
                <w:sz w:val="26"/>
                <w:szCs w:val="26"/>
                <w:lang w:val="en-US" w:eastAsia="th-TH" w:bidi="th-TH"/>
              </w:rPr>
              <w:t>/bond</w:t>
            </w:r>
          </w:p>
        </w:tc>
        <w:tc>
          <w:tcPr>
            <w:tcW w:w="1624" w:type="dxa"/>
            <w:vAlign w:val="bottom"/>
          </w:tcPr>
          <w:p w14:paraId="54A7288D" w14:textId="3A7C5D6C"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2,139</w:t>
            </w:r>
          </w:p>
        </w:tc>
        <w:tc>
          <w:tcPr>
            <w:tcW w:w="241" w:type="dxa"/>
            <w:vAlign w:val="bottom"/>
          </w:tcPr>
          <w:p w14:paraId="2BCB7DE5" w14:textId="77777777" w:rsidR="00321245" w:rsidRPr="002D03D8" w:rsidRDefault="00321245" w:rsidP="00321245">
            <w:pPr>
              <w:spacing w:line="240" w:lineRule="exact"/>
              <w:ind w:right="162"/>
              <w:jc w:val="right"/>
              <w:rPr>
                <w:rFonts w:ascii="CordiaUPC" w:hAnsi="CordiaUPC" w:cs="CordiaUPC"/>
                <w:sz w:val="26"/>
                <w:szCs w:val="26"/>
              </w:rPr>
            </w:pPr>
          </w:p>
        </w:tc>
        <w:tc>
          <w:tcPr>
            <w:tcW w:w="1633" w:type="dxa"/>
            <w:gridSpan w:val="2"/>
            <w:shd w:val="clear" w:color="auto" w:fill="auto"/>
            <w:vAlign w:val="bottom"/>
            <w:hideMark/>
          </w:tcPr>
          <w:p w14:paraId="38A97769" w14:textId="77777777" w:rsidR="00321245" w:rsidRPr="002D03D8" w:rsidRDefault="00321245" w:rsidP="00321245">
            <w:pPr>
              <w:tabs>
                <w:tab w:val="decimal" w:pos="971"/>
              </w:tabs>
              <w:spacing w:line="240" w:lineRule="exact"/>
              <w:ind w:left="-103" w:right="146"/>
              <w:jc w:val="right"/>
              <w:rPr>
                <w:rFonts w:ascii="CordiaUPC" w:hAnsi="CordiaUPC" w:cs="CordiaUPC"/>
                <w:sz w:val="26"/>
                <w:szCs w:val="26"/>
              </w:rPr>
            </w:pPr>
            <w:r w:rsidRPr="002D03D8">
              <w:rPr>
                <w:rFonts w:ascii="CordiaUPC" w:hAnsi="CordiaUPC" w:cs="CordiaUPC"/>
                <w:sz w:val="26"/>
                <w:szCs w:val="26"/>
              </w:rPr>
              <w:t>4,175</w:t>
            </w:r>
          </w:p>
        </w:tc>
      </w:tr>
      <w:tr w:rsidR="00321245" w:rsidRPr="002D03D8" w14:paraId="1BDA4207" w14:textId="77777777" w:rsidTr="00F91980">
        <w:tc>
          <w:tcPr>
            <w:tcW w:w="5580" w:type="dxa"/>
            <w:hideMark/>
          </w:tcPr>
          <w:p w14:paraId="1229ACED" w14:textId="77777777" w:rsidR="00321245" w:rsidRPr="002D03D8" w:rsidRDefault="00321245" w:rsidP="00321245">
            <w:pPr>
              <w:spacing w:line="240" w:lineRule="exact"/>
              <w:ind w:right="-104"/>
              <w:rPr>
                <w:rFonts w:ascii="CordiaUPC" w:hAnsi="CordiaUPC" w:cs="CordiaUPC"/>
                <w:spacing w:val="-4"/>
                <w:sz w:val="26"/>
                <w:szCs w:val="26"/>
                <w:lang w:eastAsia="th-TH"/>
              </w:rPr>
            </w:pPr>
            <w:r w:rsidRPr="002D03D8">
              <w:rPr>
                <w:rFonts w:ascii="CordiaUPC" w:hAnsi="CordiaUPC" w:cs="CordiaUPC"/>
                <w:spacing w:val="-4"/>
                <w:sz w:val="26"/>
                <w:szCs w:val="26"/>
                <w:lang w:eastAsia="th-TH"/>
              </w:rPr>
              <w:t>Liability under unmatured import bills</w:t>
            </w:r>
          </w:p>
        </w:tc>
        <w:tc>
          <w:tcPr>
            <w:tcW w:w="1624" w:type="dxa"/>
            <w:vAlign w:val="bottom"/>
          </w:tcPr>
          <w:p w14:paraId="63DBB24C" w14:textId="5018DA2A"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3,390</w:t>
            </w:r>
          </w:p>
        </w:tc>
        <w:tc>
          <w:tcPr>
            <w:tcW w:w="241" w:type="dxa"/>
            <w:vAlign w:val="bottom"/>
          </w:tcPr>
          <w:p w14:paraId="7E540245" w14:textId="77777777" w:rsidR="00321245" w:rsidRPr="002D03D8" w:rsidRDefault="00321245" w:rsidP="00321245">
            <w:pPr>
              <w:spacing w:line="240" w:lineRule="exact"/>
              <w:ind w:right="162"/>
              <w:jc w:val="right"/>
              <w:rPr>
                <w:rFonts w:ascii="CordiaUPC" w:hAnsi="CordiaUPC" w:cs="CordiaUPC"/>
                <w:sz w:val="26"/>
                <w:szCs w:val="26"/>
              </w:rPr>
            </w:pPr>
          </w:p>
        </w:tc>
        <w:tc>
          <w:tcPr>
            <w:tcW w:w="1633" w:type="dxa"/>
            <w:gridSpan w:val="2"/>
            <w:shd w:val="clear" w:color="auto" w:fill="auto"/>
            <w:vAlign w:val="bottom"/>
            <w:hideMark/>
          </w:tcPr>
          <w:p w14:paraId="77E80A26" w14:textId="77777777" w:rsidR="00321245" w:rsidRPr="002D03D8" w:rsidRDefault="00321245" w:rsidP="00321245">
            <w:pPr>
              <w:tabs>
                <w:tab w:val="decimal" w:pos="971"/>
              </w:tabs>
              <w:spacing w:line="240" w:lineRule="exact"/>
              <w:ind w:left="-103" w:right="146"/>
              <w:jc w:val="right"/>
              <w:rPr>
                <w:rFonts w:ascii="CordiaUPC" w:hAnsi="CordiaUPC" w:cs="CordiaUPC"/>
                <w:sz w:val="26"/>
                <w:szCs w:val="26"/>
              </w:rPr>
            </w:pPr>
            <w:r w:rsidRPr="002D03D8">
              <w:rPr>
                <w:rFonts w:ascii="CordiaUPC" w:hAnsi="CordiaUPC" w:cs="CordiaUPC"/>
                <w:sz w:val="26"/>
                <w:szCs w:val="26"/>
              </w:rPr>
              <w:t>2,265</w:t>
            </w:r>
          </w:p>
        </w:tc>
      </w:tr>
      <w:tr w:rsidR="00321245" w:rsidRPr="002D03D8" w14:paraId="3E4B50AE" w14:textId="77777777" w:rsidTr="00F91980">
        <w:tc>
          <w:tcPr>
            <w:tcW w:w="5580" w:type="dxa"/>
            <w:hideMark/>
          </w:tcPr>
          <w:p w14:paraId="1F23C184" w14:textId="77777777" w:rsidR="00321245" w:rsidRPr="002D03D8" w:rsidRDefault="00321245" w:rsidP="00321245">
            <w:pPr>
              <w:spacing w:line="240" w:lineRule="exact"/>
              <w:ind w:right="-104"/>
              <w:rPr>
                <w:rFonts w:ascii="CordiaUPC" w:hAnsi="CordiaUPC" w:cs="CordiaUPC"/>
                <w:sz w:val="26"/>
                <w:szCs w:val="26"/>
                <w:cs/>
                <w:lang w:eastAsia="th-TH" w:bidi="th-TH"/>
              </w:rPr>
            </w:pPr>
            <w:r w:rsidRPr="002D03D8">
              <w:rPr>
                <w:rFonts w:ascii="CordiaUPC" w:hAnsi="CordiaUPC" w:cs="CordiaUPC"/>
                <w:sz w:val="26"/>
                <w:szCs w:val="26"/>
                <w:lang w:eastAsia="th-TH"/>
              </w:rPr>
              <w:t>Letters of credit</w:t>
            </w:r>
          </w:p>
        </w:tc>
        <w:tc>
          <w:tcPr>
            <w:tcW w:w="1624" w:type="dxa"/>
            <w:vAlign w:val="bottom"/>
          </w:tcPr>
          <w:p w14:paraId="39C3968E" w14:textId="6476669B"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9,497</w:t>
            </w:r>
          </w:p>
        </w:tc>
        <w:tc>
          <w:tcPr>
            <w:tcW w:w="241" w:type="dxa"/>
            <w:vAlign w:val="bottom"/>
          </w:tcPr>
          <w:p w14:paraId="1F73A8DE" w14:textId="77777777" w:rsidR="00321245" w:rsidRPr="002D03D8" w:rsidRDefault="00321245" w:rsidP="00321245">
            <w:pPr>
              <w:spacing w:line="240" w:lineRule="exact"/>
              <w:ind w:right="162"/>
              <w:jc w:val="right"/>
              <w:rPr>
                <w:rFonts w:ascii="CordiaUPC" w:hAnsi="CordiaUPC" w:cs="CordiaUPC"/>
                <w:sz w:val="26"/>
                <w:szCs w:val="26"/>
              </w:rPr>
            </w:pPr>
          </w:p>
        </w:tc>
        <w:tc>
          <w:tcPr>
            <w:tcW w:w="1633" w:type="dxa"/>
            <w:gridSpan w:val="2"/>
            <w:shd w:val="clear" w:color="auto" w:fill="auto"/>
            <w:vAlign w:val="bottom"/>
            <w:hideMark/>
          </w:tcPr>
          <w:p w14:paraId="332219FA" w14:textId="77777777" w:rsidR="00321245" w:rsidRPr="002D03D8" w:rsidRDefault="00321245" w:rsidP="00321245">
            <w:pPr>
              <w:tabs>
                <w:tab w:val="decimal" w:pos="971"/>
              </w:tabs>
              <w:spacing w:line="240" w:lineRule="exact"/>
              <w:ind w:left="-103" w:right="146"/>
              <w:jc w:val="right"/>
              <w:rPr>
                <w:rFonts w:ascii="CordiaUPC" w:hAnsi="CordiaUPC" w:cs="CordiaUPC"/>
                <w:sz w:val="26"/>
                <w:szCs w:val="26"/>
              </w:rPr>
            </w:pPr>
            <w:r w:rsidRPr="002D03D8">
              <w:rPr>
                <w:rFonts w:ascii="CordiaUPC" w:hAnsi="CordiaUPC" w:cs="CordiaUPC"/>
                <w:sz w:val="26"/>
                <w:szCs w:val="26"/>
              </w:rPr>
              <w:t>9,368</w:t>
            </w:r>
          </w:p>
        </w:tc>
      </w:tr>
      <w:tr w:rsidR="00321245" w:rsidRPr="002D03D8" w14:paraId="39D600A9" w14:textId="77777777" w:rsidTr="00F91980">
        <w:tc>
          <w:tcPr>
            <w:tcW w:w="5580" w:type="dxa"/>
            <w:hideMark/>
          </w:tcPr>
          <w:p w14:paraId="6A62FA46" w14:textId="77777777" w:rsidR="00321245" w:rsidRPr="002D03D8" w:rsidRDefault="00321245" w:rsidP="00321245">
            <w:pPr>
              <w:spacing w:line="240" w:lineRule="exact"/>
              <w:ind w:right="-104"/>
              <w:rPr>
                <w:rFonts w:ascii="CordiaUPC" w:hAnsi="CordiaUPC" w:cs="CordiaUPC"/>
                <w:sz w:val="26"/>
                <w:szCs w:val="26"/>
                <w:lang w:eastAsia="th-TH"/>
              </w:rPr>
            </w:pPr>
            <w:r w:rsidRPr="002D03D8">
              <w:rPr>
                <w:rFonts w:ascii="CordiaUPC" w:hAnsi="CordiaUPC" w:cs="CordiaUPC"/>
                <w:sz w:val="26"/>
                <w:szCs w:val="26"/>
                <w:lang w:eastAsia="th-TH"/>
              </w:rPr>
              <w:t>Other commitments</w:t>
            </w:r>
          </w:p>
        </w:tc>
        <w:tc>
          <w:tcPr>
            <w:tcW w:w="1624" w:type="dxa"/>
            <w:vAlign w:val="bottom"/>
          </w:tcPr>
          <w:p w14:paraId="7228522D" w14:textId="77777777" w:rsidR="00321245" w:rsidRPr="002D03D8" w:rsidRDefault="00321245" w:rsidP="00321245">
            <w:pPr>
              <w:tabs>
                <w:tab w:val="decimal" w:pos="968"/>
              </w:tabs>
              <w:spacing w:line="240" w:lineRule="exact"/>
              <w:ind w:left="-103" w:right="180"/>
              <w:jc w:val="right"/>
              <w:rPr>
                <w:rFonts w:ascii="CordiaUPC" w:hAnsi="CordiaUPC" w:cs="CordiaUPC"/>
                <w:sz w:val="26"/>
                <w:szCs w:val="26"/>
              </w:rPr>
            </w:pPr>
          </w:p>
        </w:tc>
        <w:tc>
          <w:tcPr>
            <w:tcW w:w="241" w:type="dxa"/>
            <w:vAlign w:val="bottom"/>
          </w:tcPr>
          <w:p w14:paraId="0FE58721" w14:textId="77777777" w:rsidR="00321245" w:rsidRPr="002D03D8" w:rsidRDefault="00321245" w:rsidP="00321245">
            <w:pPr>
              <w:spacing w:line="240" w:lineRule="exact"/>
              <w:ind w:right="162"/>
              <w:jc w:val="right"/>
              <w:rPr>
                <w:rFonts w:ascii="CordiaUPC" w:hAnsi="CordiaUPC" w:cs="CordiaUPC"/>
                <w:sz w:val="26"/>
                <w:szCs w:val="26"/>
              </w:rPr>
            </w:pPr>
          </w:p>
        </w:tc>
        <w:tc>
          <w:tcPr>
            <w:tcW w:w="1633" w:type="dxa"/>
            <w:gridSpan w:val="2"/>
            <w:shd w:val="clear" w:color="auto" w:fill="auto"/>
            <w:vAlign w:val="bottom"/>
          </w:tcPr>
          <w:p w14:paraId="737DBD59" w14:textId="77777777" w:rsidR="00321245" w:rsidRPr="002D03D8" w:rsidRDefault="00321245" w:rsidP="00321245">
            <w:pPr>
              <w:tabs>
                <w:tab w:val="decimal" w:pos="971"/>
              </w:tabs>
              <w:spacing w:line="240" w:lineRule="exact"/>
              <w:ind w:left="-103" w:right="146"/>
              <w:jc w:val="right"/>
              <w:rPr>
                <w:rFonts w:ascii="CordiaUPC" w:hAnsi="CordiaUPC" w:cs="CordiaUPC"/>
                <w:sz w:val="26"/>
                <w:szCs w:val="26"/>
              </w:rPr>
            </w:pPr>
          </w:p>
        </w:tc>
      </w:tr>
      <w:tr w:rsidR="00321245" w:rsidRPr="002D03D8" w14:paraId="537FBD2C" w14:textId="77777777" w:rsidTr="00F91980">
        <w:tc>
          <w:tcPr>
            <w:tcW w:w="5580" w:type="dxa"/>
            <w:vAlign w:val="bottom"/>
            <w:hideMark/>
          </w:tcPr>
          <w:p w14:paraId="61E41AA6" w14:textId="77777777" w:rsidR="00321245" w:rsidRPr="002D03D8" w:rsidRDefault="00321245" w:rsidP="00321245">
            <w:pPr>
              <w:spacing w:line="240" w:lineRule="exact"/>
              <w:ind w:right="-104"/>
              <w:rPr>
                <w:rFonts w:ascii="CordiaUPC" w:hAnsi="CordiaUPC" w:cs="CordiaUPC"/>
                <w:sz w:val="26"/>
                <w:szCs w:val="26"/>
                <w:lang w:eastAsia="th-TH"/>
              </w:rPr>
            </w:pPr>
            <w:r w:rsidRPr="002D03D8">
              <w:rPr>
                <w:rFonts w:ascii="CordiaUPC" w:hAnsi="CordiaUPC" w:cs="CordiaUPC"/>
                <w:sz w:val="26"/>
                <w:szCs w:val="26"/>
                <w:lang w:val="en-US" w:eastAsia="th-TH" w:bidi="th-TH"/>
              </w:rPr>
              <w:t>- Other guarantees</w:t>
            </w:r>
          </w:p>
        </w:tc>
        <w:tc>
          <w:tcPr>
            <w:tcW w:w="1624" w:type="dxa"/>
            <w:vAlign w:val="bottom"/>
          </w:tcPr>
          <w:p w14:paraId="06DF488C" w14:textId="2D4B30FC"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57,760</w:t>
            </w:r>
          </w:p>
        </w:tc>
        <w:tc>
          <w:tcPr>
            <w:tcW w:w="241" w:type="dxa"/>
            <w:vAlign w:val="bottom"/>
          </w:tcPr>
          <w:p w14:paraId="3EEEC819" w14:textId="77777777" w:rsidR="00321245" w:rsidRPr="002D03D8" w:rsidRDefault="00321245" w:rsidP="00321245">
            <w:pPr>
              <w:spacing w:line="240" w:lineRule="exact"/>
              <w:ind w:right="162"/>
              <w:jc w:val="right"/>
              <w:rPr>
                <w:rFonts w:ascii="CordiaUPC" w:hAnsi="CordiaUPC" w:cs="CordiaUPC"/>
                <w:sz w:val="26"/>
                <w:szCs w:val="26"/>
              </w:rPr>
            </w:pPr>
          </w:p>
        </w:tc>
        <w:tc>
          <w:tcPr>
            <w:tcW w:w="1633" w:type="dxa"/>
            <w:gridSpan w:val="2"/>
            <w:shd w:val="clear" w:color="auto" w:fill="auto"/>
            <w:vAlign w:val="bottom"/>
            <w:hideMark/>
          </w:tcPr>
          <w:p w14:paraId="697F4B7C" w14:textId="77777777" w:rsidR="00321245" w:rsidRPr="002D03D8" w:rsidRDefault="00321245" w:rsidP="00321245">
            <w:pPr>
              <w:tabs>
                <w:tab w:val="decimal" w:pos="971"/>
              </w:tabs>
              <w:spacing w:line="240" w:lineRule="exact"/>
              <w:ind w:left="-103" w:right="146"/>
              <w:jc w:val="right"/>
              <w:rPr>
                <w:rFonts w:ascii="CordiaUPC" w:hAnsi="CordiaUPC" w:cs="CordiaUPC"/>
                <w:sz w:val="26"/>
                <w:szCs w:val="26"/>
              </w:rPr>
            </w:pPr>
            <w:r w:rsidRPr="002D03D8">
              <w:rPr>
                <w:rFonts w:ascii="CordiaUPC" w:hAnsi="CordiaUPC" w:cs="CordiaUPC"/>
                <w:sz w:val="26"/>
                <w:szCs w:val="26"/>
              </w:rPr>
              <w:t>67,712</w:t>
            </w:r>
          </w:p>
        </w:tc>
      </w:tr>
      <w:tr w:rsidR="00321245" w:rsidRPr="002D03D8" w14:paraId="7309F511" w14:textId="77777777" w:rsidTr="00F91980">
        <w:tc>
          <w:tcPr>
            <w:tcW w:w="5580" w:type="dxa"/>
            <w:vAlign w:val="bottom"/>
            <w:hideMark/>
          </w:tcPr>
          <w:p w14:paraId="668914C1" w14:textId="77777777" w:rsidR="00321245" w:rsidRPr="002D03D8" w:rsidRDefault="00321245" w:rsidP="00321245">
            <w:pPr>
              <w:spacing w:line="240" w:lineRule="exact"/>
              <w:ind w:right="-104"/>
              <w:rPr>
                <w:rFonts w:ascii="CordiaUPC" w:hAnsi="CordiaUPC" w:cs="CordiaUPC"/>
                <w:sz w:val="26"/>
                <w:szCs w:val="26"/>
                <w:lang w:val="en-US" w:eastAsia="th-TH" w:bidi="th-TH"/>
              </w:rPr>
            </w:pPr>
            <w:r w:rsidRPr="002D03D8">
              <w:rPr>
                <w:rFonts w:ascii="CordiaUPC" w:hAnsi="CordiaUPC" w:cs="CordiaUPC"/>
                <w:sz w:val="26"/>
                <w:szCs w:val="26"/>
                <w:lang w:val="en-US" w:eastAsia="th-TH" w:bidi="th-TH"/>
              </w:rPr>
              <w:t>- Amount of unused bank overdrafts</w:t>
            </w:r>
          </w:p>
        </w:tc>
        <w:tc>
          <w:tcPr>
            <w:tcW w:w="1624" w:type="dxa"/>
            <w:vAlign w:val="bottom"/>
          </w:tcPr>
          <w:p w14:paraId="33EE0CCD" w14:textId="38A303DF"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126,005</w:t>
            </w:r>
          </w:p>
        </w:tc>
        <w:tc>
          <w:tcPr>
            <w:tcW w:w="241" w:type="dxa"/>
            <w:vAlign w:val="bottom"/>
          </w:tcPr>
          <w:p w14:paraId="4E6DE266" w14:textId="77777777" w:rsidR="00321245" w:rsidRPr="002D03D8" w:rsidRDefault="00321245" w:rsidP="00321245">
            <w:pPr>
              <w:spacing w:line="240" w:lineRule="exact"/>
              <w:ind w:right="162"/>
              <w:jc w:val="right"/>
              <w:rPr>
                <w:rFonts w:ascii="CordiaUPC" w:hAnsi="CordiaUPC" w:cs="CordiaUPC"/>
                <w:sz w:val="26"/>
                <w:szCs w:val="26"/>
              </w:rPr>
            </w:pPr>
          </w:p>
        </w:tc>
        <w:tc>
          <w:tcPr>
            <w:tcW w:w="1633" w:type="dxa"/>
            <w:gridSpan w:val="2"/>
            <w:shd w:val="clear" w:color="auto" w:fill="auto"/>
            <w:vAlign w:val="bottom"/>
            <w:hideMark/>
          </w:tcPr>
          <w:p w14:paraId="6893394C" w14:textId="77777777" w:rsidR="00321245" w:rsidRPr="002D03D8" w:rsidRDefault="00321245" w:rsidP="00321245">
            <w:pPr>
              <w:tabs>
                <w:tab w:val="decimal" w:pos="971"/>
              </w:tabs>
              <w:spacing w:line="240" w:lineRule="exact"/>
              <w:ind w:left="-103" w:right="146"/>
              <w:jc w:val="right"/>
              <w:rPr>
                <w:rFonts w:ascii="CordiaUPC" w:hAnsi="CordiaUPC" w:cs="CordiaUPC"/>
                <w:sz w:val="26"/>
                <w:szCs w:val="26"/>
              </w:rPr>
            </w:pPr>
            <w:r w:rsidRPr="002D03D8">
              <w:rPr>
                <w:rFonts w:ascii="CordiaUPC" w:hAnsi="CordiaUPC" w:cs="CordiaUPC"/>
                <w:sz w:val="26"/>
                <w:szCs w:val="26"/>
              </w:rPr>
              <w:t>119,638</w:t>
            </w:r>
          </w:p>
        </w:tc>
      </w:tr>
      <w:tr w:rsidR="00321245" w:rsidRPr="002D03D8" w14:paraId="120F5367" w14:textId="77777777" w:rsidTr="00F91980">
        <w:tc>
          <w:tcPr>
            <w:tcW w:w="5580" w:type="dxa"/>
            <w:vAlign w:val="bottom"/>
            <w:hideMark/>
          </w:tcPr>
          <w:p w14:paraId="600B92EC" w14:textId="77777777" w:rsidR="00321245" w:rsidRPr="002D03D8" w:rsidRDefault="00321245" w:rsidP="00321245">
            <w:pPr>
              <w:spacing w:line="240" w:lineRule="exact"/>
              <w:ind w:right="-104"/>
              <w:rPr>
                <w:rFonts w:ascii="CordiaUPC" w:hAnsi="CordiaUPC" w:cs="CordiaUPC"/>
                <w:sz w:val="26"/>
                <w:szCs w:val="26"/>
                <w:lang w:val="en-US" w:eastAsia="th-TH" w:bidi="th-TH"/>
              </w:rPr>
            </w:pPr>
            <w:r w:rsidRPr="002D03D8">
              <w:rPr>
                <w:rFonts w:ascii="CordiaUPC" w:hAnsi="CordiaUPC" w:cs="CordiaUPC"/>
                <w:sz w:val="26"/>
                <w:szCs w:val="26"/>
                <w:lang w:val="en-US" w:eastAsia="th-TH" w:bidi="th-TH"/>
              </w:rPr>
              <w:t>- Committed line</w:t>
            </w:r>
          </w:p>
        </w:tc>
        <w:tc>
          <w:tcPr>
            <w:tcW w:w="1624" w:type="dxa"/>
            <w:vAlign w:val="bottom"/>
          </w:tcPr>
          <w:p w14:paraId="37104A6A" w14:textId="60D8510F"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9,449</w:t>
            </w:r>
          </w:p>
        </w:tc>
        <w:tc>
          <w:tcPr>
            <w:tcW w:w="241" w:type="dxa"/>
            <w:vAlign w:val="bottom"/>
          </w:tcPr>
          <w:p w14:paraId="0703A6D1" w14:textId="77777777" w:rsidR="00321245" w:rsidRPr="002D03D8" w:rsidRDefault="00321245" w:rsidP="00321245">
            <w:pPr>
              <w:spacing w:line="240" w:lineRule="exact"/>
              <w:ind w:right="162"/>
              <w:jc w:val="right"/>
              <w:rPr>
                <w:rFonts w:ascii="CordiaUPC" w:hAnsi="CordiaUPC" w:cs="CordiaUPC"/>
                <w:sz w:val="26"/>
                <w:szCs w:val="26"/>
                <w:cs/>
                <w:lang w:bidi="th-TH"/>
              </w:rPr>
            </w:pPr>
          </w:p>
        </w:tc>
        <w:tc>
          <w:tcPr>
            <w:tcW w:w="1633" w:type="dxa"/>
            <w:gridSpan w:val="2"/>
            <w:shd w:val="clear" w:color="auto" w:fill="auto"/>
            <w:vAlign w:val="bottom"/>
            <w:hideMark/>
          </w:tcPr>
          <w:p w14:paraId="32235F64" w14:textId="77777777" w:rsidR="00321245" w:rsidRPr="002D03D8" w:rsidRDefault="00321245" w:rsidP="00321245">
            <w:pPr>
              <w:tabs>
                <w:tab w:val="decimal" w:pos="971"/>
              </w:tabs>
              <w:spacing w:line="240" w:lineRule="exact"/>
              <w:ind w:left="-103" w:right="146"/>
              <w:jc w:val="right"/>
              <w:rPr>
                <w:rFonts w:ascii="CordiaUPC" w:hAnsi="CordiaUPC" w:cs="CordiaUPC"/>
                <w:sz w:val="26"/>
                <w:szCs w:val="26"/>
              </w:rPr>
            </w:pPr>
            <w:r w:rsidRPr="002D03D8">
              <w:rPr>
                <w:rFonts w:ascii="CordiaUPC" w:hAnsi="CordiaUPC" w:cs="CordiaUPC"/>
                <w:sz w:val="26"/>
                <w:szCs w:val="26"/>
                <w:cs/>
              </w:rPr>
              <w:t>11</w:t>
            </w:r>
            <w:r w:rsidRPr="002D03D8">
              <w:rPr>
                <w:rFonts w:ascii="CordiaUPC" w:hAnsi="CordiaUPC" w:cs="CordiaUPC"/>
                <w:sz w:val="26"/>
                <w:szCs w:val="26"/>
              </w:rPr>
              <w:t>,</w:t>
            </w:r>
            <w:r w:rsidRPr="002D03D8">
              <w:rPr>
                <w:rFonts w:ascii="CordiaUPC" w:hAnsi="CordiaUPC" w:cs="CordiaUPC"/>
                <w:sz w:val="26"/>
                <w:szCs w:val="26"/>
                <w:cs/>
              </w:rPr>
              <w:t>549</w:t>
            </w:r>
          </w:p>
        </w:tc>
      </w:tr>
      <w:tr w:rsidR="00321245" w:rsidRPr="002D03D8" w14:paraId="1A84F605" w14:textId="77777777" w:rsidTr="00F91980">
        <w:tc>
          <w:tcPr>
            <w:tcW w:w="5580" w:type="dxa"/>
            <w:vAlign w:val="bottom"/>
            <w:hideMark/>
          </w:tcPr>
          <w:p w14:paraId="70FF4240" w14:textId="77777777" w:rsidR="00321245" w:rsidRPr="002D03D8" w:rsidRDefault="00321245" w:rsidP="00321245">
            <w:pPr>
              <w:spacing w:line="240" w:lineRule="exact"/>
              <w:ind w:right="-104"/>
              <w:rPr>
                <w:rFonts w:ascii="CordiaUPC" w:hAnsi="CordiaUPC" w:cs="CordiaUPC"/>
                <w:sz w:val="26"/>
                <w:szCs w:val="26"/>
              </w:rPr>
            </w:pPr>
            <w:r w:rsidRPr="002D03D8">
              <w:rPr>
                <w:rFonts w:ascii="CordiaUPC" w:hAnsi="CordiaUPC" w:cs="CordiaUPC"/>
                <w:sz w:val="26"/>
                <w:szCs w:val="26"/>
                <w:lang w:val="en-US" w:eastAsia="th-TH" w:bidi="th-TH"/>
              </w:rPr>
              <w:t xml:space="preserve">- Others </w:t>
            </w:r>
            <w:r w:rsidRPr="002D03D8">
              <w:rPr>
                <w:rFonts w:ascii="CordiaUPC" w:hAnsi="CordiaUPC" w:cs="CordiaUPC"/>
                <w:sz w:val="26"/>
                <w:szCs w:val="26"/>
                <w:vertAlign w:val="superscript"/>
                <w:lang w:val="en-US" w:eastAsia="th-TH" w:bidi="th-TH"/>
              </w:rPr>
              <w:t>(1)</w:t>
            </w:r>
          </w:p>
        </w:tc>
        <w:tc>
          <w:tcPr>
            <w:tcW w:w="1624" w:type="dxa"/>
            <w:vAlign w:val="bottom"/>
          </w:tcPr>
          <w:p w14:paraId="0B9D750F" w14:textId="65AA9E7D" w:rsidR="00321245" w:rsidRPr="002D03D8" w:rsidRDefault="00321245" w:rsidP="00321245">
            <w:pPr>
              <w:tabs>
                <w:tab w:val="decimal" w:pos="968"/>
              </w:tabs>
              <w:spacing w:line="240" w:lineRule="exact"/>
              <w:ind w:left="-103" w:right="180"/>
              <w:jc w:val="right"/>
              <w:rPr>
                <w:rFonts w:ascii="CordiaUPC" w:hAnsi="CordiaUPC" w:cs="CordiaUPC"/>
                <w:sz w:val="26"/>
                <w:szCs w:val="26"/>
              </w:rPr>
            </w:pPr>
            <w:r w:rsidRPr="002D03D8">
              <w:rPr>
                <w:rFonts w:ascii="CordiaUPC" w:hAnsi="CordiaUPC" w:cs="CordiaUPC"/>
                <w:sz w:val="26"/>
                <w:szCs w:val="26"/>
              </w:rPr>
              <w:t>31,909</w:t>
            </w:r>
          </w:p>
        </w:tc>
        <w:tc>
          <w:tcPr>
            <w:tcW w:w="241" w:type="dxa"/>
            <w:vAlign w:val="bottom"/>
          </w:tcPr>
          <w:p w14:paraId="32A071D4" w14:textId="77777777" w:rsidR="00321245" w:rsidRPr="002D03D8" w:rsidRDefault="00321245" w:rsidP="00321245">
            <w:pPr>
              <w:spacing w:line="240" w:lineRule="exact"/>
              <w:ind w:right="162"/>
              <w:jc w:val="right"/>
              <w:rPr>
                <w:rFonts w:ascii="CordiaUPC" w:hAnsi="CordiaUPC" w:cs="CordiaUPC"/>
                <w:b/>
                <w:bCs/>
                <w:sz w:val="26"/>
                <w:szCs w:val="26"/>
              </w:rPr>
            </w:pPr>
          </w:p>
        </w:tc>
        <w:tc>
          <w:tcPr>
            <w:tcW w:w="1633" w:type="dxa"/>
            <w:gridSpan w:val="2"/>
            <w:shd w:val="clear" w:color="auto" w:fill="auto"/>
            <w:vAlign w:val="bottom"/>
            <w:hideMark/>
          </w:tcPr>
          <w:p w14:paraId="503BA064" w14:textId="77777777" w:rsidR="00321245" w:rsidRPr="002D03D8" w:rsidRDefault="00321245" w:rsidP="00321245">
            <w:pPr>
              <w:tabs>
                <w:tab w:val="decimal" w:pos="971"/>
              </w:tabs>
              <w:spacing w:line="240" w:lineRule="exact"/>
              <w:ind w:left="-103" w:right="146"/>
              <w:jc w:val="right"/>
              <w:rPr>
                <w:rFonts w:ascii="CordiaUPC" w:hAnsi="CordiaUPC" w:cs="CordiaUPC"/>
                <w:sz w:val="26"/>
                <w:szCs w:val="26"/>
              </w:rPr>
            </w:pPr>
            <w:r w:rsidRPr="002D03D8">
              <w:rPr>
                <w:rFonts w:ascii="CordiaUPC" w:hAnsi="CordiaUPC" w:cs="CordiaUPC"/>
                <w:sz w:val="26"/>
                <w:szCs w:val="26"/>
                <w:cs/>
              </w:rPr>
              <w:t>20</w:t>
            </w:r>
            <w:r w:rsidRPr="002D03D8">
              <w:rPr>
                <w:rFonts w:ascii="CordiaUPC" w:hAnsi="CordiaUPC" w:cs="CordiaUPC"/>
                <w:sz w:val="26"/>
                <w:szCs w:val="26"/>
              </w:rPr>
              <w:t>,</w:t>
            </w:r>
            <w:r w:rsidRPr="002D03D8">
              <w:rPr>
                <w:rFonts w:ascii="CordiaUPC" w:hAnsi="CordiaUPC" w:cs="CordiaUPC"/>
                <w:sz w:val="26"/>
                <w:szCs w:val="26"/>
                <w:cs/>
              </w:rPr>
              <w:t>394</w:t>
            </w:r>
          </w:p>
        </w:tc>
      </w:tr>
      <w:tr w:rsidR="00321245" w:rsidRPr="002D03D8" w14:paraId="28F232C3" w14:textId="77777777" w:rsidTr="00F91980">
        <w:tc>
          <w:tcPr>
            <w:tcW w:w="5580" w:type="dxa"/>
          </w:tcPr>
          <w:p w14:paraId="79DEE18C" w14:textId="77777777" w:rsidR="00321245" w:rsidRPr="002D03D8" w:rsidRDefault="00321245" w:rsidP="00321245">
            <w:pPr>
              <w:spacing w:line="240" w:lineRule="exact"/>
              <w:ind w:right="-104"/>
              <w:rPr>
                <w:rFonts w:ascii="CordiaUPC" w:hAnsi="CordiaUPC" w:cs="CordiaUPC"/>
                <w:b/>
                <w:bCs/>
                <w:sz w:val="26"/>
                <w:szCs w:val="26"/>
              </w:rPr>
            </w:pPr>
            <w:r w:rsidRPr="002D03D8">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767FBFDA" w14:textId="5D8F0CC8" w:rsidR="00321245" w:rsidRPr="002D03D8" w:rsidRDefault="00321245" w:rsidP="00321245">
            <w:pPr>
              <w:tabs>
                <w:tab w:val="decimal" w:pos="968"/>
              </w:tabs>
              <w:spacing w:line="240" w:lineRule="exact"/>
              <w:ind w:left="-103" w:right="180"/>
              <w:jc w:val="right"/>
              <w:rPr>
                <w:rFonts w:ascii="CordiaUPC" w:hAnsi="CordiaUPC" w:cs="CordiaUPC"/>
                <w:b/>
                <w:bCs/>
                <w:sz w:val="26"/>
                <w:szCs w:val="26"/>
              </w:rPr>
            </w:pPr>
            <w:r w:rsidRPr="002D03D8">
              <w:rPr>
                <w:rFonts w:ascii="CordiaUPC" w:hAnsi="CordiaUPC" w:cs="CordiaUPC"/>
                <w:b/>
                <w:bCs/>
                <w:sz w:val="26"/>
                <w:szCs w:val="26"/>
              </w:rPr>
              <w:t>240,224</w:t>
            </w:r>
          </w:p>
        </w:tc>
        <w:tc>
          <w:tcPr>
            <w:tcW w:w="241" w:type="dxa"/>
            <w:vAlign w:val="bottom"/>
          </w:tcPr>
          <w:p w14:paraId="1DF0021D" w14:textId="77777777" w:rsidR="00321245" w:rsidRPr="002D03D8" w:rsidRDefault="00321245" w:rsidP="00321245">
            <w:pPr>
              <w:spacing w:line="240" w:lineRule="exact"/>
              <w:ind w:right="162"/>
              <w:jc w:val="right"/>
              <w:rPr>
                <w:rFonts w:ascii="CordiaUPC" w:hAnsi="CordiaUPC" w:cs="CordiaUPC"/>
                <w:b/>
                <w:bCs/>
                <w:sz w:val="26"/>
                <w:szCs w:val="26"/>
              </w:rPr>
            </w:pPr>
          </w:p>
        </w:tc>
        <w:tc>
          <w:tcPr>
            <w:tcW w:w="1633" w:type="dxa"/>
            <w:gridSpan w:val="2"/>
            <w:tcBorders>
              <w:top w:val="single" w:sz="4" w:space="0" w:color="000000" w:themeColor="text1"/>
              <w:left w:val="nil"/>
              <w:bottom w:val="double" w:sz="4" w:space="0" w:color="000000" w:themeColor="text1"/>
              <w:right w:val="nil"/>
            </w:tcBorders>
            <w:shd w:val="clear" w:color="auto" w:fill="auto"/>
            <w:vAlign w:val="bottom"/>
          </w:tcPr>
          <w:p w14:paraId="1B8DC603" w14:textId="77777777" w:rsidR="00321245" w:rsidRPr="002D03D8" w:rsidRDefault="00321245" w:rsidP="00321245">
            <w:pPr>
              <w:tabs>
                <w:tab w:val="decimal" w:pos="971"/>
              </w:tabs>
              <w:spacing w:line="240" w:lineRule="exact"/>
              <w:ind w:right="146"/>
              <w:jc w:val="right"/>
              <w:rPr>
                <w:rFonts w:ascii="CordiaUPC" w:hAnsi="CordiaUPC" w:cs="CordiaUPC"/>
                <w:b/>
                <w:bCs/>
                <w:sz w:val="26"/>
                <w:szCs w:val="26"/>
                <w:lang w:val="en-US"/>
              </w:rPr>
            </w:pPr>
            <w:r w:rsidRPr="002D03D8">
              <w:rPr>
                <w:rFonts w:ascii="CordiaUPC" w:hAnsi="CordiaUPC" w:cs="CordiaUPC"/>
                <w:b/>
                <w:bCs/>
                <w:sz w:val="26"/>
                <w:szCs w:val="26"/>
              </w:rPr>
              <w:t>235,277</w:t>
            </w:r>
          </w:p>
        </w:tc>
      </w:tr>
    </w:tbl>
    <w:p w14:paraId="6E923C3A" w14:textId="5A6AC3D1" w:rsidR="00D63DA8" w:rsidRPr="002D03D8" w:rsidRDefault="00D63DA8" w:rsidP="00D63DA8">
      <w:pPr>
        <w:pStyle w:val="BodyText"/>
        <w:numPr>
          <w:ilvl w:val="0"/>
          <w:numId w:val="41"/>
        </w:numPr>
        <w:tabs>
          <w:tab w:val="left" w:pos="810"/>
        </w:tabs>
        <w:spacing w:before="120" w:after="0" w:line="240" w:lineRule="exact"/>
        <w:ind w:left="778" w:right="230" w:hanging="216"/>
        <w:jc w:val="both"/>
        <w:rPr>
          <w:rFonts w:ascii="CordiaUPC" w:hAnsi="CordiaUPC" w:cs="CordiaUPC"/>
          <w:sz w:val="26"/>
          <w:szCs w:val="26"/>
        </w:rPr>
      </w:pPr>
      <w:r w:rsidRPr="002D03D8">
        <w:rPr>
          <w:rFonts w:ascii="CordiaUPC" w:hAnsi="CordiaUPC" w:cs="CordiaUPC" w:hint="cs"/>
          <w:szCs w:val="22"/>
        </w:rPr>
        <w:t xml:space="preserve">As </w:t>
      </w:r>
      <w:proofErr w:type="gramStart"/>
      <w:r w:rsidRPr="002D03D8">
        <w:rPr>
          <w:rFonts w:ascii="CordiaUPC" w:hAnsi="CordiaUPC" w:cs="CordiaUPC" w:hint="cs"/>
          <w:szCs w:val="22"/>
        </w:rPr>
        <w:t>at</w:t>
      </w:r>
      <w:proofErr w:type="gramEnd"/>
      <w:r w:rsidRPr="002D03D8">
        <w:rPr>
          <w:rFonts w:ascii="CordiaUPC" w:hAnsi="CordiaUPC" w:cs="CordiaUPC" w:hint="cs"/>
          <w:szCs w:val="22"/>
        </w:rPr>
        <w:t xml:space="preserve"> </w:t>
      </w:r>
      <w:r w:rsidRPr="002D03D8">
        <w:rPr>
          <w:rFonts w:ascii="CordiaUPC" w:hAnsi="CordiaUPC" w:cs="CordiaUPC"/>
          <w:szCs w:val="22"/>
        </w:rPr>
        <w:t xml:space="preserve">30 </w:t>
      </w:r>
      <w:r w:rsidR="00260CB6" w:rsidRPr="002D03D8">
        <w:rPr>
          <w:rFonts w:ascii="CordiaUPC" w:hAnsi="CordiaUPC" w:cs="CordiaUPC"/>
          <w:sz w:val="24"/>
          <w:szCs w:val="24"/>
          <w:lang w:val="en-US"/>
        </w:rPr>
        <w:t>September</w:t>
      </w:r>
      <w:r w:rsidRPr="002D03D8">
        <w:rPr>
          <w:rFonts w:ascii="CordiaUPC" w:eastAsia="Times New Roman" w:hAnsi="CordiaUPC" w:cs="CordiaUPC"/>
          <w:szCs w:val="22"/>
          <w:lang w:bidi="th-TH"/>
        </w:rPr>
        <w:t xml:space="preserve"> </w:t>
      </w:r>
      <w:r w:rsidRPr="002D03D8">
        <w:rPr>
          <w:rFonts w:ascii="CordiaUPC" w:hAnsi="CordiaUPC" w:cs="CordiaUPC"/>
          <w:color w:val="000000"/>
          <w:szCs w:val="22"/>
          <w:lang w:val="en-US" w:bidi="th-TH"/>
        </w:rPr>
        <w:t>2025</w:t>
      </w:r>
      <w:r w:rsidRPr="002D03D8">
        <w:rPr>
          <w:rFonts w:ascii="CordiaUPC" w:hAnsi="CordiaUPC" w:cs="CordiaUPC"/>
          <w:szCs w:val="22"/>
        </w:rPr>
        <w:t xml:space="preserve"> and 31 December 2024, this included the financial assets accepted as collateral that had been sold or pledged amounting to Baht </w:t>
      </w:r>
      <w:r w:rsidR="00321245" w:rsidRPr="002D03D8">
        <w:rPr>
          <w:rFonts w:ascii="CordiaUPC" w:hAnsi="CordiaUPC" w:cs="CordiaUPC"/>
          <w:szCs w:val="22"/>
        </w:rPr>
        <w:t xml:space="preserve">30,426 </w:t>
      </w:r>
      <w:r w:rsidRPr="002D03D8">
        <w:rPr>
          <w:rFonts w:ascii="CordiaUPC" w:hAnsi="CordiaUPC" w:cs="CordiaUPC"/>
          <w:szCs w:val="22"/>
        </w:rPr>
        <w:t>million</w:t>
      </w:r>
      <w:r w:rsidRPr="002D03D8">
        <w:rPr>
          <w:rFonts w:ascii="CordiaUPC" w:hAnsi="CordiaUPC" w:cs="CordiaUPC" w:hint="cs"/>
          <w:szCs w:val="22"/>
          <w:cs/>
          <w:lang w:bidi="th-TH"/>
        </w:rPr>
        <w:t xml:space="preserve"> </w:t>
      </w:r>
      <w:r w:rsidRPr="002D03D8">
        <w:rPr>
          <w:rFonts w:ascii="CordiaUPC" w:hAnsi="CordiaUPC" w:cs="CordiaUPC"/>
          <w:szCs w:val="22"/>
        </w:rPr>
        <w:t>and Baht 19,020</w:t>
      </w:r>
      <w:r w:rsidRPr="002D03D8">
        <w:rPr>
          <w:rFonts w:ascii="CordiaUPC" w:hAnsi="CordiaUPC" w:cs="CordiaUPC" w:hint="cs"/>
          <w:szCs w:val="22"/>
          <w:cs/>
        </w:rPr>
        <w:t xml:space="preserve"> </w:t>
      </w:r>
      <w:r w:rsidRPr="002D03D8">
        <w:rPr>
          <w:rFonts w:ascii="CordiaUPC" w:hAnsi="CordiaUPC" w:cs="CordiaUPC"/>
          <w:szCs w:val="22"/>
        </w:rPr>
        <w:t>million, respectively. The Bank is obliged to return those securities in equivalent amount.</w:t>
      </w:r>
      <w:r w:rsidRPr="002D03D8">
        <w:rPr>
          <w:rFonts w:ascii="CordiaUPC" w:hAnsi="CordiaUPC" w:cs="CordiaUPC"/>
          <w:i/>
          <w:iCs/>
          <w:szCs w:val="22"/>
        </w:rPr>
        <w:t xml:space="preserve"> </w:t>
      </w:r>
    </w:p>
    <w:p w14:paraId="7B1D71A8" w14:textId="77777777" w:rsidR="00D63DA8" w:rsidRPr="002D03D8" w:rsidRDefault="00D63DA8" w:rsidP="00D63DA8">
      <w:pPr>
        <w:pStyle w:val="block"/>
        <w:spacing w:after="0" w:line="240" w:lineRule="exact"/>
        <w:ind w:left="0"/>
        <w:jc w:val="thaiDistribute"/>
        <w:rPr>
          <w:rFonts w:ascii="CordiaUPC" w:hAnsi="CordiaUPC" w:cs="CordiaUPC"/>
          <w:sz w:val="26"/>
          <w:szCs w:val="26"/>
          <w:lang w:bidi="th-TH"/>
        </w:rPr>
      </w:pPr>
    </w:p>
    <w:p w14:paraId="339E2C26" w14:textId="3768DAC1" w:rsidR="00D63DA8" w:rsidRPr="002D03D8" w:rsidRDefault="00D63DA8" w:rsidP="00D63DA8">
      <w:pPr>
        <w:pStyle w:val="block"/>
        <w:spacing w:after="0" w:line="240" w:lineRule="exact"/>
        <w:ind w:left="540"/>
        <w:jc w:val="thaiDistribute"/>
        <w:rPr>
          <w:rFonts w:ascii="CordiaUPC" w:hAnsi="CordiaUPC" w:cs="CordiaUPC"/>
          <w:sz w:val="26"/>
          <w:szCs w:val="26"/>
          <w:cs/>
          <w:lang w:bidi="th-TH"/>
        </w:rPr>
      </w:pPr>
      <w:r w:rsidRPr="002D03D8">
        <w:rPr>
          <w:rFonts w:ascii="CordiaUPC" w:hAnsi="CordiaUPC" w:cs="CordiaUPC" w:hint="cs"/>
          <w:sz w:val="26"/>
          <w:szCs w:val="26"/>
        </w:rPr>
        <w:t xml:space="preserve">As </w:t>
      </w:r>
      <w:proofErr w:type="gramStart"/>
      <w:r w:rsidRPr="002D03D8">
        <w:rPr>
          <w:rFonts w:ascii="CordiaUPC" w:hAnsi="CordiaUPC" w:cs="CordiaUPC" w:hint="cs"/>
          <w:sz w:val="26"/>
          <w:szCs w:val="26"/>
        </w:rPr>
        <w:t>at</w:t>
      </w:r>
      <w:proofErr w:type="gramEnd"/>
      <w:r w:rsidRPr="002D03D8">
        <w:rPr>
          <w:rFonts w:ascii="CordiaUPC" w:hAnsi="CordiaUPC" w:cs="CordiaUPC" w:hint="cs"/>
          <w:sz w:val="26"/>
          <w:szCs w:val="26"/>
        </w:rPr>
        <w:t xml:space="preserve"> </w:t>
      </w:r>
      <w:r w:rsidRPr="002D03D8">
        <w:rPr>
          <w:rFonts w:ascii="CordiaUPC" w:eastAsia="Times New Roman" w:hAnsi="CordiaUPC" w:cs="CordiaUPC"/>
          <w:sz w:val="26"/>
          <w:szCs w:val="26"/>
          <w:lang w:bidi="th-TH"/>
        </w:rPr>
        <w:t>3</w:t>
      </w:r>
      <w:r w:rsidRPr="002D03D8">
        <w:rPr>
          <w:rFonts w:ascii="CordiaUPC" w:eastAsia="Times New Roman" w:hAnsi="CordiaUPC" w:cs="CordiaUPC" w:hint="cs"/>
          <w:sz w:val="26"/>
          <w:szCs w:val="26"/>
          <w:cs/>
          <w:lang w:bidi="th-TH"/>
        </w:rPr>
        <w:t>0</w:t>
      </w:r>
      <w:r w:rsidRPr="002D03D8">
        <w:rPr>
          <w:rFonts w:ascii="CordiaUPC" w:eastAsia="Times New Roman" w:hAnsi="CordiaUPC" w:cs="CordiaUPC"/>
          <w:sz w:val="26"/>
          <w:szCs w:val="26"/>
          <w:lang w:bidi="th-TH"/>
        </w:rPr>
        <w:t xml:space="preserve"> </w:t>
      </w:r>
      <w:r w:rsidR="002A64AC" w:rsidRPr="002D03D8">
        <w:rPr>
          <w:rFonts w:ascii="CordiaUPC" w:eastAsia="Times New Roman" w:hAnsi="CordiaUPC" w:cs="CordiaUPC"/>
          <w:sz w:val="26"/>
          <w:szCs w:val="26"/>
          <w:lang w:bidi="th-TH"/>
        </w:rPr>
        <w:t>September</w:t>
      </w:r>
      <w:r w:rsidRPr="002D03D8">
        <w:rPr>
          <w:rFonts w:ascii="CordiaUPC" w:eastAsia="Times New Roman" w:hAnsi="CordiaUPC" w:cs="CordiaUPC"/>
          <w:sz w:val="26"/>
          <w:szCs w:val="26"/>
          <w:lang w:bidi="th-TH"/>
        </w:rPr>
        <w:t xml:space="preserve"> 2025 and 31 December 2024</w:t>
      </w:r>
      <w:r w:rsidRPr="002D03D8">
        <w:rPr>
          <w:rFonts w:ascii="CordiaUPC" w:hAnsi="CordiaUPC" w:cs="CordiaUPC" w:hint="cs"/>
          <w:sz w:val="26"/>
          <w:szCs w:val="26"/>
        </w:rPr>
        <w:t xml:space="preserve">, the Bank and its subsidiaries had purchase and sales of investment in debt securities with </w:t>
      </w:r>
      <w:r w:rsidRPr="002D03D8">
        <w:rPr>
          <w:rFonts w:ascii="CordiaUPC" w:hAnsi="CordiaUPC" w:cs="CordiaUPC"/>
          <w:sz w:val="26"/>
          <w:szCs w:val="26"/>
        </w:rPr>
        <w:t xml:space="preserve">net </w:t>
      </w:r>
      <w:r w:rsidR="00BC57A7" w:rsidRPr="002D03D8">
        <w:rPr>
          <w:rFonts w:ascii="CordiaUPC" w:hAnsi="CordiaUPC" w:cs="CordiaUPC"/>
          <w:sz w:val="26"/>
          <w:szCs w:val="26"/>
          <w:lang w:val="en-US" w:bidi="th-TH"/>
        </w:rPr>
        <w:t>buy</w:t>
      </w:r>
      <w:r w:rsidR="00DF1EB5" w:rsidRPr="002D03D8">
        <w:rPr>
          <w:rFonts w:ascii="CordiaUPC" w:hAnsi="CordiaUPC" w:cs="CordiaUPC"/>
          <w:sz w:val="26"/>
          <w:szCs w:val="26"/>
          <w:lang w:val="en-US" w:bidi="th-TH"/>
        </w:rPr>
        <w:t>s</w:t>
      </w:r>
      <w:r w:rsidR="00BC57A7" w:rsidRPr="002D03D8">
        <w:rPr>
          <w:lang w:val="en-US"/>
        </w:rPr>
        <w:t xml:space="preserve"> </w:t>
      </w:r>
      <w:r w:rsidRPr="002D03D8">
        <w:rPr>
          <w:rFonts w:ascii="CordiaUPC" w:hAnsi="CordiaUPC" w:cs="CordiaUPC" w:hint="cs"/>
          <w:sz w:val="26"/>
          <w:szCs w:val="26"/>
        </w:rPr>
        <w:t xml:space="preserve">amounting to Baht </w:t>
      </w:r>
      <w:r w:rsidR="00D736E9" w:rsidRPr="002D03D8">
        <w:rPr>
          <w:rFonts w:ascii="CordiaUPC" w:hAnsi="CordiaUPC" w:cs="CordiaUPC"/>
          <w:sz w:val="26"/>
          <w:szCs w:val="26"/>
          <w:lang w:bidi="th-TH"/>
        </w:rPr>
        <w:t>1,130</w:t>
      </w:r>
      <w:r w:rsidRPr="002D03D8">
        <w:rPr>
          <w:rFonts w:ascii="CordiaUPC" w:hAnsi="CordiaUPC" w:cs="CordiaUPC"/>
          <w:sz w:val="26"/>
          <w:szCs w:val="26"/>
          <w:lang w:bidi="th-TH"/>
        </w:rPr>
        <w:t xml:space="preserve"> </w:t>
      </w:r>
      <w:r w:rsidRPr="002D03D8">
        <w:rPr>
          <w:rFonts w:ascii="CordiaUPC" w:hAnsi="CordiaUPC" w:cs="CordiaUPC" w:hint="cs"/>
          <w:sz w:val="26"/>
          <w:szCs w:val="26"/>
        </w:rPr>
        <w:t xml:space="preserve">million and </w:t>
      </w:r>
      <w:r w:rsidRPr="002D03D8">
        <w:rPr>
          <w:rFonts w:ascii="CordiaUPC" w:hAnsi="CordiaUPC" w:cs="CordiaUPC"/>
          <w:sz w:val="26"/>
          <w:szCs w:val="26"/>
        </w:rPr>
        <w:t>net sales</w:t>
      </w:r>
      <w:r w:rsidRPr="002D03D8">
        <w:t xml:space="preserve"> </w:t>
      </w:r>
      <w:r w:rsidRPr="002D03D8">
        <w:rPr>
          <w:rFonts w:ascii="CordiaUPC" w:hAnsi="CordiaUPC" w:cs="CordiaUPC" w:hint="cs"/>
          <w:sz w:val="26"/>
          <w:szCs w:val="26"/>
        </w:rPr>
        <w:t>amounting to Baht</w:t>
      </w:r>
      <w:r w:rsidRPr="002D03D8">
        <w:rPr>
          <w:rFonts w:ascii="CordiaUPC" w:hAnsi="CordiaUPC" w:cs="CordiaUPC" w:hint="cs"/>
          <w:sz w:val="26"/>
          <w:szCs w:val="26"/>
          <w:cs/>
          <w:lang w:bidi="th-TH"/>
        </w:rPr>
        <w:t xml:space="preserve"> </w:t>
      </w:r>
      <w:r w:rsidRPr="002D03D8">
        <w:rPr>
          <w:rFonts w:ascii="CordiaUPC" w:hAnsi="CordiaUPC" w:cs="CordiaUPC"/>
          <w:spacing w:val="-4"/>
          <w:sz w:val="26"/>
          <w:szCs w:val="26"/>
          <w:lang w:bidi="th-TH"/>
        </w:rPr>
        <w:t>243</w:t>
      </w:r>
      <w:r w:rsidRPr="002D03D8">
        <w:rPr>
          <w:rFonts w:ascii="CordiaUPC" w:hAnsi="CordiaUPC" w:cs="CordiaUPC" w:hint="cs"/>
          <w:sz w:val="26"/>
          <w:szCs w:val="26"/>
        </w:rPr>
        <w:t xml:space="preserve"> million</w:t>
      </w:r>
      <w:r w:rsidRPr="002D03D8">
        <w:rPr>
          <w:rFonts w:ascii="CordiaUPC" w:hAnsi="CordiaUPC" w:cs="CordiaUPC"/>
          <w:sz w:val="26"/>
          <w:szCs w:val="26"/>
        </w:rPr>
        <w:t>,</w:t>
      </w:r>
      <w:r w:rsidRPr="002D03D8">
        <w:rPr>
          <w:rFonts w:ascii="CordiaUPC" w:hAnsi="CordiaUPC" w:cs="CordiaUPC" w:hint="cs"/>
          <w:sz w:val="26"/>
          <w:szCs w:val="26"/>
        </w:rPr>
        <w:t xml:space="preserve"> respectively </w:t>
      </w:r>
      <w:r w:rsidRPr="002D03D8">
        <w:rPr>
          <w:rFonts w:ascii="CordiaUPC" w:hAnsi="CordiaUPC" w:cs="CordiaUPC" w:hint="cs"/>
          <w:i/>
          <w:iCs/>
          <w:sz w:val="26"/>
          <w:szCs w:val="26"/>
          <w:lang w:val="en-US"/>
        </w:rPr>
        <w:t xml:space="preserve">(Bank only: </w:t>
      </w:r>
      <w:r w:rsidRPr="002D03D8">
        <w:rPr>
          <w:rFonts w:ascii="CordiaUPC" w:hAnsi="CordiaUPC" w:cs="CordiaUPC"/>
          <w:i/>
          <w:iCs/>
          <w:sz w:val="26"/>
          <w:szCs w:val="26"/>
        </w:rPr>
        <w:t xml:space="preserve">net </w:t>
      </w:r>
      <w:r w:rsidR="0010568B" w:rsidRPr="002D03D8">
        <w:rPr>
          <w:rFonts w:ascii="CordiaUPC" w:hAnsi="CordiaUPC" w:cs="CordiaUPC"/>
          <w:i/>
          <w:iCs/>
          <w:sz w:val="26"/>
          <w:szCs w:val="26"/>
          <w:lang w:val="en-US" w:bidi="th-TH"/>
        </w:rPr>
        <w:t>buys</w:t>
      </w:r>
      <w:r w:rsidR="0010568B" w:rsidRPr="002D03D8">
        <w:t xml:space="preserve"> </w:t>
      </w:r>
      <w:r w:rsidRPr="002D03D8">
        <w:rPr>
          <w:rFonts w:ascii="CordiaUPC" w:hAnsi="CordiaUPC" w:cs="CordiaUPC" w:hint="cs"/>
          <w:i/>
          <w:iCs/>
          <w:sz w:val="26"/>
          <w:szCs w:val="26"/>
          <w:lang w:val="en-US"/>
        </w:rPr>
        <w:t xml:space="preserve">amounting to </w:t>
      </w:r>
      <w:r w:rsidRPr="002D03D8">
        <w:rPr>
          <w:rFonts w:ascii="CordiaUPC" w:hAnsi="CordiaUPC" w:cs="CordiaUPC" w:hint="cs"/>
          <w:i/>
          <w:iCs/>
          <w:sz w:val="26"/>
          <w:szCs w:val="26"/>
        </w:rPr>
        <w:t xml:space="preserve">Baht </w:t>
      </w:r>
      <w:r w:rsidR="00D736E9" w:rsidRPr="002D03D8">
        <w:rPr>
          <w:rFonts w:ascii="CordiaUPC" w:hAnsi="CordiaUPC" w:cs="CordiaUPC"/>
          <w:i/>
          <w:iCs/>
          <w:sz w:val="26"/>
          <w:szCs w:val="26"/>
          <w:lang w:val="en-US" w:bidi="th-TH"/>
        </w:rPr>
        <w:t>1,130</w:t>
      </w:r>
      <w:r w:rsidRPr="002D03D8">
        <w:rPr>
          <w:rFonts w:ascii="CordiaUPC" w:hAnsi="CordiaUPC" w:cs="CordiaUPC"/>
          <w:i/>
          <w:iCs/>
          <w:sz w:val="26"/>
          <w:szCs w:val="26"/>
          <w:lang w:val="en-US" w:bidi="th-TH"/>
        </w:rPr>
        <w:t xml:space="preserve"> </w:t>
      </w:r>
      <w:r w:rsidRPr="002D03D8">
        <w:rPr>
          <w:rFonts w:ascii="CordiaUPC" w:hAnsi="CordiaUPC" w:cs="CordiaUPC" w:hint="cs"/>
          <w:i/>
          <w:iCs/>
          <w:sz w:val="26"/>
          <w:szCs w:val="26"/>
        </w:rPr>
        <w:t>million and</w:t>
      </w:r>
      <w:r w:rsidRPr="002D03D8">
        <w:rPr>
          <w:rFonts w:ascii="CordiaUPC" w:hAnsi="CordiaUPC" w:cs="CordiaUPC" w:hint="cs"/>
          <w:i/>
          <w:iCs/>
          <w:sz w:val="26"/>
          <w:szCs w:val="26"/>
          <w:lang w:val="en-US"/>
        </w:rPr>
        <w:t xml:space="preserve"> net </w:t>
      </w:r>
      <w:r w:rsidRPr="002D03D8">
        <w:rPr>
          <w:rFonts w:ascii="CordiaUPC" w:hAnsi="CordiaUPC" w:cs="CordiaUPC"/>
          <w:i/>
          <w:iCs/>
          <w:sz w:val="26"/>
          <w:szCs w:val="26"/>
        </w:rPr>
        <w:t>sales</w:t>
      </w:r>
      <w:r w:rsidRPr="002D03D8">
        <w:rPr>
          <w:rFonts w:ascii="CordiaUPC" w:hAnsi="CordiaUPC" w:cs="CordiaUPC" w:hint="cs"/>
          <w:i/>
          <w:iCs/>
          <w:sz w:val="26"/>
          <w:szCs w:val="26"/>
        </w:rPr>
        <w:t xml:space="preserve"> </w:t>
      </w:r>
      <w:r w:rsidRPr="002D03D8">
        <w:rPr>
          <w:rFonts w:ascii="CordiaUPC" w:hAnsi="CordiaUPC" w:cs="CordiaUPC" w:hint="cs"/>
          <w:i/>
          <w:iCs/>
          <w:sz w:val="26"/>
          <w:szCs w:val="26"/>
          <w:lang w:val="en-US"/>
        </w:rPr>
        <w:t xml:space="preserve">amounting to </w:t>
      </w:r>
      <w:r w:rsidRPr="002D03D8">
        <w:rPr>
          <w:rFonts w:ascii="CordiaUPC" w:hAnsi="CordiaUPC" w:cs="CordiaUPC" w:hint="cs"/>
          <w:i/>
          <w:iCs/>
          <w:sz w:val="26"/>
          <w:szCs w:val="26"/>
        </w:rPr>
        <w:t>Baht</w:t>
      </w:r>
      <w:r w:rsidRPr="002D03D8">
        <w:rPr>
          <w:rFonts w:ascii="CordiaUPC" w:hAnsi="CordiaUPC" w:cs="CordiaUPC"/>
          <w:i/>
          <w:iCs/>
          <w:sz w:val="26"/>
          <w:szCs w:val="26"/>
        </w:rPr>
        <w:t xml:space="preserve"> 243</w:t>
      </w:r>
      <w:r w:rsidRPr="002D03D8">
        <w:rPr>
          <w:rFonts w:ascii="CordiaUPC" w:hAnsi="CordiaUPC" w:cs="CordiaUPC" w:hint="cs"/>
          <w:i/>
          <w:iCs/>
          <w:sz w:val="26"/>
          <w:szCs w:val="26"/>
        </w:rPr>
        <w:t xml:space="preserve"> million, respectively),</w:t>
      </w:r>
      <w:r w:rsidRPr="002D03D8">
        <w:rPr>
          <w:rFonts w:ascii="CordiaUPC" w:hAnsi="CordiaUPC" w:cs="CordiaUPC" w:hint="cs"/>
          <w:sz w:val="26"/>
          <w:szCs w:val="26"/>
        </w:rPr>
        <w:t xml:space="preserve"> for which the settlement was not due at the reporting date.</w:t>
      </w:r>
    </w:p>
    <w:p w14:paraId="511FAE69" w14:textId="77777777" w:rsidR="00D63DA8" w:rsidRPr="002D03D8" w:rsidRDefault="00D63DA8" w:rsidP="00D63DA8">
      <w:pPr>
        <w:pStyle w:val="BodyText"/>
        <w:spacing w:after="0" w:line="240" w:lineRule="exact"/>
        <w:ind w:left="540" w:hanging="540"/>
        <w:rPr>
          <w:rFonts w:ascii="CordiaUPC" w:hAnsi="CordiaUPC" w:cs="CordiaUPC"/>
          <w:b/>
          <w:bCs/>
          <w:sz w:val="26"/>
          <w:szCs w:val="26"/>
          <w:lang w:val="en-US"/>
        </w:rPr>
      </w:pPr>
    </w:p>
    <w:p w14:paraId="7F753AEF" w14:textId="4E4C9FD6" w:rsidR="00D63DA8" w:rsidRPr="002D03D8" w:rsidRDefault="00D63DA8" w:rsidP="00D63DA8">
      <w:pPr>
        <w:pStyle w:val="BodyText"/>
        <w:spacing w:after="0" w:line="240" w:lineRule="exact"/>
        <w:ind w:left="540" w:hanging="540"/>
        <w:rPr>
          <w:rFonts w:ascii="CordiaUPC" w:hAnsi="CordiaUPC" w:cs="CordiaUPC"/>
          <w:b/>
          <w:bCs/>
          <w:sz w:val="26"/>
          <w:szCs w:val="26"/>
          <w:cs/>
          <w:lang w:bidi="th-TH"/>
        </w:rPr>
      </w:pPr>
      <w:r w:rsidRPr="002D03D8">
        <w:rPr>
          <w:rFonts w:ascii="CordiaUPC" w:hAnsi="CordiaUPC" w:cs="CordiaUPC"/>
          <w:b/>
          <w:bCs/>
          <w:sz w:val="26"/>
          <w:szCs w:val="26"/>
          <w:lang w:val="en-US"/>
        </w:rPr>
        <w:t>1</w:t>
      </w:r>
      <w:r w:rsidR="00804E90" w:rsidRPr="002D03D8">
        <w:rPr>
          <w:rFonts w:ascii="CordiaUPC" w:hAnsi="CordiaUPC" w:cs="CordiaUPC"/>
          <w:b/>
          <w:bCs/>
          <w:sz w:val="26"/>
          <w:szCs w:val="26"/>
          <w:lang w:val="en-US"/>
        </w:rPr>
        <w:t>3</w:t>
      </w:r>
      <w:r w:rsidRPr="002D03D8">
        <w:rPr>
          <w:rFonts w:ascii="CordiaUPC" w:hAnsi="CordiaUPC" w:cs="CordiaUPC" w:hint="cs"/>
          <w:b/>
          <w:bCs/>
          <w:sz w:val="26"/>
          <w:szCs w:val="26"/>
          <w:lang w:val="en-US"/>
        </w:rPr>
        <w:t>.2</w:t>
      </w:r>
      <w:r w:rsidRPr="002D03D8">
        <w:rPr>
          <w:rFonts w:ascii="CordiaUPC" w:hAnsi="CordiaUPC" w:cs="CordiaUPC" w:hint="cs"/>
          <w:b/>
          <w:bCs/>
          <w:sz w:val="26"/>
          <w:szCs w:val="26"/>
          <w:lang w:val="en-US"/>
        </w:rPr>
        <w:tab/>
        <w:t>Litigation</w:t>
      </w:r>
      <w:r w:rsidRPr="002D03D8">
        <w:rPr>
          <w:rFonts w:ascii="CordiaUPC" w:hAnsi="CordiaUPC" w:cs="CordiaUPC" w:hint="cs"/>
          <w:b/>
          <w:bCs/>
          <w:sz w:val="26"/>
          <w:szCs w:val="26"/>
          <w:cs/>
          <w:lang w:bidi="th-TH"/>
        </w:rPr>
        <w:t xml:space="preserve"> </w:t>
      </w:r>
      <w:r w:rsidRPr="002D03D8">
        <w:rPr>
          <w:rFonts w:ascii="CordiaUPC" w:hAnsi="CordiaUPC" w:cs="CordiaUPC"/>
          <w:b/>
          <w:bCs/>
          <w:sz w:val="26"/>
          <w:szCs w:val="26"/>
          <w:lang w:val="en-US"/>
        </w:rPr>
        <w:t>and other claims</w:t>
      </w:r>
    </w:p>
    <w:p w14:paraId="4F62EF17" w14:textId="77777777" w:rsidR="00D63DA8" w:rsidRPr="002D03D8" w:rsidRDefault="00D63DA8" w:rsidP="00D63DA8">
      <w:pPr>
        <w:pStyle w:val="index"/>
        <w:spacing w:after="0" w:line="240" w:lineRule="exact"/>
        <w:ind w:left="562"/>
        <w:rPr>
          <w:rFonts w:ascii="CordiaUPC" w:hAnsi="CordiaUPC" w:cs="CordiaUPC"/>
          <w:sz w:val="26"/>
          <w:szCs w:val="26"/>
          <w:lang w:val="en-US"/>
        </w:rPr>
      </w:pPr>
    </w:p>
    <w:p w14:paraId="217B2065" w14:textId="7F1B7126" w:rsidR="00D63DA8" w:rsidRPr="002D03D8" w:rsidRDefault="00D63DA8" w:rsidP="00D63DA8">
      <w:pPr>
        <w:autoSpaceDE w:val="0"/>
        <w:autoSpaceDN w:val="0"/>
        <w:adjustRightInd w:val="0"/>
        <w:spacing w:line="240" w:lineRule="exact"/>
        <w:ind w:left="993" w:hanging="426"/>
        <w:jc w:val="both"/>
        <w:rPr>
          <w:rFonts w:ascii="CordiaUPC" w:hAnsi="CordiaUPC" w:cs="CordiaUPC"/>
          <w:i/>
          <w:iCs/>
          <w:sz w:val="26"/>
          <w:szCs w:val="26"/>
          <w:lang w:val="en-US"/>
        </w:rPr>
      </w:pPr>
      <w:r w:rsidRPr="002D03D8">
        <w:rPr>
          <w:rFonts w:ascii="CordiaUPC" w:hAnsi="CordiaUPC" w:cs="CordiaUPC" w:hint="cs"/>
          <w:i/>
          <w:iCs/>
          <w:sz w:val="26"/>
          <w:szCs w:val="26"/>
          <w:lang w:bidi="th-TH"/>
        </w:rPr>
        <w:t>(a)</w:t>
      </w:r>
      <w:r w:rsidRPr="002D03D8">
        <w:rPr>
          <w:rFonts w:ascii="CordiaUPC" w:hAnsi="CordiaUPC" w:cs="CordiaUPC" w:hint="cs"/>
          <w:sz w:val="26"/>
          <w:szCs w:val="26"/>
          <w:lang w:bidi="th-TH"/>
        </w:rPr>
        <w:tab/>
      </w:r>
      <w:r w:rsidRPr="002D03D8">
        <w:rPr>
          <w:rFonts w:ascii="CordiaUPC" w:hAnsi="CordiaUPC" w:cs="CordiaUPC" w:hint="cs"/>
          <w:sz w:val="26"/>
          <w:szCs w:val="26"/>
        </w:rPr>
        <w:t xml:space="preserve">As </w:t>
      </w:r>
      <w:proofErr w:type="gramStart"/>
      <w:r w:rsidRPr="002D03D8">
        <w:rPr>
          <w:rFonts w:ascii="CordiaUPC" w:hAnsi="CordiaUPC" w:cs="CordiaUPC" w:hint="cs"/>
          <w:sz w:val="26"/>
          <w:szCs w:val="26"/>
        </w:rPr>
        <w:t>at</w:t>
      </w:r>
      <w:proofErr w:type="gramEnd"/>
      <w:r w:rsidRPr="002D03D8">
        <w:rPr>
          <w:rFonts w:ascii="CordiaUPC" w:hAnsi="CordiaUPC" w:cs="CordiaUPC" w:hint="cs"/>
          <w:sz w:val="26"/>
          <w:szCs w:val="26"/>
        </w:rPr>
        <w:t xml:space="preserve"> </w:t>
      </w:r>
      <w:r w:rsidRPr="002D03D8">
        <w:rPr>
          <w:rFonts w:ascii="CordiaUPC" w:hAnsi="CordiaUPC" w:cs="CordiaUPC"/>
          <w:sz w:val="26"/>
          <w:szCs w:val="26"/>
        </w:rPr>
        <w:t xml:space="preserve">30 </w:t>
      </w:r>
      <w:r w:rsidR="00260CB6" w:rsidRPr="002D03D8">
        <w:rPr>
          <w:rFonts w:ascii="CordiaUPC" w:eastAsia="Times New Roman" w:hAnsi="CordiaUPC" w:cs="CordiaUPC"/>
          <w:sz w:val="26"/>
          <w:szCs w:val="26"/>
          <w:lang w:bidi="th-TH"/>
        </w:rPr>
        <w:t>September</w:t>
      </w:r>
      <w:r w:rsidRPr="002D03D8">
        <w:rPr>
          <w:rFonts w:ascii="CordiaUPC" w:eastAsia="Times New Roman" w:hAnsi="CordiaUPC" w:cs="CordiaUPC"/>
          <w:sz w:val="26"/>
          <w:szCs w:val="26"/>
          <w:lang w:bidi="th-TH"/>
        </w:rPr>
        <w:t xml:space="preserve"> </w:t>
      </w:r>
      <w:r w:rsidRPr="002D03D8">
        <w:rPr>
          <w:rFonts w:ascii="CordiaUPC" w:hAnsi="CordiaUPC" w:cs="CordiaUPC"/>
          <w:color w:val="000000"/>
          <w:sz w:val="26"/>
          <w:szCs w:val="26"/>
          <w:lang w:val="en-US" w:bidi="th-TH"/>
        </w:rPr>
        <w:t>2025</w:t>
      </w:r>
      <w:r w:rsidRPr="002D03D8">
        <w:rPr>
          <w:rFonts w:ascii="CordiaUPC" w:hAnsi="CordiaUPC" w:cs="CordiaUPC"/>
          <w:sz w:val="26"/>
          <w:szCs w:val="26"/>
        </w:rPr>
        <w:t xml:space="preserve"> and 31 December 2024</w:t>
      </w:r>
      <w:r w:rsidRPr="002D03D8">
        <w:rPr>
          <w:rFonts w:ascii="CordiaUPC" w:hAnsi="CordiaUPC" w:cs="CordiaUPC" w:hint="cs"/>
          <w:sz w:val="26"/>
          <w:szCs w:val="26"/>
        </w:rPr>
        <w:t xml:space="preserve">, the Bank and its subsidiaries were claimed pursuant to obligations under the letters of guarantee and other claims for </w:t>
      </w:r>
      <w:r w:rsidR="00321245" w:rsidRPr="002D03D8">
        <w:rPr>
          <w:rFonts w:ascii="CordiaUPC" w:hAnsi="CordiaUPC" w:cs="CordiaUPC"/>
          <w:sz w:val="26"/>
          <w:szCs w:val="26"/>
        </w:rPr>
        <w:t>202</w:t>
      </w:r>
      <w:r w:rsidRPr="002D03D8">
        <w:rPr>
          <w:rFonts w:ascii="CordiaUPC" w:hAnsi="CordiaUPC" w:cs="CordiaUPC"/>
          <w:sz w:val="26"/>
          <w:szCs w:val="26"/>
        </w:rPr>
        <w:t xml:space="preserve"> </w:t>
      </w:r>
      <w:r w:rsidRPr="002D03D8">
        <w:rPr>
          <w:rFonts w:ascii="CordiaUPC" w:hAnsi="CordiaUPC" w:cs="CordiaUPC" w:hint="cs"/>
          <w:sz w:val="26"/>
          <w:szCs w:val="26"/>
        </w:rPr>
        <w:t>cases and</w:t>
      </w:r>
      <w:r w:rsidRPr="002D03D8">
        <w:rPr>
          <w:rFonts w:ascii="CordiaUPC" w:hAnsi="CordiaUPC" w:cs="CordiaUPC" w:hint="cs"/>
          <w:sz w:val="26"/>
          <w:szCs w:val="26"/>
          <w:lang w:val="en-US"/>
        </w:rPr>
        <w:t xml:space="preserve"> </w:t>
      </w:r>
      <w:r w:rsidRPr="002D03D8">
        <w:rPr>
          <w:rFonts w:ascii="CordiaUPC" w:hAnsi="CordiaUPC" w:cs="CordiaUPC"/>
          <w:sz w:val="26"/>
          <w:szCs w:val="26"/>
        </w:rPr>
        <w:t>172</w:t>
      </w:r>
      <w:r w:rsidRPr="002D03D8">
        <w:rPr>
          <w:rFonts w:ascii="CordiaUPC" w:hAnsi="CordiaUPC" w:cs="CordiaUPC" w:hint="cs"/>
          <w:sz w:val="26"/>
          <w:szCs w:val="26"/>
        </w:rPr>
        <w:t xml:space="preserve"> cases, respectively </w:t>
      </w:r>
      <w:r w:rsidRPr="002D03D8">
        <w:rPr>
          <w:rFonts w:ascii="CordiaUPC" w:hAnsi="CordiaUPC" w:cs="CordiaUPC" w:hint="cs"/>
          <w:i/>
          <w:iCs/>
          <w:sz w:val="26"/>
          <w:szCs w:val="26"/>
        </w:rPr>
        <w:t xml:space="preserve">(Bank only: claims for </w:t>
      </w:r>
      <w:r w:rsidR="00321245" w:rsidRPr="002D03D8">
        <w:rPr>
          <w:rFonts w:ascii="CordiaUPC" w:hAnsi="CordiaUPC" w:cs="CordiaUPC"/>
          <w:i/>
          <w:iCs/>
          <w:spacing w:val="-4"/>
          <w:sz w:val="26"/>
          <w:szCs w:val="26"/>
        </w:rPr>
        <w:t xml:space="preserve">201 </w:t>
      </w:r>
      <w:r w:rsidRPr="002D03D8">
        <w:rPr>
          <w:rFonts w:ascii="CordiaUPC" w:hAnsi="CordiaUPC" w:cs="CordiaUPC" w:hint="cs"/>
          <w:i/>
          <w:iCs/>
          <w:sz w:val="26"/>
          <w:szCs w:val="26"/>
        </w:rPr>
        <w:t xml:space="preserve">cases and </w:t>
      </w:r>
      <w:r w:rsidRPr="002D03D8">
        <w:rPr>
          <w:rFonts w:ascii="CordiaUPC" w:hAnsi="CordiaUPC" w:cs="CordiaUPC"/>
          <w:i/>
          <w:iCs/>
          <w:spacing w:val="-4"/>
          <w:sz w:val="26"/>
          <w:szCs w:val="26"/>
        </w:rPr>
        <w:t xml:space="preserve">171 </w:t>
      </w:r>
      <w:r w:rsidRPr="002D03D8">
        <w:rPr>
          <w:rFonts w:ascii="CordiaUPC" w:hAnsi="CordiaUPC" w:cs="CordiaUPC" w:hint="cs"/>
          <w:i/>
          <w:iCs/>
          <w:sz w:val="26"/>
          <w:szCs w:val="26"/>
        </w:rPr>
        <w:t>cases, respectively)</w:t>
      </w:r>
      <w:r w:rsidRPr="002D03D8">
        <w:rPr>
          <w:rFonts w:ascii="CordiaUPC" w:hAnsi="CordiaUPC" w:cs="CordiaUPC" w:hint="cs"/>
          <w:sz w:val="26"/>
          <w:szCs w:val="26"/>
        </w:rPr>
        <w:t>. The said claims were made against the Bank and its subsidiaries for the approximate liability amounts of Baht</w:t>
      </w:r>
      <w:r w:rsidRPr="002D03D8">
        <w:rPr>
          <w:rFonts w:ascii="CordiaUPC" w:hAnsi="CordiaUPC" w:cs="CordiaUPC"/>
          <w:sz w:val="26"/>
          <w:szCs w:val="26"/>
        </w:rPr>
        <w:t xml:space="preserve"> </w:t>
      </w:r>
      <w:r w:rsidR="00321245" w:rsidRPr="002D03D8">
        <w:rPr>
          <w:rFonts w:ascii="CordiaUPC" w:hAnsi="CordiaUPC" w:cs="CordiaUPC"/>
          <w:sz w:val="26"/>
          <w:szCs w:val="26"/>
        </w:rPr>
        <w:t>1,781</w:t>
      </w:r>
      <w:r w:rsidRPr="002D03D8">
        <w:rPr>
          <w:rFonts w:ascii="CordiaUPC" w:hAnsi="CordiaUPC" w:cs="CordiaUPC"/>
          <w:sz w:val="26"/>
          <w:szCs w:val="26"/>
        </w:rPr>
        <w:t xml:space="preserve"> </w:t>
      </w:r>
      <w:r w:rsidRPr="002D03D8">
        <w:rPr>
          <w:rFonts w:ascii="CordiaUPC" w:hAnsi="CordiaUPC" w:cs="CordiaUPC" w:hint="cs"/>
          <w:sz w:val="26"/>
          <w:szCs w:val="26"/>
        </w:rPr>
        <w:t xml:space="preserve">million </w:t>
      </w:r>
      <w:r w:rsidRPr="002D03D8">
        <w:rPr>
          <w:rFonts w:ascii="CordiaUPC" w:hAnsi="CordiaUPC" w:cs="CordiaUPC" w:hint="cs"/>
          <w:sz w:val="26"/>
          <w:szCs w:val="26"/>
          <w:vertAlign w:val="superscript"/>
        </w:rPr>
        <w:t>(1)</w:t>
      </w:r>
      <w:r w:rsidRPr="002D03D8">
        <w:rPr>
          <w:rFonts w:ascii="CordiaUPC" w:hAnsi="CordiaUPC" w:cs="CordiaUPC" w:hint="cs"/>
          <w:sz w:val="26"/>
          <w:szCs w:val="26"/>
        </w:rPr>
        <w:t xml:space="preserve"> and Baht </w:t>
      </w:r>
      <w:r w:rsidRPr="002D03D8">
        <w:rPr>
          <w:rFonts w:ascii="CordiaUPC" w:hAnsi="CordiaUPC" w:cs="CordiaUPC"/>
          <w:sz w:val="26"/>
          <w:szCs w:val="26"/>
        </w:rPr>
        <w:t xml:space="preserve">1,003 </w:t>
      </w:r>
      <w:r w:rsidRPr="002D03D8">
        <w:rPr>
          <w:rFonts w:ascii="CordiaUPC" w:hAnsi="CordiaUPC" w:cs="CordiaUPC" w:hint="cs"/>
          <w:sz w:val="26"/>
          <w:szCs w:val="26"/>
        </w:rPr>
        <w:t xml:space="preserve">million </w:t>
      </w:r>
      <w:r w:rsidRPr="002D03D8">
        <w:rPr>
          <w:rFonts w:ascii="CordiaUPC" w:hAnsi="CordiaUPC" w:cs="CordiaUPC" w:hint="cs"/>
          <w:sz w:val="26"/>
          <w:szCs w:val="26"/>
          <w:vertAlign w:val="superscript"/>
        </w:rPr>
        <w:t>(1)</w:t>
      </w:r>
      <w:r w:rsidRPr="002D03D8">
        <w:rPr>
          <w:rFonts w:ascii="CordiaUPC" w:hAnsi="CordiaUPC" w:cs="CordiaUPC" w:hint="cs"/>
          <w:sz w:val="26"/>
          <w:szCs w:val="26"/>
        </w:rPr>
        <w:t xml:space="preserve">, respectively </w:t>
      </w:r>
      <w:r w:rsidRPr="002D03D8">
        <w:rPr>
          <w:rFonts w:ascii="CordiaUPC" w:hAnsi="CordiaUPC" w:cs="CordiaUPC" w:hint="cs"/>
          <w:i/>
          <w:iCs/>
          <w:sz w:val="26"/>
          <w:szCs w:val="26"/>
        </w:rPr>
        <w:t xml:space="preserve">(Bank only: Baht </w:t>
      </w:r>
      <w:r w:rsidR="00321245" w:rsidRPr="002D03D8">
        <w:rPr>
          <w:rFonts w:ascii="CordiaUPC" w:hAnsi="CordiaUPC" w:cs="CordiaUPC"/>
          <w:i/>
          <w:iCs/>
          <w:sz w:val="26"/>
          <w:szCs w:val="26"/>
        </w:rPr>
        <w:t>1,779</w:t>
      </w:r>
      <w:r w:rsidRPr="002D03D8">
        <w:rPr>
          <w:rFonts w:ascii="CordiaUPC" w:hAnsi="CordiaUPC" w:cs="CordiaUPC"/>
          <w:i/>
          <w:iCs/>
          <w:sz w:val="26"/>
          <w:szCs w:val="26"/>
        </w:rPr>
        <w:t xml:space="preserve"> </w:t>
      </w:r>
      <w:r w:rsidRPr="002D03D8">
        <w:rPr>
          <w:rFonts w:ascii="CordiaUPC" w:hAnsi="CordiaUPC" w:cs="CordiaUPC"/>
          <w:i/>
          <w:iCs/>
          <w:sz w:val="26"/>
          <w:szCs w:val="26"/>
          <w:lang w:val="en-US"/>
        </w:rPr>
        <w:t>m</w:t>
      </w:r>
      <w:proofErr w:type="spellStart"/>
      <w:r w:rsidRPr="002D03D8">
        <w:rPr>
          <w:rFonts w:ascii="CordiaUPC" w:hAnsi="CordiaUPC" w:cs="CordiaUPC" w:hint="cs"/>
          <w:i/>
          <w:iCs/>
          <w:sz w:val="26"/>
          <w:szCs w:val="26"/>
        </w:rPr>
        <w:t>illion</w:t>
      </w:r>
      <w:proofErr w:type="spellEnd"/>
      <w:r w:rsidRPr="002D03D8">
        <w:rPr>
          <w:rFonts w:ascii="CordiaUPC" w:hAnsi="CordiaUPC" w:cs="CordiaUPC" w:hint="cs"/>
          <w:i/>
          <w:iCs/>
          <w:sz w:val="26"/>
          <w:szCs w:val="26"/>
        </w:rPr>
        <w:t xml:space="preserve"> </w:t>
      </w:r>
      <w:r w:rsidRPr="002D03D8">
        <w:rPr>
          <w:rFonts w:ascii="CordiaUPC" w:hAnsi="CordiaUPC" w:cs="CordiaUPC" w:hint="cs"/>
          <w:i/>
          <w:iCs/>
          <w:sz w:val="26"/>
          <w:szCs w:val="26"/>
          <w:vertAlign w:val="superscript"/>
        </w:rPr>
        <w:t>(1)</w:t>
      </w:r>
      <w:r w:rsidRPr="002D03D8">
        <w:rPr>
          <w:rFonts w:ascii="CordiaUPC" w:hAnsi="CordiaUPC" w:cs="CordiaUPC" w:hint="cs"/>
          <w:i/>
          <w:iCs/>
          <w:sz w:val="26"/>
          <w:szCs w:val="26"/>
        </w:rPr>
        <w:t xml:space="preserve"> and Baht </w:t>
      </w:r>
      <w:r w:rsidRPr="002D03D8">
        <w:rPr>
          <w:rFonts w:ascii="CordiaUPC" w:hAnsi="CordiaUPC" w:cs="CordiaUPC"/>
          <w:i/>
          <w:iCs/>
          <w:sz w:val="26"/>
          <w:szCs w:val="26"/>
        </w:rPr>
        <w:t>1,003</w:t>
      </w:r>
      <w:r w:rsidRPr="002D03D8">
        <w:rPr>
          <w:rFonts w:ascii="CordiaUPC" w:hAnsi="CordiaUPC" w:cs="CordiaUPC" w:hint="cs"/>
          <w:i/>
          <w:iCs/>
          <w:sz w:val="26"/>
          <w:szCs w:val="26"/>
          <w:cs/>
        </w:rPr>
        <w:t xml:space="preserve"> </w:t>
      </w:r>
      <w:r w:rsidRPr="002D03D8">
        <w:rPr>
          <w:rFonts w:ascii="CordiaUPC" w:hAnsi="CordiaUPC" w:cs="CordiaUPC" w:hint="cs"/>
          <w:i/>
          <w:iCs/>
          <w:sz w:val="26"/>
          <w:szCs w:val="26"/>
        </w:rPr>
        <w:t xml:space="preserve">million </w:t>
      </w:r>
      <w:r w:rsidRPr="002D03D8">
        <w:rPr>
          <w:rFonts w:ascii="CordiaUPC" w:hAnsi="CordiaUPC" w:cs="CordiaUPC" w:hint="cs"/>
          <w:i/>
          <w:iCs/>
          <w:sz w:val="26"/>
          <w:szCs w:val="26"/>
          <w:vertAlign w:val="superscript"/>
        </w:rPr>
        <w:t>(1)</w:t>
      </w:r>
      <w:r w:rsidRPr="002D03D8">
        <w:rPr>
          <w:rFonts w:ascii="CordiaUPC" w:hAnsi="CordiaUPC" w:cs="CordiaUPC" w:hint="cs"/>
          <w:i/>
          <w:iCs/>
          <w:sz w:val="26"/>
          <w:szCs w:val="26"/>
        </w:rPr>
        <w:t>, respectively).</w:t>
      </w:r>
    </w:p>
    <w:p w14:paraId="0B9690C5" w14:textId="77777777" w:rsidR="00D63DA8" w:rsidRPr="002D03D8" w:rsidRDefault="00D63DA8" w:rsidP="00D63DA8">
      <w:pPr>
        <w:autoSpaceDE w:val="0"/>
        <w:autoSpaceDN w:val="0"/>
        <w:adjustRightInd w:val="0"/>
        <w:spacing w:line="240" w:lineRule="exact"/>
        <w:jc w:val="both"/>
        <w:rPr>
          <w:rFonts w:ascii="CordiaUPC" w:hAnsi="CordiaUPC" w:cs="CordiaUPC"/>
          <w:i/>
          <w:iCs/>
          <w:sz w:val="26"/>
          <w:szCs w:val="26"/>
          <w:lang w:bidi="th-TH"/>
        </w:rPr>
      </w:pPr>
    </w:p>
    <w:p w14:paraId="2A3C9362" w14:textId="1EA81229" w:rsidR="00D63DA8" w:rsidRPr="002D03D8" w:rsidRDefault="00D63DA8" w:rsidP="00D63DA8">
      <w:pPr>
        <w:autoSpaceDE w:val="0"/>
        <w:autoSpaceDN w:val="0"/>
        <w:adjustRightInd w:val="0"/>
        <w:spacing w:line="240" w:lineRule="exact"/>
        <w:ind w:left="993" w:hanging="426"/>
        <w:jc w:val="both"/>
        <w:rPr>
          <w:rFonts w:ascii="CordiaUPC" w:hAnsi="CordiaUPC" w:cs="CordiaUPC"/>
          <w:sz w:val="26"/>
          <w:szCs w:val="26"/>
          <w:lang w:bidi="th-TH"/>
        </w:rPr>
      </w:pPr>
      <w:r w:rsidRPr="002D03D8">
        <w:rPr>
          <w:rFonts w:ascii="CordiaUPC" w:hAnsi="CordiaUPC" w:cs="CordiaUPC" w:hint="cs"/>
          <w:i/>
          <w:iCs/>
          <w:sz w:val="26"/>
          <w:szCs w:val="26"/>
          <w:lang w:bidi="th-TH"/>
        </w:rPr>
        <w:t>(b)</w:t>
      </w:r>
      <w:r w:rsidRPr="002D03D8">
        <w:rPr>
          <w:rFonts w:ascii="CordiaUPC" w:hAnsi="CordiaUPC" w:cs="CordiaUPC" w:hint="cs"/>
          <w:i/>
          <w:iCs/>
          <w:sz w:val="26"/>
          <w:szCs w:val="26"/>
          <w:lang w:bidi="th-TH"/>
        </w:rPr>
        <w:tab/>
      </w:r>
      <w:r w:rsidRPr="002D03D8">
        <w:rPr>
          <w:rFonts w:ascii="CordiaUPC" w:hAnsi="CordiaUPC" w:cs="CordiaUPC" w:hint="cs"/>
          <w:sz w:val="26"/>
          <w:szCs w:val="26"/>
          <w:lang w:bidi="th-TH"/>
        </w:rPr>
        <w:t xml:space="preserve">As </w:t>
      </w:r>
      <w:proofErr w:type="gramStart"/>
      <w:r w:rsidRPr="002D03D8">
        <w:rPr>
          <w:rFonts w:ascii="CordiaUPC" w:hAnsi="CordiaUPC" w:cs="CordiaUPC" w:hint="cs"/>
          <w:sz w:val="26"/>
          <w:szCs w:val="26"/>
          <w:lang w:bidi="th-TH"/>
        </w:rPr>
        <w:t>at</w:t>
      </w:r>
      <w:proofErr w:type="gramEnd"/>
      <w:r w:rsidRPr="002D03D8">
        <w:rPr>
          <w:rFonts w:ascii="CordiaUPC" w:hAnsi="CordiaUPC" w:cs="CordiaUPC" w:hint="cs"/>
          <w:sz w:val="26"/>
          <w:szCs w:val="26"/>
          <w:lang w:bidi="th-TH"/>
        </w:rPr>
        <w:t xml:space="preserve"> </w:t>
      </w:r>
      <w:r w:rsidRPr="002D03D8">
        <w:rPr>
          <w:rFonts w:ascii="CordiaUPC" w:hAnsi="CordiaUPC" w:cs="CordiaUPC"/>
          <w:sz w:val="26"/>
          <w:szCs w:val="26"/>
        </w:rPr>
        <w:t xml:space="preserve">30 </w:t>
      </w:r>
      <w:r w:rsidR="00260CB6" w:rsidRPr="002D03D8">
        <w:rPr>
          <w:rFonts w:ascii="CordiaUPC" w:eastAsia="Times New Roman" w:hAnsi="CordiaUPC" w:cs="CordiaUPC"/>
          <w:sz w:val="26"/>
          <w:szCs w:val="26"/>
          <w:lang w:bidi="th-TH"/>
        </w:rPr>
        <w:t>September</w:t>
      </w:r>
      <w:r w:rsidRPr="002D03D8">
        <w:rPr>
          <w:rFonts w:ascii="CordiaUPC" w:eastAsia="Times New Roman" w:hAnsi="CordiaUPC" w:cs="CordiaUPC"/>
          <w:sz w:val="26"/>
          <w:szCs w:val="26"/>
          <w:lang w:bidi="th-TH"/>
        </w:rPr>
        <w:t xml:space="preserve"> </w:t>
      </w:r>
      <w:r w:rsidRPr="002D03D8">
        <w:rPr>
          <w:rFonts w:ascii="CordiaUPC" w:hAnsi="CordiaUPC" w:cs="CordiaUPC"/>
          <w:color w:val="000000"/>
          <w:sz w:val="26"/>
          <w:szCs w:val="26"/>
          <w:lang w:val="en-US" w:bidi="th-TH"/>
        </w:rPr>
        <w:t>2025</w:t>
      </w:r>
      <w:r w:rsidRPr="002D03D8">
        <w:rPr>
          <w:rFonts w:ascii="CordiaUPC" w:hAnsi="CordiaUPC" w:cs="CordiaUPC"/>
          <w:sz w:val="26"/>
          <w:szCs w:val="26"/>
        </w:rPr>
        <w:t xml:space="preserve"> and 31 December 2024</w:t>
      </w:r>
      <w:r w:rsidRPr="002D03D8">
        <w:rPr>
          <w:rFonts w:ascii="CordiaUPC" w:hAnsi="CordiaUPC" w:cs="CordiaUPC" w:hint="cs"/>
          <w:sz w:val="26"/>
          <w:szCs w:val="26"/>
          <w:lang w:bidi="th-TH"/>
        </w:rPr>
        <w:t xml:space="preserve">, the Bank and its subsidiaries have recognised provisions for possible loss from the litigation </w:t>
      </w:r>
      <w:r w:rsidRPr="002D03D8">
        <w:rPr>
          <w:rFonts w:ascii="CordiaUPC" w:hAnsi="CordiaUPC" w:cs="CordiaUPC"/>
          <w:sz w:val="26"/>
          <w:szCs w:val="26"/>
          <w:lang w:bidi="th-TH"/>
        </w:rPr>
        <w:t>and other claims</w:t>
      </w:r>
      <w:r w:rsidRPr="002D03D8">
        <w:rPr>
          <w:rFonts w:ascii="CordiaUPC" w:hAnsi="CordiaUPC" w:cs="CordiaUPC" w:hint="cs"/>
          <w:sz w:val="26"/>
          <w:szCs w:val="26"/>
          <w:lang w:bidi="th-TH"/>
        </w:rPr>
        <w:t xml:space="preserve"> totalling Baht </w:t>
      </w:r>
      <w:r w:rsidR="00321245" w:rsidRPr="002D03D8">
        <w:rPr>
          <w:rFonts w:ascii="CordiaUPC" w:hAnsi="CordiaUPC" w:cs="CordiaUPC"/>
          <w:sz w:val="26"/>
          <w:szCs w:val="26"/>
        </w:rPr>
        <w:t>247</w:t>
      </w:r>
      <w:r w:rsidRPr="002D03D8">
        <w:rPr>
          <w:rFonts w:ascii="CordiaUPC" w:hAnsi="CordiaUPC" w:cs="CordiaUPC"/>
          <w:sz w:val="26"/>
          <w:szCs w:val="26"/>
          <w:lang w:bidi="th-TH"/>
        </w:rPr>
        <w:t xml:space="preserve"> </w:t>
      </w:r>
      <w:r w:rsidRPr="002D03D8">
        <w:rPr>
          <w:rFonts w:ascii="CordiaUPC" w:hAnsi="CordiaUPC" w:cs="CordiaUPC" w:hint="cs"/>
          <w:sz w:val="26"/>
          <w:szCs w:val="26"/>
          <w:lang w:bidi="th-TH"/>
        </w:rPr>
        <w:t xml:space="preserve">million and Baht </w:t>
      </w:r>
      <w:r w:rsidRPr="002D03D8">
        <w:rPr>
          <w:rFonts w:ascii="CordiaUPC" w:hAnsi="CordiaUPC" w:cs="CordiaUPC"/>
          <w:sz w:val="26"/>
          <w:szCs w:val="26"/>
          <w:lang w:bidi="th-TH"/>
        </w:rPr>
        <w:t>234</w:t>
      </w:r>
      <w:r w:rsidRPr="002D03D8">
        <w:rPr>
          <w:rFonts w:ascii="CordiaUPC" w:hAnsi="CordiaUPC" w:cs="CordiaUPC" w:hint="cs"/>
          <w:sz w:val="26"/>
          <w:szCs w:val="26"/>
          <w:lang w:bidi="th-TH"/>
        </w:rPr>
        <w:t xml:space="preserve"> million, respectively (</w:t>
      </w:r>
      <w:r w:rsidRPr="002D03D8">
        <w:rPr>
          <w:rFonts w:ascii="CordiaUPC" w:hAnsi="CordiaUPC" w:cs="CordiaUPC" w:hint="cs"/>
          <w:i/>
          <w:iCs/>
          <w:sz w:val="26"/>
          <w:szCs w:val="26"/>
          <w:lang w:bidi="th-TH"/>
        </w:rPr>
        <w:t xml:space="preserve">Bank only: Baht </w:t>
      </w:r>
      <w:r w:rsidR="00321245" w:rsidRPr="002D03D8">
        <w:rPr>
          <w:rFonts w:ascii="CordiaUPC" w:hAnsi="CordiaUPC" w:cs="CordiaUPC"/>
          <w:i/>
          <w:iCs/>
          <w:sz w:val="26"/>
          <w:szCs w:val="26"/>
        </w:rPr>
        <w:t>243</w:t>
      </w:r>
      <w:r w:rsidRPr="002D03D8">
        <w:rPr>
          <w:rFonts w:ascii="CordiaUPC" w:hAnsi="CordiaUPC" w:cs="CordiaUPC"/>
          <w:i/>
          <w:iCs/>
          <w:sz w:val="26"/>
          <w:szCs w:val="26"/>
          <w:lang w:bidi="th-TH"/>
        </w:rPr>
        <w:t xml:space="preserve"> </w:t>
      </w:r>
      <w:r w:rsidRPr="002D03D8">
        <w:rPr>
          <w:rFonts w:ascii="CordiaUPC" w:hAnsi="CordiaUPC" w:cs="CordiaUPC" w:hint="cs"/>
          <w:i/>
          <w:iCs/>
          <w:sz w:val="26"/>
          <w:szCs w:val="26"/>
          <w:lang w:bidi="th-TH"/>
        </w:rPr>
        <w:t xml:space="preserve">million and Baht </w:t>
      </w:r>
      <w:r w:rsidRPr="002D03D8">
        <w:rPr>
          <w:rFonts w:ascii="CordiaUPC" w:hAnsi="CordiaUPC" w:cs="CordiaUPC"/>
          <w:i/>
          <w:iCs/>
          <w:sz w:val="26"/>
          <w:szCs w:val="26"/>
          <w:lang w:bidi="th-TH"/>
        </w:rPr>
        <w:t>234</w:t>
      </w:r>
      <w:r w:rsidRPr="002D03D8">
        <w:rPr>
          <w:rFonts w:ascii="CordiaUPC" w:hAnsi="CordiaUPC" w:cs="CordiaUPC" w:hint="cs"/>
          <w:i/>
          <w:iCs/>
          <w:sz w:val="26"/>
          <w:szCs w:val="26"/>
          <w:lang w:bidi="th-TH"/>
        </w:rPr>
        <w:t xml:space="preserve"> million, respectively</w:t>
      </w:r>
      <w:r w:rsidRPr="002D03D8">
        <w:rPr>
          <w:rFonts w:ascii="CordiaUPC" w:hAnsi="CordiaUPC" w:cs="CordiaUPC" w:hint="cs"/>
          <w:sz w:val="26"/>
          <w:szCs w:val="26"/>
          <w:lang w:bidi="th-TH"/>
        </w:rPr>
        <w:t xml:space="preserve">). The management considers that the provision established for such potential loss due to the said litigation </w:t>
      </w:r>
      <w:r w:rsidRPr="002D03D8">
        <w:rPr>
          <w:rFonts w:ascii="CordiaUPC" w:hAnsi="CordiaUPC" w:cs="CordiaUPC"/>
          <w:sz w:val="26"/>
          <w:szCs w:val="26"/>
          <w:lang w:bidi="th-TH"/>
        </w:rPr>
        <w:t>and other claims</w:t>
      </w:r>
      <w:r w:rsidRPr="002D03D8">
        <w:rPr>
          <w:rFonts w:ascii="CordiaUPC" w:hAnsi="CordiaUPC" w:cs="CordiaUPC" w:hint="cs"/>
          <w:sz w:val="26"/>
          <w:szCs w:val="26"/>
          <w:lang w:bidi="th-TH"/>
        </w:rPr>
        <w:t xml:space="preserve"> is adequate. </w:t>
      </w:r>
    </w:p>
    <w:p w14:paraId="70EEEAD1" w14:textId="77777777" w:rsidR="00D63DA8" w:rsidRPr="002D03D8" w:rsidRDefault="00D63DA8" w:rsidP="00D63DA8">
      <w:pPr>
        <w:spacing w:line="240" w:lineRule="exact"/>
        <w:ind w:left="993" w:hanging="426"/>
        <w:rPr>
          <w:rFonts w:ascii="CordiaUPC" w:hAnsi="CordiaUPC" w:cs="CordiaUPC"/>
          <w:sz w:val="12"/>
          <w:szCs w:val="12"/>
        </w:rPr>
      </w:pPr>
    </w:p>
    <w:p w14:paraId="18B35A6D" w14:textId="3B6C8F68" w:rsidR="00D63DA8" w:rsidRPr="002D03D8" w:rsidRDefault="00D63DA8" w:rsidP="00D63DA8">
      <w:pPr>
        <w:pStyle w:val="ListParagraph"/>
        <w:numPr>
          <w:ilvl w:val="0"/>
          <w:numId w:val="22"/>
        </w:numPr>
        <w:autoSpaceDE w:val="0"/>
        <w:autoSpaceDN w:val="0"/>
        <w:adjustRightInd w:val="0"/>
        <w:spacing w:line="240" w:lineRule="exact"/>
        <w:ind w:left="1134" w:hanging="141"/>
        <w:jc w:val="both"/>
        <w:rPr>
          <w:rFonts w:ascii="CordiaUPC" w:hAnsi="CordiaUPC" w:cs="CordiaUPC"/>
          <w:szCs w:val="22"/>
        </w:rPr>
      </w:pPr>
      <w:r w:rsidRPr="002D03D8">
        <w:rPr>
          <w:rFonts w:ascii="CordiaUPC" w:hAnsi="CordiaUPC" w:cs="CordiaUPC" w:hint="cs"/>
          <w:szCs w:val="22"/>
        </w:rPr>
        <w:t xml:space="preserve">Excluding the liabilities of the Bank and its subsidiaries as </w:t>
      </w:r>
      <w:proofErr w:type="gramStart"/>
      <w:r w:rsidRPr="002D03D8">
        <w:rPr>
          <w:rFonts w:ascii="CordiaUPC" w:hAnsi="CordiaUPC" w:cs="CordiaUPC" w:hint="cs"/>
          <w:szCs w:val="22"/>
        </w:rPr>
        <w:t>at</w:t>
      </w:r>
      <w:proofErr w:type="gramEnd"/>
      <w:r w:rsidRPr="002D03D8">
        <w:rPr>
          <w:rFonts w:ascii="CordiaUPC" w:hAnsi="CordiaUPC" w:cs="CordiaUPC" w:hint="cs"/>
          <w:szCs w:val="22"/>
        </w:rPr>
        <w:t xml:space="preserve"> </w:t>
      </w:r>
      <w:r w:rsidRPr="002D03D8">
        <w:rPr>
          <w:rFonts w:ascii="CordiaUPC" w:eastAsia="Times New Roman" w:hAnsi="CordiaUPC" w:cs="CordiaUPC"/>
          <w:szCs w:val="22"/>
          <w:lang w:bidi="th-TH"/>
        </w:rPr>
        <w:t xml:space="preserve">30 </w:t>
      </w:r>
      <w:r w:rsidR="00260CB6" w:rsidRPr="002D03D8">
        <w:rPr>
          <w:rFonts w:ascii="CordiaUPC" w:hAnsi="CordiaUPC" w:cs="CordiaUPC"/>
          <w:sz w:val="24"/>
          <w:szCs w:val="24"/>
          <w:lang w:val="en-US"/>
        </w:rPr>
        <w:t>September</w:t>
      </w:r>
      <w:r w:rsidRPr="002D03D8">
        <w:rPr>
          <w:rFonts w:ascii="CordiaUPC" w:eastAsia="Times New Roman" w:hAnsi="CordiaUPC" w:cs="CordiaUPC"/>
          <w:szCs w:val="22"/>
          <w:lang w:bidi="th-TH"/>
        </w:rPr>
        <w:t xml:space="preserve"> 2025 and 31 December 2024 </w:t>
      </w:r>
      <w:r w:rsidRPr="002D03D8">
        <w:rPr>
          <w:rFonts w:ascii="CordiaUPC" w:hAnsi="CordiaUPC" w:cs="CordiaUPC" w:hint="cs"/>
          <w:szCs w:val="22"/>
        </w:rPr>
        <w:t xml:space="preserve">of Baht </w:t>
      </w:r>
      <w:r w:rsidR="00321245" w:rsidRPr="002D03D8">
        <w:rPr>
          <w:rFonts w:ascii="CordiaUPC" w:hAnsi="CordiaUPC" w:cs="CordiaUPC"/>
          <w:szCs w:val="22"/>
        </w:rPr>
        <w:t>1,613</w:t>
      </w:r>
      <w:r w:rsidRPr="002D03D8">
        <w:rPr>
          <w:rFonts w:ascii="CordiaUPC" w:hAnsi="CordiaUPC" w:cs="CordiaUPC"/>
          <w:szCs w:val="22"/>
        </w:rPr>
        <w:t xml:space="preserve"> </w:t>
      </w:r>
      <w:r w:rsidRPr="002D03D8">
        <w:rPr>
          <w:rFonts w:ascii="CordiaUPC" w:hAnsi="CordiaUPC" w:cs="CordiaUPC" w:hint="cs"/>
          <w:szCs w:val="22"/>
        </w:rPr>
        <w:t xml:space="preserve">million and Baht </w:t>
      </w:r>
      <w:r w:rsidRPr="002D03D8">
        <w:rPr>
          <w:rFonts w:ascii="CordiaUPC" w:hAnsi="CordiaUPC" w:cs="CordiaUPC"/>
          <w:szCs w:val="22"/>
        </w:rPr>
        <w:t xml:space="preserve">1,605 </w:t>
      </w:r>
      <w:r w:rsidRPr="002D03D8">
        <w:rPr>
          <w:rFonts w:ascii="CordiaUPC" w:hAnsi="CordiaUPC" w:cs="CordiaUPC" w:hint="cs"/>
          <w:szCs w:val="22"/>
        </w:rPr>
        <w:t xml:space="preserve">million, respectively </w:t>
      </w:r>
      <w:r w:rsidRPr="002D03D8">
        <w:rPr>
          <w:rFonts w:ascii="CordiaUPC" w:hAnsi="CordiaUPC" w:cs="CordiaUPC" w:hint="cs"/>
          <w:i/>
          <w:iCs/>
          <w:szCs w:val="22"/>
        </w:rPr>
        <w:t xml:space="preserve">(Bank only: Baht </w:t>
      </w:r>
      <w:r w:rsidR="00321245" w:rsidRPr="002D03D8">
        <w:rPr>
          <w:rFonts w:ascii="CordiaUPC" w:hAnsi="CordiaUPC" w:cs="CordiaUPC"/>
          <w:i/>
          <w:iCs/>
          <w:szCs w:val="22"/>
        </w:rPr>
        <w:t>1,613</w:t>
      </w:r>
      <w:r w:rsidRPr="002D03D8">
        <w:rPr>
          <w:rFonts w:ascii="CordiaUPC" w:hAnsi="CordiaUPC" w:cs="CordiaUPC"/>
          <w:szCs w:val="22"/>
        </w:rPr>
        <w:t xml:space="preserve"> </w:t>
      </w:r>
      <w:r w:rsidRPr="002D03D8">
        <w:rPr>
          <w:rFonts w:ascii="CordiaUPC" w:hAnsi="CordiaUPC" w:cs="CordiaUPC" w:hint="cs"/>
          <w:i/>
          <w:iCs/>
          <w:szCs w:val="22"/>
        </w:rPr>
        <w:t xml:space="preserve">million and Baht </w:t>
      </w:r>
      <w:r w:rsidRPr="002D03D8">
        <w:rPr>
          <w:rFonts w:ascii="CordiaUPC" w:hAnsi="CordiaUPC" w:cs="CordiaUPC"/>
          <w:i/>
          <w:iCs/>
          <w:szCs w:val="22"/>
        </w:rPr>
        <w:t>1,605</w:t>
      </w:r>
      <w:r w:rsidRPr="002D03D8">
        <w:rPr>
          <w:rFonts w:ascii="CordiaUPC" w:hAnsi="CordiaUPC" w:cs="CordiaUPC" w:hint="cs"/>
          <w:i/>
          <w:iCs/>
          <w:szCs w:val="22"/>
        </w:rPr>
        <w:t xml:space="preserve"> million, respectively)</w:t>
      </w:r>
      <w:r w:rsidRPr="002D03D8">
        <w:rPr>
          <w:rFonts w:ascii="CordiaUPC" w:hAnsi="CordiaUPC" w:cs="CordiaUPC" w:hint="cs"/>
          <w:szCs w:val="22"/>
        </w:rPr>
        <w:t xml:space="preserve">, which the Court of First Instance and </w:t>
      </w:r>
      <w:r w:rsidRPr="002D03D8">
        <w:rPr>
          <w:rFonts w:ascii="CordiaUPC" w:hAnsi="CordiaUPC" w:cs="CordiaUPC"/>
          <w:szCs w:val="22"/>
        </w:rPr>
        <w:t>the</w:t>
      </w:r>
      <w:r w:rsidRPr="002D03D8">
        <w:rPr>
          <w:rFonts w:ascii="CordiaUPC" w:hAnsi="CordiaUPC" w:cs="CordiaUPC" w:hint="cs"/>
          <w:szCs w:val="22"/>
          <w:cs/>
          <w:lang w:bidi="th-TH"/>
        </w:rPr>
        <w:t xml:space="preserve"> </w:t>
      </w:r>
      <w:r w:rsidRPr="002D03D8">
        <w:rPr>
          <w:rFonts w:ascii="CordiaUPC" w:hAnsi="CordiaUPC" w:cs="CordiaUPC"/>
          <w:szCs w:val="22"/>
        </w:rPr>
        <w:t>Appeals</w:t>
      </w:r>
      <w:r w:rsidRPr="002D03D8">
        <w:rPr>
          <w:rFonts w:ascii="CordiaUPC" w:hAnsi="CordiaUPC" w:cs="CordiaUPC" w:hint="cs"/>
          <w:szCs w:val="22"/>
        </w:rPr>
        <w:t xml:space="preserve"> Court dismissed the cases.</w:t>
      </w:r>
    </w:p>
    <w:p w14:paraId="33A0BCDF" w14:textId="77777777" w:rsidR="00D63DA8" w:rsidRPr="002D03D8" w:rsidRDefault="00D63DA8" w:rsidP="00D63DA8">
      <w:pPr>
        <w:spacing w:line="240" w:lineRule="auto"/>
        <w:rPr>
          <w:rFonts w:ascii="CordiaUPC" w:hAnsi="CordiaUPC" w:cs="CordiaUPC"/>
          <w:b/>
          <w:iCs/>
          <w:sz w:val="28"/>
          <w:szCs w:val="28"/>
        </w:rPr>
      </w:pPr>
    </w:p>
    <w:p w14:paraId="1B4BEE56" w14:textId="77777777" w:rsidR="00D843B3" w:rsidRPr="002D03D8" w:rsidRDefault="00D843B3">
      <w:pPr>
        <w:spacing w:line="240" w:lineRule="auto"/>
        <w:rPr>
          <w:rFonts w:ascii="CordiaUPC" w:hAnsi="CordiaUPC" w:cs="CordiaUPC"/>
          <w:b/>
          <w:iCs/>
          <w:sz w:val="28"/>
          <w:szCs w:val="28"/>
        </w:rPr>
      </w:pPr>
      <w:r w:rsidRPr="002D03D8">
        <w:rPr>
          <w:rFonts w:ascii="CordiaUPC" w:hAnsi="CordiaUPC" w:cs="CordiaUPC"/>
          <w:i/>
          <w:iCs/>
          <w:sz w:val="28"/>
          <w:szCs w:val="28"/>
        </w:rPr>
        <w:br w:type="page"/>
      </w:r>
    </w:p>
    <w:p w14:paraId="387A9679" w14:textId="1180F537" w:rsidR="00D63DA8" w:rsidRPr="002D03D8" w:rsidRDefault="00D63DA8" w:rsidP="00D63DA8">
      <w:pPr>
        <w:pStyle w:val="Heading1"/>
        <w:tabs>
          <w:tab w:val="left" w:pos="5245"/>
          <w:tab w:val="left" w:pos="8364"/>
        </w:tabs>
        <w:spacing w:before="0" w:after="0" w:line="240" w:lineRule="exact"/>
        <w:ind w:left="540" w:hanging="540"/>
        <w:rPr>
          <w:rFonts w:ascii="CordiaUPC" w:hAnsi="CordiaUPC" w:cs="CordiaUPC"/>
          <w:i w:val="0"/>
          <w:iCs/>
          <w:sz w:val="28"/>
          <w:szCs w:val="28"/>
        </w:rPr>
      </w:pPr>
      <w:r w:rsidRPr="002D03D8">
        <w:rPr>
          <w:rFonts w:ascii="CordiaUPC" w:hAnsi="CordiaUPC" w:cs="CordiaUPC"/>
          <w:i w:val="0"/>
          <w:iCs/>
          <w:sz w:val="28"/>
          <w:szCs w:val="28"/>
        </w:rPr>
        <w:lastRenderedPageBreak/>
        <w:t>1</w:t>
      </w:r>
      <w:r w:rsidR="00804E90" w:rsidRPr="002D03D8">
        <w:rPr>
          <w:rFonts w:ascii="CordiaUPC" w:hAnsi="CordiaUPC" w:cs="CordiaUPC"/>
          <w:i w:val="0"/>
          <w:iCs/>
          <w:sz w:val="28"/>
          <w:szCs w:val="28"/>
        </w:rPr>
        <w:t>4</w:t>
      </w:r>
      <w:r w:rsidRPr="002D03D8">
        <w:rPr>
          <w:rFonts w:ascii="CordiaUPC" w:hAnsi="CordiaUPC" w:cs="CordiaUPC" w:hint="cs"/>
          <w:i w:val="0"/>
          <w:iCs/>
          <w:sz w:val="28"/>
          <w:szCs w:val="28"/>
        </w:rPr>
        <w:tab/>
        <w:t>Related parties</w:t>
      </w:r>
    </w:p>
    <w:p w14:paraId="51EB632B" w14:textId="77777777" w:rsidR="00D63DA8" w:rsidRPr="002D03D8" w:rsidRDefault="00D63DA8" w:rsidP="00D63DA8">
      <w:pPr>
        <w:spacing w:line="240" w:lineRule="exact"/>
        <w:ind w:left="547"/>
        <w:jc w:val="both"/>
        <w:rPr>
          <w:rFonts w:ascii="CordiaUPC" w:hAnsi="CordiaUPC" w:cs="CordiaUPC"/>
          <w:sz w:val="26"/>
          <w:szCs w:val="26"/>
          <w:lang w:val="en-US"/>
        </w:rPr>
      </w:pPr>
    </w:p>
    <w:p w14:paraId="4E483FD6" w14:textId="77777777" w:rsidR="00D63DA8" w:rsidRPr="002D03D8" w:rsidRDefault="00D63DA8" w:rsidP="00D63DA8">
      <w:pPr>
        <w:tabs>
          <w:tab w:val="left" w:pos="5245"/>
        </w:tabs>
        <w:spacing w:line="240" w:lineRule="exact"/>
        <w:ind w:left="540"/>
        <w:jc w:val="both"/>
        <w:rPr>
          <w:rFonts w:ascii="CordiaUPC" w:hAnsi="CordiaUPC" w:cs="CordiaUPC"/>
          <w:sz w:val="26"/>
          <w:szCs w:val="26"/>
        </w:rPr>
      </w:pPr>
      <w:r w:rsidRPr="002D03D8">
        <w:rPr>
          <w:rFonts w:ascii="CordiaUPC" w:hAnsi="CordiaUPC" w:cs="CordiaUPC" w:hint="cs"/>
          <w:sz w:val="26"/>
          <w:szCs w:val="26"/>
        </w:rPr>
        <w:t xml:space="preserve">For the purposes of these financial statements, parties are considered to be related to the </w:t>
      </w:r>
      <w:r w:rsidRPr="002D03D8">
        <w:rPr>
          <w:rFonts w:ascii="CordiaUPC" w:hAnsi="CordiaUPC" w:cs="CordiaUPC" w:hint="cs"/>
          <w:sz w:val="26"/>
          <w:szCs w:val="26"/>
          <w:lang w:bidi="th-TH"/>
        </w:rPr>
        <w:t>Bank and its subsidiaries</w:t>
      </w:r>
      <w:r w:rsidRPr="002D03D8">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44C5DF11" w14:textId="77777777" w:rsidR="00D63DA8" w:rsidRPr="002D03D8" w:rsidRDefault="00D63DA8" w:rsidP="00D63DA8">
      <w:pPr>
        <w:spacing w:line="240" w:lineRule="auto"/>
        <w:rPr>
          <w:rFonts w:ascii="CordiaUPC" w:hAnsi="CordiaUPC" w:cs="CordiaUPC"/>
          <w:b/>
          <w:bCs/>
          <w:sz w:val="26"/>
          <w:szCs w:val="26"/>
        </w:rPr>
      </w:pPr>
    </w:p>
    <w:p w14:paraId="760B5F59" w14:textId="77777777" w:rsidR="00D63DA8" w:rsidRPr="002D03D8" w:rsidRDefault="00D63DA8" w:rsidP="00D63DA8">
      <w:pPr>
        <w:spacing w:line="240" w:lineRule="exact"/>
        <w:ind w:left="540"/>
        <w:jc w:val="both"/>
        <w:rPr>
          <w:rFonts w:ascii="CordiaUPC" w:hAnsi="CordiaUPC" w:cs="CordiaUPC"/>
          <w:b/>
          <w:bCs/>
          <w:sz w:val="26"/>
          <w:szCs w:val="26"/>
        </w:rPr>
      </w:pPr>
      <w:r w:rsidRPr="002D03D8">
        <w:rPr>
          <w:rFonts w:ascii="CordiaUPC" w:hAnsi="CordiaUPC" w:cs="CordiaUPC" w:hint="cs"/>
          <w:b/>
          <w:bCs/>
          <w:sz w:val="26"/>
          <w:szCs w:val="26"/>
        </w:rPr>
        <w:t>Definitions and characteristics of relationships</w:t>
      </w:r>
    </w:p>
    <w:p w14:paraId="2D55C0CF" w14:textId="77777777" w:rsidR="00D63DA8" w:rsidRPr="002D03D8" w:rsidRDefault="00D63DA8" w:rsidP="00D63DA8">
      <w:pPr>
        <w:spacing w:line="240" w:lineRule="exact"/>
        <w:ind w:left="547"/>
        <w:jc w:val="both"/>
        <w:rPr>
          <w:rFonts w:ascii="CordiaUPC" w:hAnsi="CordiaUPC" w:cs="CordiaUPC"/>
          <w:sz w:val="26"/>
          <w:szCs w:val="26"/>
          <w:lang w:val="en-US"/>
        </w:rPr>
      </w:pPr>
    </w:p>
    <w:p w14:paraId="4DD29931" w14:textId="77777777" w:rsidR="00D63DA8" w:rsidRPr="002D03D8" w:rsidRDefault="00D63DA8" w:rsidP="00D63DA8">
      <w:pPr>
        <w:spacing w:after="120" w:line="240" w:lineRule="exact"/>
        <w:ind w:left="547"/>
        <w:jc w:val="both"/>
        <w:rPr>
          <w:rFonts w:ascii="CordiaUPC" w:hAnsi="CordiaUPC" w:cs="CordiaUPC"/>
          <w:sz w:val="26"/>
          <w:szCs w:val="26"/>
        </w:rPr>
      </w:pPr>
      <w:r w:rsidRPr="002D03D8">
        <w:rPr>
          <w:rFonts w:ascii="CordiaUPC" w:hAnsi="CordiaUPC" w:cs="CordiaUPC" w:hint="cs"/>
          <w:sz w:val="26"/>
          <w:szCs w:val="26"/>
        </w:rPr>
        <w:t>Related parties are as follows:</w:t>
      </w:r>
    </w:p>
    <w:p w14:paraId="234BDE65" w14:textId="77777777" w:rsidR="00D63DA8" w:rsidRPr="002D03D8" w:rsidRDefault="00D63DA8" w:rsidP="00D63DA8">
      <w:pPr>
        <w:numPr>
          <w:ilvl w:val="0"/>
          <w:numId w:val="23"/>
        </w:numPr>
        <w:spacing w:after="120" w:line="240" w:lineRule="exact"/>
        <w:jc w:val="both"/>
        <w:rPr>
          <w:rFonts w:ascii="CordiaUPC" w:hAnsi="CordiaUPC" w:cs="CordiaUPC"/>
          <w:sz w:val="26"/>
          <w:szCs w:val="26"/>
        </w:rPr>
      </w:pPr>
      <w:r w:rsidRPr="002D03D8">
        <w:rPr>
          <w:rFonts w:ascii="CordiaUPC" w:hAnsi="CordiaUPC" w:cs="CordiaUPC" w:hint="cs"/>
          <w:sz w:val="26"/>
          <w:szCs w:val="26"/>
        </w:rPr>
        <w:t xml:space="preserve">Major shareholders </w:t>
      </w:r>
    </w:p>
    <w:p w14:paraId="309F8A41" w14:textId="77777777" w:rsidR="00D63DA8" w:rsidRPr="002D03D8" w:rsidRDefault="00D63DA8" w:rsidP="00D63DA8">
      <w:pPr>
        <w:numPr>
          <w:ilvl w:val="0"/>
          <w:numId w:val="23"/>
        </w:numPr>
        <w:spacing w:after="120" w:line="240" w:lineRule="exact"/>
        <w:rPr>
          <w:rFonts w:ascii="CordiaUPC" w:hAnsi="CordiaUPC" w:cs="CordiaUPC"/>
          <w:sz w:val="26"/>
          <w:szCs w:val="26"/>
        </w:rPr>
      </w:pPr>
      <w:r w:rsidRPr="002D03D8">
        <w:rPr>
          <w:rFonts w:ascii="CordiaUPC" w:hAnsi="CordiaUPC" w:cs="CordiaUPC" w:hint="cs"/>
          <w:sz w:val="26"/>
          <w:szCs w:val="26"/>
        </w:rPr>
        <w:t>Subsidiaries</w:t>
      </w:r>
    </w:p>
    <w:p w14:paraId="7387B6FA" w14:textId="77777777" w:rsidR="00D63DA8" w:rsidRPr="002D03D8" w:rsidRDefault="00D63DA8" w:rsidP="00D63DA8">
      <w:pPr>
        <w:numPr>
          <w:ilvl w:val="0"/>
          <w:numId w:val="23"/>
        </w:numPr>
        <w:spacing w:after="120" w:line="240" w:lineRule="exact"/>
        <w:rPr>
          <w:rFonts w:ascii="CordiaUPC" w:hAnsi="CordiaUPC" w:cs="CordiaUPC"/>
          <w:sz w:val="26"/>
          <w:szCs w:val="26"/>
        </w:rPr>
      </w:pPr>
      <w:r w:rsidRPr="002D03D8">
        <w:rPr>
          <w:rFonts w:ascii="CordiaUPC" w:hAnsi="CordiaUPC" w:cs="CordiaUPC" w:hint="cs"/>
          <w:sz w:val="26"/>
          <w:szCs w:val="26"/>
        </w:rPr>
        <w:t>Associate</w:t>
      </w:r>
    </w:p>
    <w:p w14:paraId="38838D15" w14:textId="77777777" w:rsidR="00D63DA8" w:rsidRPr="002D03D8" w:rsidRDefault="00D63DA8" w:rsidP="00D63DA8">
      <w:pPr>
        <w:numPr>
          <w:ilvl w:val="0"/>
          <w:numId w:val="23"/>
        </w:numPr>
        <w:spacing w:after="120" w:line="240" w:lineRule="exact"/>
        <w:jc w:val="both"/>
        <w:rPr>
          <w:rFonts w:ascii="CordiaUPC" w:hAnsi="CordiaUPC" w:cs="CordiaUPC"/>
          <w:sz w:val="26"/>
          <w:szCs w:val="26"/>
        </w:rPr>
      </w:pPr>
      <w:r w:rsidRPr="002D03D8">
        <w:rPr>
          <w:rFonts w:ascii="CordiaUPC" w:hAnsi="CordiaUPC" w:cs="CordiaUPC" w:hint="cs"/>
          <w:sz w:val="26"/>
          <w:szCs w:val="26"/>
        </w:rPr>
        <w:t xml:space="preserve">Key management personnel of the Bank and its subsidiaries </w:t>
      </w:r>
    </w:p>
    <w:p w14:paraId="29C826A3" w14:textId="77777777" w:rsidR="00D63DA8" w:rsidRPr="002D03D8" w:rsidRDefault="00D63DA8" w:rsidP="00D63DA8">
      <w:pPr>
        <w:spacing w:after="120" w:line="240" w:lineRule="exact"/>
        <w:ind w:left="900" w:hanging="360"/>
        <w:jc w:val="both"/>
        <w:rPr>
          <w:rFonts w:ascii="CordiaUPC" w:hAnsi="CordiaUPC" w:cs="CordiaUPC"/>
          <w:sz w:val="26"/>
          <w:szCs w:val="26"/>
        </w:rPr>
      </w:pPr>
      <w:r w:rsidRPr="002D03D8">
        <w:rPr>
          <w:rFonts w:ascii="CordiaUPC" w:hAnsi="CordiaUPC" w:cs="CordiaUPC" w:hint="cs"/>
          <w:sz w:val="26"/>
          <w:szCs w:val="26"/>
        </w:rPr>
        <w:t>5.</w:t>
      </w:r>
      <w:r w:rsidRPr="002D03D8">
        <w:rPr>
          <w:rFonts w:ascii="CordiaUPC" w:hAnsi="CordiaUPC" w:cs="CordiaUPC" w:hint="cs"/>
          <w:sz w:val="26"/>
          <w:szCs w:val="26"/>
        </w:rPr>
        <w:tab/>
        <w:t>Other related parties are:</w:t>
      </w:r>
    </w:p>
    <w:p w14:paraId="7E7F040B" w14:textId="77777777" w:rsidR="00D63DA8" w:rsidRPr="002D03D8" w:rsidRDefault="00D63DA8" w:rsidP="00D63DA8">
      <w:pPr>
        <w:spacing w:after="120" w:line="240" w:lineRule="exact"/>
        <w:ind w:left="1350" w:hanging="450"/>
        <w:jc w:val="both"/>
        <w:rPr>
          <w:rFonts w:ascii="CordiaUPC" w:hAnsi="CordiaUPC" w:cs="CordiaUPC"/>
          <w:sz w:val="26"/>
          <w:szCs w:val="26"/>
        </w:rPr>
      </w:pPr>
      <w:r w:rsidRPr="002D03D8">
        <w:rPr>
          <w:rFonts w:ascii="CordiaUPC" w:hAnsi="CordiaUPC" w:cs="CordiaUPC" w:hint="cs"/>
          <w:sz w:val="26"/>
          <w:szCs w:val="26"/>
        </w:rPr>
        <w:t>5.1</w:t>
      </w:r>
      <w:r w:rsidRPr="002D03D8">
        <w:rPr>
          <w:rFonts w:ascii="CordiaUPC" w:hAnsi="CordiaUPC" w:cs="CordiaUPC" w:hint="cs"/>
          <w:sz w:val="26"/>
          <w:szCs w:val="26"/>
        </w:rPr>
        <w:tab/>
        <w:t>Close family members of key management personnel</w:t>
      </w:r>
    </w:p>
    <w:p w14:paraId="69CB091D" w14:textId="77777777" w:rsidR="00D63DA8" w:rsidRPr="002D03D8" w:rsidRDefault="00D63DA8" w:rsidP="00D63DA8">
      <w:pPr>
        <w:spacing w:after="120" w:line="240" w:lineRule="exact"/>
        <w:ind w:left="1350" w:hanging="450"/>
        <w:jc w:val="both"/>
        <w:rPr>
          <w:rFonts w:ascii="CordiaUPC" w:hAnsi="CordiaUPC" w:cs="CordiaUPC"/>
          <w:sz w:val="26"/>
          <w:szCs w:val="26"/>
          <w:cs/>
        </w:rPr>
      </w:pPr>
      <w:r w:rsidRPr="002D03D8">
        <w:rPr>
          <w:rFonts w:ascii="CordiaUPC" w:hAnsi="CordiaUPC" w:cs="CordiaUPC" w:hint="cs"/>
          <w:sz w:val="26"/>
          <w:szCs w:val="26"/>
        </w:rPr>
        <w:t>5.2</w:t>
      </w:r>
      <w:r w:rsidRPr="002D03D8">
        <w:rPr>
          <w:rFonts w:ascii="CordiaUPC" w:hAnsi="CordiaUPC" w:cs="CordiaUPC" w:hint="cs"/>
          <w:sz w:val="26"/>
          <w:szCs w:val="26"/>
        </w:rPr>
        <w:tab/>
        <w:t>Entities in which key management personnel and their close family members hold over 10% of paid-up share capital</w:t>
      </w:r>
    </w:p>
    <w:p w14:paraId="2D2985C3" w14:textId="77777777" w:rsidR="00D63DA8" w:rsidRPr="002D03D8" w:rsidRDefault="00D63DA8" w:rsidP="00D63DA8">
      <w:pPr>
        <w:spacing w:after="120" w:line="240" w:lineRule="exact"/>
        <w:ind w:left="1350" w:hanging="450"/>
        <w:jc w:val="both"/>
        <w:rPr>
          <w:rFonts w:ascii="CordiaUPC" w:hAnsi="CordiaUPC" w:cs="CordiaUPC"/>
          <w:sz w:val="26"/>
          <w:szCs w:val="26"/>
          <w:cs/>
        </w:rPr>
      </w:pPr>
      <w:r w:rsidRPr="002D03D8">
        <w:rPr>
          <w:rFonts w:ascii="CordiaUPC" w:hAnsi="CordiaUPC" w:cs="CordiaUPC" w:hint="cs"/>
          <w:sz w:val="26"/>
          <w:szCs w:val="26"/>
        </w:rPr>
        <w:t>5.3</w:t>
      </w:r>
      <w:r w:rsidRPr="002D03D8">
        <w:rPr>
          <w:rFonts w:ascii="CordiaUPC" w:hAnsi="CordiaUPC" w:cs="CordiaUPC" w:hint="cs"/>
          <w:sz w:val="26"/>
          <w:szCs w:val="26"/>
        </w:rPr>
        <w:tab/>
        <w:t>Entities of which key management personnel and their close family members are directors exercising control or having significant influence</w:t>
      </w:r>
    </w:p>
    <w:p w14:paraId="2CFD56B8" w14:textId="77777777" w:rsidR="00D63DA8" w:rsidRPr="002D03D8" w:rsidRDefault="00D63DA8" w:rsidP="00D63DA8">
      <w:pPr>
        <w:spacing w:after="120" w:line="240" w:lineRule="exact"/>
        <w:ind w:left="1350" w:hanging="450"/>
        <w:jc w:val="both"/>
        <w:rPr>
          <w:rFonts w:ascii="CordiaUPC" w:hAnsi="CordiaUPC" w:cs="CordiaUPC"/>
          <w:sz w:val="26"/>
          <w:szCs w:val="26"/>
        </w:rPr>
      </w:pPr>
      <w:r w:rsidRPr="002D03D8">
        <w:rPr>
          <w:rFonts w:ascii="CordiaUPC" w:hAnsi="CordiaUPC" w:cs="CordiaUPC" w:hint="cs"/>
          <w:sz w:val="26"/>
          <w:szCs w:val="26"/>
          <w:lang w:bidi="th-TH"/>
        </w:rPr>
        <w:t>5.4</w:t>
      </w:r>
      <w:r w:rsidRPr="002D03D8">
        <w:rPr>
          <w:rFonts w:ascii="CordiaUPC" w:hAnsi="CordiaUPC" w:cs="CordiaUPC" w:hint="cs"/>
          <w:sz w:val="26"/>
          <w:szCs w:val="26"/>
          <w:cs/>
          <w:lang w:bidi="th-TH"/>
        </w:rPr>
        <w:tab/>
      </w:r>
      <w:r w:rsidRPr="002D03D8">
        <w:rPr>
          <w:rFonts w:ascii="CordiaUPC" w:hAnsi="CordiaUPC" w:cs="CordiaUPC" w:hint="cs"/>
          <w:sz w:val="26"/>
          <w:szCs w:val="26"/>
        </w:rPr>
        <w:t>Related companies of major shareholders</w:t>
      </w:r>
    </w:p>
    <w:p w14:paraId="0DF49242" w14:textId="77777777" w:rsidR="00D63DA8" w:rsidRPr="002D03D8" w:rsidRDefault="00D63DA8" w:rsidP="00D63DA8">
      <w:pPr>
        <w:spacing w:after="120" w:line="240" w:lineRule="exact"/>
        <w:ind w:left="1350" w:hanging="450"/>
        <w:jc w:val="both"/>
        <w:rPr>
          <w:rFonts w:ascii="CordiaUPC" w:hAnsi="CordiaUPC" w:cs="CordiaUPC"/>
          <w:sz w:val="26"/>
          <w:szCs w:val="26"/>
        </w:rPr>
      </w:pPr>
      <w:r w:rsidRPr="002D03D8">
        <w:rPr>
          <w:rFonts w:ascii="CordiaUPC" w:hAnsi="CordiaUPC" w:cs="CordiaUPC" w:hint="cs"/>
          <w:sz w:val="26"/>
          <w:szCs w:val="26"/>
        </w:rPr>
        <w:t>5.5</w:t>
      </w:r>
      <w:r w:rsidRPr="002D03D8">
        <w:rPr>
          <w:rFonts w:ascii="CordiaUPC" w:hAnsi="CordiaUPC" w:cs="CordiaUPC" w:hint="cs"/>
          <w:sz w:val="26"/>
          <w:szCs w:val="26"/>
        </w:rPr>
        <w:tab/>
        <w:t>Entities in which related companies of major shareholders hold over 10% of paid-up share capital</w:t>
      </w:r>
    </w:p>
    <w:p w14:paraId="7A9BB767" w14:textId="77777777" w:rsidR="00D63DA8" w:rsidRPr="002D03D8" w:rsidRDefault="00D63DA8" w:rsidP="00D63DA8">
      <w:pPr>
        <w:spacing w:after="120" w:line="240" w:lineRule="exact"/>
        <w:ind w:left="1350" w:hanging="450"/>
        <w:jc w:val="both"/>
        <w:rPr>
          <w:rFonts w:ascii="CordiaUPC" w:hAnsi="CordiaUPC" w:cs="CordiaUPC"/>
          <w:sz w:val="26"/>
          <w:szCs w:val="26"/>
        </w:rPr>
      </w:pPr>
      <w:r w:rsidRPr="002D03D8">
        <w:rPr>
          <w:rFonts w:ascii="CordiaUPC" w:hAnsi="CordiaUPC" w:cs="CordiaUPC" w:hint="cs"/>
          <w:sz w:val="26"/>
          <w:szCs w:val="26"/>
        </w:rPr>
        <w:t>5.6</w:t>
      </w:r>
      <w:r w:rsidRPr="002D03D8">
        <w:rPr>
          <w:rFonts w:ascii="CordiaUPC" w:hAnsi="CordiaUPC" w:cs="CordiaUPC" w:hint="cs"/>
          <w:sz w:val="26"/>
          <w:szCs w:val="26"/>
        </w:rPr>
        <w:tab/>
      </w:r>
      <w:r w:rsidRPr="002D03D8">
        <w:rPr>
          <w:rFonts w:ascii="CordiaUPC" w:hAnsi="CordiaUPC" w:cs="CordiaUPC"/>
          <w:sz w:val="26"/>
          <w:szCs w:val="26"/>
        </w:rPr>
        <w:t>Entities in which</w:t>
      </w:r>
      <w:r w:rsidRPr="002D03D8">
        <w:rPr>
          <w:rFonts w:ascii="CordiaUPC" w:hAnsi="CordiaUPC" w:cs="CordiaUPC"/>
          <w:sz w:val="26"/>
          <w:szCs w:val="26"/>
          <w:lang w:bidi="th-TH"/>
        </w:rPr>
        <w:t xml:space="preserve"> </w:t>
      </w:r>
      <w:r w:rsidRPr="002D03D8">
        <w:rPr>
          <w:rFonts w:ascii="CordiaUPC" w:hAnsi="CordiaUPC" w:cs="CordiaUPC"/>
          <w:sz w:val="26"/>
          <w:szCs w:val="26"/>
          <w:lang w:val="en-US" w:bidi="th-TH"/>
        </w:rPr>
        <w:t>the Bank and its subsidiaries</w:t>
      </w:r>
      <w:r w:rsidRPr="002D03D8">
        <w:rPr>
          <w:rFonts w:ascii="CordiaUPC" w:hAnsi="CordiaUPC" w:cs="CordiaUPC"/>
          <w:sz w:val="26"/>
          <w:szCs w:val="26"/>
        </w:rPr>
        <w:t xml:space="preserve"> hold over</w:t>
      </w:r>
      <w:r w:rsidRPr="002D03D8">
        <w:rPr>
          <w:rFonts w:ascii="CordiaUPC" w:hAnsi="CordiaUPC" w:cs="CordiaUPC" w:hint="cs"/>
          <w:sz w:val="26"/>
          <w:szCs w:val="26"/>
        </w:rPr>
        <w:t xml:space="preserve"> 10% of paid-up share capital (excluding subsidiaries and associate)</w:t>
      </w:r>
    </w:p>
    <w:p w14:paraId="42D7EAEC" w14:textId="77777777" w:rsidR="00D63DA8" w:rsidRPr="002D03D8" w:rsidRDefault="00D63DA8" w:rsidP="00D63DA8">
      <w:pPr>
        <w:spacing w:line="240" w:lineRule="exact"/>
        <w:ind w:left="540"/>
        <w:jc w:val="both"/>
        <w:rPr>
          <w:rFonts w:ascii="CordiaUPC" w:hAnsi="CordiaUPC" w:cs="CordiaUPC"/>
          <w:sz w:val="26"/>
          <w:szCs w:val="26"/>
        </w:rPr>
      </w:pPr>
    </w:p>
    <w:p w14:paraId="1A50AE26" w14:textId="31636A31" w:rsidR="00D63DA8" w:rsidRPr="002D03D8" w:rsidRDefault="00D63DA8" w:rsidP="00260CB6">
      <w:pPr>
        <w:spacing w:line="240" w:lineRule="exact"/>
        <w:ind w:left="540"/>
        <w:jc w:val="both"/>
        <w:rPr>
          <w:rFonts w:ascii="CordiaUPC" w:hAnsi="CordiaUPC" w:cs="CordiaUPC"/>
          <w:sz w:val="26"/>
          <w:szCs w:val="26"/>
          <w:lang w:val="en-US" w:bidi="th-TH"/>
        </w:rPr>
      </w:pPr>
      <w:r w:rsidRPr="002D03D8">
        <w:rPr>
          <w:rFonts w:ascii="CordiaUPC" w:hAnsi="CordiaUPC" w:cs="CordiaUPC" w:hint="cs"/>
          <w:sz w:val="26"/>
          <w:szCs w:val="26"/>
        </w:rPr>
        <w:t xml:space="preserve">The additional information on investments in subsidiaries and associate is disclosed in note </w:t>
      </w:r>
      <w:r w:rsidR="00233B6E" w:rsidRPr="002D03D8">
        <w:rPr>
          <w:rFonts w:ascii="CordiaUPC" w:hAnsi="CordiaUPC" w:cs="CordiaUPC"/>
          <w:sz w:val="26"/>
          <w:szCs w:val="26"/>
          <w:lang w:val="en-US" w:bidi="th-TH"/>
        </w:rPr>
        <w:t>8</w:t>
      </w:r>
      <w:r w:rsidR="000E5AAA" w:rsidRPr="002D03D8">
        <w:rPr>
          <w:rFonts w:ascii="CordiaUPC" w:hAnsi="CordiaUPC" w:cs="CordiaUPC"/>
          <w:sz w:val="26"/>
          <w:szCs w:val="26"/>
          <w:lang w:val="en-US" w:bidi="th-TH"/>
        </w:rPr>
        <w:t>.</w:t>
      </w:r>
    </w:p>
    <w:p w14:paraId="718B907F" w14:textId="77777777" w:rsidR="0025087C" w:rsidRPr="002D03D8" w:rsidRDefault="0025087C" w:rsidP="00260CB6">
      <w:pPr>
        <w:spacing w:line="240" w:lineRule="exact"/>
        <w:ind w:left="540"/>
        <w:jc w:val="both"/>
        <w:rPr>
          <w:rFonts w:ascii="CordiaUPC" w:hAnsi="CordiaUPC" w:cs="CordiaUPC"/>
          <w:sz w:val="26"/>
          <w:szCs w:val="26"/>
          <w:cs/>
          <w:lang w:bidi="th-TH"/>
        </w:rPr>
      </w:pPr>
    </w:p>
    <w:p w14:paraId="6A735FE1" w14:textId="77777777" w:rsidR="00D843B3" w:rsidRPr="002D03D8" w:rsidRDefault="00D843B3">
      <w:pPr>
        <w:spacing w:line="240" w:lineRule="auto"/>
        <w:rPr>
          <w:rFonts w:ascii="CordiaUPC" w:hAnsi="CordiaUPC" w:cs="CordiaUPC"/>
          <w:sz w:val="26"/>
          <w:szCs w:val="26"/>
        </w:rPr>
      </w:pPr>
      <w:r w:rsidRPr="002D03D8">
        <w:rPr>
          <w:rFonts w:ascii="CordiaUPC" w:hAnsi="CordiaUPC" w:cs="CordiaUPC"/>
          <w:sz w:val="26"/>
          <w:szCs w:val="26"/>
        </w:rPr>
        <w:br w:type="page"/>
      </w:r>
    </w:p>
    <w:p w14:paraId="2435B38F" w14:textId="47D250D2" w:rsidR="00D63DA8" w:rsidRPr="002D03D8" w:rsidRDefault="00D63DA8" w:rsidP="00D63DA8">
      <w:pPr>
        <w:spacing w:line="240" w:lineRule="exact"/>
        <w:ind w:left="540"/>
        <w:jc w:val="both"/>
        <w:rPr>
          <w:rFonts w:ascii="CordiaUPC" w:hAnsi="CordiaUPC" w:cs="CordiaUPC"/>
          <w:sz w:val="26"/>
          <w:szCs w:val="26"/>
          <w:lang w:bidi="th-TH"/>
        </w:rPr>
      </w:pPr>
      <w:r w:rsidRPr="002D03D8">
        <w:rPr>
          <w:rFonts w:ascii="CordiaUPC" w:hAnsi="CordiaUPC" w:cs="CordiaUPC" w:hint="cs"/>
          <w:sz w:val="26"/>
          <w:szCs w:val="26"/>
        </w:rPr>
        <w:lastRenderedPageBreak/>
        <w:t>Relationships with key management and other related parties were as follows:</w:t>
      </w:r>
    </w:p>
    <w:p w14:paraId="3B3640ED" w14:textId="77777777" w:rsidR="00D63DA8" w:rsidRPr="002D03D8" w:rsidRDefault="00D63DA8" w:rsidP="00D63DA8">
      <w:pPr>
        <w:spacing w:line="240" w:lineRule="exact"/>
        <w:ind w:left="540"/>
        <w:jc w:val="both"/>
        <w:rPr>
          <w:rFonts w:ascii="CordiaUPC" w:hAnsi="CordiaUPC" w:cs="CordiaUPC"/>
          <w:szCs w:val="22"/>
        </w:rPr>
      </w:pPr>
    </w:p>
    <w:tbl>
      <w:tblPr>
        <w:tblW w:w="9204" w:type="dxa"/>
        <w:tblInd w:w="426" w:type="dxa"/>
        <w:tblLayout w:type="fixed"/>
        <w:tblLook w:val="01E0" w:firstRow="1" w:lastRow="1" w:firstColumn="1" w:lastColumn="1" w:noHBand="0" w:noVBand="0"/>
      </w:tblPr>
      <w:tblGrid>
        <w:gridCol w:w="2970"/>
        <w:gridCol w:w="1530"/>
        <w:gridCol w:w="4704"/>
      </w:tblGrid>
      <w:tr w:rsidR="00D63DA8" w:rsidRPr="002D03D8" w14:paraId="46B1D883" w14:textId="77777777" w:rsidTr="00333385">
        <w:trPr>
          <w:tblHeader/>
        </w:trPr>
        <w:tc>
          <w:tcPr>
            <w:tcW w:w="2970" w:type="dxa"/>
          </w:tcPr>
          <w:p w14:paraId="2B65A4FB" w14:textId="77777777" w:rsidR="00D63DA8" w:rsidRPr="002D03D8" w:rsidRDefault="00D63DA8" w:rsidP="00333385">
            <w:pPr>
              <w:pStyle w:val="block"/>
              <w:tabs>
                <w:tab w:val="decimal" w:pos="765"/>
              </w:tabs>
              <w:spacing w:after="0" w:line="240" w:lineRule="exact"/>
              <w:ind w:left="-18"/>
              <w:rPr>
                <w:rFonts w:ascii="CordiaUPC" w:hAnsi="CordiaUPC" w:cs="CordiaUPC"/>
                <w:sz w:val="16"/>
                <w:szCs w:val="16"/>
                <w:lang w:val="en-GB"/>
              </w:rPr>
            </w:pPr>
          </w:p>
          <w:p w14:paraId="757705B3" w14:textId="77777777" w:rsidR="00D63DA8" w:rsidRPr="002D03D8" w:rsidRDefault="00D63DA8" w:rsidP="00333385">
            <w:pPr>
              <w:pStyle w:val="block"/>
              <w:tabs>
                <w:tab w:val="decimal" w:pos="765"/>
              </w:tabs>
              <w:spacing w:after="0" w:line="240" w:lineRule="exact"/>
              <w:ind w:left="-18"/>
              <w:rPr>
                <w:rFonts w:ascii="CordiaUPC" w:hAnsi="CordiaUPC" w:cs="CordiaUPC"/>
                <w:sz w:val="16"/>
                <w:szCs w:val="16"/>
                <w:lang w:val="en-GB"/>
              </w:rPr>
            </w:pPr>
          </w:p>
          <w:p w14:paraId="7222A008" w14:textId="77777777" w:rsidR="00D63DA8" w:rsidRPr="002D03D8" w:rsidRDefault="00D63DA8" w:rsidP="00333385">
            <w:pPr>
              <w:pStyle w:val="block"/>
              <w:tabs>
                <w:tab w:val="decimal" w:pos="765"/>
              </w:tabs>
              <w:spacing w:after="0" w:line="240" w:lineRule="exact"/>
              <w:ind w:left="-180" w:right="-130"/>
              <w:jc w:val="center"/>
              <w:rPr>
                <w:rFonts w:ascii="CordiaUPC" w:hAnsi="CordiaUPC" w:cs="CordiaUPC"/>
                <w:b/>
                <w:bCs/>
                <w:sz w:val="26"/>
                <w:szCs w:val="26"/>
                <w:lang w:val="en-GB"/>
              </w:rPr>
            </w:pPr>
            <w:r w:rsidRPr="002D03D8">
              <w:rPr>
                <w:rFonts w:ascii="CordiaUPC" w:hAnsi="CordiaUPC" w:cs="CordiaUPC" w:hint="cs"/>
                <w:b/>
                <w:bCs/>
                <w:sz w:val="26"/>
                <w:szCs w:val="26"/>
                <w:lang w:val="en-GB"/>
              </w:rPr>
              <w:t>Name of entity/Personnel</w:t>
            </w:r>
          </w:p>
        </w:tc>
        <w:tc>
          <w:tcPr>
            <w:tcW w:w="1530" w:type="dxa"/>
          </w:tcPr>
          <w:p w14:paraId="3562446C" w14:textId="77777777" w:rsidR="00D63DA8" w:rsidRPr="002D03D8" w:rsidRDefault="00D63DA8" w:rsidP="00333385">
            <w:pPr>
              <w:pStyle w:val="block"/>
              <w:tabs>
                <w:tab w:val="decimal" w:pos="765"/>
              </w:tabs>
              <w:spacing w:after="0" w:line="240" w:lineRule="exact"/>
              <w:ind w:left="-89" w:right="-128"/>
              <w:jc w:val="center"/>
              <w:rPr>
                <w:rFonts w:ascii="CordiaUPC" w:hAnsi="CordiaUPC" w:cs="CordiaUPC"/>
                <w:b/>
                <w:bCs/>
                <w:sz w:val="26"/>
                <w:szCs w:val="26"/>
                <w:lang w:val="en-GB"/>
              </w:rPr>
            </w:pPr>
            <w:r w:rsidRPr="002D03D8">
              <w:rPr>
                <w:rFonts w:ascii="CordiaUPC" w:hAnsi="CordiaUPC" w:cs="CordiaUPC" w:hint="cs"/>
                <w:b/>
                <w:bCs/>
                <w:sz w:val="26"/>
                <w:szCs w:val="26"/>
                <w:lang w:val="en-GB"/>
              </w:rPr>
              <w:t>Country of incorporation/ Nationality</w:t>
            </w:r>
          </w:p>
        </w:tc>
        <w:tc>
          <w:tcPr>
            <w:tcW w:w="4704" w:type="dxa"/>
          </w:tcPr>
          <w:p w14:paraId="15E7C445" w14:textId="77777777" w:rsidR="00D63DA8" w:rsidRPr="002D03D8" w:rsidRDefault="00D63DA8" w:rsidP="00333385">
            <w:pPr>
              <w:pStyle w:val="block"/>
              <w:tabs>
                <w:tab w:val="decimal" w:pos="765"/>
              </w:tabs>
              <w:spacing w:after="0" w:line="240" w:lineRule="exact"/>
              <w:ind w:left="0"/>
              <w:jc w:val="thaiDistribute"/>
              <w:rPr>
                <w:rFonts w:ascii="CordiaUPC" w:hAnsi="CordiaUPC" w:cs="CordiaUPC"/>
                <w:sz w:val="16"/>
                <w:szCs w:val="16"/>
                <w:lang w:val="en-GB"/>
              </w:rPr>
            </w:pPr>
          </w:p>
          <w:p w14:paraId="77614728" w14:textId="77777777" w:rsidR="00D63DA8" w:rsidRPr="002D03D8" w:rsidRDefault="00D63DA8" w:rsidP="00333385">
            <w:pPr>
              <w:pStyle w:val="block"/>
              <w:tabs>
                <w:tab w:val="decimal" w:pos="765"/>
              </w:tabs>
              <w:spacing w:after="0" w:line="240" w:lineRule="exact"/>
              <w:ind w:left="0"/>
              <w:jc w:val="thaiDistribute"/>
              <w:rPr>
                <w:rFonts w:ascii="CordiaUPC" w:hAnsi="CordiaUPC" w:cs="CordiaUPC"/>
                <w:sz w:val="16"/>
                <w:szCs w:val="16"/>
                <w:lang w:val="en-GB"/>
              </w:rPr>
            </w:pPr>
          </w:p>
          <w:p w14:paraId="69F3BD4B" w14:textId="77777777" w:rsidR="00D63DA8" w:rsidRPr="002D03D8" w:rsidRDefault="00D63DA8" w:rsidP="00333385">
            <w:pPr>
              <w:pStyle w:val="block"/>
              <w:spacing w:after="0" w:line="240" w:lineRule="exact"/>
              <w:ind w:left="-93" w:right="-36"/>
              <w:jc w:val="center"/>
              <w:rPr>
                <w:rFonts w:ascii="CordiaUPC" w:hAnsi="CordiaUPC" w:cs="CordiaUPC"/>
                <w:b/>
                <w:bCs/>
                <w:sz w:val="26"/>
                <w:szCs w:val="26"/>
                <w:lang w:val="en-GB"/>
              </w:rPr>
            </w:pPr>
            <w:r w:rsidRPr="002D03D8">
              <w:rPr>
                <w:rFonts w:ascii="CordiaUPC" w:hAnsi="CordiaUPC" w:cs="CordiaUPC" w:hint="cs"/>
                <w:b/>
                <w:bCs/>
                <w:sz w:val="26"/>
                <w:szCs w:val="26"/>
                <w:lang w:val="en-GB"/>
              </w:rPr>
              <w:t>Nature of relationship</w:t>
            </w:r>
          </w:p>
        </w:tc>
      </w:tr>
      <w:tr w:rsidR="00D63DA8" w:rsidRPr="002D03D8" w14:paraId="6A4D3CF3" w14:textId="77777777" w:rsidTr="00333385">
        <w:tc>
          <w:tcPr>
            <w:tcW w:w="2970" w:type="dxa"/>
          </w:tcPr>
          <w:p w14:paraId="2FCBF381" w14:textId="77777777" w:rsidR="00D63DA8" w:rsidRPr="002D03D8" w:rsidRDefault="00D63DA8" w:rsidP="00333385">
            <w:pPr>
              <w:spacing w:line="240" w:lineRule="exact"/>
              <w:rPr>
                <w:rFonts w:ascii="CordiaUPC" w:hAnsi="CordiaUPC" w:cs="CordiaUPC"/>
                <w:sz w:val="26"/>
                <w:szCs w:val="26"/>
              </w:rPr>
            </w:pPr>
            <w:r w:rsidRPr="002D03D8">
              <w:rPr>
                <w:rFonts w:ascii="CordiaUPC" w:hAnsi="CordiaUPC" w:cs="CordiaUPC" w:hint="cs"/>
                <w:sz w:val="26"/>
                <w:szCs w:val="26"/>
              </w:rPr>
              <w:t xml:space="preserve">Key management personnel </w:t>
            </w:r>
          </w:p>
        </w:tc>
        <w:tc>
          <w:tcPr>
            <w:tcW w:w="1530" w:type="dxa"/>
          </w:tcPr>
          <w:p w14:paraId="3E497481" w14:textId="77777777" w:rsidR="00D63DA8" w:rsidRPr="002D03D8" w:rsidRDefault="00D63DA8" w:rsidP="00333385">
            <w:pPr>
              <w:pStyle w:val="block"/>
              <w:spacing w:after="0" w:line="240" w:lineRule="exact"/>
              <w:ind w:left="-93" w:right="-114"/>
              <w:jc w:val="center"/>
              <w:rPr>
                <w:rFonts w:ascii="CordiaUPC" w:hAnsi="CordiaUPC" w:cs="CordiaUPC"/>
                <w:sz w:val="26"/>
                <w:szCs w:val="26"/>
                <w:lang w:val="en-GB"/>
              </w:rPr>
            </w:pPr>
            <w:r w:rsidRPr="002D03D8">
              <w:rPr>
                <w:rFonts w:ascii="CordiaUPC" w:hAnsi="CordiaUPC" w:cs="CordiaUPC" w:hint="cs"/>
                <w:sz w:val="26"/>
                <w:szCs w:val="26"/>
              </w:rPr>
              <w:t xml:space="preserve">Thai and other </w:t>
            </w:r>
            <w:r w:rsidRPr="002D03D8">
              <w:rPr>
                <w:rFonts w:ascii="CordiaUPC" w:hAnsi="CordiaUPC" w:cs="CordiaUPC"/>
                <w:sz w:val="26"/>
                <w:szCs w:val="26"/>
              </w:rPr>
              <w:t>nationalities</w:t>
            </w:r>
          </w:p>
        </w:tc>
        <w:tc>
          <w:tcPr>
            <w:tcW w:w="4704" w:type="dxa"/>
          </w:tcPr>
          <w:p w14:paraId="23074E22" w14:textId="77777777" w:rsidR="00D63DA8" w:rsidRPr="002D03D8" w:rsidRDefault="00D63DA8" w:rsidP="00333385">
            <w:pPr>
              <w:pStyle w:val="block"/>
              <w:tabs>
                <w:tab w:val="decimal" w:pos="162"/>
              </w:tabs>
              <w:spacing w:after="0" w:line="240" w:lineRule="exact"/>
              <w:ind w:left="162" w:hanging="162"/>
              <w:jc w:val="thaiDistribute"/>
              <w:rPr>
                <w:rFonts w:ascii="CordiaUPC" w:hAnsi="CordiaUPC" w:cs="CordiaUPC"/>
                <w:sz w:val="26"/>
                <w:szCs w:val="26"/>
                <w:lang w:val="en-GB"/>
              </w:rPr>
            </w:pPr>
            <w:r w:rsidRPr="002D03D8">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D63DA8" w:rsidRPr="002D03D8" w14:paraId="55D9C45A" w14:textId="77777777" w:rsidTr="00333385">
        <w:tc>
          <w:tcPr>
            <w:tcW w:w="2970" w:type="dxa"/>
          </w:tcPr>
          <w:p w14:paraId="302824DF" w14:textId="77777777" w:rsidR="00D63DA8" w:rsidRPr="002D03D8" w:rsidRDefault="00D63DA8" w:rsidP="00333385">
            <w:pPr>
              <w:tabs>
                <w:tab w:val="left" w:pos="993"/>
              </w:tabs>
              <w:spacing w:line="240" w:lineRule="exact"/>
              <w:ind w:left="162" w:hanging="153"/>
              <w:rPr>
                <w:rFonts w:ascii="CordiaUPC" w:hAnsi="CordiaUPC" w:cs="CordiaUPC"/>
                <w:sz w:val="26"/>
                <w:szCs w:val="26"/>
              </w:rPr>
            </w:pPr>
            <w:r w:rsidRPr="002D03D8">
              <w:rPr>
                <w:rFonts w:ascii="CordiaUPC" w:hAnsi="CordiaUPC" w:cs="CordiaUPC" w:hint="cs"/>
                <w:sz w:val="26"/>
                <w:szCs w:val="26"/>
              </w:rPr>
              <w:t xml:space="preserve">Ministry of Finance </w:t>
            </w:r>
          </w:p>
        </w:tc>
        <w:tc>
          <w:tcPr>
            <w:tcW w:w="1530" w:type="dxa"/>
          </w:tcPr>
          <w:p w14:paraId="0F1B5CC0" w14:textId="77777777" w:rsidR="00D63DA8" w:rsidRPr="002D03D8" w:rsidRDefault="00D63DA8" w:rsidP="00333385">
            <w:pPr>
              <w:pStyle w:val="block"/>
              <w:spacing w:after="0" w:line="240" w:lineRule="exact"/>
              <w:ind w:left="-93" w:right="-114"/>
              <w:jc w:val="center"/>
              <w:rPr>
                <w:rFonts w:ascii="CordiaUPC" w:hAnsi="CordiaUPC" w:cs="CordiaUPC"/>
                <w:sz w:val="26"/>
                <w:szCs w:val="26"/>
                <w:lang w:val="en-GB"/>
              </w:rPr>
            </w:pPr>
            <w:r w:rsidRPr="002D03D8">
              <w:rPr>
                <w:rFonts w:ascii="CordiaUPC" w:hAnsi="CordiaUPC" w:cs="CordiaUPC" w:hint="cs"/>
                <w:sz w:val="26"/>
                <w:szCs w:val="26"/>
                <w:lang w:val="en-GB"/>
              </w:rPr>
              <w:t>Thailand</w:t>
            </w:r>
          </w:p>
        </w:tc>
        <w:tc>
          <w:tcPr>
            <w:tcW w:w="4704" w:type="dxa"/>
          </w:tcPr>
          <w:p w14:paraId="27C1EE25" w14:textId="77777777" w:rsidR="00D63DA8" w:rsidRPr="002D03D8" w:rsidRDefault="00D63DA8" w:rsidP="00333385">
            <w:pPr>
              <w:pStyle w:val="block"/>
              <w:spacing w:after="0" w:line="240" w:lineRule="exact"/>
              <w:ind w:left="162" w:right="-18" w:hanging="162"/>
              <w:jc w:val="both"/>
              <w:rPr>
                <w:rFonts w:ascii="CordiaUPC" w:hAnsi="CordiaUPC" w:cs="CordiaUPC"/>
                <w:sz w:val="26"/>
                <w:szCs w:val="26"/>
                <w:lang w:val="en-US"/>
              </w:rPr>
            </w:pPr>
            <w:r w:rsidRPr="002D03D8">
              <w:rPr>
                <w:rFonts w:ascii="CordiaUPC" w:hAnsi="CordiaUPC" w:cs="CordiaUPC" w:hint="cs"/>
                <w:sz w:val="26"/>
                <w:szCs w:val="26"/>
                <w:lang w:val="en-GB"/>
              </w:rPr>
              <w:t xml:space="preserve">The major shareholder of the Bank </w:t>
            </w:r>
          </w:p>
        </w:tc>
      </w:tr>
      <w:tr w:rsidR="00D63DA8" w:rsidRPr="002D03D8" w14:paraId="3F28DD91" w14:textId="77777777" w:rsidTr="00333385">
        <w:tc>
          <w:tcPr>
            <w:tcW w:w="2970" w:type="dxa"/>
          </w:tcPr>
          <w:p w14:paraId="1E4E9267" w14:textId="77777777" w:rsidR="00D63DA8" w:rsidRPr="002D03D8" w:rsidRDefault="00D63DA8" w:rsidP="00333385">
            <w:pPr>
              <w:tabs>
                <w:tab w:val="left" w:pos="993"/>
              </w:tabs>
              <w:spacing w:line="240" w:lineRule="exact"/>
              <w:ind w:left="162" w:hanging="153"/>
              <w:rPr>
                <w:rFonts w:ascii="CordiaUPC" w:hAnsi="CordiaUPC" w:cs="CordiaUPC"/>
                <w:sz w:val="26"/>
                <w:szCs w:val="26"/>
                <w:lang w:val="en-US"/>
              </w:rPr>
            </w:pPr>
            <w:r w:rsidRPr="002D03D8">
              <w:rPr>
                <w:rFonts w:ascii="CordiaUPC" w:hAnsi="CordiaUPC" w:cs="CordiaUPC" w:hint="cs"/>
                <w:sz w:val="26"/>
                <w:szCs w:val="26"/>
                <w:lang w:val="en-US"/>
              </w:rPr>
              <w:t xml:space="preserve">ING </w:t>
            </w:r>
            <w:r w:rsidRPr="002D03D8">
              <w:rPr>
                <w:rFonts w:ascii="CordiaUPC" w:hAnsi="CordiaUPC" w:cs="CordiaUPC" w:hint="cs"/>
                <w:sz w:val="26"/>
                <w:szCs w:val="26"/>
              </w:rPr>
              <w:t>Bank</w:t>
            </w:r>
            <w:r w:rsidRPr="002D03D8">
              <w:rPr>
                <w:rFonts w:ascii="CordiaUPC" w:hAnsi="CordiaUPC" w:cs="CordiaUPC" w:hint="cs"/>
                <w:sz w:val="26"/>
                <w:szCs w:val="26"/>
                <w:lang w:val="en-US"/>
              </w:rPr>
              <w:t xml:space="preserve"> N.V. </w:t>
            </w:r>
          </w:p>
        </w:tc>
        <w:tc>
          <w:tcPr>
            <w:tcW w:w="1530" w:type="dxa"/>
          </w:tcPr>
          <w:p w14:paraId="47534DDD" w14:textId="77777777" w:rsidR="00D63DA8" w:rsidRPr="002D03D8" w:rsidRDefault="00D63DA8" w:rsidP="00333385">
            <w:pPr>
              <w:pStyle w:val="block"/>
              <w:spacing w:after="0" w:line="240" w:lineRule="exact"/>
              <w:ind w:left="-93" w:right="-114"/>
              <w:jc w:val="center"/>
              <w:rPr>
                <w:rFonts w:ascii="CordiaUPC" w:hAnsi="CordiaUPC" w:cs="CordiaUPC"/>
                <w:sz w:val="26"/>
                <w:szCs w:val="26"/>
                <w:lang w:val="en-GB"/>
              </w:rPr>
            </w:pPr>
            <w:r w:rsidRPr="002D03D8">
              <w:rPr>
                <w:rFonts w:ascii="CordiaUPC" w:hAnsi="CordiaUPC" w:cs="CordiaUPC" w:hint="cs"/>
                <w:sz w:val="26"/>
                <w:szCs w:val="26"/>
                <w:lang w:val="en-US"/>
              </w:rPr>
              <w:t>The Netherlands</w:t>
            </w:r>
          </w:p>
        </w:tc>
        <w:tc>
          <w:tcPr>
            <w:tcW w:w="4704" w:type="dxa"/>
          </w:tcPr>
          <w:p w14:paraId="61DEE5F5" w14:textId="77777777" w:rsidR="00D63DA8" w:rsidRPr="002D03D8" w:rsidRDefault="00D63DA8" w:rsidP="00333385">
            <w:pPr>
              <w:pStyle w:val="block"/>
              <w:spacing w:after="0" w:line="240" w:lineRule="exact"/>
              <w:ind w:left="162" w:right="-18" w:hanging="162"/>
              <w:jc w:val="both"/>
              <w:rPr>
                <w:rFonts w:ascii="CordiaUPC" w:hAnsi="CordiaUPC" w:cs="CordiaUPC"/>
                <w:sz w:val="26"/>
                <w:szCs w:val="26"/>
                <w:lang w:val="en-US"/>
              </w:rPr>
            </w:pPr>
            <w:r w:rsidRPr="002D03D8">
              <w:rPr>
                <w:rFonts w:ascii="CordiaUPC" w:hAnsi="CordiaUPC" w:cs="CordiaUPC" w:hint="cs"/>
                <w:sz w:val="26"/>
                <w:szCs w:val="26"/>
                <w:lang w:val="en-US"/>
              </w:rPr>
              <w:t xml:space="preserve">The major shareholder of the Bank </w:t>
            </w:r>
          </w:p>
        </w:tc>
      </w:tr>
      <w:tr w:rsidR="00D63DA8" w:rsidRPr="002D03D8" w14:paraId="120FBE93" w14:textId="77777777" w:rsidTr="00333385">
        <w:tc>
          <w:tcPr>
            <w:tcW w:w="2970" w:type="dxa"/>
          </w:tcPr>
          <w:p w14:paraId="1DC8DD4B" w14:textId="77777777" w:rsidR="00D63DA8" w:rsidRPr="002D03D8" w:rsidRDefault="00D63DA8" w:rsidP="00333385">
            <w:pPr>
              <w:tabs>
                <w:tab w:val="left" w:pos="993"/>
              </w:tabs>
              <w:spacing w:line="240" w:lineRule="exact"/>
              <w:ind w:left="162" w:hanging="153"/>
              <w:rPr>
                <w:rFonts w:ascii="CordiaUPC" w:hAnsi="CordiaUPC" w:cs="CordiaUPC"/>
                <w:sz w:val="26"/>
                <w:szCs w:val="26"/>
                <w:lang w:val="en-US"/>
              </w:rPr>
            </w:pPr>
            <w:r w:rsidRPr="002D03D8">
              <w:rPr>
                <w:rFonts w:ascii="CordiaUPC" w:hAnsi="CordiaUPC" w:cs="CordiaUPC" w:hint="cs"/>
                <w:sz w:val="26"/>
                <w:szCs w:val="26"/>
                <w:lang w:val="en-US" w:bidi="th-TH"/>
              </w:rPr>
              <w:t xml:space="preserve">Thanachart Capital </w:t>
            </w:r>
            <w:r w:rsidRPr="002D03D8">
              <w:rPr>
                <w:rFonts w:ascii="CordiaUPC" w:hAnsi="CordiaUPC" w:cs="CordiaUPC"/>
                <w:sz w:val="26"/>
                <w:szCs w:val="26"/>
                <w:lang w:val="en-US" w:bidi="th-TH"/>
              </w:rPr>
              <w:t>PCL.</w:t>
            </w:r>
          </w:p>
        </w:tc>
        <w:tc>
          <w:tcPr>
            <w:tcW w:w="1530" w:type="dxa"/>
          </w:tcPr>
          <w:p w14:paraId="3DDE4303" w14:textId="77777777" w:rsidR="00D63DA8" w:rsidRPr="002D03D8" w:rsidRDefault="00D63DA8" w:rsidP="00333385">
            <w:pPr>
              <w:pStyle w:val="block"/>
              <w:spacing w:after="0" w:line="240" w:lineRule="exact"/>
              <w:ind w:left="-93" w:right="-114"/>
              <w:jc w:val="center"/>
              <w:rPr>
                <w:rFonts w:ascii="CordiaUPC" w:hAnsi="CordiaUPC" w:cs="CordiaUPC"/>
                <w:sz w:val="26"/>
                <w:szCs w:val="26"/>
                <w:lang w:val="en-GB"/>
              </w:rPr>
            </w:pPr>
            <w:r w:rsidRPr="002D03D8">
              <w:rPr>
                <w:rFonts w:ascii="CordiaUPC" w:hAnsi="CordiaUPC" w:cs="CordiaUPC" w:hint="cs"/>
                <w:sz w:val="26"/>
                <w:szCs w:val="26"/>
                <w:lang w:val="en-GB"/>
              </w:rPr>
              <w:t>Thailand</w:t>
            </w:r>
          </w:p>
        </w:tc>
        <w:tc>
          <w:tcPr>
            <w:tcW w:w="4704" w:type="dxa"/>
          </w:tcPr>
          <w:p w14:paraId="12BDAFD8" w14:textId="77777777" w:rsidR="00D63DA8" w:rsidRPr="002D03D8" w:rsidRDefault="00D63DA8" w:rsidP="00333385">
            <w:pPr>
              <w:pStyle w:val="block"/>
              <w:spacing w:after="0" w:line="240" w:lineRule="exact"/>
              <w:ind w:left="162" w:right="-18" w:hanging="162"/>
              <w:jc w:val="both"/>
              <w:rPr>
                <w:rFonts w:ascii="CordiaUPC" w:hAnsi="CordiaUPC" w:cs="CordiaUPC"/>
                <w:sz w:val="26"/>
                <w:szCs w:val="26"/>
                <w:lang w:val="en-US"/>
              </w:rPr>
            </w:pPr>
            <w:r w:rsidRPr="002D03D8">
              <w:rPr>
                <w:rFonts w:ascii="CordiaUPC" w:hAnsi="CordiaUPC" w:cs="CordiaUPC" w:hint="cs"/>
                <w:sz w:val="26"/>
                <w:szCs w:val="26"/>
                <w:lang w:val="en-US"/>
              </w:rPr>
              <w:t xml:space="preserve">The major shareholder of the Bank </w:t>
            </w:r>
          </w:p>
        </w:tc>
      </w:tr>
      <w:tr w:rsidR="00D63DA8" w:rsidRPr="002D03D8" w14:paraId="4C9719F7" w14:textId="77777777" w:rsidTr="00333385">
        <w:tc>
          <w:tcPr>
            <w:tcW w:w="2970" w:type="dxa"/>
          </w:tcPr>
          <w:p w14:paraId="010EBD5C" w14:textId="77777777" w:rsidR="00D63DA8" w:rsidRPr="002D03D8" w:rsidRDefault="00D63DA8" w:rsidP="00333385">
            <w:pPr>
              <w:tabs>
                <w:tab w:val="left" w:pos="993"/>
              </w:tabs>
              <w:spacing w:line="240" w:lineRule="exact"/>
              <w:ind w:left="162" w:hanging="135"/>
              <w:rPr>
                <w:rFonts w:ascii="CordiaUPC" w:hAnsi="CordiaUPC" w:cs="CordiaUPC"/>
                <w:sz w:val="26"/>
                <w:szCs w:val="26"/>
              </w:rPr>
            </w:pPr>
            <w:proofErr w:type="spellStart"/>
            <w:r w:rsidRPr="002D03D8">
              <w:rPr>
                <w:rFonts w:ascii="CordiaUPC" w:hAnsi="CordiaUPC" w:cs="CordiaUPC"/>
                <w:sz w:val="26"/>
                <w:szCs w:val="26"/>
              </w:rPr>
              <w:t>Vayupak</w:t>
            </w:r>
            <w:proofErr w:type="spellEnd"/>
            <w:r w:rsidRPr="002D03D8">
              <w:rPr>
                <w:rFonts w:ascii="CordiaUPC" w:hAnsi="CordiaUPC" w:cs="CordiaUPC"/>
                <w:sz w:val="26"/>
                <w:szCs w:val="26"/>
              </w:rPr>
              <w:t xml:space="preserve"> F</w:t>
            </w:r>
            <w:r w:rsidRPr="002D03D8">
              <w:rPr>
                <w:rFonts w:ascii="CordiaUPC" w:hAnsi="CordiaUPC" w:cs="CordiaUPC"/>
                <w:sz w:val="26"/>
                <w:szCs w:val="26"/>
                <w:lang w:val="en-US" w:bidi="th-TH"/>
              </w:rPr>
              <w:t>und</w:t>
            </w:r>
            <w:r w:rsidRPr="002D03D8">
              <w:rPr>
                <w:rFonts w:ascii="CordiaUPC" w:hAnsi="CordiaUPC" w:cs="CordiaUPC"/>
                <w:sz w:val="26"/>
                <w:szCs w:val="26"/>
              </w:rPr>
              <w:t>1</w:t>
            </w:r>
          </w:p>
        </w:tc>
        <w:tc>
          <w:tcPr>
            <w:tcW w:w="1530" w:type="dxa"/>
          </w:tcPr>
          <w:p w14:paraId="2D832F7D" w14:textId="77777777" w:rsidR="00D63DA8" w:rsidRPr="002D03D8" w:rsidRDefault="00D63DA8" w:rsidP="00333385">
            <w:pPr>
              <w:pStyle w:val="block"/>
              <w:spacing w:after="0" w:line="240" w:lineRule="exact"/>
              <w:ind w:left="-93" w:right="-114"/>
              <w:jc w:val="center"/>
              <w:rPr>
                <w:rFonts w:ascii="CordiaUPC" w:hAnsi="CordiaUPC" w:cs="CordiaUPC"/>
                <w:sz w:val="26"/>
                <w:szCs w:val="26"/>
                <w:lang w:val="en-GB"/>
              </w:rPr>
            </w:pPr>
            <w:r w:rsidRPr="002D03D8">
              <w:rPr>
                <w:rFonts w:ascii="CordiaUPC" w:hAnsi="CordiaUPC" w:cs="CordiaUPC" w:hint="cs"/>
                <w:sz w:val="26"/>
                <w:szCs w:val="26"/>
                <w:lang w:val="en-GB"/>
              </w:rPr>
              <w:t>Thailand</w:t>
            </w:r>
          </w:p>
        </w:tc>
        <w:tc>
          <w:tcPr>
            <w:tcW w:w="4704" w:type="dxa"/>
          </w:tcPr>
          <w:p w14:paraId="1CC1A9AD" w14:textId="77777777" w:rsidR="00D63DA8" w:rsidRPr="002D03D8" w:rsidRDefault="00D63DA8" w:rsidP="00333385">
            <w:pPr>
              <w:pStyle w:val="block"/>
              <w:spacing w:after="0" w:line="240" w:lineRule="exact"/>
              <w:ind w:left="162" w:right="-27" w:hanging="162"/>
              <w:jc w:val="both"/>
              <w:rPr>
                <w:rFonts w:ascii="CordiaUPC" w:hAnsi="CordiaUPC" w:cs="CordiaUPC"/>
                <w:sz w:val="26"/>
                <w:szCs w:val="26"/>
                <w:lang w:val="en-GB"/>
              </w:rPr>
            </w:pPr>
            <w:r w:rsidRPr="002D03D8">
              <w:rPr>
                <w:rFonts w:ascii="CordiaUPC" w:hAnsi="CordiaUPC" w:cs="CordiaUPC" w:hint="cs"/>
                <w:sz w:val="26"/>
                <w:szCs w:val="26"/>
                <w:lang w:val="en-US"/>
              </w:rPr>
              <w:t xml:space="preserve">The major shareholder of the Bank </w:t>
            </w:r>
          </w:p>
        </w:tc>
      </w:tr>
      <w:tr w:rsidR="00D63DA8" w:rsidRPr="002D03D8" w14:paraId="71989DAB" w14:textId="77777777" w:rsidTr="00333385">
        <w:tc>
          <w:tcPr>
            <w:tcW w:w="2970" w:type="dxa"/>
          </w:tcPr>
          <w:p w14:paraId="5BCBFF32" w14:textId="77777777" w:rsidR="00D63DA8" w:rsidRPr="002D03D8" w:rsidRDefault="00D63DA8" w:rsidP="00333385">
            <w:pPr>
              <w:tabs>
                <w:tab w:val="left" w:pos="993"/>
              </w:tabs>
              <w:spacing w:line="240" w:lineRule="exact"/>
              <w:ind w:left="162" w:hanging="135"/>
              <w:rPr>
                <w:rFonts w:ascii="CordiaUPC" w:hAnsi="CordiaUPC" w:cs="CordiaUPC"/>
                <w:sz w:val="26"/>
                <w:szCs w:val="26"/>
              </w:rPr>
            </w:pPr>
            <w:r w:rsidRPr="002D03D8">
              <w:rPr>
                <w:rFonts w:ascii="CordiaUPC" w:hAnsi="CordiaUPC" w:cs="CordiaUPC" w:hint="cs"/>
                <w:sz w:val="26"/>
                <w:szCs w:val="26"/>
              </w:rPr>
              <w:t xml:space="preserve">Entities whose shares have been owned or have been controlled by the </w:t>
            </w:r>
            <w:r w:rsidRPr="002D03D8">
              <w:rPr>
                <w:rFonts w:ascii="CordiaUPC" w:hAnsi="CordiaUPC" w:cs="CordiaUPC"/>
                <w:sz w:val="26"/>
                <w:szCs w:val="26"/>
              </w:rPr>
              <w:t>major shareholder</w:t>
            </w:r>
            <w:r w:rsidRPr="002D03D8">
              <w:rPr>
                <w:rFonts w:ascii="CordiaUPC" w:hAnsi="CordiaUPC" w:cs="CordiaUPC"/>
                <w:sz w:val="26"/>
                <w:szCs w:val="26"/>
                <w:lang w:val="en-US" w:bidi="th-TH"/>
              </w:rPr>
              <w:t>s</w:t>
            </w:r>
          </w:p>
        </w:tc>
        <w:tc>
          <w:tcPr>
            <w:tcW w:w="1530" w:type="dxa"/>
          </w:tcPr>
          <w:p w14:paraId="3C09F6E2" w14:textId="77777777" w:rsidR="00D63DA8" w:rsidRPr="002D03D8" w:rsidRDefault="00D63DA8" w:rsidP="00333385">
            <w:pPr>
              <w:pStyle w:val="block"/>
              <w:spacing w:after="0" w:line="240" w:lineRule="exact"/>
              <w:ind w:left="-93" w:right="-114"/>
              <w:jc w:val="center"/>
              <w:rPr>
                <w:rFonts w:ascii="CordiaUPC" w:hAnsi="CordiaUPC" w:cs="CordiaUPC"/>
                <w:sz w:val="26"/>
                <w:szCs w:val="26"/>
                <w:lang w:val="en-GB"/>
              </w:rPr>
            </w:pPr>
            <w:r w:rsidRPr="002D03D8">
              <w:rPr>
                <w:rFonts w:ascii="CordiaUPC" w:hAnsi="CordiaUPC" w:cs="CordiaUPC" w:hint="cs"/>
                <w:sz w:val="26"/>
                <w:szCs w:val="26"/>
                <w:lang w:val="en-GB"/>
              </w:rPr>
              <w:t>Thailand</w:t>
            </w:r>
          </w:p>
        </w:tc>
        <w:tc>
          <w:tcPr>
            <w:tcW w:w="4704" w:type="dxa"/>
          </w:tcPr>
          <w:p w14:paraId="65510E25" w14:textId="77777777" w:rsidR="00D63DA8" w:rsidRPr="002D03D8" w:rsidRDefault="00D63DA8" w:rsidP="00333385">
            <w:pPr>
              <w:pStyle w:val="block"/>
              <w:spacing w:after="0" w:line="240" w:lineRule="exact"/>
              <w:ind w:left="162" w:right="-27" w:hanging="162"/>
              <w:jc w:val="both"/>
              <w:rPr>
                <w:rFonts w:ascii="CordiaUPC" w:hAnsi="CordiaUPC" w:cs="CordiaUPC"/>
                <w:sz w:val="26"/>
                <w:szCs w:val="26"/>
                <w:lang w:val="en-US"/>
              </w:rPr>
            </w:pPr>
            <w:r w:rsidRPr="002D03D8">
              <w:rPr>
                <w:rFonts w:ascii="CordiaUPC" w:hAnsi="CordiaUPC" w:cs="CordiaUPC" w:hint="cs"/>
                <w:sz w:val="26"/>
                <w:szCs w:val="26"/>
                <w:lang w:val="en-GB"/>
              </w:rPr>
              <w:t>R</w:t>
            </w:r>
            <w:r w:rsidRPr="002D03D8">
              <w:rPr>
                <w:rFonts w:ascii="CordiaUPC" w:hAnsi="CordiaUPC" w:cs="CordiaUPC" w:hint="cs"/>
                <w:sz w:val="26"/>
                <w:szCs w:val="26"/>
                <w:lang w:val="en-US"/>
              </w:rPr>
              <w:t>elated through the major shareholder</w:t>
            </w:r>
            <w:r w:rsidRPr="002D03D8">
              <w:rPr>
                <w:rFonts w:ascii="CordiaUPC" w:hAnsi="CordiaUPC" w:cs="CordiaUPC" w:hint="cs"/>
                <w:sz w:val="26"/>
                <w:szCs w:val="26"/>
                <w:lang w:val="en-GB"/>
              </w:rPr>
              <w:t xml:space="preserve"> of the Bank </w:t>
            </w:r>
          </w:p>
        </w:tc>
      </w:tr>
      <w:tr w:rsidR="00D843B3" w:rsidRPr="002D03D8" w14:paraId="2451DA75" w14:textId="77777777" w:rsidTr="00333385">
        <w:tc>
          <w:tcPr>
            <w:tcW w:w="2970" w:type="dxa"/>
          </w:tcPr>
          <w:p w14:paraId="24D00B6D" w14:textId="095629D2" w:rsidR="00D843B3" w:rsidRPr="002D03D8" w:rsidRDefault="00BC0F62" w:rsidP="00D843B3">
            <w:pPr>
              <w:tabs>
                <w:tab w:val="left" w:pos="993"/>
              </w:tabs>
              <w:spacing w:line="240" w:lineRule="exact"/>
              <w:ind w:left="162" w:right="-108" w:hanging="153"/>
              <w:rPr>
                <w:rFonts w:ascii="CordiaUPC" w:hAnsi="CordiaUPC" w:cs="CordiaUPC"/>
                <w:sz w:val="26"/>
                <w:szCs w:val="26"/>
              </w:rPr>
            </w:pPr>
            <w:r w:rsidRPr="002D03D8">
              <w:rPr>
                <w:rFonts w:ascii="CordiaUPC" w:hAnsi="CordiaUPC" w:cs="CordiaUPC"/>
                <w:sz w:val="26"/>
                <w:szCs w:val="26"/>
                <w:shd w:val="clear" w:color="auto" w:fill="FFFFFF"/>
              </w:rPr>
              <w:t xml:space="preserve">Thanachart Securities </w:t>
            </w:r>
            <w:r w:rsidR="00BC3670" w:rsidRPr="002D03D8">
              <w:rPr>
                <w:rFonts w:ascii="CordiaUPC" w:hAnsi="CordiaUPC" w:cs="CordiaUPC"/>
                <w:sz w:val="26"/>
                <w:szCs w:val="26"/>
                <w:lang w:val="en-US" w:bidi="th-TH"/>
              </w:rPr>
              <w:t>PCL.</w:t>
            </w:r>
          </w:p>
        </w:tc>
        <w:tc>
          <w:tcPr>
            <w:tcW w:w="1530" w:type="dxa"/>
          </w:tcPr>
          <w:p w14:paraId="5C531602" w14:textId="10CE613E" w:rsidR="00D843B3" w:rsidRPr="002D03D8" w:rsidRDefault="00D843B3" w:rsidP="00D843B3">
            <w:pPr>
              <w:pStyle w:val="block"/>
              <w:spacing w:after="0" w:line="240" w:lineRule="exact"/>
              <w:ind w:left="-93" w:right="-114"/>
              <w:jc w:val="center"/>
              <w:rPr>
                <w:rFonts w:ascii="CordiaUPC" w:hAnsi="CordiaUPC" w:cs="CordiaUPC"/>
                <w:sz w:val="26"/>
                <w:szCs w:val="26"/>
                <w:lang w:val="en-GB"/>
              </w:rPr>
            </w:pPr>
            <w:r w:rsidRPr="002D03D8">
              <w:rPr>
                <w:rFonts w:ascii="CordiaUPC" w:hAnsi="CordiaUPC" w:cs="CordiaUPC" w:hint="cs"/>
                <w:sz w:val="26"/>
                <w:szCs w:val="26"/>
                <w:lang w:val="en-GB"/>
              </w:rPr>
              <w:t>Thailand</w:t>
            </w:r>
          </w:p>
        </w:tc>
        <w:tc>
          <w:tcPr>
            <w:tcW w:w="4704" w:type="dxa"/>
          </w:tcPr>
          <w:p w14:paraId="7A803A84" w14:textId="3F21E96C" w:rsidR="00D843B3" w:rsidRPr="002D03D8" w:rsidRDefault="00D843B3" w:rsidP="00D843B3">
            <w:pPr>
              <w:pStyle w:val="block"/>
              <w:spacing w:after="0" w:line="240" w:lineRule="exact"/>
              <w:ind w:left="162" w:hanging="162"/>
              <w:jc w:val="thaiDistribute"/>
              <w:rPr>
                <w:rFonts w:ascii="CordiaUPC" w:hAnsi="CordiaUPC" w:cs="CordiaUPC"/>
                <w:sz w:val="26"/>
                <w:szCs w:val="26"/>
                <w:lang w:val="en-GB"/>
              </w:rPr>
            </w:pPr>
            <w:r w:rsidRPr="002D03D8">
              <w:rPr>
                <w:rFonts w:ascii="CordiaUPC" w:hAnsi="CordiaUPC" w:cs="CordiaUPC"/>
                <w:sz w:val="26"/>
                <w:szCs w:val="26"/>
              </w:rPr>
              <w:t xml:space="preserve">Subsidiary, </w:t>
            </w:r>
            <w:r w:rsidR="00910057" w:rsidRPr="002D03D8">
              <w:rPr>
                <w:rFonts w:ascii="CordiaUPC" w:hAnsi="CordiaUPC" w:cs="CordiaUPC"/>
                <w:sz w:val="26"/>
                <w:szCs w:val="26"/>
              </w:rPr>
              <w:t>99.97</w:t>
            </w:r>
            <w:r w:rsidRPr="002D03D8">
              <w:rPr>
                <w:rFonts w:ascii="CordiaUPC" w:hAnsi="CordiaUPC" w:cs="CordiaUPC"/>
                <w:sz w:val="26"/>
                <w:szCs w:val="26"/>
              </w:rPr>
              <w:t>% shareholding, more than 50% of directors are representatives of the Bank</w:t>
            </w:r>
          </w:p>
        </w:tc>
      </w:tr>
      <w:tr w:rsidR="00D63DA8" w:rsidRPr="002D03D8" w14:paraId="55137CBD" w14:textId="77777777" w:rsidTr="00333385">
        <w:tc>
          <w:tcPr>
            <w:tcW w:w="2970" w:type="dxa"/>
          </w:tcPr>
          <w:p w14:paraId="06E5AF79" w14:textId="77777777" w:rsidR="00D63DA8" w:rsidRPr="002D03D8" w:rsidRDefault="00D63DA8" w:rsidP="00333385">
            <w:pPr>
              <w:tabs>
                <w:tab w:val="left" w:pos="993"/>
              </w:tabs>
              <w:spacing w:line="240" w:lineRule="exact"/>
              <w:ind w:left="162" w:right="-108" w:hanging="153"/>
              <w:rPr>
                <w:rFonts w:ascii="CordiaUPC" w:hAnsi="CordiaUPC" w:cs="CordiaUPC"/>
                <w:sz w:val="26"/>
                <w:szCs w:val="26"/>
              </w:rPr>
            </w:pPr>
            <w:proofErr w:type="spellStart"/>
            <w:r w:rsidRPr="002D03D8">
              <w:rPr>
                <w:rFonts w:ascii="CordiaUPC" w:hAnsi="CordiaUPC" w:cs="CordiaUPC" w:hint="cs"/>
                <w:sz w:val="26"/>
                <w:szCs w:val="26"/>
              </w:rPr>
              <w:t>Phahonyothin</w:t>
            </w:r>
            <w:proofErr w:type="spellEnd"/>
            <w:r w:rsidRPr="002D03D8">
              <w:rPr>
                <w:rFonts w:ascii="CordiaUPC" w:hAnsi="CordiaUPC" w:cs="CordiaUPC" w:hint="cs"/>
                <w:sz w:val="26"/>
                <w:szCs w:val="26"/>
              </w:rPr>
              <w:t xml:space="preserve"> Asset Management</w:t>
            </w:r>
            <w:r w:rsidRPr="002D03D8">
              <w:rPr>
                <w:rFonts w:ascii="CordiaUPC" w:hAnsi="CordiaUPC" w:cs="CordiaUPC"/>
                <w:sz w:val="26"/>
                <w:szCs w:val="26"/>
              </w:rPr>
              <w:br/>
            </w:r>
            <w:r w:rsidRPr="002D03D8">
              <w:rPr>
                <w:rFonts w:ascii="CordiaUPC" w:hAnsi="CordiaUPC" w:cs="CordiaUPC" w:hint="cs"/>
                <w:sz w:val="26"/>
                <w:szCs w:val="26"/>
              </w:rPr>
              <w:t>Co., Ltd.</w:t>
            </w:r>
          </w:p>
        </w:tc>
        <w:tc>
          <w:tcPr>
            <w:tcW w:w="1530" w:type="dxa"/>
          </w:tcPr>
          <w:p w14:paraId="34895C4C" w14:textId="77777777" w:rsidR="00D63DA8" w:rsidRPr="002D03D8" w:rsidRDefault="00D63DA8" w:rsidP="00333385">
            <w:pPr>
              <w:pStyle w:val="block"/>
              <w:spacing w:after="0" w:line="240" w:lineRule="exact"/>
              <w:ind w:left="-93" w:right="-114"/>
              <w:jc w:val="center"/>
              <w:rPr>
                <w:rFonts w:ascii="CordiaUPC" w:hAnsi="CordiaUPC" w:cs="CordiaUPC"/>
                <w:sz w:val="26"/>
                <w:szCs w:val="26"/>
                <w:lang w:val="en-GB"/>
              </w:rPr>
            </w:pPr>
            <w:r w:rsidRPr="002D03D8">
              <w:rPr>
                <w:rFonts w:ascii="CordiaUPC" w:hAnsi="CordiaUPC" w:cs="CordiaUPC" w:hint="cs"/>
                <w:sz w:val="26"/>
                <w:szCs w:val="26"/>
                <w:lang w:val="en-GB"/>
              </w:rPr>
              <w:t>Thailand</w:t>
            </w:r>
          </w:p>
        </w:tc>
        <w:tc>
          <w:tcPr>
            <w:tcW w:w="4704" w:type="dxa"/>
          </w:tcPr>
          <w:p w14:paraId="14A690F3" w14:textId="77777777" w:rsidR="00D63DA8" w:rsidRPr="002D03D8" w:rsidRDefault="00D63DA8" w:rsidP="00333385">
            <w:pPr>
              <w:pStyle w:val="block"/>
              <w:spacing w:after="0" w:line="240" w:lineRule="exact"/>
              <w:ind w:left="162" w:hanging="162"/>
              <w:jc w:val="thaiDistribute"/>
              <w:rPr>
                <w:rFonts w:ascii="CordiaUPC" w:hAnsi="CordiaUPC" w:cs="CordiaUPC"/>
                <w:sz w:val="26"/>
                <w:szCs w:val="26"/>
                <w:lang w:val="en-GB"/>
              </w:rPr>
            </w:pPr>
            <w:r w:rsidRPr="002D03D8">
              <w:rPr>
                <w:rFonts w:ascii="CordiaUPC" w:hAnsi="CordiaUPC" w:cs="CordiaUPC" w:hint="cs"/>
                <w:sz w:val="26"/>
                <w:szCs w:val="26"/>
                <w:lang w:val="en-GB"/>
              </w:rPr>
              <w:t>Subsidiary, 100% shareholding, more than 50% of directors are representatives of the Bank</w:t>
            </w:r>
          </w:p>
        </w:tc>
      </w:tr>
      <w:tr w:rsidR="00D63DA8" w:rsidRPr="002D03D8" w14:paraId="44A1D210" w14:textId="77777777" w:rsidTr="00333385">
        <w:tc>
          <w:tcPr>
            <w:tcW w:w="2970" w:type="dxa"/>
          </w:tcPr>
          <w:p w14:paraId="67A53CEB" w14:textId="77777777" w:rsidR="00D63DA8" w:rsidRPr="002D03D8" w:rsidRDefault="00D63DA8" w:rsidP="00333385">
            <w:pPr>
              <w:tabs>
                <w:tab w:val="left" w:pos="993"/>
              </w:tabs>
              <w:spacing w:line="240" w:lineRule="exact"/>
              <w:ind w:left="163" w:right="-108" w:hanging="180"/>
              <w:rPr>
                <w:rFonts w:ascii="CordiaUPC" w:hAnsi="CordiaUPC" w:cs="CordiaUPC"/>
                <w:sz w:val="26"/>
                <w:szCs w:val="26"/>
                <w:cs/>
                <w:lang w:bidi="th-TH"/>
              </w:rPr>
            </w:pPr>
            <w:r w:rsidRPr="002D03D8">
              <w:rPr>
                <w:rFonts w:ascii="CordiaUPC" w:hAnsi="CordiaUPC" w:cs="CordiaUPC"/>
                <w:sz w:val="26"/>
                <w:szCs w:val="26"/>
              </w:rPr>
              <w:t>TMBThanachart Broker Co., Ltd.</w:t>
            </w:r>
          </w:p>
        </w:tc>
        <w:tc>
          <w:tcPr>
            <w:tcW w:w="1530" w:type="dxa"/>
          </w:tcPr>
          <w:p w14:paraId="491EF08B" w14:textId="77777777" w:rsidR="00D63DA8" w:rsidRPr="002D03D8" w:rsidRDefault="00D63DA8" w:rsidP="00333385">
            <w:pPr>
              <w:pStyle w:val="block"/>
              <w:spacing w:after="0" w:line="240" w:lineRule="exact"/>
              <w:ind w:left="-93" w:right="-114"/>
              <w:jc w:val="center"/>
              <w:rPr>
                <w:rFonts w:ascii="CordiaUPC" w:hAnsi="CordiaUPC" w:cs="CordiaUPC"/>
                <w:sz w:val="26"/>
                <w:szCs w:val="26"/>
                <w:lang w:val="en-GB"/>
              </w:rPr>
            </w:pPr>
            <w:r w:rsidRPr="002D03D8">
              <w:rPr>
                <w:rFonts w:ascii="CordiaUPC" w:hAnsi="CordiaUPC" w:cs="CordiaUPC" w:hint="cs"/>
                <w:sz w:val="26"/>
                <w:szCs w:val="26"/>
                <w:lang w:val="en-GB"/>
              </w:rPr>
              <w:t>Thailand</w:t>
            </w:r>
          </w:p>
        </w:tc>
        <w:tc>
          <w:tcPr>
            <w:tcW w:w="4704" w:type="dxa"/>
          </w:tcPr>
          <w:p w14:paraId="42FED0EC" w14:textId="77777777" w:rsidR="00D63DA8" w:rsidRPr="002D03D8" w:rsidRDefault="00D63DA8" w:rsidP="00333385">
            <w:pPr>
              <w:pStyle w:val="block"/>
              <w:spacing w:after="0" w:line="240" w:lineRule="exact"/>
              <w:ind w:left="162" w:hanging="162"/>
              <w:jc w:val="thaiDistribute"/>
              <w:rPr>
                <w:rFonts w:ascii="CordiaUPC" w:hAnsi="CordiaUPC" w:cs="CordiaUPC"/>
                <w:sz w:val="26"/>
                <w:szCs w:val="26"/>
                <w:lang w:val="en-GB"/>
              </w:rPr>
            </w:pPr>
            <w:r w:rsidRPr="002D03D8">
              <w:rPr>
                <w:rFonts w:ascii="CordiaUPC" w:hAnsi="CordiaUPC" w:cs="CordiaUPC"/>
                <w:sz w:val="26"/>
                <w:szCs w:val="26"/>
                <w:lang w:val="en-GB"/>
              </w:rPr>
              <w:t>Subsidiary, 100% shareholding</w:t>
            </w:r>
            <w:r w:rsidRPr="002D03D8">
              <w:rPr>
                <w:rFonts w:ascii="CordiaUPC" w:hAnsi="CordiaUPC" w:cs="CordiaUPC"/>
                <w:spacing w:val="-4"/>
                <w:sz w:val="26"/>
                <w:szCs w:val="26"/>
                <w:lang w:val="en-GB"/>
              </w:rPr>
              <w:t>, more than 50% of</w:t>
            </w:r>
            <w:r w:rsidRPr="002D03D8">
              <w:rPr>
                <w:rFonts w:ascii="CordiaUPC" w:hAnsi="CordiaUPC" w:cs="CordiaUPC"/>
                <w:sz w:val="26"/>
                <w:szCs w:val="26"/>
                <w:lang w:val="en-GB"/>
              </w:rPr>
              <w:t xml:space="preserve"> directors are representatives of the Bank</w:t>
            </w:r>
          </w:p>
        </w:tc>
      </w:tr>
      <w:tr w:rsidR="00CE4D17" w:rsidRPr="002D03D8" w14:paraId="4D60D275" w14:textId="77777777" w:rsidTr="00D723CD">
        <w:tc>
          <w:tcPr>
            <w:tcW w:w="2970" w:type="dxa"/>
          </w:tcPr>
          <w:p w14:paraId="3FB37878" w14:textId="77777777" w:rsidR="00CE4D17" w:rsidRPr="002D03D8" w:rsidRDefault="00CE4D17" w:rsidP="00D723CD">
            <w:pPr>
              <w:tabs>
                <w:tab w:val="left" w:pos="993"/>
              </w:tabs>
              <w:spacing w:line="240" w:lineRule="exact"/>
              <w:ind w:left="163" w:right="-108" w:hanging="180"/>
              <w:rPr>
                <w:rFonts w:ascii="CordiaUPC" w:hAnsi="CordiaUPC" w:cs="CordiaUPC"/>
                <w:sz w:val="26"/>
                <w:szCs w:val="26"/>
                <w:lang w:bidi="th-TH"/>
              </w:rPr>
            </w:pPr>
            <w:r w:rsidRPr="002D03D8">
              <w:rPr>
                <w:rFonts w:ascii="CordiaUPC" w:hAnsi="CordiaUPC" w:cs="CordiaUPC"/>
                <w:sz w:val="26"/>
                <w:szCs w:val="26"/>
              </w:rPr>
              <w:t>TTB Consumer</w:t>
            </w:r>
            <w:r w:rsidRPr="002D03D8">
              <w:rPr>
                <w:rFonts w:ascii="CordiaUPC" w:hAnsi="CordiaUPC" w:cs="CordiaUPC" w:hint="cs"/>
                <w:sz w:val="26"/>
                <w:szCs w:val="26"/>
                <w:cs/>
                <w:lang w:bidi="th-TH"/>
              </w:rPr>
              <w:t xml:space="preserve"> </w:t>
            </w:r>
            <w:r w:rsidRPr="002D03D8">
              <w:rPr>
                <w:rFonts w:ascii="CordiaUPC" w:hAnsi="CordiaUPC" w:cs="CordiaUPC"/>
                <w:sz w:val="26"/>
                <w:szCs w:val="26"/>
              </w:rPr>
              <w:t>Co., Ltd.</w:t>
            </w:r>
          </w:p>
        </w:tc>
        <w:tc>
          <w:tcPr>
            <w:tcW w:w="1530" w:type="dxa"/>
          </w:tcPr>
          <w:p w14:paraId="6321638A" w14:textId="77777777" w:rsidR="00CE4D17" w:rsidRPr="002D03D8" w:rsidRDefault="00CE4D17" w:rsidP="00D723CD">
            <w:pPr>
              <w:pStyle w:val="block"/>
              <w:spacing w:after="0" w:line="240" w:lineRule="exact"/>
              <w:ind w:left="-93" w:right="-114"/>
              <w:jc w:val="center"/>
              <w:rPr>
                <w:rFonts w:ascii="CordiaUPC" w:hAnsi="CordiaUPC" w:cs="CordiaUPC"/>
                <w:sz w:val="26"/>
                <w:szCs w:val="26"/>
                <w:lang w:val="en-GB"/>
              </w:rPr>
            </w:pPr>
            <w:r w:rsidRPr="002D03D8">
              <w:rPr>
                <w:rFonts w:ascii="CordiaUPC" w:hAnsi="CordiaUPC" w:cs="CordiaUPC" w:hint="cs"/>
                <w:sz w:val="26"/>
                <w:szCs w:val="26"/>
                <w:lang w:val="en-GB"/>
              </w:rPr>
              <w:t>Thailand</w:t>
            </w:r>
          </w:p>
        </w:tc>
        <w:tc>
          <w:tcPr>
            <w:tcW w:w="4704" w:type="dxa"/>
          </w:tcPr>
          <w:p w14:paraId="12F49E12" w14:textId="77777777" w:rsidR="00CE4D17" w:rsidRPr="002D03D8" w:rsidRDefault="00CE4D17" w:rsidP="00D723CD">
            <w:pPr>
              <w:pStyle w:val="block"/>
              <w:spacing w:after="0" w:line="240" w:lineRule="exact"/>
              <w:ind w:left="162" w:hanging="162"/>
              <w:jc w:val="thaiDistribute"/>
              <w:rPr>
                <w:rFonts w:ascii="CordiaUPC" w:hAnsi="CordiaUPC" w:cs="CordiaUPC"/>
                <w:sz w:val="26"/>
                <w:szCs w:val="26"/>
              </w:rPr>
            </w:pPr>
            <w:r w:rsidRPr="002D03D8">
              <w:rPr>
                <w:rFonts w:ascii="CordiaUPC" w:hAnsi="CordiaUPC" w:cs="CordiaUPC"/>
                <w:sz w:val="26"/>
                <w:szCs w:val="26"/>
              </w:rPr>
              <w:t>Subsidiary, 100% shareholding, more than 50% of directors are representatives of the Bank</w:t>
            </w:r>
          </w:p>
        </w:tc>
      </w:tr>
      <w:tr w:rsidR="00D63DA8" w:rsidRPr="002D03D8" w14:paraId="1A15FB92" w14:textId="77777777" w:rsidTr="00333385">
        <w:tc>
          <w:tcPr>
            <w:tcW w:w="2970" w:type="dxa"/>
          </w:tcPr>
          <w:p w14:paraId="468842FF" w14:textId="77777777" w:rsidR="00D63DA8" w:rsidRPr="002D03D8" w:rsidRDefault="00D63DA8" w:rsidP="00333385">
            <w:pPr>
              <w:tabs>
                <w:tab w:val="left" w:pos="993"/>
              </w:tabs>
              <w:spacing w:line="240" w:lineRule="exact"/>
              <w:ind w:left="163" w:right="-108" w:hanging="180"/>
              <w:rPr>
                <w:rFonts w:ascii="CordiaUPC" w:hAnsi="CordiaUPC" w:cs="CordiaUPC"/>
                <w:sz w:val="26"/>
                <w:szCs w:val="26"/>
                <w:vertAlign w:val="superscript"/>
                <w:cs/>
                <w:lang w:bidi="th-TH"/>
              </w:rPr>
            </w:pPr>
            <w:proofErr w:type="spellStart"/>
            <w:r w:rsidRPr="002D03D8">
              <w:rPr>
                <w:rFonts w:ascii="CordiaUPC" w:hAnsi="CordiaUPC" w:cs="CordiaUPC"/>
                <w:sz w:val="26"/>
                <w:szCs w:val="26"/>
              </w:rPr>
              <w:t>Eastspring</w:t>
            </w:r>
            <w:proofErr w:type="spellEnd"/>
            <w:r w:rsidRPr="002D03D8">
              <w:rPr>
                <w:rFonts w:ascii="CordiaUPC" w:hAnsi="CordiaUPC" w:cs="CordiaUPC"/>
                <w:sz w:val="26"/>
                <w:szCs w:val="26"/>
              </w:rPr>
              <w:t xml:space="preserve"> Asset Management (Thailand) </w:t>
            </w:r>
            <w:r w:rsidRPr="002D03D8">
              <w:rPr>
                <w:rFonts w:ascii="CordiaUPC" w:hAnsi="CordiaUPC" w:cs="CordiaUPC" w:hint="cs"/>
                <w:sz w:val="26"/>
                <w:szCs w:val="26"/>
              </w:rPr>
              <w:t>Co., Ltd.</w:t>
            </w:r>
          </w:p>
        </w:tc>
        <w:tc>
          <w:tcPr>
            <w:tcW w:w="1530" w:type="dxa"/>
          </w:tcPr>
          <w:p w14:paraId="747F0B39" w14:textId="77777777" w:rsidR="00D63DA8" w:rsidRPr="002D03D8" w:rsidRDefault="00D63DA8" w:rsidP="00333385">
            <w:pPr>
              <w:pStyle w:val="block"/>
              <w:spacing w:after="0" w:line="240" w:lineRule="exact"/>
              <w:ind w:left="-93" w:right="-114"/>
              <w:jc w:val="center"/>
              <w:rPr>
                <w:rFonts w:ascii="CordiaUPC" w:hAnsi="CordiaUPC" w:cs="CordiaUPC"/>
                <w:sz w:val="26"/>
                <w:szCs w:val="26"/>
                <w:lang w:val="en-GB"/>
              </w:rPr>
            </w:pPr>
            <w:r w:rsidRPr="002D03D8">
              <w:rPr>
                <w:rFonts w:ascii="CordiaUPC" w:hAnsi="CordiaUPC" w:cs="CordiaUPC" w:hint="cs"/>
                <w:sz w:val="26"/>
                <w:szCs w:val="26"/>
                <w:lang w:val="en-GB"/>
              </w:rPr>
              <w:t>Thailand</w:t>
            </w:r>
          </w:p>
        </w:tc>
        <w:tc>
          <w:tcPr>
            <w:tcW w:w="4704" w:type="dxa"/>
          </w:tcPr>
          <w:p w14:paraId="48DE7AB3" w14:textId="77777777" w:rsidR="00D63DA8" w:rsidRPr="002D03D8" w:rsidRDefault="00D63DA8" w:rsidP="00333385">
            <w:pPr>
              <w:pStyle w:val="block"/>
              <w:spacing w:after="0" w:line="240" w:lineRule="exact"/>
              <w:ind w:left="162" w:hanging="162"/>
              <w:jc w:val="thaiDistribute"/>
              <w:rPr>
                <w:rFonts w:ascii="CordiaUPC" w:hAnsi="CordiaUPC" w:cs="CordiaUPC"/>
                <w:sz w:val="26"/>
                <w:szCs w:val="26"/>
                <w:lang w:val="en-GB"/>
              </w:rPr>
            </w:pPr>
            <w:r w:rsidRPr="002D03D8">
              <w:rPr>
                <w:rFonts w:ascii="CordiaUPC" w:hAnsi="CordiaUPC" w:cs="CordiaUPC"/>
                <w:sz w:val="26"/>
                <w:szCs w:val="26"/>
                <w:lang w:val="en-US" w:bidi="th-TH"/>
              </w:rPr>
              <w:t>Associated</w:t>
            </w:r>
            <w:r w:rsidRPr="002D03D8">
              <w:rPr>
                <w:rFonts w:ascii="CordiaUPC" w:hAnsi="CordiaUPC" w:cs="CordiaUPC" w:hint="cs"/>
                <w:sz w:val="26"/>
                <w:szCs w:val="26"/>
                <w:lang w:val="en-GB"/>
              </w:rPr>
              <w:t xml:space="preserve">, </w:t>
            </w:r>
            <w:r w:rsidRPr="002D03D8">
              <w:rPr>
                <w:rFonts w:ascii="CordiaUPC" w:hAnsi="CordiaUPC" w:cs="CordiaUPC"/>
                <w:sz w:val="26"/>
                <w:szCs w:val="26"/>
                <w:lang w:val="en-US" w:bidi="th-TH"/>
              </w:rPr>
              <w:t>40.5</w:t>
            </w:r>
            <w:r w:rsidRPr="002D03D8">
              <w:rPr>
                <w:rFonts w:ascii="CordiaUPC" w:hAnsi="CordiaUPC" w:cs="CordiaUPC" w:hint="cs"/>
                <w:sz w:val="26"/>
                <w:szCs w:val="26"/>
                <w:lang w:val="en-GB"/>
              </w:rPr>
              <w:t xml:space="preserve">% shareholding, less than 50% of directors are representatives of the </w:t>
            </w:r>
            <w:r w:rsidRPr="002D03D8">
              <w:rPr>
                <w:rFonts w:ascii="CordiaUPC" w:hAnsi="CordiaUPC" w:cs="CordiaUPC"/>
                <w:sz w:val="26"/>
                <w:szCs w:val="26"/>
                <w:lang w:val="en-GB"/>
              </w:rPr>
              <w:t>Bank</w:t>
            </w:r>
          </w:p>
        </w:tc>
      </w:tr>
    </w:tbl>
    <w:p w14:paraId="5860E202" w14:textId="77777777" w:rsidR="00D63DA8" w:rsidRPr="002D03D8" w:rsidRDefault="00D63DA8" w:rsidP="00D63DA8">
      <w:pPr>
        <w:spacing w:line="240" w:lineRule="auto"/>
        <w:rPr>
          <w:rFonts w:ascii="CordiaUPC" w:hAnsi="CordiaUPC" w:cs="CordiaUPC"/>
          <w:sz w:val="14"/>
          <w:szCs w:val="14"/>
          <w:lang w:val="en-AU"/>
        </w:rPr>
      </w:pPr>
    </w:p>
    <w:p w14:paraId="17CB5BFE" w14:textId="77777777" w:rsidR="00D63DA8" w:rsidRPr="002D03D8" w:rsidRDefault="00D63DA8" w:rsidP="00D63DA8">
      <w:pPr>
        <w:pStyle w:val="block"/>
        <w:spacing w:after="0" w:line="240" w:lineRule="exact"/>
        <w:ind w:left="0" w:firstLine="547"/>
        <w:jc w:val="both"/>
        <w:rPr>
          <w:rFonts w:ascii="CordiaUPC" w:hAnsi="CordiaUPC" w:cs="CordiaUPC"/>
          <w:sz w:val="26"/>
          <w:szCs w:val="26"/>
        </w:rPr>
      </w:pPr>
      <w:r w:rsidRPr="002D03D8">
        <w:rPr>
          <w:rFonts w:ascii="CordiaUPC" w:hAnsi="CordiaUPC" w:cs="CordiaUPC" w:hint="cs"/>
          <w:sz w:val="26"/>
          <w:szCs w:val="26"/>
        </w:rPr>
        <w:t xml:space="preserve">The pricing policies for </w:t>
      </w:r>
      <w:proofErr w:type="gramStart"/>
      <w:r w:rsidRPr="002D03D8">
        <w:rPr>
          <w:rFonts w:ascii="CordiaUPC" w:hAnsi="CordiaUPC" w:cs="CordiaUPC" w:hint="cs"/>
          <w:sz w:val="26"/>
          <w:szCs w:val="26"/>
        </w:rPr>
        <w:t>particular types</w:t>
      </w:r>
      <w:proofErr w:type="gramEnd"/>
      <w:r w:rsidRPr="002D03D8">
        <w:rPr>
          <w:rFonts w:ascii="CordiaUPC" w:hAnsi="CordiaUPC" w:cs="CordiaUPC" w:hint="cs"/>
          <w:sz w:val="26"/>
          <w:szCs w:val="26"/>
        </w:rPr>
        <w:t xml:space="preserve"> of transactions are explained further below:</w:t>
      </w:r>
    </w:p>
    <w:p w14:paraId="6F94DD03" w14:textId="77777777" w:rsidR="00D63DA8" w:rsidRPr="002D03D8" w:rsidRDefault="00D63DA8" w:rsidP="00D63DA8">
      <w:pPr>
        <w:spacing w:line="240" w:lineRule="exact"/>
        <w:ind w:left="540"/>
        <w:jc w:val="both"/>
        <w:rPr>
          <w:rFonts w:ascii="CordiaUPC" w:hAnsi="CordiaUPC" w:cs="CordiaUPC"/>
          <w:szCs w:val="22"/>
          <w:cs/>
          <w:lang w:val="en-AU" w:bidi="th-TH"/>
        </w:rPr>
      </w:pPr>
    </w:p>
    <w:tbl>
      <w:tblPr>
        <w:tblW w:w="9162" w:type="dxa"/>
        <w:tblInd w:w="420" w:type="dxa"/>
        <w:tblLayout w:type="fixed"/>
        <w:tblLook w:val="0000" w:firstRow="0" w:lastRow="0" w:firstColumn="0" w:lastColumn="0" w:noHBand="0" w:noVBand="0"/>
      </w:tblPr>
      <w:tblGrid>
        <w:gridCol w:w="4230"/>
        <w:gridCol w:w="4932"/>
      </w:tblGrid>
      <w:tr w:rsidR="00D63DA8" w:rsidRPr="002D03D8" w14:paraId="40D52500" w14:textId="77777777" w:rsidTr="00333385">
        <w:trPr>
          <w:trHeight w:val="272"/>
          <w:tblHeader/>
        </w:trPr>
        <w:tc>
          <w:tcPr>
            <w:tcW w:w="4230" w:type="dxa"/>
          </w:tcPr>
          <w:p w14:paraId="3CEFAFB4" w14:textId="77777777" w:rsidR="00D63DA8" w:rsidRPr="002D03D8" w:rsidRDefault="00D63DA8" w:rsidP="00333385">
            <w:pPr>
              <w:spacing w:line="240" w:lineRule="exact"/>
              <w:ind w:right="-108"/>
              <w:jc w:val="both"/>
              <w:rPr>
                <w:rFonts w:ascii="CordiaUPC" w:hAnsi="CordiaUPC" w:cs="CordiaUPC"/>
                <w:b/>
                <w:bCs/>
                <w:sz w:val="26"/>
                <w:szCs w:val="26"/>
              </w:rPr>
            </w:pPr>
            <w:r w:rsidRPr="002D03D8">
              <w:rPr>
                <w:rFonts w:ascii="CordiaUPC" w:hAnsi="CordiaUPC" w:cs="CordiaUPC" w:hint="cs"/>
                <w:b/>
                <w:bCs/>
                <w:sz w:val="26"/>
                <w:szCs w:val="26"/>
              </w:rPr>
              <w:t>Transactions</w:t>
            </w:r>
          </w:p>
        </w:tc>
        <w:tc>
          <w:tcPr>
            <w:tcW w:w="4932" w:type="dxa"/>
          </w:tcPr>
          <w:p w14:paraId="523470B8" w14:textId="77777777" w:rsidR="00D63DA8" w:rsidRPr="002D03D8" w:rsidRDefault="00D63DA8" w:rsidP="00333385">
            <w:pPr>
              <w:spacing w:line="240" w:lineRule="exact"/>
              <w:ind w:right="-18"/>
              <w:rPr>
                <w:rFonts w:ascii="CordiaUPC" w:hAnsi="CordiaUPC" w:cs="CordiaUPC"/>
                <w:b/>
                <w:bCs/>
                <w:sz w:val="26"/>
                <w:szCs w:val="26"/>
              </w:rPr>
            </w:pPr>
            <w:r w:rsidRPr="002D03D8">
              <w:rPr>
                <w:rFonts w:ascii="CordiaUPC" w:hAnsi="CordiaUPC" w:cs="CordiaUPC" w:hint="cs"/>
                <w:b/>
                <w:bCs/>
                <w:sz w:val="26"/>
                <w:szCs w:val="26"/>
              </w:rPr>
              <w:t>Pricing policies</w:t>
            </w:r>
          </w:p>
        </w:tc>
      </w:tr>
      <w:tr w:rsidR="00D63DA8" w:rsidRPr="002D03D8" w14:paraId="5F134986" w14:textId="77777777" w:rsidTr="00333385">
        <w:trPr>
          <w:trHeight w:val="20"/>
        </w:trPr>
        <w:tc>
          <w:tcPr>
            <w:tcW w:w="4230" w:type="dxa"/>
          </w:tcPr>
          <w:p w14:paraId="4BF948E4" w14:textId="77777777" w:rsidR="00D63DA8" w:rsidRPr="002D03D8" w:rsidRDefault="00D63DA8" w:rsidP="00333385">
            <w:pPr>
              <w:spacing w:line="240" w:lineRule="exact"/>
              <w:ind w:right="-108"/>
              <w:jc w:val="both"/>
              <w:rPr>
                <w:rFonts w:ascii="CordiaUPC" w:hAnsi="CordiaUPC" w:cs="CordiaUPC"/>
                <w:sz w:val="26"/>
                <w:szCs w:val="26"/>
              </w:rPr>
            </w:pPr>
            <w:r w:rsidRPr="002D03D8">
              <w:rPr>
                <w:rFonts w:ascii="CordiaUPC" w:hAnsi="CordiaUPC" w:cs="CordiaUPC" w:hint="cs"/>
                <w:sz w:val="26"/>
                <w:szCs w:val="26"/>
              </w:rPr>
              <w:t xml:space="preserve">Interest rates of loans </w:t>
            </w:r>
          </w:p>
        </w:tc>
        <w:tc>
          <w:tcPr>
            <w:tcW w:w="4932" w:type="dxa"/>
          </w:tcPr>
          <w:p w14:paraId="356E2F24" w14:textId="77777777" w:rsidR="00D63DA8" w:rsidRPr="002D03D8" w:rsidRDefault="00D63DA8" w:rsidP="00333385">
            <w:pPr>
              <w:spacing w:line="240" w:lineRule="exact"/>
              <w:ind w:left="252" w:right="-18" w:hanging="252"/>
              <w:jc w:val="thaiDistribute"/>
              <w:rPr>
                <w:rFonts w:ascii="CordiaUPC" w:hAnsi="CordiaUPC" w:cs="CordiaUPC"/>
                <w:sz w:val="26"/>
                <w:szCs w:val="26"/>
              </w:rPr>
            </w:pPr>
            <w:r w:rsidRPr="002D03D8">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D63DA8" w:rsidRPr="002D03D8" w14:paraId="60DB567B" w14:textId="77777777" w:rsidTr="00333385">
        <w:trPr>
          <w:trHeight w:val="20"/>
        </w:trPr>
        <w:tc>
          <w:tcPr>
            <w:tcW w:w="4230" w:type="dxa"/>
          </w:tcPr>
          <w:p w14:paraId="01F88488" w14:textId="77777777" w:rsidR="00D63DA8" w:rsidRPr="002D03D8" w:rsidRDefault="00D63DA8" w:rsidP="00333385">
            <w:pPr>
              <w:spacing w:line="240" w:lineRule="exact"/>
              <w:ind w:right="-108"/>
              <w:jc w:val="both"/>
              <w:rPr>
                <w:rFonts w:ascii="CordiaUPC" w:hAnsi="CordiaUPC" w:cs="CordiaUPC"/>
                <w:sz w:val="26"/>
                <w:szCs w:val="26"/>
              </w:rPr>
            </w:pPr>
            <w:r w:rsidRPr="002D03D8">
              <w:rPr>
                <w:rFonts w:ascii="CordiaUPC" w:hAnsi="CordiaUPC" w:cs="CordiaUPC" w:hint="cs"/>
                <w:sz w:val="26"/>
                <w:szCs w:val="26"/>
              </w:rPr>
              <w:t>Fee and service income</w:t>
            </w:r>
          </w:p>
        </w:tc>
        <w:tc>
          <w:tcPr>
            <w:tcW w:w="4932" w:type="dxa"/>
          </w:tcPr>
          <w:p w14:paraId="360109A2" w14:textId="77777777" w:rsidR="00D63DA8" w:rsidRPr="002D03D8" w:rsidRDefault="00D63DA8" w:rsidP="00333385">
            <w:pPr>
              <w:spacing w:line="240" w:lineRule="exact"/>
              <w:ind w:left="252" w:right="-18" w:hanging="252"/>
              <w:jc w:val="thaiDistribute"/>
              <w:rPr>
                <w:rFonts w:ascii="CordiaUPC" w:hAnsi="CordiaUPC" w:cs="CordiaUPC"/>
                <w:sz w:val="26"/>
                <w:szCs w:val="26"/>
              </w:rPr>
            </w:pPr>
            <w:r w:rsidRPr="002D03D8">
              <w:rPr>
                <w:rFonts w:ascii="CordiaUPC" w:hAnsi="CordiaUPC" w:cs="CordiaUPC" w:hint="cs"/>
                <w:sz w:val="26"/>
                <w:szCs w:val="26"/>
              </w:rPr>
              <w:t xml:space="preserve">Registrar and related services, money transfer </w:t>
            </w:r>
            <w:r w:rsidRPr="002D03D8">
              <w:rPr>
                <w:rFonts w:ascii="CordiaUPC" w:hAnsi="CordiaUPC" w:cs="CordiaUPC" w:hint="cs"/>
                <w:spacing w:val="-6"/>
                <w:sz w:val="26"/>
                <w:szCs w:val="26"/>
              </w:rPr>
              <w:t xml:space="preserve">services for unit holders, agents and support services for funds managed by its </w:t>
            </w:r>
            <w:r w:rsidRPr="002D03D8">
              <w:rPr>
                <w:rFonts w:ascii="CordiaUPC" w:hAnsi="CordiaUPC" w:cs="CordiaUPC" w:hint="cs"/>
                <w:sz w:val="26"/>
                <w:szCs w:val="26"/>
              </w:rPr>
              <w:t xml:space="preserve">associate are charged by the Bank at the rate based on conditions specified in contracts negotiated in the normal course of business, </w:t>
            </w:r>
            <w:proofErr w:type="gramStart"/>
            <w:r w:rsidRPr="002D03D8">
              <w:rPr>
                <w:rFonts w:ascii="CordiaUPC" w:hAnsi="CordiaUPC" w:cs="CordiaUPC" w:hint="cs"/>
                <w:sz w:val="26"/>
                <w:szCs w:val="26"/>
              </w:rPr>
              <w:t>taking into account</w:t>
            </w:r>
            <w:proofErr w:type="gramEnd"/>
            <w:r w:rsidRPr="002D03D8">
              <w:rPr>
                <w:rFonts w:ascii="CordiaUPC" w:hAnsi="CordiaUPC" w:cs="CordiaUPC" w:hint="cs"/>
                <w:sz w:val="26"/>
                <w:szCs w:val="26"/>
              </w:rPr>
              <w:t xml:space="preserve"> the size of funds and the purchase and sale volumes of investment units.</w:t>
            </w:r>
          </w:p>
        </w:tc>
      </w:tr>
      <w:tr w:rsidR="00D63DA8" w:rsidRPr="002D03D8" w14:paraId="5FB8E354" w14:textId="77777777" w:rsidTr="00333385">
        <w:trPr>
          <w:trHeight w:val="20"/>
        </w:trPr>
        <w:tc>
          <w:tcPr>
            <w:tcW w:w="4230" w:type="dxa"/>
          </w:tcPr>
          <w:p w14:paraId="59919A3A" w14:textId="77777777" w:rsidR="00D63DA8" w:rsidRPr="002D03D8" w:rsidRDefault="00D63DA8" w:rsidP="00333385">
            <w:pPr>
              <w:spacing w:line="240" w:lineRule="exact"/>
              <w:ind w:right="-108"/>
              <w:jc w:val="both"/>
              <w:rPr>
                <w:rFonts w:ascii="CordiaUPC" w:hAnsi="CordiaUPC" w:cs="CordiaUPC"/>
                <w:sz w:val="26"/>
                <w:szCs w:val="26"/>
              </w:rPr>
            </w:pPr>
            <w:r w:rsidRPr="002D03D8">
              <w:rPr>
                <w:rFonts w:ascii="CordiaUPC" w:hAnsi="CordiaUPC" w:cs="CordiaUPC" w:hint="cs"/>
                <w:sz w:val="26"/>
                <w:szCs w:val="26"/>
              </w:rPr>
              <w:t>Interest rate on deposits and borrowings</w:t>
            </w:r>
          </w:p>
        </w:tc>
        <w:tc>
          <w:tcPr>
            <w:tcW w:w="4932" w:type="dxa"/>
          </w:tcPr>
          <w:p w14:paraId="41D69257" w14:textId="77777777" w:rsidR="00D63DA8" w:rsidRPr="002D03D8" w:rsidRDefault="00D63DA8" w:rsidP="00333385">
            <w:pPr>
              <w:spacing w:line="240" w:lineRule="exact"/>
              <w:ind w:left="252" w:right="-18" w:hanging="252"/>
              <w:jc w:val="thaiDistribute"/>
              <w:rPr>
                <w:rFonts w:ascii="CordiaUPC" w:hAnsi="CordiaUPC" w:cs="CordiaUPC"/>
                <w:sz w:val="26"/>
                <w:szCs w:val="26"/>
              </w:rPr>
            </w:pPr>
            <w:r w:rsidRPr="002D03D8">
              <w:rPr>
                <w:rFonts w:ascii="CordiaUPC" w:hAnsi="CordiaUPC" w:cs="CordiaUPC" w:hint="cs"/>
                <w:sz w:val="26"/>
                <w:szCs w:val="26"/>
              </w:rPr>
              <w:t>Based on market rate</w:t>
            </w:r>
          </w:p>
        </w:tc>
      </w:tr>
      <w:tr w:rsidR="00D63DA8" w:rsidRPr="002D03D8" w14:paraId="7E02A373" w14:textId="77777777" w:rsidTr="00333385">
        <w:trPr>
          <w:trHeight w:val="20"/>
        </w:trPr>
        <w:tc>
          <w:tcPr>
            <w:tcW w:w="4230" w:type="dxa"/>
          </w:tcPr>
          <w:p w14:paraId="52F5F18B" w14:textId="77777777" w:rsidR="00D63DA8" w:rsidRPr="002D03D8" w:rsidRDefault="00D63DA8" w:rsidP="00333385">
            <w:pPr>
              <w:spacing w:line="240" w:lineRule="exact"/>
              <w:ind w:right="-108"/>
              <w:jc w:val="both"/>
              <w:rPr>
                <w:rFonts w:ascii="CordiaUPC" w:hAnsi="CordiaUPC" w:cs="CordiaUPC"/>
                <w:sz w:val="26"/>
                <w:szCs w:val="26"/>
              </w:rPr>
            </w:pPr>
            <w:r w:rsidRPr="002D03D8">
              <w:rPr>
                <w:rFonts w:ascii="CordiaUPC" w:hAnsi="CordiaUPC" w:cs="CordiaUPC" w:hint="cs"/>
                <w:sz w:val="26"/>
                <w:szCs w:val="26"/>
              </w:rPr>
              <w:t xml:space="preserve">Fee and services income for other types </w:t>
            </w:r>
            <w:r w:rsidRPr="002D03D8">
              <w:rPr>
                <w:rFonts w:ascii="CordiaUPC" w:hAnsi="CordiaUPC" w:cs="CordiaUPC"/>
                <w:sz w:val="26"/>
                <w:szCs w:val="26"/>
              </w:rPr>
              <w:t>of services</w:t>
            </w:r>
          </w:p>
        </w:tc>
        <w:tc>
          <w:tcPr>
            <w:tcW w:w="4932" w:type="dxa"/>
          </w:tcPr>
          <w:p w14:paraId="40404E24" w14:textId="77777777" w:rsidR="00D63DA8" w:rsidRPr="002D03D8" w:rsidRDefault="00D63DA8" w:rsidP="00333385">
            <w:pPr>
              <w:spacing w:line="240" w:lineRule="exact"/>
              <w:ind w:right="-18"/>
              <w:jc w:val="thaiDistribute"/>
              <w:rPr>
                <w:rFonts w:ascii="CordiaUPC" w:hAnsi="CordiaUPC" w:cs="CordiaUPC"/>
                <w:sz w:val="26"/>
                <w:szCs w:val="26"/>
              </w:rPr>
            </w:pPr>
            <w:r w:rsidRPr="002D03D8">
              <w:rPr>
                <w:rFonts w:ascii="CordiaUPC" w:hAnsi="CordiaUPC" w:cs="CordiaUPC" w:hint="cs"/>
                <w:sz w:val="26"/>
                <w:szCs w:val="26"/>
              </w:rPr>
              <w:t>Based on market price</w:t>
            </w:r>
          </w:p>
        </w:tc>
      </w:tr>
      <w:tr w:rsidR="00D63DA8" w:rsidRPr="002D03D8" w14:paraId="12178388" w14:textId="77777777" w:rsidTr="00333385">
        <w:trPr>
          <w:trHeight w:val="20"/>
        </w:trPr>
        <w:tc>
          <w:tcPr>
            <w:tcW w:w="4230" w:type="dxa"/>
          </w:tcPr>
          <w:p w14:paraId="464573F4" w14:textId="77777777" w:rsidR="00D63DA8" w:rsidRPr="002D03D8" w:rsidRDefault="00D63DA8" w:rsidP="00333385">
            <w:pPr>
              <w:spacing w:line="240" w:lineRule="exact"/>
              <w:ind w:right="-108"/>
              <w:rPr>
                <w:rFonts w:ascii="CordiaUPC" w:hAnsi="CordiaUPC" w:cs="CordiaUPC"/>
                <w:sz w:val="26"/>
                <w:szCs w:val="26"/>
              </w:rPr>
            </w:pPr>
            <w:r w:rsidRPr="002D03D8">
              <w:rPr>
                <w:rFonts w:ascii="CordiaUPC" w:hAnsi="CordiaUPC" w:cs="CordiaUPC" w:hint="cs"/>
                <w:sz w:val="26"/>
                <w:szCs w:val="26"/>
              </w:rPr>
              <w:t>Branch office rental and related service</w:t>
            </w:r>
          </w:p>
        </w:tc>
        <w:tc>
          <w:tcPr>
            <w:tcW w:w="4932" w:type="dxa"/>
          </w:tcPr>
          <w:p w14:paraId="717E372C" w14:textId="77777777" w:rsidR="00D63DA8" w:rsidRPr="002D03D8" w:rsidRDefault="00D63DA8" w:rsidP="00333385">
            <w:pPr>
              <w:spacing w:line="240" w:lineRule="exact"/>
              <w:ind w:right="-18"/>
              <w:rPr>
                <w:rFonts w:ascii="CordiaUPC" w:hAnsi="CordiaUPC" w:cs="CordiaUPC"/>
                <w:sz w:val="26"/>
                <w:szCs w:val="26"/>
              </w:rPr>
            </w:pPr>
            <w:r w:rsidRPr="002D03D8">
              <w:rPr>
                <w:rFonts w:ascii="CordiaUPC" w:hAnsi="CordiaUPC" w:cs="CordiaUPC" w:hint="cs"/>
                <w:sz w:val="26"/>
                <w:szCs w:val="26"/>
              </w:rPr>
              <w:t>Based on market rate</w:t>
            </w:r>
          </w:p>
        </w:tc>
      </w:tr>
      <w:tr w:rsidR="00D63DA8" w:rsidRPr="002D03D8" w14:paraId="576FF4F1" w14:textId="77777777" w:rsidTr="00333385">
        <w:trPr>
          <w:trHeight w:val="20"/>
        </w:trPr>
        <w:tc>
          <w:tcPr>
            <w:tcW w:w="4230" w:type="dxa"/>
          </w:tcPr>
          <w:p w14:paraId="2B1DA54A" w14:textId="77777777" w:rsidR="00D63DA8" w:rsidRPr="002D03D8" w:rsidRDefault="00D63DA8" w:rsidP="00333385">
            <w:pPr>
              <w:spacing w:line="240" w:lineRule="exact"/>
              <w:ind w:right="-108"/>
              <w:rPr>
                <w:rFonts w:ascii="CordiaUPC" w:hAnsi="CordiaUPC" w:cs="CordiaUPC"/>
                <w:sz w:val="26"/>
                <w:szCs w:val="26"/>
              </w:rPr>
            </w:pPr>
            <w:r w:rsidRPr="002D03D8">
              <w:rPr>
                <w:rFonts w:ascii="CordiaUPC" w:hAnsi="CordiaUPC" w:cs="CordiaUPC" w:hint="cs"/>
                <w:sz w:val="26"/>
                <w:szCs w:val="26"/>
              </w:rPr>
              <w:t>Sale of non-performing assets to a subsidiary</w:t>
            </w:r>
          </w:p>
        </w:tc>
        <w:tc>
          <w:tcPr>
            <w:tcW w:w="4932" w:type="dxa"/>
          </w:tcPr>
          <w:p w14:paraId="2B5ADA28" w14:textId="77777777" w:rsidR="00D63DA8" w:rsidRPr="002D03D8" w:rsidRDefault="00D63DA8" w:rsidP="00333385">
            <w:pPr>
              <w:spacing w:line="240" w:lineRule="exact"/>
              <w:ind w:right="-18"/>
              <w:rPr>
                <w:rFonts w:ascii="CordiaUPC" w:hAnsi="CordiaUPC" w:cs="CordiaUPC"/>
                <w:sz w:val="26"/>
                <w:szCs w:val="26"/>
              </w:rPr>
            </w:pPr>
            <w:r w:rsidRPr="002D03D8">
              <w:rPr>
                <w:rFonts w:ascii="CordiaUPC" w:hAnsi="CordiaUPC" w:cs="CordiaUPC" w:hint="cs"/>
                <w:sz w:val="26"/>
                <w:szCs w:val="26"/>
              </w:rPr>
              <w:t>Based on market price</w:t>
            </w:r>
          </w:p>
        </w:tc>
      </w:tr>
      <w:tr w:rsidR="00D63DA8" w:rsidRPr="002D03D8" w14:paraId="64830D8A" w14:textId="77777777" w:rsidTr="00333385">
        <w:trPr>
          <w:trHeight w:val="20"/>
        </w:trPr>
        <w:tc>
          <w:tcPr>
            <w:tcW w:w="4230" w:type="dxa"/>
          </w:tcPr>
          <w:p w14:paraId="7D14952B" w14:textId="77777777" w:rsidR="00D63DA8" w:rsidRPr="002D03D8" w:rsidRDefault="00D63DA8" w:rsidP="00333385">
            <w:pPr>
              <w:spacing w:line="240" w:lineRule="exact"/>
              <w:ind w:right="-18"/>
              <w:rPr>
                <w:rFonts w:ascii="CordiaUPC" w:hAnsi="CordiaUPC" w:cs="CordiaUPC"/>
                <w:sz w:val="26"/>
                <w:szCs w:val="26"/>
              </w:rPr>
            </w:pPr>
            <w:r w:rsidRPr="002D03D8">
              <w:rPr>
                <w:rFonts w:ascii="CordiaUPC" w:hAnsi="CordiaUPC" w:cs="CordiaUPC" w:hint="cs"/>
                <w:sz w:val="26"/>
                <w:szCs w:val="26"/>
              </w:rPr>
              <w:t xml:space="preserve">Dividend income </w:t>
            </w:r>
          </w:p>
        </w:tc>
        <w:tc>
          <w:tcPr>
            <w:tcW w:w="4932" w:type="dxa"/>
          </w:tcPr>
          <w:p w14:paraId="19AB87BD" w14:textId="77777777" w:rsidR="00D63DA8" w:rsidRPr="002D03D8" w:rsidRDefault="00D63DA8" w:rsidP="00333385">
            <w:pPr>
              <w:spacing w:line="240" w:lineRule="exact"/>
              <w:ind w:right="-18"/>
              <w:rPr>
                <w:rFonts w:ascii="CordiaUPC" w:hAnsi="CordiaUPC" w:cs="CordiaUPC"/>
                <w:sz w:val="26"/>
                <w:szCs w:val="26"/>
              </w:rPr>
            </w:pPr>
            <w:r w:rsidRPr="002D03D8">
              <w:rPr>
                <w:rFonts w:ascii="CordiaUPC" w:hAnsi="CordiaUPC" w:cs="CordiaUPC" w:hint="cs"/>
                <w:sz w:val="26"/>
                <w:szCs w:val="26"/>
              </w:rPr>
              <w:t>At declared</w:t>
            </w:r>
          </w:p>
        </w:tc>
      </w:tr>
    </w:tbl>
    <w:p w14:paraId="54431812" w14:textId="77777777" w:rsidR="00001727" w:rsidRPr="002D03D8" w:rsidRDefault="00001727" w:rsidP="00001727">
      <w:pPr>
        <w:spacing w:line="240" w:lineRule="auto"/>
        <w:rPr>
          <w:rFonts w:ascii="CordiaUPC" w:eastAsia="AngsanaNew" w:hAnsi="CordiaUPC" w:cs="CordiaUPC"/>
          <w:b/>
          <w:bCs/>
          <w:sz w:val="26"/>
          <w:szCs w:val="26"/>
        </w:rPr>
      </w:pPr>
    </w:p>
    <w:p w14:paraId="20215C89" w14:textId="77777777" w:rsidR="00CB605E" w:rsidRPr="002D03D8" w:rsidRDefault="00CB605E">
      <w:pPr>
        <w:spacing w:line="240" w:lineRule="auto"/>
        <w:rPr>
          <w:rFonts w:ascii="CordiaUPC" w:eastAsia="AngsanaNew" w:hAnsi="CordiaUPC" w:cs="CordiaUPC"/>
          <w:b/>
          <w:bCs/>
          <w:sz w:val="26"/>
          <w:szCs w:val="26"/>
        </w:rPr>
      </w:pPr>
      <w:r w:rsidRPr="002D03D8">
        <w:rPr>
          <w:rFonts w:ascii="CordiaUPC" w:eastAsia="AngsanaNew" w:hAnsi="CordiaUPC" w:cs="CordiaUPC"/>
          <w:b/>
          <w:bCs/>
          <w:sz w:val="26"/>
          <w:szCs w:val="26"/>
        </w:rPr>
        <w:br w:type="page"/>
      </w:r>
    </w:p>
    <w:p w14:paraId="000AFBD5" w14:textId="2928DFE0" w:rsidR="00A32E75" w:rsidRPr="002D03D8" w:rsidRDefault="00A32E75" w:rsidP="00001727">
      <w:pPr>
        <w:spacing w:line="240" w:lineRule="auto"/>
        <w:rPr>
          <w:rFonts w:ascii="CordiaUPC" w:hAnsi="CordiaUPC" w:cs="CordiaUPC"/>
          <w:b/>
          <w:bCs/>
          <w:sz w:val="26"/>
          <w:szCs w:val="26"/>
          <w:cs/>
          <w:lang w:bidi="th-TH"/>
        </w:rPr>
      </w:pPr>
      <w:r w:rsidRPr="002D03D8">
        <w:rPr>
          <w:rFonts w:ascii="CordiaUPC" w:eastAsia="AngsanaNew" w:hAnsi="CordiaUPC" w:cs="CordiaUPC"/>
          <w:b/>
          <w:bCs/>
          <w:sz w:val="26"/>
          <w:szCs w:val="26"/>
        </w:rPr>
        <w:lastRenderedPageBreak/>
        <w:t>1</w:t>
      </w:r>
      <w:r w:rsidR="00804E90" w:rsidRPr="002D03D8">
        <w:rPr>
          <w:rFonts w:ascii="CordiaUPC" w:eastAsia="AngsanaNew" w:hAnsi="CordiaUPC" w:cs="CordiaUPC"/>
          <w:b/>
          <w:bCs/>
          <w:sz w:val="26"/>
          <w:szCs w:val="26"/>
        </w:rPr>
        <w:t>4</w:t>
      </w:r>
      <w:r w:rsidRPr="002D03D8">
        <w:rPr>
          <w:rFonts w:ascii="CordiaUPC" w:eastAsia="AngsanaNew" w:hAnsi="CordiaUPC" w:cs="CordiaUPC" w:hint="cs"/>
          <w:b/>
          <w:bCs/>
          <w:sz w:val="26"/>
          <w:szCs w:val="26"/>
        </w:rPr>
        <w:t>.1</w:t>
      </w:r>
      <w:r w:rsidRPr="002D03D8">
        <w:rPr>
          <w:rFonts w:ascii="CordiaUPC" w:hAnsi="CordiaUPC" w:cs="CordiaUPC" w:hint="cs"/>
          <w:sz w:val="26"/>
          <w:szCs w:val="26"/>
        </w:rPr>
        <w:tab/>
      </w:r>
      <w:r w:rsidRPr="002D03D8">
        <w:rPr>
          <w:rFonts w:ascii="CordiaUPC" w:hAnsi="CordiaUPC" w:cs="CordiaUPC"/>
          <w:b/>
          <w:bCs/>
          <w:sz w:val="26"/>
          <w:szCs w:val="26"/>
        </w:rPr>
        <w:t xml:space="preserve">Significant related </w:t>
      </w:r>
      <w:proofErr w:type="gramStart"/>
      <w:r w:rsidRPr="002D03D8">
        <w:rPr>
          <w:rFonts w:ascii="CordiaUPC" w:hAnsi="CordiaUPC" w:cs="CordiaUPC"/>
          <w:b/>
          <w:bCs/>
          <w:sz w:val="26"/>
          <w:szCs w:val="26"/>
        </w:rPr>
        <w:t>parties</w:t>
      </w:r>
      <w:proofErr w:type="gramEnd"/>
      <w:r w:rsidRPr="002D03D8">
        <w:rPr>
          <w:rFonts w:ascii="CordiaUPC" w:hAnsi="CordiaUPC" w:cs="CordiaUPC"/>
          <w:b/>
          <w:bCs/>
          <w:sz w:val="26"/>
          <w:szCs w:val="26"/>
        </w:rPr>
        <w:t xml:space="preserve"> transactions with key management and other related parties </w:t>
      </w:r>
    </w:p>
    <w:p w14:paraId="406BD81F" w14:textId="77777777" w:rsidR="00A32E75" w:rsidRPr="002D03D8" w:rsidRDefault="00A32E75" w:rsidP="00A32E75">
      <w:pPr>
        <w:spacing w:line="240" w:lineRule="exact"/>
        <w:ind w:left="540"/>
        <w:jc w:val="both"/>
        <w:rPr>
          <w:rFonts w:ascii="CordiaUPC" w:hAnsi="CordiaUPC" w:cs="CordiaUPC"/>
          <w:sz w:val="26"/>
          <w:szCs w:val="26"/>
          <w:lang w:val="en-US" w:bidi="th-TH"/>
        </w:rPr>
      </w:pPr>
    </w:p>
    <w:p w14:paraId="044EEA85" w14:textId="6F4B1998" w:rsidR="00A32E75" w:rsidRPr="002D03D8" w:rsidRDefault="00A32E75" w:rsidP="00A32E75">
      <w:pPr>
        <w:spacing w:line="240" w:lineRule="exact"/>
        <w:ind w:left="547"/>
        <w:rPr>
          <w:rFonts w:ascii="CordiaUPC" w:eastAsia="Times New Roman" w:hAnsi="CordiaUPC" w:cs="CordiaUPC"/>
          <w:sz w:val="26"/>
          <w:szCs w:val="26"/>
          <w:cs/>
          <w:lang w:val="en-US" w:bidi="th-TH"/>
        </w:rPr>
      </w:pPr>
      <w:r w:rsidRPr="002D03D8">
        <w:rPr>
          <w:rFonts w:ascii="CordiaUPC" w:eastAsia="Times New Roman" w:hAnsi="CordiaUPC" w:cs="CordiaUPC" w:hint="cs"/>
          <w:sz w:val="26"/>
          <w:szCs w:val="26"/>
        </w:rPr>
        <w:t xml:space="preserve">Significant related </w:t>
      </w:r>
      <w:proofErr w:type="gramStart"/>
      <w:r w:rsidRPr="002D03D8">
        <w:rPr>
          <w:rFonts w:ascii="CordiaUPC" w:eastAsia="Times New Roman" w:hAnsi="CordiaUPC" w:cs="CordiaUPC" w:hint="cs"/>
          <w:sz w:val="26"/>
          <w:szCs w:val="26"/>
        </w:rPr>
        <w:t>parties</w:t>
      </w:r>
      <w:proofErr w:type="gramEnd"/>
      <w:r w:rsidRPr="002D03D8">
        <w:rPr>
          <w:rFonts w:ascii="CordiaUPC" w:eastAsia="Times New Roman" w:hAnsi="CordiaUPC" w:cs="CordiaUPC" w:hint="cs"/>
          <w:sz w:val="26"/>
          <w:szCs w:val="26"/>
        </w:rPr>
        <w:t xml:space="preserve"> transactions </w:t>
      </w:r>
      <w:r w:rsidRPr="002D03D8">
        <w:rPr>
          <w:rFonts w:ascii="CordiaUPC" w:eastAsia="Times New Roman" w:hAnsi="CordiaUPC" w:cs="CordiaUPC"/>
          <w:sz w:val="26"/>
          <w:szCs w:val="26"/>
        </w:rPr>
        <w:t xml:space="preserve">for the nine-month period ended 30 </w:t>
      </w:r>
      <w:r w:rsidRPr="002D03D8">
        <w:rPr>
          <w:rFonts w:ascii="CordiaUPC" w:eastAsia="Times New Roman" w:hAnsi="CordiaUPC" w:cs="CordiaUPC"/>
          <w:sz w:val="26"/>
          <w:szCs w:val="26"/>
          <w:lang w:bidi="th-TH"/>
        </w:rPr>
        <w:t>September</w:t>
      </w:r>
      <w:r w:rsidRPr="002D03D8">
        <w:rPr>
          <w:rFonts w:ascii="CordiaUPC" w:hAnsi="CordiaUPC" w:cs="CordiaUPC" w:hint="cs"/>
          <w:sz w:val="26"/>
          <w:szCs w:val="26"/>
        </w:rPr>
        <w:t xml:space="preserve"> </w:t>
      </w:r>
      <w:r w:rsidRPr="002D03D8">
        <w:rPr>
          <w:rFonts w:ascii="CordiaUPC" w:eastAsia="Times New Roman" w:hAnsi="CordiaUPC" w:cs="CordiaUPC"/>
          <w:sz w:val="26"/>
          <w:szCs w:val="26"/>
        </w:rPr>
        <w:t>202</w:t>
      </w:r>
      <w:r w:rsidR="00CE4D17" w:rsidRPr="002D03D8">
        <w:rPr>
          <w:rFonts w:ascii="CordiaUPC" w:eastAsia="Times New Roman" w:hAnsi="CordiaUPC" w:cs="CordiaUPC"/>
          <w:sz w:val="26"/>
          <w:szCs w:val="26"/>
        </w:rPr>
        <w:t>5</w:t>
      </w:r>
      <w:r w:rsidRPr="002D03D8">
        <w:rPr>
          <w:rFonts w:ascii="CordiaUPC" w:eastAsia="Times New Roman" w:hAnsi="CordiaUPC" w:cs="CordiaUPC"/>
          <w:sz w:val="26"/>
          <w:szCs w:val="26"/>
        </w:rPr>
        <w:t xml:space="preserve"> </w:t>
      </w:r>
      <w:r w:rsidRPr="002D03D8">
        <w:rPr>
          <w:rFonts w:ascii="CordiaUPC" w:eastAsia="Times New Roman" w:hAnsi="CordiaUPC" w:cs="CordiaUPC" w:hint="cs"/>
          <w:sz w:val="26"/>
          <w:szCs w:val="26"/>
        </w:rPr>
        <w:t>and 20</w:t>
      </w:r>
      <w:r w:rsidRPr="002D03D8">
        <w:rPr>
          <w:rFonts w:ascii="CordiaUPC" w:eastAsia="Times New Roman" w:hAnsi="CordiaUPC" w:cs="CordiaUPC"/>
          <w:sz w:val="26"/>
          <w:szCs w:val="26"/>
        </w:rPr>
        <w:t>2</w:t>
      </w:r>
      <w:r w:rsidR="00CE4D17" w:rsidRPr="002D03D8">
        <w:rPr>
          <w:rFonts w:ascii="CordiaUPC" w:eastAsia="Times New Roman" w:hAnsi="CordiaUPC" w:cs="CordiaUPC"/>
          <w:sz w:val="26"/>
          <w:szCs w:val="26"/>
        </w:rPr>
        <w:t>4</w:t>
      </w:r>
      <w:r w:rsidRPr="002D03D8">
        <w:rPr>
          <w:rFonts w:ascii="CordiaUPC" w:eastAsia="Times New Roman" w:hAnsi="CordiaUPC" w:cs="CordiaUPC" w:hint="cs"/>
          <w:sz w:val="26"/>
          <w:szCs w:val="26"/>
        </w:rPr>
        <w:t xml:space="preserve"> with key management and other related parties were as follows:</w:t>
      </w:r>
    </w:p>
    <w:p w14:paraId="6287957B" w14:textId="77777777" w:rsidR="00A32E75" w:rsidRPr="002D03D8" w:rsidRDefault="00A32E75" w:rsidP="00A32E75">
      <w:pPr>
        <w:spacing w:line="240" w:lineRule="exact"/>
        <w:jc w:val="both"/>
        <w:rPr>
          <w:rFonts w:ascii="CordiaUPC" w:eastAsia="Times New Roman" w:hAnsi="CordiaUPC" w:cs="CordiaUPC"/>
          <w:sz w:val="2"/>
          <w:szCs w:val="2"/>
          <w:cs/>
          <w:lang w:bidi="th-TH"/>
        </w:rPr>
      </w:pPr>
    </w:p>
    <w:tbl>
      <w:tblPr>
        <w:tblW w:w="9275" w:type="dxa"/>
        <w:tblInd w:w="406" w:type="dxa"/>
        <w:tblLayout w:type="fixed"/>
        <w:tblLook w:val="0000" w:firstRow="0" w:lastRow="0" w:firstColumn="0" w:lastColumn="0" w:noHBand="0" w:noVBand="0"/>
      </w:tblPr>
      <w:tblGrid>
        <w:gridCol w:w="3534"/>
        <w:gridCol w:w="971"/>
        <w:gridCol w:w="972"/>
        <w:gridCol w:w="937"/>
        <w:gridCol w:w="900"/>
        <w:gridCol w:w="990"/>
        <w:gridCol w:w="971"/>
      </w:tblGrid>
      <w:tr w:rsidR="00A32E75" w:rsidRPr="002D03D8" w14:paraId="492B2FD6" w14:textId="77777777" w:rsidTr="005C143D">
        <w:tc>
          <w:tcPr>
            <w:tcW w:w="3534" w:type="dxa"/>
            <w:tcBorders>
              <w:top w:val="nil"/>
              <w:left w:val="nil"/>
              <w:bottom w:val="nil"/>
              <w:right w:val="nil"/>
            </w:tcBorders>
            <w:vAlign w:val="bottom"/>
          </w:tcPr>
          <w:p w14:paraId="067E6D1F"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3B2D0525" w14:textId="77777777"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eastAsia="Times New Roman" w:hAnsi="CordiaUPC" w:cs="CordiaUPC" w:hint="cs"/>
                <w:b/>
                <w:bCs/>
                <w:sz w:val="26"/>
                <w:szCs w:val="26"/>
                <w:lang w:val="en-US"/>
              </w:rPr>
              <w:t>Consolidated</w:t>
            </w:r>
          </w:p>
        </w:tc>
      </w:tr>
      <w:tr w:rsidR="00A32E75" w:rsidRPr="002D03D8" w14:paraId="08229992" w14:textId="77777777" w:rsidTr="005C143D">
        <w:tc>
          <w:tcPr>
            <w:tcW w:w="3534" w:type="dxa"/>
            <w:tcBorders>
              <w:top w:val="nil"/>
              <w:left w:val="nil"/>
              <w:bottom w:val="nil"/>
              <w:right w:val="nil"/>
            </w:tcBorders>
            <w:vAlign w:val="bottom"/>
          </w:tcPr>
          <w:p w14:paraId="18D704F4"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0BE5C0D0" w14:textId="3F8AFE92"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eastAsia="Times New Roman" w:hAnsi="CordiaUPC" w:cs="CordiaUPC"/>
                <w:sz w:val="26"/>
                <w:szCs w:val="26"/>
              </w:rPr>
              <w:t xml:space="preserve">Nine-month period ended 30 </w:t>
            </w:r>
            <w:r w:rsidRPr="002D03D8">
              <w:rPr>
                <w:rFonts w:ascii="CordiaUPC" w:eastAsia="Times New Roman" w:hAnsi="CordiaUPC" w:cs="CordiaUPC"/>
                <w:sz w:val="26"/>
                <w:szCs w:val="26"/>
                <w:lang w:bidi="th-TH"/>
              </w:rPr>
              <w:t>September</w:t>
            </w:r>
            <w:r w:rsidRPr="002D03D8">
              <w:rPr>
                <w:rFonts w:ascii="CordiaUPC" w:hAnsi="CordiaUPC" w:cs="CordiaUPC" w:hint="cs"/>
                <w:sz w:val="26"/>
                <w:szCs w:val="26"/>
              </w:rPr>
              <w:t xml:space="preserve"> </w:t>
            </w:r>
            <w:r w:rsidRPr="002D03D8">
              <w:rPr>
                <w:rFonts w:ascii="CordiaUPC" w:eastAsia="Times New Roman" w:hAnsi="CordiaUPC" w:cs="CordiaUPC"/>
                <w:sz w:val="26"/>
                <w:szCs w:val="26"/>
              </w:rPr>
              <w:t>202</w:t>
            </w:r>
            <w:r w:rsidR="00CE4D17" w:rsidRPr="002D03D8">
              <w:rPr>
                <w:rFonts w:ascii="CordiaUPC" w:eastAsia="Times New Roman" w:hAnsi="CordiaUPC" w:cs="CordiaUPC"/>
                <w:sz w:val="26"/>
                <w:szCs w:val="26"/>
              </w:rPr>
              <w:t>5</w:t>
            </w:r>
          </w:p>
        </w:tc>
      </w:tr>
      <w:tr w:rsidR="00A32E75" w:rsidRPr="002D03D8" w14:paraId="4FFDB279" w14:textId="77777777" w:rsidTr="005C143D">
        <w:tc>
          <w:tcPr>
            <w:tcW w:w="3534" w:type="dxa"/>
            <w:tcBorders>
              <w:top w:val="nil"/>
              <w:left w:val="nil"/>
              <w:bottom w:val="nil"/>
              <w:right w:val="nil"/>
            </w:tcBorders>
            <w:vAlign w:val="bottom"/>
          </w:tcPr>
          <w:p w14:paraId="326A3DBF"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0CF9BB5" w14:textId="77777777" w:rsidR="00A32E75" w:rsidRPr="002D03D8" w:rsidRDefault="00A32E75" w:rsidP="005C143D">
            <w:pPr>
              <w:spacing w:line="240" w:lineRule="exact"/>
              <w:ind w:left="-128" w:right="-109"/>
              <w:jc w:val="center"/>
              <w:rPr>
                <w:rFonts w:ascii="CordiaUPC" w:eastAsia="Times New Roman" w:hAnsi="CordiaUPC" w:cs="CordiaUPC"/>
                <w:sz w:val="26"/>
                <w:szCs w:val="26"/>
                <w:cs/>
                <w:lang w:val="en-US" w:bidi="th-TH"/>
              </w:rPr>
            </w:pPr>
            <w:r w:rsidRPr="002D03D8">
              <w:rPr>
                <w:rFonts w:ascii="CordiaUPC" w:hAnsi="CordiaUPC" w:cs="CordiaUPC"/>
                <w:sz w:val="26"/>
                <w:szCs w:val="26"/>
              </w:rPr>
              <w:t>Interest</w:t>
            </w:r>
            <w:r w:rsidRPr="002D03D8">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279547FF"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Interest expenses</w:t>
            </w:r>
          </w:p>
        </w:tc>
        <w:tc>
          <w:tcPr>
            <w:tcW w:w="937" w:type="dxa"/>
            <w:tcBorders>
              <w:top w:val="nil"/>
              <w:left w:val="nil"/>
              <w:bottom w:val="nil"/>
              <w:right w:val="nil"/>
            </w:tcBorders>
            <w:vAlign w:val="bottom"/>
          </w:tcPr>
          <w:p w14:paraId="24F7C1ED"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4FD77517" w14:textId="77777777" w:rsidR="00A32E75" w:rsidRPr="002D03D8" w:rsidRDefault="00A32E75" w:rsidP="005C143D">
            <w:pPr>
              <w:tabs>
                <w:tab w:val="decimal" w:pos="553"/>
              </w:tabs>
              <w:spacing w:line="240" w:lineRule="exact"/>
              <w:ind w:left="-77" w:right="-77"/>
              <w:jc w:val="center"/>
              <w:rPr>
                <w:rFonts w:ascii="CordiaUPC" w:eastAsia="Times New Roman" w:hAnsi="CordiaUPC" w:cs="CordiaUPC"/>
                <w:sz w:val="26"/>
                <w:szCs w:val="26"/>
                <w:rtl/>
                <w:cs/>
              </w:rPr>
            </w:pPr>
            <w:r w:rsidRPr="002D03D8">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17B3E4F3"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Other operating income</w:t>
            </w:r>
          </w:p>
        </w:tc>
        <w:tc>
          <w:tcPr>
            <w:tcW w:w="971" w:type="dxa"/>
            <w:tcBorders>
              <w:top w:val="nil"/>
              <w:left w:val="nil"/>
              <w:bottom w:val="nil"/>
              <w:right w:val="nil"/>
            </w:tcBorders>
            <w:vAlign w:val="bottom"/>
          </w:tcPr>
          <w:p w14:paraId="6B62FFD6" w14:textId="77777777"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hAnsi="CordiaUPC" w:cs="CordiaUPC"/>
                <w:sz w:val="26"/>
                <w:szCs w:val="26"/>
                <w:lang w:val="en-US"/>
              </w:rPr>
              <w:t xml:space="preserve">Other operating expenses </w:t>
            </w:r>
          </w:p>
        </w:tc>
      </w:tr>
      <w:tr w:rsidR="00A32E75" w:rsidRPr="002D03D8" w14:paraId="06AB516C" w14:textId="77777777" w:rsidTr="005C143D">
        <w:tc>
          <w:tcPr>
            <w:tcW w:w="3534" w:type="dxa"/>
            <w:tcBorders>
              <w:top w:val="nil"/>
              <w:left w:val="nil"/>
              <w:bottom w:val="nil"/>
              <w:right w:val="nil"/>
            </w:tcBorders>
            <w:vAlign w:val="bottom"/>
          </w:tcPr>
          <w:p w14:paraId="52B49E01"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761E623A" w14:textId="77777777" w:rsidR="00A32E75" w:rsidRPr="002D03D8" w:rsidRDefault="00A32E75" w:rsidP="005C143D">
            <w:pPr>
              <w:tabs>
                <w:tab w:val="decimal" w:pos="702"/>
              </w:tabs>
              <w:spacing w:line="240" w:lineRule="exact"/>
              <w:ind w:right="64"/>
              <w:jc w:val="center"/>
              <w:rPr>
                <w:rFonts w:ascii="CordiaUPC" w:eastAsia="Times New Roman" w:hAnsi="CordiaUPC" w:cs="CordiaUPC"/>
                <w:sz w:val="26"/>
                <w:szCs w:val="26"/>
              </w:rPr>
            </w:pPr>
            <w:r w:rsidRPr="002D03D8">
              <w:rPr>
                <w:rFonts w:ascii="CordiaUPC" w:eastAsia="Times New Roman" w:hAnsi="CordiaUPC" w:cs="CordiaUPC" w:hint="cs"/>
                <w:i/>
                <w:iCs/>
                <w:sz w:val="26"/>
                <w:szCs w:val="26"/>
                <w:lang w:val="en-US"/>
              </w:rPr>
              <w:t>(in million Baht)</w:t>
            </w:r>
          </w:p>
        </w:tc>
      </w:tr>
      <w:tr w:rsidR="00D843B3" w:rsidRPr="002D03D8" w14:paraId="656F73CA" w14:textId="77777777" w:rsidTr="005C143D">
        <w:tc>
          <w:tcPr>
            <w:tcW w:w="3534" w:type="dxa"/>
            <w:tcBorders>
              <w:top w:val="nil"/>
              <w:left w:val="nil"/>
              <w:bottom w:val="nil"/>
              <w:right w:val="nil"/>
            </w:tcBorders>
            <w:vAlign w:val="bottom"/>
          </w:tcPr>
          <w:p w14:paraId="755F4392" w14:textId="77777777" w:rsidR="00D843B3" w:rsidRPr="002D03D8" w:rsidRDefault="00D843B3" w:rsidP="00D843B3">
            <w:pPr>
              <w:tabs>
                <w:tab w:val="left" w:pos="163"/>
              </w:tabs>
              <w:spacing w:line="240" w:lineRule="exact"/>
              <w:ind w:left="252" w:hanging="251"/>
              <w:rPr>
                <w:rFonts w:ascii="CordiaUPC" w:eastAsia="Times New Roman" w:hAnsi="CordiaUPC" w:cs="CordiaUPC"/>
                <w:sz w:val="26"/>
                <w:szCs w:val="26"/>
              </w:rPr>
            </w:pPr>
            <w:r w:rsidRPr="002D03D8">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tcPr>
          <w:p w14:paraId="62B01FBD" w14:textId="6D268489" w:rsidR="00D843B3" w:rsidRPr="002D03D8" w:rsidRDefault="00D843B3" w:rsidP="00D843B3">
            <w:pPr>
              <w:tabs>
                <w:tab w:val="decimal" w:pos="702"/>
              </w:tabs>
              <w:spacing w:line="240" w:lineRule="exact"/>
              <w:rPr>
                <w:rFonts w:ascii="CordiaUPC" w:eastAsia="Times New Roman" w:hAnsi="CordiaUPC" w:cs="CordiaUPC"/>
                <w:sz w:val="26"/>
                <w:szCs w:val="26"/>
                <w:lang w:val="en-US" w:bidi="th-TH"/>
              </w:rPr>
            </w:pPr>
            <w:r w:rsidRPr="002D03D8">
              <w:rPr>
                <w:rFonts w:ascii="CordiaUPC" w:hAnsi="CordiaUPC" w:cs="CordiaUPC"/>
                <w:sz w:val="26"/>
                <w:szCs w:val="26"/>
              </w:rPr>
              <w:t>1,801</w:t>
            </w:r>
          </w:p>
        </w:tc>
        <w:tc>
          <w:tcPr>
            <w:tcW w:w="972" w:type="dxa"/>
            <w:tcBorders>
              <w:top w:val="nil"/>
              <w:left w:val="nil"/>
              <w:bottom w:val="nil"/>
              <w:right w:val="nil"/>
            </w:tcBorders>
          </w:tcPr>
          <w:p w14:paraId="19BE7E7D" w14:textId="79B77E11" w:rsidR="00D843B3" w:rsidRPr="002D03D8" w:rsidRDefault="00D843B3" w:rsidP="00D843B3">
            <w:pPr>
              <w:tabs>
                <w:tab w:val="decimal" w:pos="702"/>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5</w:t>
            </w:r>
          </w:p>
        </w:tc>
        <w:tc>
          <w:tcPr>
            <w:tcW w:w="937" w:type="dxa"/>
            <w:tcBorders>
              <w:top w:val="nil"/>
              <w:left w:val="nil"/>
              <w:bottom w:val="nil"/>
              <w:right w:val="nil"/>
            </w:tcBorders>
          </w:tcPr>
          <w:p w14:paraId="3C07394F" w14:textId="0F6C4D96" w:rsidR="00D843B3" w:rsidRPr="002D03D8" w:rsidRDefault="00D843B3" w:rsidP="00D843B3">
            <w:pPr>
              <w:tabs>
                <w:tab w:val="decimal" w:pos="649"/>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5</w:t>
            </w:r>
          </w:p>
        </w:tc>
        <w:tc>
          <w:tcPr>
            <w:tcW w:w="900" w:type="dxa"/>
            <w:tcBorders>
              <w:top w:val="nil"/>
              <w:left w:val="nil"/>
              <w:bottom w:val="nil"/>
              <w:right w:val="nil"/>
            </w:tcBorders>
            <w:vAlign w:val="bottom"/>
          </w:tcPr>
          <w:p w14:paraId="7C2E5281" w14:textId="48E92D43" w:rsidR="00D843B3" w:rsidRPr="002D03D8" w:rsidRDefault="00D843B3" w:rsidP="00D843B3">
            <w:pPr>
              <w:tabs>
                <w:tab w:val="decimal" w:pos="649"/>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w:t>
            </w:r>
          </w:p>
        </w:tc>
        <w:tc>
          <w:tcPr>
            <w:tcW w:w="990" w:type="dxa"/>
            <w:tcBorders>
              <w:top w:val="nil"/>
              <w:left w:val="nil"/>
              <w:bottom w:val="nil"/>
              <w:right w:val="nil"/>
            </w:tcBorders>
            <w:vAlign w:val="bottom"/>
          </w:tcPr>
          <w:p w14:paraId="182011A8" w14:textId="01B41D67" w:rsidR="00D843B3" w:rsidRPr="002D03D8" w:rsidRDefault="00951C1F" w:rsidP="00D843B3">
            <w:pPr>
              <w:tabs>
                <w:tab w:val="decimal" w:pos="702"/>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561</w:t>
            </w:r>
          </w:p>
        </w:tc>
        <w:tc>
          <w:tcPr>
            <w:tcW w:w="971" w:type="dxa"/>
            <w:tcBorders>
              <w:top w:val="nil"/>
              <w:left w:val="nil"/>
              <w:bottom w:val="nil"/>
              <w:right w:val="nil"/>
            </w:tcBorders>
          </w:tcPr>
          <w:p w14:paraId="21521800" w14:textId="50CBFC68" w:rsidR="00D843B3" w:rsidRPr="002D03D8" w:rsidRDefault="00D843B3" w:rsidP="00D843B3">
            <w:pPr>
              <w:tabs>
                <w:tab w:val="decimal" w:pos="702"/>
              </w:tabs>
              <w:spacing w:line="240" w:lineRule="exact"/>
              <w:rPr>
                <w:rFonts w:ascii="CordiaUPC" w:eastAsia="Times New Roman" w:hAnsi="CordiaUPC" w:cs="CordiaUPC"/>
                <w:sz w:val="26"/>
                <w:szCs w:val="26"/>
                <w:lang w:val="en-US" w:bidi="th-TH"/>
              </w:rPr>
            </w:pPr>
            <w:r w:rsidRPr="002D03D8">
              <w:rPr>
                <w:rFonts w:ascii="CordiaUPC" w:hAnsi="CordiaUPC" w:cs="CordiaUPC"/>
                <w:sz w:val="26"/>
                <w:szCs w:val="26"/>
              </w:rPr>
              <w:t>12</w:t>
            </w:r>
          </w:p>
        </w:tc>
      </w:tr>
      <w:tr w:rsidR="00D843B3" w:rsidRPr="002D03D8" w14:paraId="6F7DEFB5" w14:textId="77777777" w:rsidTr="00C47986">
        <w:tc>
          <w:tcPr>
            <w:tcW w:w="3534" w:type="dxa"/>
            <w:tcBorders>
              <w:top w:val="nil"/>
              <w:left w:val="nil"/>
              <w:bottom w:val="nil"/>
              <w:right w:val="nil"/>
            </w:tcBorders>
            <w:vAlign w:val="bottom"/>
          </w:tcPr>
          <w:p w14:paraId="7FBA0AA2" w14:textId="77777777" w:rsidR="00D843B3" w:rsidRPr="002D03D8" w:rsidRDefault="00D843B3" w:rsidP="00D843B3">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1F36EB87" w14:textId="3C9F0F7A" w:rsidR="00D843B3" w:rsidRPr="002D03D8" w:rsidRDefault="00D843B3" w:rsidP="00D843B3">
            <w:pPr>
              <w:tabs>
                <w:tab w:val="decimal" w:pos="702"/>
              </w:tabs>
              <w:spacing w:line="240" w:lineRule="exact"/>
              <w:rPr>
                <w:rFonts w:ascii="CordiaUPC" w:hAnsi="CordiaUPC" w:cs="CordiaUPC"/>
                <w:sz w:val="26"/>
                <w:szCs w:val="26"/>
                <w:cs/>
              </w:rPr>
            </w:pPr>
            <w:r w:rsidRPr="002D03D8">
              <w:rPr>
                <w:rFonts w:ascii="CordiaUPC" w:hAnsi="CordiaUPC" w:cs="CordiaUPC"/>
                <w:sz w:val="26"/>
                <w:szCs w:val="26"/>
              </w:rPr>
              <w:t>-</w:t>
            </w:r>
          </w:p>
        </w:tc>
        <w:tc>
          <w:tcPr>
            <w:tcW w:w="972" w:type="dxa"/>
            <w:tcBorders>
              <w:top w:val="nil"/>
              <w:left w:val="nil"/>
              <w:bottom w:val="nil"/>
              <w:right w:val="nil"/>
            </w:tcBorders>
            <w:vAlign w:val="bottom"/>
          </w:tcPr>
          <w:p w14:paraId="18F66B7E" w14:textId="3D21922A" w:rsidR="00D843B3" w:rsidRPr="002D03D8" w:rsidRDefault="00D843B3" w:rsidP="00D843B3">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37" w:type="dxa"/>
            <w:tcBorders>
              <w:top w:val="nil"/>
              <w:left w:val="nil"/>
              <w:bottom w:val="nil"/>
              <w:right w:val="nil"/>
            </w:tcBorders>
            <w:vAlign w:val="bottom"/>
          </w:tcPr>
          <w:p w14:paraId="40868542" w14:textId="4BF11CBD" w:rsidR="00D843B3" w:rsidRPr="002D03D8" w:rsidRDefault="00D843B3" w:rsidP="00D843B3">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w:t>
            </w:r>
          </w:p>
        </w:tc>
        <w:tc>
          <w:tcPr>
            <w:tcW w:w="900" w:type="dxa"/>
            <w:tcBorders>
              <w:top w:val="nil"/>
              <w:left w:val="nil"/>
              <w:bottom w:val="nil"/>
              <w:right w:val="nil"/>
            </w:tcBorders>
            <w:vAlign w:val="bottom"/>
          </w:tcPr>
          <w:p w14:paraId="03B30F92" w14:textId="7BE8636F" w:rsidR="00D843B3" w:rsidRPr="002D03D8" w:rsidRDefault="00D843B3" w:rsidP="00D843B3">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w:t>
            </w:r>
          </w:p>
        </w:tc>
        <w:tc>
          <w:tcPr>
            <w:tcW w:w="990" w:type="dxa"/>
            <w:tcBorders>
              <w:top w:val="nil"/>
              <w:left w:val="nil"/>
              <w:bottom w:val="nil"/>
              <w:right w:val="nil"/>
            </w:tcBorders>
            <w:vAlign w:val="bottom"/>
          </w:tcPr>
          <w:p w14:paraId="0768F84F" w14:textId="1D3BA54B" w:rsidR="00D843B3" w:rsidRPr="002D03D8" w:rsidRDefault="00D843B3" w:rsidP="00D843B3">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71" w:type="dxa"/>
            <w:tcBorders>
              <w:top w:val="nil"/>
              <w:left w:val="nil"/>
              <w:bottom w:val="nil"/>
              <w:right w:val="nil"/>
            </w:tcBorders>
            <w:vAlign w:val="bottom"/>
          </w:tcPr>
          <w:p w14:paraId="610A9EE0" w14:textId="1440ED6A" w:rsidR="00D843B3" w:rsidRPr="002D03D8" w:rsidRDefault="00D843B3" w:rsidP="00D843B3">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r>
      <w:tr w:rsidR="00D843B3" w:rsidRPr="002D03D8" w14:paraId="5096D7E3" w14:textId="77777777" w:rsidTr="005C143D">
        <w:tc>
          <w:tcPr>
            <w:tcW w:w="3534" w:type="dxa"/>
            <w:tcBorders>
              <w:top w:val="nil"/>
              <w:left w:val="nil"/>
              <w:bottom w:val="nil"/>
              <w:right w:val="nil"/>
            </w:tcBorders>
            <w:vAlign w:val="bottom"/>
          </w:tcPr>
          <w:p w14:paraId="4D61E804" w14:textId="77777777" w:rsidR="00D843B3" w:rsidRPr="002D03D8" w:rsidRDefault="00D843B3" w:rsidP="00D843B3">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400EC5A2" w14:textId="19E0B3B5" w:rsidR="00D843B3" w:rsidRPr="002D03D8" w:rsidRDefault="00D843B3" w:rsidP="00D843B3">
            <w:pPr>
              <w:tabs>
                <w:tab w:val="decimal" w:pos="702"/>
              </w:tabs>
              <w:spacing w:line="240" w:lineRule="exact"/>
              <w:rPr>
                <w:rFonts w:ascii="CordiaUPC" w:hAnsi="CordiaUPC" w:cs="CordiaUPC"/>
                <w:sz w:val="26"/>
                <w:szCs w:val="26"/>
              </w:rPr>
            </w:pPr>
            <w:r w:rsidRPr="002D03D8">
              <w:rPr>
                <w:rFonts w:ascii="CordiaUPC" w:hAnsi="CordiaUPC" w:cs="CordiaUPC"/>
                <w:sz w:val="26"/>
                <w:szCs w:val="26"/>
              </w:rPr>
              <w:t>-</w:t>
            </w:r>
          </w:p>
        </w:tc>
        <w:tc>
          <w:tcPr>
            <w:tcW w:w="972" w:type="dxa"/>
            <w:tcBorders>
              <w:top w:val="nil"/>
              <w:left w:val="nil"/>
              <w:bottom w:val="nil"/>
              <w:right w:val="nil"/>
            </w:tcBorders>
          </w:tcPr>
          <w:p w14:paraId="11C0AC13" w14:textId="5C5AE312" w:rsidR="00D843B3" w:rsidRPr="002D03D8" w:rsidRDefault="00D843B3" w:rsidP="00D843B3">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4</w:t>
            </w:r>
          </w:p>
        </w:tc>
        <w:tc>
          <w:tcPr>
            <w:tcW w:w="937" w:type="dxa"/>
            <w:tcBorders>
              <w:top w:val="nil"/>
              <w:left w:val="nil"/>
              <w:bottom w:val="nil"/>
              <w:right w:val="nil"/>
            </w:tcBorders>
          </w:tcPr>
          <w:p w14:paraId="27960EAD" w14:textId="25C60BD9" w:rsidR="00D843B3" w:rsidRPr="002D03D8" w:rsidRDefault="00D843B3" w:rsidP="00D843B3">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938</w:t>
            </w:r>
          </w:p>
        </w:tc>
        <w:tc>
          <w:tcPr>
            <w:tcW w:w="900" w:type="dxa"/>
            <w:tcBorders>
              <w:top w:val="nil"/>
              <w:left w:val="nil"/>
              <w:bottom w:val="nil"/>
              <w:right w:val="nil"/>
            </w:tcBorders>
            <w:vAlign w:val="bottom"/>
          </w:tcPr>
          <w:p w14:paraId="42BDB80C" w14:textId="39C1434C" w:rsidR="00D843B3" w:rsidRPr="002D03D8" w:rsidRDefault="00D843B3" w:rsidP="00D843B3">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1</w:t>
            </w:r>
          </w:p>
        </w:tc>
        <w:tc>
          <w:tcPr>
            <w:tcW w:w="990" w:type="dxa"/>
            <w:tcBorders>
              <w:top w:val="nil"/>
              <w:left w:val="nil"/>
              <w:bottom w:val="nil"/>
              <w:right w:val="nil"/>
            </w:tcBorders>
            <w:vAlign w:val="bottom"/>
          </w:tcPr>
          <w:p w14:paraId="034A7CDB" w14:textId="463F8EAE" w:rsidR="00D843B3" w:rsidRPr="002D03D8" w:rsidRDefault="00D843B3" w:rsidP="00D843B3">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71" w:type="dxa"/>
            <w:tcBorders>
              <w:top w:val="nil"/>
              <w:left w:val="nil"/>
              <w:bottom w:val="nil"/>
              <w:right w:val="nil"/>
            </w:tcBorders>
            <w:vAlign w:val="bottom"/>
          </w:tcPr>
          <w:p w14:paraId="5BA47E87" w14:textId="0F517B69" w:rsidR="00D843B3" w:rsidRPr="002D03D8" w:rsidRDefault="00D843B3" w:rsidP="00D843B3">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r>
      <w:tr w:rsidR="00D843B3" w:rsidRPr="002D03D8" w14:paraId="1B60BBB0" w14:textId="77777777" w:rsidTr="005C143D">
        <w:tc>
          <w:tcPr>
            <w:tcW w:w="3534" w:type="dxa"/>
            <w:tcBorders>
              <w:top w:val="nil"/>
              <w:left w:val="nil"/>
              <w:bottom w:val="nil"/>
              <w:right w:val="nil"/>
            </w:tcBorders>
            <w:vAlign w:val="bottom"/>
          </w:tcPr>
          <w:p w14:paraId="45E4FDF3" w14:textId="77777777" w:rsidR="00D843B3" w:rsidRPr="002D03D8" w:rsidRDefault="00D843B3" w:rsidP="00D843B3">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4. Key management personnel</w:t>
            </w:r>
            <w:r w:rsidRPr="002D03D8">
              <w:rPr>
                <w:rFonts w:ascii="CordiaUPC" w:eastAsia="Times New Roman" w:hAnsi="CordiaUPC" w:cs="CordiaUPC"/>
                <w:sz w:val="26"/>
                <w:szCs w:val="26"/>
                <w:lang w:val="en-US"/>
              </w:rPr>
              <w:t xml:space="preserve"> </w:t>
            </w:r>
            <w:r w:rsidRPr="002D03D8">
              <w:rPr>
                <w:rFonts w:ascii="CordiaUPC" w:eastAsia="Times New Roman" w:hAnsi="CordiaUPC" w:cs="CordiaUPC" w:hint="cs"/>
                <w:sz w:val="26"/>
                <w:szCs w:val="26"/>
                <w:lang w:val="en-US"/>
              </w:rPr>
              <w:t>of the Bank</w:t>
            </w:r>
          </w:p>
        </w:tc>
        <w:tc>
          <w:tcPr>
            <w:tcW w:w="971" w:type="dxa"/>
            <w:tcBorders>
              <w:top w:val="nil"/>
              <w:left w:val="nil"/>
              <w:bottom w:val="nil"/>
              <w:right w:val="nil"/>
            </w:tcBorders>
          </w:tcPr>
          <w:p w14:paraId="7CEF2EFC" w14:textId="43F82896" w:rsidR="00D843B3" w:rsidRPr="002D03D8" w:rsidRDefault="00D843B3" w:rsidP="00D843B3">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2</w:t>
            </w:r>
          </w:p>
        </w:tc>
        <w:tc>
          <w:tcPr>
            <w:tcW w:w="972" w:type="dxa"/>
            <w:tcBorders>
              <w:top w:val="nil"/>
              <w:left w:val="nil"/>
              <w:bottom w:val="nil"/>
              <w:right w:val="nil"/>
            </w:tcBorders>
          </w:tcPr>
          <w:p w14:paraId="7EEA8655" w14:textId="2239DA3C" w:rsidR="00D843B3" w:rsidRPr="002D03D8" w:rsidRDefault="00D843B3" w:rsidP="00D843B3">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6</w:t>
            </w:r>
          </w:p>
        </w:tc>
        <w:tc>
          <w:tcPr>
            <w:tcW w:w="937" w:type="dxa"/>
            <w:tcBorders>
              <w:top w:val="nil"/>
              <w:left w:val="nil"/>
              <w:bottom w:val="nil"/>
              <w:right w:val="nil"/>
            </w:tcBorders>
          </w:tcPr>
          <w:p w14:paraId="063076C6" w14:textId="2075FE2D" w:rsidR="00D843B3" w:rsidRPr="002D03D8" w:rsidRDefault="00D843B3" w:rsidP="00D843B3">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1</w:t>
            </w:r>
          </w:p>
        </w:tc>
        <w:tc>
          <w:tcPr>
            <w:tcW w:w="900" w:type="dxa"/>
            <w:tcBorders>
              <w:top w:val="nil"/>
              <w:left w:val="nil"/>
              <w:bottom w:val="nil"/>
              <w:right w:val="nil"/>
            </w:tcBorders>
            <w:vAlign w:val="bottom"/>
          </w:tcPr>
          <w:p w14:paraId="0C494234" w14:textId="69A4B7AC" w:rsidR="00D843B3" w:rsidRPr="002D03D8" w:rsidRDefault="00D843B3" w:rsidP="00D843B3">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90" w:type="dxa"/>
            <w:tcBorders>
              <w:top w:val="nil"/>
              <w:left w:val="nil"/>
              <w:bottom w:val="nil"/>
              <w:right w:val="nil"/>
            </w:tcBorders>
            <w:vAlign w:val="bottom"/>
          </w:tcPr>
          <w:p w14:paraId="717D882C" w14:textId="6F272B95" w:rsidR="00D843B3" w:rsidRPr="002D03D8" w:rsidRDefault="00D843B3" w:rsidP="00D843B3">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71" w:type="dxa"/>
            <w:tcBorders>
              <w:top w:val="nil"/>
              <w:left w:val="nil"/>
              <w:bottom w:val="nil"/>
              <w:right w:val="nil"/>
            </w:tcBorders>
            <w:vAlign w:val="bottom"/>
          </w:tcPr>
          <w:p w14:paraId="77DE0488" w14:textId="4CBFD4C3" w:rsidR="00D843B3" w:rsidRPr="002D03D8" w:rsidRDefault="00D843B3" w:rsidP="00D843B3">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r>
      <w:tr w:rsidR="00D843B3" w:rsidRPr="002D03D8" w14:paraId="5EE9D268" w14:textId="77777777" w:rsidTr="005C143D">
        <w:tc>
          <w:tcPr>
            <w:tcW w:w="3534" w:type="dxa"/>
            <w:tcBorders>
              <w:top w:val="nil"/>
              <w:left w:val="nil"/>
              <w:bottom w:val="nil"/>
              <w:right w:val="nil"/>
            </w:tcBorders>
            <w:vAlign w:val="bottom"/>
          </w:tcPr>
          <w:p w14:paraId="690D002A" w14:textId="77777777" w:rsidR="00D843B3" w:rsidRPr="002D03D8" w:rsidRDefault="00D843B3" w:rsidP="00D843B3">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tcPr>
          <w:p w14:paraId="32CC3210" w14:textId="76520A63" w:rsidR="00D843B3" w:rsidRPr="002D03D8" w:rsidRDefault="00D843B3" w:rsidP="00D843B3">
            <w:pPr>
              <w:tabs>
                <w:tab w:val="decimal" w:pos="702"/>
              </w:tabs>
              <w:spacing w:line="240" w:lineRule="exact"/>
              <w:rPr>
                <w:rFonts w:ascii="CordiaUPC" w:hAnsi="CordiaUPC" w:cs="CordiaUPC"/>
                <w:sz w:val="26"/>
                <w:szCs w:val="26"/>
                <w:cs/>
                <w:lang w:bidi="th-TH"/>
              </w:rPr>
            </w:pPr>
            <w:r w:rsidRPr="002D03D8">
              <w:rPr>
                <w:rFonts w:ascii="CordiaUPC" w:hAnsi="CordiaUPC" w:cs="CordiaUPC"/>
                <w:sz w:val="26"/>
                <w:szCs w:val="26"/>
              </w:rPr>
              <w:t>1,187</w:t>
            </w:r>
          </w:p>
        </w:tc>
        <w:tc>
          <w:tcPr>
            <w:tcW w:w="972" w:type="dxa"/>
            <w:tcBorders>
              <w:top w:val="nil"/>
              <w:left w:val="nil"/>
              <w:bottom w:val="nil"/>
              <w:right w:val="nil"/>
            </w:tcBorders>
          </w:tcPr>
          <w:p w14:paraId="5EA94B61" w14:textId="44657818" w:rsidR="00D843B3" w:rsidRPr="002D03D8" w:rsidRDefault="00D843B3" w:rsidP="00D843B3">
            <w:pPr>
              <w:tabs>
                <w:tab w:val="decimal" w:pos="702"/>
              </w:tabs>
              <w:spacing w:line="240" w:lineRule="exact"/>
              <w:rPr>
                <w:rFonts w:ascii="CordiaUPC" w:hAnsi="CordiaUPC" w:cs="CordiaUPC"/>
                <w:sz w:val="26"/>
                <w:szCs w:val="26"/>
              </w:rPr>
            </w:pPr>
            <w:r w:rsidRPr="002D03D8">
              <w:rPr>
                <w:rFonts w:ascii="CordiaUPC" w:hAnsi="CordiaUPC" w:cs="CordiaUPC"/>
                <w:sz w:val="26"/>
                <w:szCs w:val="26"/>
              </w:rPr>
              <w:t>901</w:t>
            </w:r>
          </w:p>
        </w:tc>
        <w:tc>
          <w:tcPr>
            <w:tcW w:w="937" w:type="dxa"/>
            <w:tcBorders>
              <w:top w:val="nil"/>
              <w:left w:val="nil"/>
              <w:bottom w:val="nil"/>
              <w:right w:val="nil"/>
            </w:tcBorders>
          </w:tcPr>
          <w:p w14:paraId="1FBDB197" w14:textId="03BCFB93" w:rsidR="00D843B3" w:rsidRPr="002D03D8" w:rsidRDefault="00D843B3" w:rsidP="00D843B3">
            <w:pPr>
              <w:tabs>
                <w:tab w:val="decimal" w:pos="649"/>
              </w:tabs>
              <w:spacing w:line="240" w:lineRule="exact"/>
              <w:rPr>
                <w:rFonts w:ascii="CordiaUPC" w:hAnsi="CordiaUPC" w:cs="CordiaUPC"/>
                <w:sz w:val="26"/>
                <w:szCs w:val="26"/>
                <w:cs/>
                <w:lang w:bidi="th-TH"/>
              </w:rPr>
            </w:pPr>
            <w:r w:rsidRPr="002D03D8">
              <w:rPr>
                <w:rFonts w:ascii="CordiaUPC" w:hAnsi="CordiaUPC" w:cs="CordiaUPC"/>
                <w:sz w:val="26"/>
                <w:szCs w:val="26"/>
              </w:rPr>
              <w:t>861</w:t>
            </w:r>
          </w:p>
        </w:tc>
        <w:tc>
          <w:tcPr>
            <w:tcW w:w="900" w:type="dxa"/>
            <w:tcBorders>
              <w:top w:val="nil"/>
              <w:left w:val="nil"/>
              <w:bottom w:val="nil"/>
              <w:right w:val="nil"/>
            </w:tcBorders>
          </w:tcPr>
          <w:p w14:paraId="4B52B02B" w14:textId="040BFB7D" w:rsidR="00D843B3" w:rsidRPr="002D03D8" w:rsidRDefault="00D843B3" w:rsidP="00D843B3">
            <w:pPr>
              <w:tabs>
                <w:tab w:val="decimal" w:pos="649"/>
              </w:tabs>
              <w:spacing w:line="240" w:lineRule="exact"/>
              <w:rPr>
                <w:rFonts w:ascii="CordiaUPC" w:hAnsi="CordiaUPC" w:cs="CordiaUPC"/>
                <w:sz w:val="26"/>
                <w:szCs w:val="26"/>
                <w:cs/>
              </w:rPr>
            </w:pPr>
            <w:r w:rsidRPr="002D03D8">
              <w:rPr>
                <w:rFonts w:ascii="CordiaUPC" w:hAnsi="CordiaUPC" w:cs="CordiaUPC"/>
                <w:sz w:val="26"/>
                <w:szCs w:val="26"/>
              </w:rPr>
              <w:t>163</w:t>
            </w:r>
          </w:p>
        </w:tc>
        <w:tc>
          <w:tcPr>
            <w:tcW w:w="990" w:type="dxa"/>
            <w:tcBorders>
              <w:top w:val="nil"/>
              <w:left w:val="nil"/>
              <w:bottom w:val="nil"/>
              <w:right w:val="nil"/>
            </w:tcBorders>
          </w:tcPr>
          <w:p w14:paraId="3E3D31F2" w14:textId="5ABBB004" w:rsidR="00D843B3" w:rsidRPr="002D03D8" w:rsidRDefault="00D843B3" w:rsidP="00D843B3">
            <w:pPr>
              <w:tabs>
                <w:tab w:val="decimal" w:pos="702"/>
              </w:tabs>
              <w:spacing w:line="240" w:lineRule="exact"/>
              <w:rPr>
                <w:rFonts w:ascii="CordiaUPC" w:hAnsi="CordiaUPC" w:cs="CordiaUPC"/>
                <w:sz w:val="26"/>
                <w:szCs w:val="26"/>
                <w:cs/>
                <w:lang w:bidi="th-TH"/>
              </w:rPr>
            </w:pPr>
            <w:r w:rsidRPr="002D03D8">
              <w:rPr>
                <w:rFonts w:ascii="CordiaUPC" w:hAnsi="CordiaUPC" w:cs="CordiaUPC"/>
                <w:sz w:val="26"/>
                <w:szCs w:val="26"/>
              </w:rPr>
              <w:t>144</w:t>
            </w:r>
          </w:p>
        </w:tc>
        <w:tc>
          <w:tcPr>
            <w:tcW w:w="971" w:type="dxa"/>
            <w:tcBorders>
              <w:top w:val="nil"/>
              <w:left w:val="nil"/>
              <w:bottom w:val="nil"/>
              <w:right w:val="nil"/>
            </w:tcBorders>
          </w:tcPr>
          <w:p w14:paraId="4CB1DFF7" w14:textId="6D5C7FD6" w:rsidR="00D843B3" w:rsidRPr="002D03D8" w:rsidRDefault="00D843B3" w:rsidP="00D843B3">
            <w:pPr>
              <w:tabs>
                <w:tab w:val="decimal" w:pos="702"/>
              </w:tabs>
              <w:spacing w:line="240" w:lineRule="exact"/>
              <w:rPr>
                <w:rFonts w:ascii="CordiaUPC" w:hAnsi="CordiaUPC" w:cs="CordiaUPC"/>
                <w:sz w:val="26"/>
                <w:szCs w:val="26"/>
                <w:lang w:bidi="th-TH"/>
              </w:rPr>
            </w:pPr>
            <w:r w:rsidRPr="002D03D8">
              <w:rPr>
                <w:rFonts w:ascii="CordiaUPC" w:hAnsi="CordiaUPC" w:cs="CordiaUPC"/>
                <w:sz w:val="26"/>
                <w:szCs w:val="26"/>
              </w:rPr>
              <w:t>255</w:t>
            </w:r>
          </w:p>
        </w:tc>
      </w:tr>
    </w:tbl>
    <w:p w14:paraId="4B39CB27" w14:textId="77777777" w:rsidR="00A32E75" w:rsidRPr="002D03D8" w:rsidRDefault="00A32E75" w:rsidP="00A32E75">
      <w:pPr>
        <w:spacing w:line="240" w:lineRule="exact"/>
        <w:ind w:left="547"/>
        <w:jc w:val="both"/>
        <w:rPr>
          <w:rFonts w:ascii="CordiaUPC" w:eastAsia="Times New Roman" w:hAnsi="CordiaUPC" w:cs="CordiaUPC"/>
          <w:sz w:val="2"/>
          <w:szCs w:val="2"/>
          <w:cs/>
          <w:lang w:bidi="th-TH"/>
        </w:rPr>
      </w:pPr>
    </w:p>
    <w:tbl>
      <w:tblPr>
        <w:tblW w:w="9272" w:type="dxa"/>
        <w:tblInd w:w="420" w:type="dxa"/>
        <w:tblLayout w:type="fixed"/>
        <w:tblLook w:val="0000" w:firstRow="0" w:lastRow="0" w:firstColumn="0" w:lastColumn="0" w:noHBand="0" w:noVBand="0"/>
      </w:tblPr>
      <w:tblGrid>
        <w:gridCol w:w="3543"/>
        <w:gridCol w:w="971"/>
        <w:gridCol w:w="972"/>
        <w:gridCol w:w="928"/>
        <w:gridCol w:w="900"/>
        <w:gridCol w:w="990"/>
        <w:gridCol w:w="968"/>
      </w:tblGrid>
      <w:tr w:rsidR="00A32E75" w:rsidRPr="002D03D8" w14:paraId="5D206327" w14:textId="77777777" w:rsidTr="005C143D">
        <w:tc>
          <w:tcPr>
            <w:tcW w:w="3543" w:type="dxa"/>
            <w:tcBorders>
              <w:top w:val="nil"/>
              <w:left w:val="nil"/>
              <w:bottom w:val="nil"/>
              <w:right w:val="nil"/>
            </w:tcBorders>
            <w:vAlign w:val="bottom"/>
          </w:tcPr>
          <w:p w14:paraId="03337C2D"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692F7820" w14:textId="77777777"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eastAsia="Times New Roman" w:hAnsi="CordiaUPC" w:cs="CordiaUPC" w:hint="cs"/>
                <w:b/>
                <w:bCs/>
                <w:sz w:val="26"/>
                <w:szCs w:val="26"/>
                <w:lang w:val="en-US"/>
              </w:rPr>
              <w:t>Consolidated</w:t>
            </w:r>
          </w:p>
        </w:tc>
      </w:tr>
      <w:tr w:rsidR="00A32E75" w:rsidRPr="002D03D8" w14:paraId="4E4AF959" w14:textId="77777777" w:rsidTr="005C143D">
        <w:tc>
          <w:tcPr>
            <w:tcW w:w="3543" w:type="dxa"/>
            <w:tcBorders>
              <w:top w:val="nil"/>
              <w:left w:val="nil"/>
              <w:bottom w:val="nil"/>
              <w:right w:val="nil"/>
            </w:tcBorders>
            <w:vAlign w:val="bottom"/>
          </w:tcPr>
          <w:p w14:paraId="3E88C5DB"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201B319C" w14:textId="769CF08B"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eastAsia="Times New Roman" w:hAnsi="CordiaUPC" w:cs="CordiaUPC"/>
                <w:sz w:val="26"/>
                <w:szCs w:val="26"/>
              </w:rPr>
              <w:t xml:space="preserve">Nine-month period ended 30 </w:t>
            </w:r>
            <w:r w:rsidRPr="002D03D8">
              <w:rPr>
                <w:rFonts w:ascii="CordiaUPC" w:eastAsia="Times New Roman" w:hAnsi="CordiaUPC" w:cs="CordiaUPC"/>
                <w:sz w:val="26"/>
                <w:szCs w:val="26"/>
                <w:lang w:bidi="th-TH"/>
              </w:rPr>
              <w:t>September</w:t>
            </w:r>
            <w:r w:rsidRPr="002D03D8">
              <w:rPr>
                <w:rFonts w:ascii="CordiaUPC" w:hAnsi="CordiaUPC" w:cs="CordiaUPC" w:hint="cs"/>
                <w:sz w:val="26"/>
                <w:szCs w:val="26"/>
              </w:rPr>
              <w:t xml:space="preserve"> </w:t>
            </w:r>
            <w:r w:rsidRPr="002D03D8">
              <w:rPr>
                <w:rFonts w:ascii="CordiaUPC" w:eastAsia="Times New Roman" w:hAnsi="CordiaUPC" w:cs="CordiaUPC" w:hint="cs"/>
                <w:sz w:val="26"/>
                <w:szCs w:val="26"/>
              </w:rPr>
              <w:t>202</w:t>
            </w:r>
            <w:r w:rsidR="00CE4D17" w:rsidRPr="002D03D8">
              <w:rPr>
                <w:rFonts w:ascii="CordiaUPC" w:eastAsia="Times New Roman" w:hAnsi="CordiaUPC" w:cs="CordiaUPC"/>
                <w:sz w:val="26"/>
                <w:szCs w:val="26"/>
              </w:rPr>
              <w:t>4</w:t>
            </w:r>
          </w:p>
        </w:tc>
      </w:tr>
      <w:tr w:rsidR="00A32E75" w:rsidRPr="002D03D8" w14:paraId="7D273563" w14:textId="77777777" w:rsidTr="005C143D">
        <w:tc>
          <w:tcPr>
            <w:tcW w:w="3543" w:type="dxa"/>
            <w:tcBorders>
              <w:top w:val="nil"/>
              <w:left w:val="nil"/>
              <w:bottom w:val="nil"/>
              <w:right w:val="nil"/>
            </w:tcBorders>
            <w:vAlign w:val="bottom"/>
          </w:tcPr>
          <w:p w14:paraId="2D4CB6B5"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7309FC64" w14:textId="77777777" w:rsidR="00A32E75" w:rsidRPr="002D03D8" w:rsidRDefault="00A32E75" w:rsidP="005C143D">
            <w:pPr>
              <w:spacing w:line="240" w:lineRule="exact"/>
              <w:ind w:left="-128" w:right="-109"/>
              <w:jc w:val="center"/>
              <w:rPr>
                <w:rFonts w:ascii="CordiaUPC" w:eastAsia="Times New Roman" w:hAnsi="CordiaUPC" w:cs="CordiaUPC"/>
                <w:sz w:val="26"/>
                <w:szCs w:val="26"/>
                <w:lang w:val="en-US"/>
              </w:rPr>
            </w:pPr>
            <w:r w:rsidRPr="002D03D8">
              <w:rPr>
                <w:rFonts w:ascii="CordiaUPC" w:hAnsi="CordiaUPC" w:cs="CordiaUPC"/>
                <w:sz w:val="26"/>
                <w:szCs w:val="26"/>
              </w:rPr>
              <w:t>Interest</w:t>
            </w:r>
            <w:r w:rsidRPr="002D03D8">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612482D6"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50BC24FB"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5CE397D5" w14:textId="77777777" w:rsidR="00A32E75" w:rsidRPr="002D03D8" w:rsidRDefault="00A32E75" w:rsidP="005C143D">
            <w:pPr>
              <w:tabs>
                <w:tab w:val="decimal" w:pos="463"/>
              </w:tabs>
              <w:spacing w:line="240" w:lineRule="exact"/>
              <w:ind w:left="-128" w:right="-77"/>
              <w:jc w:val="center"/>
              <w:rPr>
                <w:rFonts w:ascii="CordiaUPC" w:eastAsia="Times New Roman" w:hAnsi="CordiaUPC" w:cs="CordiaUPC"/>
                <w:sz w:val="26"/>
                <w:szCs w:val="26"/>
                <w:rtl/>
                <w:cs/>
              </w:rPr>
            </w:pPr>
            <w:r w:rsidRPr="002D03D8">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2244C0BD"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42A2DDE3" w14:textId="77777777"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hAnsi="CordiaUPC" w:cs="CordiaUPC"/>
                <w:sz w:val="26"/>
                <w:szCs w:val="26"/>
                <w:lang w:val="en-US"/>
              </w:rPr>
              <w:t xml:space="preserve">Other operating expenses </w:t>
            </w:r>
          </w:p>
        </w:tc>
      </w:tr>
      <w:tr w:rsidR="00A32E75" w:rsidRPr="002D03D8" w14:paraId="580095FC" w14:textId="77777777" w:rsidTr="005C143D">
        <w:tc>
          <w:tcPr>
            <w:tcW w:w="3543" w:type="dxa"/>
            <w:tcBorders>
              <w:top w:val="nil"/>
              <w:left w:val="nil"/>
              <w:bottom w:val="nil"/>
              <w:right w:val="nil"/>
            </w:tcBorders>
            <w:vAlign w:val="bottom"/>
          </w:tcPr>
          <w:p w14:paraId="643814B1"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567EC2B6" w14:textId="77777777" w:rsidR="00A32E75" w:rsidRPr="002D03D8" w:rsidRDefault="00A32E75" w:rsidP="005C143D">
            <w:pPr>
              <w:tabs>
                <w:tab w:val="decimal" w:pos="702"/>
              </w:tabs>
              <w:spacing w:line="240" w:lineRule="exact"/>
              <w:ind w:right="64"/>
              <w:jc w:val="center"/>
              <w:rPr>
                <w:rFonts w:ascii="CordiaUPC" w:eastAsia="Times New Roman" w:hAnsi="CordiaUPC" w:cs="CordiaUPC"/>
                <w:sz w:val="26"/>
                <w:szCs w:val="26"/>
              </w:rPr>
            </w:pPr>
            <w:r w:rsidRPr="002D03D8">
              <w:rPr>
                <w:rFonts w:ascii="CordiaUPC" w:eastAsia="Times New Roman" w:hAnsi="CordiaUPC" w:cs="CordiaUPC" w:hint="cs"/>
                <w:i/>
                <w:iCs/>
                <w:sz w:val="26"/>
                <w:szCs w:val="26"/>
                <w:lang w:val="en-US"/>
              </w:rPr>
              <w:t>(in million Baht)</w:t>
            </w:r>
          </w:p>
        </w:tc>
      </w:tr>
      <w:tr w:rsidR="00CE4D17" w:rsidRPr="002D03D8" w14:paraId="6E43BC4B" w14:textId="77777777" w:rsidTr="00116AA2">
        <w:tc>
          <w:tcPr>
            <w:tcW w:w="3543" w:type="dxa"/>
            <w:tcBorders>
              <w:top w:val="nil"/>
              <w:left w:val="nil"/>
              <w:bottom w:val="nil"/>
              <w:right w:val="nil"/>
            </w:tcBorders>
            <w:vAlign w:val="bottom"/>
          </w:tcPr>
          <w:p w14:paraId="2986C488" w14:textId="77777777" w:rsidR="00CE4D17" w:rsidRPr="002D03D8" w:rsidRDefault="00CE4D17" w:rsidP="00CE4D17">
            <w:pPr>
              <w:tabs>
                <w:tab w:val="left" w:pos="252"/>
              </w:tabs>
              <w:spacing w:line="240" w:lineRule="exact"/>
              <w:ind w:left="252" w:hanging="251"/>
              <w:rPr>
                <w:rFonts w:ascii="CordiaUPC" w:eastAsia="Times New Roman" w:hAnsi="CordiaUPC" w:cs="CordiaUPC"/>
                <w:sz w:val="26"/>
                <w:szCs w:val="26"/>
              </w:rPr>
            </w:pPr>
            <w:r w:rsidRPr="002D03D8">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tcPr>
          <w:p w14:paraId="322E6308" w14:textId="2FA064CD" w:rsidR="00CE4D17" w:rsidRPr="002D03D8" w:rsidRDefault="00882290"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1,972</w:t>
            </w:r>
          </w:p>
        </w:tc>
        <w:tc>
          <w:tcPr>
            <w:tcW w:w="972" w:type="dxa"/>
            <w:tcBorders>
              <w:top w:val="nil"/>
              <w:left w:val="nil"/>
              <w:bottom w:val="nil"/>
              <w:right w:val="nil"/>
            </w:tcBorders>
          </w:tcPr>
          <w:p w14:paraId="389A0AA4" w14:textId="42C1CCD0" w:rsidR="00CE4D17" w:rsidRPr="002D03D8" w:rsidRDefault="00CE4D17" w:rsidP="00CE4D17">
            <w:pPr>
              <w:tabs>
                <w:tab w:val="decimal" w:pos="702"/>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10</w:t>
            </w:r>
          </w:p>
        </w:tc>
        <w:tc>
          <w:tcPr>
            <w:tcW w:w="928" w:type="dxa"/>
            <w:tcBorders>
              <w:top w:val="nil"/>
              <w:left w:val="nil"/>
              <w:bottom w:val="nil"/>
              <w:right w:val="nil"/>
            </w:tcBorders>
          </w:tcPr>
          <w:p w14:paraId="0896FC2A" w14:textId="3507994E" w:rsidR="00CE4D17" w:rsidRPr="002D03D8" w:rsidRDefault="00CE4D17" w:rsidP="00CE4D17">
            <w:pPr>
              <w:tabs>
                <w:tab w:val="decimal" w:pos="649"/>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4</w:t>
            </w:r>
          </w:p>
        </w:tc>
        <w:tc>
          <w:tcPr>
            <w:tcW w:w="900" w:type="dxa"/>
            <w:tcBorders>
              <w:top w:val="nil"/>
              <w:left w:val="nil"/>
              <w:bottom w:val="nil"/>
              <w:right w:val="nil"/>
            </w:tcBorders>
            <w:vAlign w:val="bottom"/>
          </w:tcPr>
          <w:p w14:paraId="23548EC8" w14:textId="7D79F21C" w:rsidR="00CE4D17" w:rsidRPr="002D03D8" w:rsidRDefault="00CE4D17" w:rsidP="00CE4D17">
            <w:pPr>
              <w:tabs>
                <w:tab w:val="decimal" w:pos="649"/>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w:t>
            </w:r>
          </w:p>
        </w:tc>
        <w:tc>
          <w:tcPr>
            <w:tcW w:w="990" w:type="dxa"/>
            <w:tcBorders>
              <w:top w:val="nil"/>
              <w:left w:val="nil"/>
              <w:bottom w:val="nil"/>
              <w:right w:val="nil"/>
            </w:tcBorders>
            <w:vAlign w:val="bottom"/>
          </w:tcPr>
          <w:p w14:paraId="7DF658FB" w14:textId="198E10D9" w:rsidR="00CE4D17" w:rsidRPr="002D03D8" w:rsidRDefault="00CE4D17" w:rsidP="00CE4D17">
            <w:pPr>
              <w:tabs>
                <w:tab w:val="decimal" w:pos="702"/>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w:t>
            </w:r>
          </w:p>
        </w:tc>
        <w:tc>
          <w:tcPr>
            <w:tcW w:w="968" w:type="dxa"/>
            <w:tcBorders>
              <w:top w:val="nil"/>
              <w:left w:val="nil"/>
              <w:bottom w:val="nil"/>
              <w:right w:val="nil"/>
            </w:tcBorders>
          </w:tcPr>
          <w:p w14:paraId="6EC09C94" w14:textId="138F6C1B" w:rsidR="00CE4D17" w:rsidRPr="002D03D8" w:rsidRDefault="00CE4D17" w:rsidP="00CE4D17">
            <w:pPr>
              <w:tabs>
                <w:tab w:val="decimal" w:pos="702"/>
              </w:tabs>
              <w:spacing w:line="240" w:lineRule="exact"/>
              <w:rPr>
                <w:rFonts w:ascii="CordiaUPC" w:eastAsia="Times New Roman" w:hAnsi="CordiaUPC" w:cs="CordiaUPC"/>
                <w:sz w:val="26"/>
                <w:szCs w:val="26"/>
                <w:lang w:val="en-US" w:bidi="th-TH"/>
              </w:rPr>
            </w:pPr>
            <w:r w:rsidRPr="002D03D8">
              <w:rPr>
                <w:rFonts w:ascii="CordiaUPC" w:hAnsi="CordiaUPC" w:cs="CordiaUPC"/>
                <w:sz w:val="26"/>
                <w:szCs w:val="26"/>
              </w:rPr>
              <w:t>10</w:t>
            </w:r>
          </w:p>
        </w:tc>
      </w:tr>
      <w:tr w:rsidR="00CE4D17" w:rsidRPr="002D03D8" w14:paraId="6C4BEE66" w14:textId="77777777" w:rsidTr="00116AA2">
        <w:tc>
          <w:tcPr>
            <w:tcW w:w="3543" w:type="dxa"/>
            <w:tcBorders>
              <w:top w:val="nil"/>
              <w:left w:val="nil"/>
              <w:bottom w:val="nil"/>
              <w:right w:val="nil"/>
            </w:tcBorders>
            <w:vAlign w:val="bottom"/>
          </w:tcPr>
          <w:p w14:paraId="379B840E" w14:textId="77777777" w:rsidR="00CE4D17" w:rsidRPr="002D03D8" w:rsidRDefault="00CE4D17" w:rsidP="00CE4D17">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425DBD5" w14:textId="416E53B5" w:rsidR="00CE4D17" w:rsidRPr="002D03D8" w:rsidRDefault="00CE4D17" w:rsidP="00CE4D17">
            <w:pPr>
              <w:tabs>
                <w:tab w:val="decimal" w:pos="702"/>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w:t>
            </w:r>
          </w:p>
        </w:tc>
        <w:tc>
          <w:tcPr>
            <w:tcW w:w="972" w:type="dxa"/>
            <w:tcBorders>
              <w:top w:val="nil"/>
              <w:left w:val="nil"/>
              <w:bottom w:val="nil"/>
              <w:right w:val="nil"/>
            </w:tcBorders>
          </w:tcPr>
          <w:p w14:paraId="1B6F76EA" w14:textId="249FA8A5" w:rsidR="00CE4D17" w:rsidRPr="002D03D8" w:rsidRDefault="00CE4D17" w:rsidP="00CE4D17">
            <w:pPr>
              <w:tabs>
                <w:tab w:val="decimal" w:pos="702"/>
              </w:tabs>
              <w:spacing w:line="240" w:lineRule="exact"/>
              <w:rPr>
                <w:rFonts w:ascii="CordiaUPC" w:eastAsia="Times New Roman" w:hAnsi="CordiaUPC" w:cs="CordiaUPC"/>
                <w:sz w:val="26"/>
                <w:szCs w:val="26"/>
                <w:cs/>
                <w:lang w:val="en-US" w:bidi="th-TH"/>
              </w:rPr>
            </w:pPr>
            <w:r w:rsidRPr="002D03D8">
              <w:rPr>
                <w:rFonts w:ascii="CordiaUPC" w:hAnsi="CordiaUPC" w:cs="CordiaUPC"/>
                <w:sz w:val="26"/>
                <w:szCs w:val="26"/>
              </w:rPr>
              <w:t>-</w:t>
            </w:r>
          </w:p>
        </w:tc>
        <w:tc>
          <w:tcPr>
            <w:tcW w:w="928" w:type="dxa"/>
            <w:tcBorders>
              <w:top w:val="nil"/>
              <w:left w:val="nil"/>
              <w:bottom w:val="nil"/>
              <w:right w:val="nil"/>
            </w:tcBorders>
          </w:tcPr>
          <w:p w14:paraId="1E319E24" w14:textId="01993544" w:rsidR="00CE4D17" w:rsidRPr="002D03D8" w:rsidRDefault="00CE4D17" w:rsidP="00CE4D17">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w:t>
            </w:r>
          </w:p>
        </w:tc>
        <w:tc>
          <w:tcPr>
            <w:tcW w:w="900" w:type="dxa"/>
            <w:tcBorders>
              <w:top w:val="nil"/>
              <w:left w:val="nil"/>
              <w:bottom w:val="nil"/>
              <w:right w:val="nil"/>
            </w:tcBorders>
            <w:vAlign w:val="bottom"/>
          </w:tcPr>
          <w:p w14:paraId="708C8838" w14:textId="41C1DAB6" w:rsidR="00CE4D17" w:rsidRPr="002D03D8" w:rsidRDefault="00CE4D17" w:rsidP="00CE4D17">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w:t>
            </w:r>
          </w:p>
        </w:tc>
        <w:tc>
          <w:tcPr>
            <w:tcW w:w="990" w:type="dxa"/>
            <w:tcBorders>
              <w:top w:val="nil"/>
              <w:left w:val="nil"/>
              <w:bottom w:val="nil"/>
              <w:right w:val="nil"/>
            </w:tcBorders>
            <w:vAlign w:val="bottom"/>
          </w:tcPr>
          <w:p w14:paraId="5A52AE93" w14:textId="51264574"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68" w:type="dxa"/>
            <w:tcBorders>
              <w:top w:val="nil"/>
              <w:left w:val="nil"/>
              <w:bottom w:val="nil"/>
              <w:right w:val="nil"/>
            </w:tcBorders>
            <w:vAlign w:val="bottom"/>
          </w:tcPr>
          <w:p w14:paraId="31001C56" w14:textId="657704A5"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r>
      <w:tr w:rsidR="00CE4D17" w:rsidRPr="002D03D8" w14:paraId="43246237" w14:textId="77777777" w:rsidTr="00116AA2">
        <w:tc>
          <w:tcPr>
            <w:tcW w:w="3543" w:type="dxa"/>
            <w:tcBorders>
              <w:top w:val="nil"/>
              <w:left w:val="nil"/>
              <w:bottom w:val="nil"/>
              <w:right w:val="nil"/>
            </w:tcBorders>
            <w:vAlign w:val="bottom"/>
          </w:tcPr>
          <w:p w14:paraId="3805B31F" w14:textId="77777777" w:rsidR="00CE4D17" w:rsidRPr="002D03D8" w:rsidRDefault="00CE4D17" w:rsidP="00CE4D17">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4DB56DAC" w14:textId="14D1DE3D"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72" w:type="dxa"/>
            <w:tcBorders>
              <w:top w:val="nil"/>
              <w:left w:val="nil"/>
              <w:bottom w:val="nil"/>
              <w:right w:val="nil"/>
            </w:tcBorders>
          </w:tcPr>
          <w:p w14:paraId="443D4F47" w14:textId="1CF918E3"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5</w:t>
            </w:r>
          </w:p>
        </w:tc>
        <w:tc>
          <w:tcPr>
            <w:tcW w:w="928" w:type="dxa"/>
            <w:tcBorders>
              <w:top w:val="nil"/>
              <w:left w:val="nil"/>
              <w:bottom w:val="nil"/>
              <w:right w:val="nil"/>
            </w:tcBorders>
          </w:tcPr>
          <w:p w14:paraId="7F1730EE" w14:textId="7BA75F4D" w:rsidR="00CE4D17" w:rsidRPr="002D03D8" w:rsidRDefault="00CE4D17" w:rsidP="00CE4D17">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876</w:t>
            </w:r>
          </w:p>
        </w:tc>
        <w:tc>
          <w:tcPr>
            <w:tcW w:w="900" w:type="dxa"/>
            <w:tcBorders>
              <w:top w:val="nil"/>
              <w:left w:val="nil"/>
              <w:bottom w:val="nil"/>
              <w:right w:val="nil"/>
            </w:tcBorders>
            <w:vAlign w:val="bottom"/>
          </w:tcPr>
          <w:p w14:paraId="37BD0802" w14:textId="1FEF4A22" w:rsidR="00CE4D17" w:rsidRPr="002D03D8" w:rsidRDefault="00CE4D17" w:rsidP="00CE4D17">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90" w:type="dxa"/>
            <w:tcBorders>
              <w:top w:val="nil"/>
              <w:left w:val="nil"/>
              <w:bottom w:val="nil"/>
              <w:right w:val="nil"/>
            </w:tcBorders>
            <w:vAlign w:val="bottom"/>
          </w:tcPr>
          <w:p w14:paraId="69E8FDC8" w14:textId="07738DC0"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68" w:type="dxa"/>
            <w:tcBorders>
              <w:top w:val="nil"/>
              <w:left w:val="nil"/>
              <w:bottom w:val="nil"/>
              <w:right w:val="nil"/>
            </w:tcBorders>
            <w:vAlign w:val="bottom"/>
          </w:tcPr>
          <w:p w14:paraId="2A5CBF51" w14:textId="7F19F3C7"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r>
      <w:tr w:rsidR="00CE4D17" w:rsidRPr="002D03D8" w14:paraId="09845637" w14:textId="77777777" w:rsidTr="00116AA2">
        <w:tc>
          <w:tcPr>
            <w:tcW w:w="3543" w:type="dxa"/>
            <w:tcBorders>
              <w:top w:val="nil"/>
              <w:left w:val="nil"/>
              <w:bottom w:val="nil"/>
              <w:right w:val="nil"/>
            </w:tcBorders>
            <w:vAlign w:val="bottom"/>
          </w:tcPr>
          <w:p w14:paraId="65D89F03" w14:textId="77777777" w:rsidR="00CE4D17" w:rsidRPr="002D03D8" w:rsidRDefault="00CE4D17" w:rsidP="00CE4D17">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4. Key management personnel</w:t>
            </w:r>
            <w:r w:rsidRPr="002D03D8">
              <w:rPr>
                <w:rFonts w:ascii="CordiaUPC" w:eastAsia="Times New Roman" w:hAnsi="CordiaUPC" w:cs="CordiaUPC"/>
                <w:sz w:val="26"/>
                <w:szCs w:val="26"/>
                <w:lang w:val="en-US"/>
              </w:rPr>
              <w:t xml:space="preserve"> </w:t>
            </w:r>
            <w:r w:rsidRPr="002D03D8">
              <w:rPr>
                <w:rFonts w:ascii="CordiaUPC" w:eastAsia="Times New Roman" w:hAnsi="CordiaUPC" w:cs="CordiaUPC" w:hint="cs"/>
                <w:sz w:val="26"/>
                <w:szCs w:val="26"/>
                <w:lang w:val="en-US"/>
              </w:rPr>
              <w:t>of the Bank</w:t>
            </w:r>
          </w:p>
        </w:tc>
        <w:tc>
          <w:tcPr>
            <w:tcW w:w="971" w:type="dxa"/>
            <w:tcBorders>
              <w:top w:val="nil"/>
              <w:left w:val="nil"/>
              <w:bottom w:val="nil"/>
              <w:right w:val="nil"/>
            </w:tcBorders>
          </w:tcPr>
          <w:p w14:paraId="4259176C" w14:textId="171C5DD1"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1</w:t>
            </w:r>
          </w:p>
        </w:tc>
        <w:tc>
          <w:tcPr>
            <w:tcW w:w="972" w:type="dxa"/>
            <w:tcBorders>
              <w:top w:val="nil"/>
              <w:left w:val="nil"/>
              <w:bottom w:val="nil"/>
              <w:right w:val="nil"/>
            </w:tcBorders>
          </w:tcPr>
          <w:p w14:paraId="6EE46233" w14:textId="7BB7B7BC"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5</w:t>
            </w:r>
          </w:p>
        </w:tc>
        <w:tc>
          <w:tcPr>
            <w:tcW w:w="928" w:type="dxa"/>
            <w:tcBorders>
              <w:top w:val="nil"/>
              <w:left w:val="nil"/>
              <w:bottom w:val="nil"/>
              <w:right w:val="nil"/>
            </w:tcBorders>
          </w:tcPr>
          <w:p w14:paraId="4A9821CF" w14:textId="613C2A99" w:rsidR="00CE4D17" w:rsidRPr="002D03D8" w:rsidRDefault="00CE4D17" w:rsidP="00CE4D17">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00" w:type="dxa"/>
            <w:tcBorders>
              <w:top w:val="nil"/>
              <w:left w:val="nil"/>
              <w:bottom w:val="nil"/>
              <w:right w:val="nil"/>
            </w:tcBorders>
            <w:vAlign w:val="bottom"/>
          </w:tcPr>
          <w:p w14:paraId="4955CF9A" w14:textId="606C5FD4" w:rsidR="00CE4D17" w:rsidRPr="002D03D8" w:rsidRDefault="00CE4D17" w:rsidP="00CE4D17">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90" w:type="dxa"/>
            <w:tcBorders>
              <w:top w:val="nil"/>
              <w:left w:val="nil"/>
              <w:bottom w:val="nil"/>
              <w:right w:val="nil"/>
            </w:tcBorders>
            <w:vAlign w:val="bottom"/>
          </w:tcPr>
          <w:p w14:paraId="7C0A12C5" w14:textId="31B7843E"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68" w:type="dxa"/>
            <w:tcBorders>
              <w:top w:val="nil"/>
              <w:left w:val="nil"/>
              <w:bottom w:val="nil"/>
              <w:right w:val="nil"/>
            </w:tcBorders>
            <w:vAlign w:val="bottom"/>
          </w:tcPr>
          <w:p w14:paraId="297F08E1" w14:textId="391D4698"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r>
      <w:tr w:rsidR="00CE4D17" w:rsidRPr="002D03D8" w14:paraId="761C69ED" w14:textId="77777777" w:rsidTr="00116AA2">
        <w:tc>
          <w:tcPr>
            <w:tcW w:w="3543" w:type="dxa"/>
            <w:tcBorders>
              <w:top w:val="nil"/>
              <w:left w:val="nil"/>
              <w:bottom w:val="nil"/>
              <w:right w:val="nil"/>
            </w:tcBorders>
            <w:vAlign w:val="bottom"/>
          </w:tcPr>
          <w:p w14:paraId="34EC317B" w14:textId="77777777" w:rsidR="00CE4D17" w:rsidRPr="002D03D8" w:rsidRDefault="00CE4D17" w:rsidP="00CE4D17">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tcPr>
          <w:p w14:paraId="643309AF" w14:textId="6C9106A6" w:rsidR="00CE4D17" w:rsidRPr="002D03D8" w:rsidRDefault="00CE4D17" w:rsidP="00CE4D17">
            <w:pPr>
              <w:tabs>
                <w:tab w:val="decimal" w:pos="702"/>
              </w:tabs>
              <w:spacing w:line="240" w:lineRule="exact"/>
              <w:rPr>
                <w:rFonts w:ascii="CordiaUPC" w:hAnsi="CordiaUPC" w:cs="CordiaUPC"/>
                <w:sz w:val="26"/>
                <w:szCs w:val="26"/>
                <w:cs/>
                <w:lang w:bidi="th-TH"/>
              </w:rPr>
            </w:pPr>
            <w:r w:rsidRPr="002D03D8">
              <w:rPr>
                <w:rFonts w:ascii="CordiaUPC" w:hAnsi="CordiaUPC" w:cs="CordiaUPC"/>
                <w:sz w:val="26"/>
                <w:szCs w:val="26"/>
              </w:rPr>
              <w:t>1,220</w:t>
            </w:r>
          </w:p>
        </w:tc>
        <w:tc>
          <w:tcPr>
            <w:tcW w:w="972" w:type="dxa"/>
            <w:tcBorders>
              <w:top w:val="nil"/>
              <w:left w:val="nil"/>
              <w:bottom w:val="nil"/>
              <w:right w:val="nil"/>
            </w:tcBorders>
          </w:tcPr>
          <w:p w14:paraId="15075BCA" w14:textId="5E8898E7" w:rsidR="00CE4D17" w:rsidRPr="002D03D8" w:rsidRDefault="00CE4D17" w:rsidP="00CE4D17">
            <w:pPr>
              <w:tabs>
                <w:tab w:val="decimal" w:pos="702"/>
              </w:tabs>
              <w:spacing w:line="240" w:lineRule="exact"/>
              <w:rPr>
                <w:rFonts w:ascii="CordiaUPC" w:hAnsi="CordiaUPC" w:cs="CordiaUPC"/>
                <w:sz w:val="26"/>
                <w:szCs w:val="26"/>
              </w:rPr>
            </w:pPr>
            <w:r w:rsidRPr="002D03D8">
              <w:rPr>
                <w:rFonts w:ascii="CordiaUPC" w:hAnsi="CordiaUPC" w:cs="CordiaUPC"/>
                <w:sz w:val="26"/>
                <w:szCs w:val="26"/>
              </w:rPr>
              <w:t>922</w:t>
            </w:r>
          </w:p>
        </w:tc>
        <w:tc>
          <w:tcPr>
            <w:tcW w:w="928" w:type="dxa"/>
            <w:tcBorders>
              <w:top w:val="nil"/>
              <w:left w:val="nil"/>
              <w:bottom w:val="nil"/>
              <w:right w:val="nil"/>
            </w:tcBorders>
          </w:tcPr>
          <w:p w14:paraId="5659065C" w14:textId="0371F5A8" w:rsidR="00CE4D17" w:rsidRPr="002D03D8" w:rsidRDefault="00CE4D17" w:rsidP="00CE4D17">
            <w:pPr>
              <w:tabs>
                <w:tab w:val="decimal" w:pos="649"/>
              </w:tabs>
              <w:spacing w:line="240" w:lineRule="exact"/>
              <w:rPr>
                <w:rFonts w:ascii="CordiaUPC" w:hAnsi="CordiaUPC" w:cs="CordiaUPC"/>
                <w:sz w:val="26"/>
                <w:szCs w:val="26"/>
                <w:cs/>
                <w:lang w:bidi="th-TH"/>
              </w:rPr>
            </w:pPr>
            <w:r w:rsidRPr="002D03D8">
              <w:rPr>
                <w:rFonts w:ascii="CordiaUPC" w:hAnsi="CordiaUPC" w:cs="CordiaUPC"/>
                <w:sz w:val="26"/>
                <w:szCs w:val="26"/>
              </w:rPr>
              <w:t>865</w:t>
            </w:r>
          </w:p>
        </w:tc>
        <w:tc>
          <w:tcPr>
            <w:tcW w:w="900" w:type="dxa"/>
            <w:tcBorders>
              <w:top w:val="nil"/>
              <w:left w:val="nil"/>
              <w:bottom w:val="nil"/>
              <w:right w:val="nil"/>
            </w:tcBorders>
          </w:tcPr>
          <w:p w14:paraId="3055D72E" w14:textId="39715EE8" w:rsidR="00CE4D17" w:rsidRPr="002D03D8" w:rsidRDefault="00CE4D17" w:rsidP="00CE4D17">
            <w:pPr>
              <w:tabs>
                <w:tab w:val="decimal" w:pos="649"/>
              </w:tabs>
              <w:spacing w:line="240" w:lineRule="exact"/>
              <w:rPr>
                <w:rFonts w:ascii="CordiaUPC" w:hAnsi="CordiaUPC" w:cs="CordiaUPC"/>
                <w:sz w:val="26"/>
                <w:szCs w:val="26"/>
                <w:cs/>
                <w:lang w:bidi="th-TH"/>
              </w:rPr>
            </w:pPr>
            <w:r w:rsidRPr="002D03D8">
              <w:rPr>
                <w:rFonts w:ascii="CordiaUPC" w:hAnsi="CordiaUPC" w:cs="CordiaUPC"/>
                <w:sz w:val="26"/>
                <w:szCs w:val="26"/>
              </w:rPr>
              <w:t>192</w:t>
            </w:r>
          </w:p>
        </w:tc>
        <w:tc>
          <w:tcPr>
            <w:tcW w:w="990" w:type="dxa"/>
            <w:tcBorders>
              <w:top w:val="nil"/>
              <w:left w:val="nil"/>
              <w:bottom w:val="nil"/>
              <w:right w:val="nil"/>
            </w:tcBorders>
          </w:tcPr>
          <w:p w14:paraId="682CDECB" w14:textId="7A68D45F" w:rsidR="00CE4D17" w:rsidRPr="002D03D8" w:rsidRDefault="00CE4D17" w:rsidP="00CE4D17">
            <w:pPr>
              <w:tabs>
                <w:tab w:val="decimal" w:pos="702"/>
              </w:tabs>
              <w:spacing w:line="240" w:lineRule="exact"/>
              <w:rPr>
                <w:rFonts w:ascii="CordiaUPC" w:hAnsi="CordiaUPC" w:cs="CordiaUPC"/>
                <w:sz w:val="26"/>
                <w:szCs w:val="26"/>
                <w:lang w:bidi="th-TH"/>
              </w:rPr>
            </w:pPr>
            <w:r w:rsidRPr="002D03D8">
              <w:rPr>
                <w:rFonts w:ascii="CordiaUPC" w:hAnsi="CordiaUPC" w:cs="CordiaUPC"/>
                <w:sz w:val="26"/>
                <w:szCs w:val="26"/>
              </w:rPr>
              <w:t>286</w:t>
            </w:r>
          </w:p>
        </w:tc>
        <w:tc>
          <w:tcPr>
            <w:tcW w:w="968" w:type="dxa"/>
            <w:tcBorders>
              <w:top w:val="nil"/>
              <w:left w:val="nil"/>
              <w:bottom w:val="nil"/>
              <w:right w:val="nil"/>
            </w:tcBorders>
          </w:tcPr>
          <w:p w14:paraId="1C6BFED8" w14:textId="2ACD6968" w:rsidR="00CE4D17" w:rsidRPr="002D03D8" w:rsidRDefault="00CE4D17" w:rsidP="00CE4D17">
            <w:pPr>
              <w:tabs>
                <w:tab w:val="decimal" w:pos="702"/>
              </w:tabs>
              <w:spacing w:line="240" w:lineRule="exact"/>
              <w:rPr>
                <w:rFonts w:ascii="CordiaUPC" w:hAnsi="CordiaUPC" w:cs="CordiaUPC"/>
                <w:sz w:val="26"/>
                <w:szCs w:val="26"/>
              </w:rPr>
            </w:pPr>
            <w:r w:rsidRPr="002D03D8">
              <w:rPr>
                <w:rFonts w:ascii="CordiaUPC" w:hAnsi="CordiaUPC" w:cs="CordiaUPC"/>
                <w:sz w:val="26"/>
                <w:szCs w:val="26"/>
              </w:rPr>
              <w:t>288</w:t>
            </w:r>
          </w:p>
        </w:tc>
      </w:tr>
    </w:tbl>
    <w:p w14:paraId="3B18918C" w14:textId="77777777" w:rsidR="00A32E75" w:rsidRPr="002D03D8" w:rsidRDefault="00A32E75" w:rsidP="00A32E75">
      <w:pPr>
        <w:spacing w:line="240" w:lineRule="exact"/>
        <w:ind w:left="547"/>
        <w:jc w:val="both"/>
        <w:rPr>
          <w:rFonts w:ascii="CordiaUPC" w:eastAsia="Times New Roman" w:hAnsi="CordiaUPC" w:cs="CordiaUPC"/>
          <w:sz w:val="26"/>
          <w:szCs w:val="26"/>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A32E75" w:rsidRPr="002D03D8" w14:paraId="2F71359C" w14:textId="77777777" w:rsidTr="005C143D">
        <w:tc>
          <w:tcPr>
            <w:tcW w:w="3543" w:type="dxa"/>
            <w:tcBorders>
              <w:top w:val="nil"/>
              <w:left w:val="nil"/>
              <w:bottom w:val="nil"/>
              <w:right w:val="nil"/>
            </w:tcBorders>
            <w:vAlign w:val="bottom"/>
          </w:tcPr>
          <w:p w14:paraId="389489CB"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3576F3BC" w14:textId="77777777"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eastAsia="Times New Roman" w:hAnsi="CordiaUPC" w:cs="CordiaUPC" w:hint="cs"/>
                <w:b/>
                <w:bCs/>
                <w:sz w:val="26"/>
                <w:szCs w:val="26"/>
                <w:lang w:val="en-US"/>
              </w:rPr>
              <w:t>Bank only</w:t>
            </w:r>
          </w:p>
        </w:tc>
      </w:tr>
      <w:tr w:rsidR="00A32E75" w:rsidRPr="002D03D8" w14:paraId="73E5B59D" w14:textId="77777777" w:rsidTr="005C143D">
        <w:tc>
          <w:tcPr>
            <w:tcW w:w="3543" w:type="dxa"/>
            <w:tcBorders>
              <w:top w:val="nil"/>
              <w:left w:val="nil"/>
              <w:bottom w:val="nil"/>
              <w:right w:val="nil"/>
            </w:tcBorders>
            <w:vAlign w:val="bottom"/>
          </w:tcPr>
          <w:p w14:paraId="252271FF"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357C12B0" w14:textId="089D2C6F"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eastAsia="Times New Roman" w:hAnsi="CordiaUPC" w:cs="CordiaUPC"/>
                <w:sz w:val="26"/>
                <w:szCs w:val="26"/>
              </w:rPr>
              <w:t xml:space="preserve">Nine-month period ended 30 </w:t>
            </w:r>
            <w:r w:rsidRPr="002D03D8">
              <w:rPr>
                <w:rFonts w:ascii="CordiaUPC" w:eastAsia="Times New Roman" w:hAnsi="CordiaUPC" w:cs="CordiaUPC"/>
                <w:sz w:val="26"/>
                <w:szCs w:val="26"/>
                <w:lang w:bidi="th-TH"/>
              </w:rPr>
              <w:t>September</w:t>
            </w:r>
            <w:r w:rsidRPr="002D03D8">
              <w:rPr>
                <w:rFonts w:ascii="CordiaUPC" w:hAnsi="CordiaUPC" w:cs="CordiaUPC" w:hint="cs"/>
                <w:sz w:val="26"/>
                <w:szCs w:val="26"/>
              </w:rPr>
              <w:t xml:space="preserve"> </w:t>
            </w:r>
            <w:r w:rsidRPr="002D03D8">
              <w:rPr>
                <w:rFonts w:ascii="CordiaUPC" w:eastAsia="Times New Roman" w:hAnsi="CordiaUPC" w:cs="CordiaUPC"/>
                <w:sz w:val="26"/>
                <w:szCs w:val="26"/>
              </w:rPr>
              <w:t>202</w:t>
            </w:r>
            <w:r w:rsidR="00CE4D17" w:rsidRPr="002D03D8">
              <w:rPr>
                <w:rFonts w:ascii="CordiaUPC" w:eastAsia="Times New Roman" w:hAnsi="CordiaUPC" w:cs="CordiaUPC"/>
                <w:sz w:val="26"/>
                <w:szCs w:val="26"/>
              </w:rPr>
              <w:t>5</w:t>
            </w:r>
          </w:p>
        </w:tc>
      </w:tr>
      <w:tr w:rsidR="00A32E75" w:rsidRPr="002D03D8" w14:paraId="4F04D3F7" w14:textId="77777777" w:rsidTr="005C143D">
        <w:tc>
          <w:tcPr>
            <w:tcW w:w="3543" w:type="dxa"/>
            <w:tcBorders>
              <w:top w:val="nil"/>
              <w:left w:val="nil"/>
              <w:bottom w:val="nil"/>
              <w:right w:val="nil"/>
            </w:tcBorders>
            <w:vAlign w:val="bottom"/>
          </w:tcPr>
          <w:p w14:paraId="4E753368"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rPr>
            </w:pPr>
          </w:p>
        </w:tc>
        <w:tc>
          <w:tcPr>
            <w:tcW w:w="971" w:type="dxa"/>
            <w:tcBorders>
              <w:top w:val="nil"/>
              <w:left w:val="nil"/>
              <w:bottom w:val="nil"/>
              <w:right w:val="nil"/>
            </w:tcBorders>
            <w:vAlign w:val="bottom"/>
          </w:tcPr>
          <w:p w14:paraId="014201DD" w14:textId="77777777" w:rsidR="00A32E75" w:rsidRPr="002D03D8" w:rsidRDefault="00A32E75" w:rsidP="005C143D">
            <w:pPr>
              <w:spacing w:line="240" w:lineRule="exact"/>
              <w:ind w:left="-128" w:right="-109"/>
              <w:jc w:val="center"/>
              <w:rPr>
                <w:rFonts w:ascii="CordiaUPC" w:eastAsia="Times New Roman" w:hAnsi="CordiaUPC" w:cs="CordiaUPC"/>
                <w:sz w:val="26"/>
                <w:szCs w:val="26"/>
                <w:lang w:val="en-US"/>
              </w:rPr>
            </w:pPr>
            <w:r w:rsidRPr="002D03D8">
              <w:rPr>
                <w:rFonts w:ascii="CordiaUPC" w:hAnsi="CordiaUPC" w:cs="CordiaUPC"/>
                <w:sz w:val="26"/>
                <w:szCs w:val="26"/>
              </w:rPr>
              <w:t>Interest</w:t>
            </w:r>
            <w:r w:rsidRPr="002D03D8">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5C4E3009"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3E959E51"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0CE74E97" w14:textId="77777777" w:rsidR="00A32E75" w:rsidRPr="002D03D8" w:rsidRDefault="00A32E75" w:rsidP="005C143D">
            <w:pPr>
              <w:tabs>
                <w:tab w:val="decimal" w:pos="477"/>
              </w:tabs>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20BE9D12"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4B9C8771" w14:textId="77777777"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hAnsi="CordiaUPC" w:cs="CordiaUPC"/>
                <w:sz w:val="26"/>
                <w:szCs w:val="26"/>
                <w:lang w:val="en-US"/>
              </w:rPr>
              <w:t xml:space="preserve">Other operating expenses </w:t>
            </w:r>
          </w:p>
        </w:tc>
      </w:tr>
      <w:tr w:rsidR="00A32E75" w:rsidRPr="002D03D8" w14:paraId="7F07CF41" w14:textId="77777777" w:rsidTr="005C143D">
        <w:tc>
          <w:tcPr>
            <w:tcW w:w="3543" w:type="dxa"/>
            <w:tcBorders>
              <w:top w:val="nil"/>
              <w:left w:val="nil"/>
              <w:bottom w:val="nil"/>
              <w:right w:val="nil"/>
            </w:tcBorders>
            <w:vAlign w:val="bottom"/>
          </w:tcPr>
          <w:p w14:paraId="07448360"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6A70A8C7" w14:textId="77777777" w:rsidR="00A32E75" w:rsidRPr="002D03D8" w:rsidRDefault="00A32E75" w:rsidP="005C143D">
            <w:pPr>
              <w:tabs>
                <w:tab w:val="decimal" w:pos="702"/>
              </w:tabs>
              <w:spacing w:line="240" w:lineRule="exact"/>
              <w:ind w:right="64"/>
              <w:jc w:val="center"/>
              <w:rPr>
                <w:rFonts w:ascii="CordiaUPC" w:eastAsia="Times New Roman" w:hAnsi="CordiaUPC" w:cs="CordiaUPC"/>
                <w:sz w:val="26"/>
                <w:szCs w:val="26"/>
              </w:rPr>
            </w:pPr>
            <w:r w:rsidRPr="002D03D8">
              <w:rPr>
                <w:rFonts w:ascii="CordiaUPC" w:eastAsia="Times New Roman" w:hAnsi="CordiaUPC" w:cs="CordiaUPC" w:hint="cs"/>
                <w:i/>
                <w:iCs/>
                <w:sz w:val="26"/>
                <w:szCs w:val="26"/>
                <w:lang w:val="en-US"/>
              </w:rPr>
              <w:t>(in million Baht)</w:t>
            </w:r>
          </w:p>
        </w:tc>
      </w:tr>
      <w:tr w:rsidR="00A46E78" w:rsidRPr="002D03D8" w14:paraId="030EB0A0" w14:textId="77777777" w:rsidTr="00567222">
        <w:tc>
          <w:tcPr>
            <w:tcW w:w="3543" w:type="dxa"/>
            <w:tcBorders>
              <w:top w:val="nil"/>
              <w:left w:val="nil"/>
              <w:bottom w:val="nil"/>
              <w:right w:val="nil"/>
            </w:tcBorders>
            <w:vAlign w:val="bottom"/>
          </w:tcPr>
          <w:p w14:paraId="69A6DF35" w14:textId="77777777" w:rsidR="00A46E78" w:rsidRPr="002D03D8" w:rsidRDefault="00A46E78" w:rsidP="00A46E78">
            <w:pPr>
              <w:tabs>
                <w:tab w:val="left" w:pos="252"/>
              </w:tabs>
              <w:spacing w:line="240" w:lineRule="exact"/>
              <w:ind w:left="252" w:hanging="251"/>
              <w:rPr>
                <w:rFonts w:ascii="CordiaUPC" w:eastAsia="Times New Roman" w:hAnsi="CordiaUPC" w:cs="CordiaUPC"/>
                <w:sz w:val="26"/>
                <w:szCs w:val="26"/>
              </w:rPr>
            </w:pPr>
            <w:r w:rsidRPr="002D03D8">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tcPr>
          <w:p w14:paraId="41CDD1FD" w14:textId="58C53DF0"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1,801</w:t>
            </w:r>
          </w:p>
        </w:tc>
        <w:tc>
          <w:tcPr>
            <w:tcW w:w="972" w:type="dxa"/>
            <w:tcBorders>
              <w:top w:val="nil"/>
              <w:left w:val="nil"/>
              <w:bottom w:val="nil"/>
              <w:right w:val="nil"/>
            </w:tcBorders>
          </w:tcPr>
          <w:p w14:paraId="0FFDB9AB" w14:textId="21E604D1" w:rsidR="00A46E78" w:rsidRPr="002D03D8" w:rsidRDefault="00A46E78" w:rsidP="00A46E78">
            <w:pPr>
              <w:tabs>
                <w:tab w:val="decimal" w:pos="702"/>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5</w:t>
            </w:r>
          </w:p>
        </w:tc>
        <w:tc>
          <w:tcPr>
            <w:tcW w:w="928" w:type="dxa"/>
            <w:tcBorders>
              <w:top w:val="nil"/>
              <w:left w:val="nil"/>
              <w:bottom w:val="nil"/>
              <w:right w:val="nil"/>
            </w:tcBorders>
          </w:tcPr>
          <w:p w14:paraId="13C89809" w14:textId="10539D98" w:rsidR="00A46E78" w:rsidRPr="002D03D8" w:rsidRDefault="00A46E78" w:rsidP="00A46E78">
            <w:pPr>
              <w:tabs>
                <w:tab w:val="decimal" w:pos="649"/>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4</w:t>
            </w:r>
          </w:p>
        </w:tc>
        <w:tc>
          <w:tcPr>
            <w:tcW w:w="900" w:type="dxa"/>
            <w:tcBorders>
              <w:top w:val="nil"/>
              <w:left w:val="nil"/>
              <w:bottom w:val="nil"/>
              <w:right w:val="nil"/>
            </w:tcBorders>
            <w:vAlign w:val="bottom"/>
          </w:tcPr>
          <w:p w14:paraId="117D4C9E" w14:textId="72D1979F" w:rsidR="00A46E78" w:rsidRPr="002D03D8" w:rsidRDefault="00A46E78" w:rsidP="00A46E78">
            <w:pPr>
              <w:tabs>
                <w:tab w:val="decimal" w:pos="649"/>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w:t>
            </w:r>
          </w:p>
        </w:tc>
        <w:tc>
          <w:tcPr>
            <w:tcW w:w="972" w:type="dxa"/>
            <w:tcBorders>
              <w:top w:val="nil"/>
              <w:left w:val="nil"/>
              <w:bottom w:val="nil"/>
              <w:right w:val="nil"/>
            </w:tcBorders>
            <w:vAlign w:val="bottom"/>
          </w:tcPr>
          <w:p w14:paraId="0EF0F77C" w14:textId="3E18D617" w:rsidR="00A46E78" w:rsidRPr="002D03D8" w:rsidRDefault="00951C1F" w:rsidP="00A46E78">
            <w:pPr>
              <w:tabs>
                <w:tab w:val="decimal" w:pos="702"/>
              </w:tabs>
              <w:spacing w:line="240" w:lineRule="exact"/>
              <w:rPr>
                <w:rFonts w:ascii="CordiaUPC" w:eastAsia="Times New Roman" w:hAnsi="CordiaUPC" w:cs="CordiaUPC"/>
                <w:sz w:val="26"/>
                <w:szCs w:val="26"/>
                <w:cs/>
                <w:lang w:val="en-US" w:bidi="th-TH"/>
              </w:rPr>
            </w:pPr>
            <w:r w:rsidRPr="002D03D8">
              <w:rPr>
                <w:rFonts w:ascii="CordiaUPC" w:hAnsi="CordiaUPC" w:cs="CordiaUPC"/>
                <w:sz w:val="26"/>
                <w:szCs w:val="26"/>
              </w:rPr>
              <w:t>561</w:t>
            </w:r>
          </w:p>
        </w:tc>
        <w:tc>
          <w:tcPr>
            <w:tcW w:w="968" w:type="dxa"/>
            <w:tcBorders>
              <w:top w:val="nil"/>
              <w:left w:val="nil"/>
              <w:bottom w:val="nil"/>
              <w:right w:val="nil"/>
            </w:tcBorders>
          </w:tcPr>
          <w:p w14:paraId="4D52F85C" w14:textId="7B87648B" w:rsidR="00A46E78" w:rsidRPr="002D03D8" w:rsidRDefault="00A46E78" w:rsidP="00A46E78">
            <w:pPr>
              <w:tabs>
                <w:tab w:val="decimal" w:pos="702"/>
              </w:tabs>
              <w:spacing w:line="240" w:lineRule="exact"/>
              <w:rPr>
                <w:rFonts w:ascii="CordiaUPC" w:eastAsia="Times New Roman" w:hAnsi="CordiaUPC" w:cs="CordiaUPC"/>
                <w:sz w:val="26"/>
                <w:szCs w:val="26"/>
                <w:lang w:val="en-US" w:bidi="th-TH"/>
              </w:rPr>
            </w:pPr>
            <w:r w:rsidRPr="002D03D8">
              <w:rPr>
                <w:rFonts w:ascii="CordiaUPC" w:hAnsi="CordiaUPC" w:cs="CordiaUPC"/>
                <w:sz w:val="26"/>
                <w:szCs w:val="26"/>
              </w:rPr>
              <w:t>11</w:t>
            </w:r>
          </w:p>
        </w:tc>
      </w:tr>
      <w:tr w:rsidR="00A46E78" w:rsidRPr="002D03D8" w14:paraId="5555ADEA" w14:textId="77777777" w:rsidTr="005C143D">
        <w:tc>
          <w:tcPr>
            <w:tcW w:w="3543" w:type="dxa"/>
            <w:tcBorders>
              <w:top w:val="nil"/>
              <w:left w:val="nil"/>
              <w:bottom w:val="nil"/>
              <w:right w:val="nil"/>
            </w:tcBorders>
            <w:vAlign w:val="bottom"/>
          </w:tcPr>
          <w:p w14:paraId="659A9D60" w14:textId="77777777" w:rsidR="00A46E78" w:rsidRPr="002D03D8" w:rsidRDefault="00A46E78" w:rsidP="00A46E78">
            <w:pPr>
              <w:tabs>
                <w:tab w:val="left" w:pos="163"/>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2. Subsidiaries</w:t>
            </w:r>
          </w:p>
        </w:tc>
        <w:tc>
          <w:tcPr>
            <w:tcW w:w="971" w:type="dxa"/>
            <w:tcBorders>
              <w:top w:val="nil"/>
              <w:left w:val="nil"/>
              <w:bottom w:val="nil"/>
              <w:right w:val="nil"/>
            </w:tcBorders>
          </w:tcPr>
          <w:p w14:paraId="77944F01" w14:textId="14293417" w:rsidR="00A46E78" w:rsidRPr="002D03D8" w:rsidRDefault="00A46E78" w:rsidP="00A46E78">
            <w:pPr>
              <w:tabs>
                <w:tab w:val="decimal" w:pos="702"/>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51</w:t>
            </w:r>
          </w:p>
        </w:tc>
        <w:tc>
          <w:tcPr>
            <w:tcW w:w="972" w:type="dxa"/>
            <w:tcBorders>
              <w:top w:val="nil"/>
              <w:left w:val="nil"/>
              <w:bottom w:val="nil"/>
              <w:right w:val="nil"/>
            </w:tcBorders>
          </w:tcPr>
          <w:p w14:paraId="0FA7D61F" w14:textId="0BC0191F"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2</w:t>
            </w:r>
          </w:p>
        </w:tc>
        <w:tc>
          <w:tcPr>
            <w:tcW w:w="928" w:type="dxa"/>
            <w:tcBorders>
              <w:top w:val="nil"/>
              <w:left w:val="nil"/>
              <w:bottom w:val="nil"/>
              <w:right w:val="nil"/>
            </w:tcBorders>
          </w:tcPr>
          <w:p w14:paraId="34CE275F" w14:textId="1166B926" w:rsidR="00A46E78" w:rsidRPr="002D03D8" w:rsidRDefault="00F7074A" w:rsidP="00A46E78">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47</w:t>
            </w:r>
          </w:p>
        </w:tc>
        <w:tc>
          <w:tcPr>
            <w:tcW w:w="900" w:type="dxa"/>
            <w:tcBorders>
              <w:top w:val="nil"/>
              <w:left w:val="nil"/>
              <w:bottom w:val="nil"/>
              <w:right w:val="nil"/>
            </w:tcBorders>
          </w:tcPr>
          <w:p w14:paraId="63C9459F" w14:textId="35E5E7CF" w:rsidR="00A46E78" w:rsidRPr="002D03D8" w:rsidRDefault="00A46E78" w:rsidP="00A46E78">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431</w:t>
            </w:r>
          </w:p>
        </w:tc>
        <w:tc>
          <w:tcPr>
            <w:tcW w:w="972" w:type="dxa"/>
            <w:tcBorders>
              <w:top w:val="nil"/>
              <w:left w:val="nil"/>
              <w:bottom w:val="nil"/>
              <w:right w:val="nil"/>
            </w:tcBorders>
          </w:tcPr>
          <w:p w14:paraId="3B80C3FF" w14:textId="4FFABE20"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1,088</w:t>
            </w:r>
          </w:p>
        </w:tc>
        <w:tc>
          <w:tcPr>
            <w:tcW w:w="968" w:type="dxa"/>
            <w:tcBorders>
              <w:top w:val="nil"/>
              <w:left w:val="nil"/>
              <w:bottom w:val="nil"/>
              <w:right w:val="nil"/>
            </w:tcBorders>
          </w:tcPr>
          <w:p w14:paraId="55EBE24E" w14:textId="615CA7DE"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55</w:t>
            </w:r>
          </w:p>
        </w:tc>
      </w:tr>
      <w:tr w:rsidR="00A46E78" w:rsidRPr="002D03D8" w14:paraId="7B37C380" w14:textId="77777777" w:rsidTr="00567222">
        <w:tc>
          <w:tcPr>
            <w:tcW w:w="3543" w:type="dxa"/>
            <w:tcBorders>
              <w:top w:val="nil"/>
              <w:left w:val="nil"/>
              <w:bottom w:val="nil"/>
              <w:right w:val="nil"/>
            </w:tcBorders>
            <w:vAlign w:val="bottom"/>
          </w:tcPr>
          <w:p w14:paraId="52FDD335" w14:textId="77777777" w:rsidR="00A46E78" w:rsidRPr="002D03D8" w:rsidRDefault="00A46E78" w:rsidP="00A46E78">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6E9C72FD" w14:textId="3AA0CC1C"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72" w:type="dxa"/>
            <w:tcBorders>
              <w:top w:val="nil"/>
              <w:left w:val="nil"/>
              <w:bottom w:val="nil"/>
              <w:right w:val="nil"/>
            </w:tcBorders>
          </w:tcPr>
          <w:p w14:paraId="02F452D8" w14:textId="45C32D8E"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4</w:t>
            </w:r>
          </w:p>
        </w:tc>
        <w:tc>
          <w:tcPr>
            <w:tcW w:w="928" w:type="dxa"/>
            <w:tcBorders>
              <w:top w:val="nil"/>
              <w:left w:val="nil"/>
              <w:bottom w:val="nil"/>
              <w:right w:val="nil"/>
            </w:tcBorders>
          </w:tcPr>
          <w:p w14:paraId="721AD08D" w14:textId="6BB78330" w:rsidR="00A46E78" w:rsidRPr="002D03D8" w:rsidRDefault="00A46E78" w:rsidP="00A46E78">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932</w:t>
            </w:r>
          </w:p>
        </w:tc>
        <w:tc>
          <w:tcPr>
            <w:tcW w:w="900" w:type="dxa"/>
            <w:tcBorders>
              <w:top w:val="nil"/>
              <w:left w:val="nil"/>
              <w:bottom w:val="nil"/>
              <w:right w:val="nil"/>
            </w:tcBorders>
            <w:vAlign w:val="bottom"/>
          </w:tcPr>
          <w:p w14:paraId="09BFB840" w14:textId="7A30CA23" w:rsidR="00A46E78" w:rsidRPr="002D03D8" w:rsidRDefault="00A46E78" w:rsidP="00A46E78">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72" w:type="dxa"/>
            <w:tcBorders>
              <w:top w:val="nil"/>
              <w:left w:val="nil"/>
              <w:bottom w:val="nil"/>
              <w:right w:val="nil"/>
            </w:tcBorders>
          </w:tcPr>
          <w:p w14:paraId="1B0C1F95" w14:textId="3CC78ABD"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136</w:t>
            </w:r>
          </w:p>
        </w:tc>
        <w:tc>
          <w:tcPr>
            <w:tcW w:w="968" w:type="dxa"/>
            <w:tcBorders>
              <w:top w:val="nil"/>
              <w:left w:val="nil"/>
              <w:bottom w:val="nil"/>
              <w:right w:val="nil"/>
            </w:tcBorders>
            <w:vAlign w:val="bottom"/>
          </w:tcPr>
          <w:p w14:paraId="3B2450AD" w14:textId="4E224F66"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r>
      <w:tr w:rsidR="00A46E78" w:rsidRPr="002D03D8" w14:paraId="15C0FD2E" w14:textId="77777777" w:rsidTr="00567222">
        <w:tc>
          <w:tcPr>
            <w:tcW w:w="3543" w:type="dxa"/>
            <w:tcBorders>
              <w:top w:val="nil"/>
              <w:left w:val="nil"/>
              <w:bottom w:val="nil"/>
              <w:right w:val="nil"/>
            </w:tcBorders>
            <w:vAlign w:val="bottom"/>
          </w:tcPr>
          <w:p w14:paraId="255410B8" w14:textId="77777777" w:rsidR="00A46E78" w:rsidRPr="002D03D8" w:rsidRDefault="00A46E78" w:rsidP="00A46E78">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4. Key management personnel</w:t>
            </w:r>
            <w:r w:rsidRPr="002D03D8">
              <w:rPr>
                <w:rFonts w:ascii="CordiaUPC" w:eastAsia="Times New Roman" w:hAnsi="CordiaUPC" w:cs="CordiaUPC"/>
                <w:sz w:val="26"/>
                <w:szCs w:val="26"/>
                <w:lang w:val="en-US"/>
              </w:rPr>
              <w:t xml:space="preserve"> </w:t>
            </w:r>
            <w:r w:rsidRPr="002D03D8">
              <w:rPr>
                <w:rFonts w:ascii="CordiaUPC" w:eastAsia="Times New Roman" w:hAnsi="CordiaUPC" w:cs="CordiaUPC" w:hint="cs"/>
                <w:sz w:val="26"/>
                <w:szCs w:val="26"/>
                <w:lang w:val="en-US"/>
              </w:rPr>
              <w:t>of the Bank</w:t>
            </w:r>
          </w:p>
        </w:tc>
        <w:tc>
          <w:tcPr>
            <w:tcW w:w="971" w:type="dxa"/>
            <w:tcBorders>
              <w:top w:val="nil"/>
              <w:left w:val="nil"/>
              <w:bottom w:val="nil"/>
              <w:right w:val="nil"/>
            </w:tcBorders>
          </w:tcPr>
          <w:p w14:paraId="25122934" w14:textId="154CD49F"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2</w:t>
            </w:r>
          </w:p>
        </w:tc>
        <w:tc>
          <w:tcPr>
            <w:tcW w:w="972" w:type="dxa"/>
            <w:tcBorders>
              <w:top w:val="nil"/>
              <w:left w:val="nil"/>
              <w:bottom w:val="nil"/>
              <w:right w:val="nil"/>
            </w:tcBorders>
          </w:tcPr>
          <w:p w14:paraId="44C378DF" w14:textId="3F85A610"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6</w:t>
            </w:r>
          </w:p>
        </w:tc>
        <w:tc>
          <w:tcPr>
            <w:tcW w:w="928" w:type="dxa"/>
            <w:tcBorders>
              <w:top w:val="nil"/>
              <w:left w:val="nil"/>
              <w:bottom w:val="nil"/>
              <w:right w:val="nil"/>
            </w:tcBorders>
            <w:vAlign w:val="bottom"/>
          </w:tcPr>
          <w:p w14:paraId="1A00D9B5" w14:textId="0540868A" w:rsidR="00A46E78" w:rsidRPr="002D03D8" w:rsidRDefault="00A46E78" w:rsidP="00A46E78">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00" w:type="dxa"/>
            <w:tcBorders>
              <w:top w:val="nil"/>
              <w:left w:val="nil"/>
              <w:bottom w:val="nil"/>
              <w:right w:val="nil"/>
            </w:tcBorders>
            <w:vAlign w:val="bottom"/>
          </w:tcPr>
          <w:p w14:paraId="2DACAE4D" w14:textId="1775FDA1" w:rsidR="00A46E78" w:rsidRPr="002D03D8" w:rsidRDefault="00A46E78" w:rsidP="00A46E78">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72" w:type="dxa"/>
            <w:tcBorders>
              <w:top w:val="nil"/>
              <w:left w:val="nil"/>
              <w:bottom w:val="nil"/>
              <w:right w:val="nil"/>
            </w:tcBorders>
          </w:tcPr>
          <w:p w14:paraId="54A786A1" w14:textId="248FC462"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68" w:type="dxa"/>
            <w:tcBorders>
              <w:top w:val="nil"/>
              <w:left w:val="nil"/>
              <w:bottom w:val="nil"/>
              <w:right w:val="nil"/>
            </w:tcBorders>
            <w:vAlign w:val="bottom"/>
          </w:tcPr>
          <w:p w14:paraId="39E4B358" w14:textId="3A6DB49A"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r>
      <w:tr w:rsidR="00A46E78" w:rsidRPr="002D03D8" w14:paraId="7C88CF93" w14:textId="77777777" w:rsidTr="005C143D">
        <w:tc>
          <w:tcPr>
            <w:tcW w:w="3543" w:type="dxa"/>
            <w:tcBorders>
              <w:top w:val="nil"/>
              <w:left w:val="nil"/>
              <w:bottom w:val="nil"/>
              <w:right w:val="nil"/>
            </w:tcBorders>
            <w:vAlign w:val="bottom"/>
          </w:tcPr>
          <w:p w14:paraId="27BD88C2" w14:textId="77777777" w:rsidR="00A46E78" w:rsidRPr="002D03D8" w:rsidRDefault="00A46E78" w:rsidP="00A46E78">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tcPr>
          <w:p w14:paraId="2D34330D" w14:textId="1DB638FC" w:rsidR="00A46E78" w:rsidRPr="002D03D8" w:rsidRDefault="00A46E78" w:rsidP="00A46E78">
            <w:pPr>
              <w:tabs>
                <w:tab w:val="decimal" w:pos="702"/>
              </w:tabs>
              <w:spacing w:line="240" w:lineRule="exact"/>
              <w:rPr>
                <w:rFonts w:ascii="CordiaUPC" w:eastAsia="Times New Roman" w:hAnsi="CordiaUPC" w:cs="CordiaUPC"/>
                <w:sz w:val="26"/>
                <w:szCs w:val="26"/>
                <w:cs/>
                <w:lang w:val="en-US" w:bidi="th-TH"/>
              </w:rPr>
            </w:pPr>
            <w:r w:rsidRPr="002D03D8">
              <w:rPr>
                <w:rFonts w:ascii="CordiaUPC" w:hAnsi="CordiaUPC" w:cs="CordiaUPC"/>
                <w:sz w:val="26"/>
                <w:szCs w:val="26"/>
              </w:rPr>
              <w:t>1,179</w:t>
            </w:r>
          </w:p>
        </w:tc>
        <w:tc>
          <w:tcPr>
            <w:tcW w:w="972" w:type="dxa"/>
            <w:tcBorders>
              <w:top w:val="nil"/>
              <w:left w:val="nil"/>
              <w:bottom w:val="nil"/>
              <w:right w:val="nil"/>
            </w:tcBorders>
          </w:tcPr>
          <w:p w14:paraId="46973285" w14:textId="72B4E87F"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899</w:t>
            </w:r>
          </w:p>
        </w:tc>
        <w:tc>
          <w:tcPr>
            <w:tcW w:w="928" w:type="dxa"/>
            <w:tcBorders>
              <w:top w:val="nil"/>
              <w:left w:val="nil"/>
              <w:bottom w:val="nil"/>
              <w:right w:val="nil"/>
            </w:tcBorders>
          </w:tcPr>
          <w:p w14:paraId="3179E605" w14:textId="21483EE2" w:rsidR="00A46E78" w:rsidRPr="002D03D8" w:rsidRDefault="00A46E78" w:rsidP="00A46E78">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525</w:t>
            </w:r>
          </w:p>
        </w:tc>
        <w:tc>
          <w:tcPr>
            <w:tcW w:w="900" w:type="dxa"/>
            <w:tcBorders>
              <w:top w:val="nil"/>
              <w:left w:val="nil"/>
              <w:bottom w:val="nil"/>
              <w:right w:val="nil"/>
            </w:tcBorders>
          </w:tcPr>
          <w:p w14:paraId="2C7A0F28" w14:textId="6BA1298F" w:rsidR="00A46E78" w:rsidRPr="002D03D8" w:rsidRDefault="00A46E78" w:rsidP="00A46E78">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160</w:t>
            </w:r>
          </w:p>
        </w:tc>
        <w:tc>
          <w:tcPr>
            <w:tcW w:w="972" w:type="dxa"/>
            <w:tcBorders>
              <w:top w:val="nil"/>
              <w:left w:val="nil"/>
              <w:bottom w:val="nil"/>
              <w:right w:val="nil"/>
            </w:tcBorders>
          </w:tcPr>
          <w:p w14:paraId="61A433FE" w14:textId="20C43B67"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144</w:t>
            </w:r>
          </w:p>
        </w:tc>
        <w:tc>
          <w:tcPr>
            <w:tcW w:w="968" w:type="dxa"/>
            <w:tcBorders>
              <w:top w:val="nil"/>
              <w:left w:val="nil"/>
              <w:bottom w:val="nil"/>
              <w:right w:val="nil"/>
            </w:tcBorders>
          </w:tcPr>
          <w:p w14:paraId="736B7588" w14:textId="232799FD" w:rsidR="00A46E78" w:rsidRPr="002D03D8" w:rsidRDefault="00A46E78" w:rsidP="00A46E78">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249</w:t>
            </w:r>
          </w:p>
        </w:tc>
      </w:tr>
    </w:tbl>
    <w:p w14:paraId="27902D45" w14:textId="77777777" w:rsidR="00A32E75" w:rsidRPr="002D03D8" w:rsidRDefault="00A32E75" w:rsidP="00A32E75">
      <w:pPr>
        <w:spacing w:line="240" w:lineRule="exact"/>
        <w:ind w:left="540"/>
        <w:jc w:val="both"/>
        <w:rPr>
          <w:rFonts w:ascii="CordiaUPC" w:eastAsia="Times New Roman" w:hAnsi="CordiaUPC" w:cs="CordiaUPC"/>
          <w:sz w:val="26"/>
          <w:szCs w:val="26"/>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A32E75" w:rsidRPr="002D03D8" w14:paraId="7EBF1E6C" w14:textId="77777777" w:rsidTr="005C143D">
        <w:tc>
          <w:tcPr>
            <w:tcW w:w="3543" w:type="dxa"/>
            <w:tcBorders>
              <w:top w:val="nil"/>
              <w:left w:val="nil"/>
              <w:bottom w:val="nil"/>
              <w:right w:val="nil"/>
            </w:tcBorders>
            <w:vAlign w:val="bottom"/>
          </w:tcPr>
          <w:p w14:paraId="61257513" w14:textId="736D5A82" w:rsidR="00A32E75" w:rsidRPr="002D03D8" w:rsidRDefault="00477E98" w:rsidP="005C143D">
            <w:pPr>
              <w:tabs>
                <w:tab w:val="left" w:pos="252"/>
              </w:tabs>
              <w:spacing w:line="240" w:lineRule="exact"/>
              <w:ind w:left="252" w:hanging="270"/>
              <w:rPr>
                <w:rFonts w:ascii="CordiaUPC" w:eastAsia="Times New Roman" w:hAnsi="CordiaUPC" w:cs="CordiaUPC"/>
                <w:sz w:val="26"/>
                <w:szCs w:val="26"/>
                <w:lang w:val="en-US"/>
              </w:rPr>
            </w:pPr>
            <w:r w:rsidRPr="002D03D8">
              <w:rPr>
                <w:rFonts w:ascii="CordiaUPC" w:eastAsia="Times New Roman" w:hAnsi="CordiaUPC" w:cs="CordiaUPC"/>
                <w:sz w:val="26"/>
                <w:szCs w:val="26"/>
                <w:lang w:bidi="th-TH"/>
              </w:rPr>
              <w:br w:type="page"/>
            </w:r>
          </w:p>
        </w:tc>
        <w:tc>
          <w:tcPr>
            <w:tcW w:w="5711" w:type="dxa"/>
            <w:gridSpan w:val="6"/>
            <w:tcBorders>
              <w:top w:val="nil"/>
              <w:left w:val="nil"/>
              <w:bottom w:val="nil"/>
              <w:right w:val="nil"/>
            </w:tcBorders>
            <w:vAlign w:val="bottom"/>
          </w:tcPr>
          <w:p w14:paraId="75093EE7" w14:textId="77777777"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eastAsia="Times New Roman" w:hAnsi="CordiaUPC" w:cs="CordiaUPC" w:hint="cs"/>
                <w:b/>
                <w:bCs/>
                <w:sz w:val="26"/>
                <w:szCs w:val="26"/>
                <w:lang w:val="en-US"/>
              </w:rPr>
              <w:t>Bank only</w:t>
            </w:r>
          </w:p>
        </w:tc>
      </w:tr>
      <w:tr w:rsidR="00A32E75" w:rsidRPr="002D03D8" w14:paraId="514FA28E" w14:textId="77777777" w:rsidTr="005C143D">
        <w:tc>
          <w:tcPr>
            <w:tcW w:w="3543" w:type="dxa"/>
            <w:tcBorders>
              <w:top w:val="nil"/>
              <w:left w:val="nil"/>
              <w:bottom w:val="nil"/>
              <w:right w:val="nil"/>
            </w:tcBorders>
            <w:vAlign w:val="bottom"/>
          </w:tcPr>
          <w:p w14:paraId="04FF14D7"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48CF3C78" w14:textId="378FC0B6"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eastAsia="Times New Roman" w:hAnsi="CordiaUPC" w:cs="CordiaUPC"/>
                <w:sz w:val="26"/>
                <w:szCs w:val="26"/>
              </w:rPr>
              <w:t xml:space="preserve">Nine-month period ended 30 </w:t>
            </w:r>
            <w:r w:rsidRPr="002D03D8">
              <w:rPr>
                <w:rFonts w:ascii="CordiaUPC" w:eastAsia="Times New Roman" w:hAnsi="CordiaUPC" w:cs="CordiaUPC"/>
                <w:sz w:val="26"/>
                <w:szCs w:val="26"/>
                <w:lang w:bidi="th-TH"/>
              </w:rPr>
              <w:t>September</w:t>
            </w:r>
            <w:r w:rsidRPr="002D03D8">
              <w:rPr>
                <w:rFonts w:ascii="CordiaUPC" w:hAnsi="CordiaUPC" w:cs="CordiaUPC" w:hint="cs"/>
                <w:sz w:val="26"/>
                <w:szCs w:val="26"/>
              </w:rPr>
              <w:t xml:space="preserve"> </w:t>
            </w:r>
            <w:r w:rsidRPr="002D03D8">
              <w:rPr>
                <w:rFonts w:ascii="CordiaUPC" w:eastAsia="Times New Roman" w:hAnsi="CordiaUPC" w:cs="CordiaUPC"/>
                <w:sz w:val="26"/>
                <w:szCs w:val="26"/>
              </w:rPr>
              <w:t>202</w:t>
            </w:r>
            <w:r w:rsidR="00CE4D17" w:rsidRPr="002D03D8">
              <w:rPr>
                <w:rFonts w:ascii="CordiaUPC" w:eastAsia="Times New Roman" w:hAnsi="CordiaUPC" w:cs="CordiaUPC"/>
                <w:sz w:val="26"/>
                <w:szCs w:val="26"/>
              </w:rPr>
              <w:t>4</w:t>
            </w:r>
          </w:p>
        </w:tc>
      </w:tr>
      <w:tr w:rsidR="00A32E75" w:rsidRPr="002D03D8" w14:paraId="3F5D6A33" w14:textId="77777777" w:rsidTr="005C143D">
        <w:tc>
          <w:tcPr>
            <w:tcW w:w="3543" w:type="dxa"/>
            <w:tcBorders>
              <w:top w:val="nil"/>
              <w:left w:val="nil"/>
              <w:bottom w:val="nil"/>
              <w:right w:val="nil"/>
            </w:tcBorders>
            <w:vAlign w:val="bottom"/>
          </w:tcPr>
          <w:p w14:paraId="771C0F0E"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0A7A7464" w14:textId="77777777" w:rsidR="00A32E75" w:rsidRPr="002D03D8" w:rsidRDefault="00A32E75" w:rsidP="005C143D">
            <w:pPr>
              <w:spacing w:line="240" w:lineRule="exact"/>
              <w:ind w:left="-128" w:right="-109"/>
              <w:jc w:val="center"/>
              <w:rPr>
                <w:rFonts w:ascii="CordiaUPC" w:eastAsia="Times New Roman" w:hAnsi="CordiaUPC" w:cs="CordiaUPC"/>
                <w:sz w:val="26"/>
                <w:szCs w:val="26"/>
                <w:lang w:val="en-US"/>
              </w:rPr>
            </w:pPr>
            <w:r w:rsidRPr="002D03D8">
              <w:rPr>
                <w:rFonts w:ascii="CordiaUPC" w:hAnsi="CordiaUPC" w:cs="CordiaUPC"/>
                <w:sz w:val="26"/>
                <w:szCs w:val="26"/>
              </w:rPr>
              <w:t>Interest</w:t>
            </w:r>
            <w:r w:rsidRPr="002D03D8">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16CFCDD0"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3D1761DB"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4511D85D" w14:textId="77777777" w:rsidR="00A32E75" w:rsidRPr="002D03D8" w:rsidRDefault="00A32E75" w:rsidP="005C143D">
            <w:pPr>
              <w:tabs>
                <w:tab w:val="decimal" w:pos="477"/>
              </w:tabs>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58A63E67" w14:textId="77777777" w:rsidR="00A32E75" w:rsidRPr="002D03D8" w:rsidRDefault="00A32E75" w:rsidP="005C143D">
            <w:pPr>
              <w:spacing w:line="240" w:lineRule="exact"/>
              <w:ind w:left="-128" w:right="-109"/>
              <w:jc w:val="center"/>
              <w:rPr>
                <w:rFonts w:ascii="CordiaUPC" w:eastAsia="Times New Roman" w:hAnsi="CordiaUPC" w:cs="CordiaUPC"/>
                <w:sz w:val="26"/>
                <w:szCs w:val="26"/>
                <w:rtl/>
                <w:cs/>
              </w:rPr>
            </w:pPr>
            <w:r w:rsidRPr="002D03D8">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7CB4CE5B" w14:textId="77777777" w:rsidR="00A32E75" w:rsidRPr="002D03D8" w:rsidRDefault="00A32E75" w:rsidP="005C143D">
            <w:pPr>
              <w:spacing w:line="240" w:lineRule="exact"/>
              <w:ind w:left="-128" w:right="-109"/>
              <w:jc w:val="center"/>
              <w:rPr>
                <w:rFonts w:ascii="CordiaUPC" w:eastAsia="Times New Roman" w:hAnsi="CordiaUPC" w:cs="CordiaUPC"/>
                <w:sz w:val="26"/>
                <w:szCs w:val="26"/>
              </w:rPr>
            </w:pPr>
            <w:r w:rsidRPr="002D03D8">
              <w:rPr>
                <w:rFonts w:ascii="CordiaUPC" w:hAnsi="CordiaUPC" w:cs="CordiaUPC"/>
                <w:sz w:val="26"/>
                <w:szCs w:val="26"/>
                <w:lang w:val="en-US"/>
              </w:rPr>
              <w:t xml:space="preserve">Other operating expenses </w:t>
            </w:r>
          </w:p>
        </w:tc>
      </w:tr>
      <w:tr w:rsidR="00A32E75" w:rsidRPr="002D03D8" w14:paraId="7597CD15" w14:textId="77777777" w:rsidTr="005C143D">
        <w:tc>
          <w:tcPr>
            <w:tcW w:w="3543" w:type="dxa"/>
            <w:tcBorders>
              <w:top w:val="nil"/>
              <w:left w:val="nil"/>
              <w:bottom w:val="nil"/>
              <w:right w:val="nil"/>
            </w:tcBorders>
            <w:vAlign w:val="bottom"/>
          </w:tcPr>
          <w:p w14:paraId="7DC00B27" w14:textId="77777777" w:rsidR="00A32E75" w:rsidRPr="002D03D8"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4B78D532" w14:textId="77777777" w:rsidR="00A32E75" w:rsidRPr="002D03D8" w:rsidRDefault="00A32E75" w:rsidP="005C143D">
            <w:pPr>
              <w:tabs>
                <w:tab w:val="decimal" w:pos="702"/>
              </w:tabs>
              <w:spacing w:line="240" w:lineRule="exact"/>
              <w:ind w:right="64"/>
              <w:jc w:val="center"/>
              <w:rPr>
                <w:rFonts w:ascii="CordiaUPC" w:eastAsia="Times New Roman" w:hAnsi="CordiaUPC" w:cs="CordiaUPC"/>
                <w:sz w:val="26"/>
                <w:szCs w:val="26"/>
              </w:rPr>
            </w:pPr>
            <w:r w:rsidRPr="002D03D8">
              <w:rPr>
                <w:rFonts w:ascii="CordiaUPC" w:eastAsia="Times New Roman" w:hAnsi="CordiaUPC" w:cs="CordiaUPC" w:hint="cs"/>
                <w:i/>
                <w:iCs/>
                <w:sz w:val="26"/>
                <w:szCs w:val="26"/>
                <w:lang w:val="en-US"/>
              </w:rPr>
              <w:t>(in million Baht)</w:t>
            </w:r>
          </w:p>
        </w:tc>
      </w:tr>
      <w:tr w:rsidR="00CE4D17" w:rsidRPr="002D03D8" w14:paraId="4E54E80D" w14:textId="77777777" w:rsidTr="008C3232">
        <w:tc>
          <w:tcPr>
            <w:tcW w:w="3543" w:type="dxa"/>
            <w:tcBorders>
              <w:top w:val="nil"/>
              <w:left w:val="nil"/>
              <w:bottom w:val="nil"/>
              <w:right w:val="nil"/>
            </w:tcBorders>
            <w:vAlign w:val="bottom"/>
          </w:tcPr>
          <w:p w14:paraId="5BA38A60" w14:textId="77777777" w:rsidR="00CE4D17" w:rsidRPr="002D03D8" w:rsidRDefault="00CE4D17" w:rsidP="00CE4D17">
            <w:pPr>
              <w:tabs>
                <w:tab w:val="left" w:pos="252"/>
              </w:tabs>
              <w:spacing w:line="240" w:lineRule="exact"/>
              <w:ind w:left="252" w:hanging="251"/>
              <w:rPr>
                <w:rFonts w:ascii="CordiaUPC" w:eastAsia="Times New Roman" w:hAnsi="CordiaUPC" w:cs="CordiaUPC"/>
                <w:sz w:val="26"/>
                <w:szCs w:val="26"/>
              </w:rPr>
            </w:pPr>
            <w:r w:rsidRPr="002D03D8">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tcPr>
          <w:p w14:paraId="2C006682" w14:textId="5E705000" w:rsidR="00CE4D17" w:rsidRPr="002D03D8" w:rsidRDefault="00882290"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1,972</w:t>
            </w:r>
          </w:p>
        </w:tc>
        <w:tc>
          <w:tcPr>
            <w:tcW w:w="972" w:type="dxa"/>
            <w:tcBorders>
              <w:top w:val="nil"/>
              <w:left w:val="nil"/>
              <w:bottom w:val="nil"/>
              <w:right w:val="nil"/>
            </w:tcBorders>
          </w:tcPr>
          <w:p w14:paraId="266956B4" w14:textId="753C6D18" w:rsidR="00CE4D17" w:rsidRPr="002D03D8" w:rsidRDefault="00CE4D17" w:rsidP="00CE4D17">
            <w:pPr>
              <w:tabs>
                <w:tab w:val="decimal" w:pos="702"/>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10</w:t>
            </w:r>
          </w:p>
        </w:tc>
        <w:tc>
          <w:tcPr>
            <w:tcW w:w="928" w:type="dxa"/>
            <w:tcBorders>
              <w:top w:val="nil"/>
              <w:left w:val="nil"/>
              <w:bottom w:val="nil"/>
              <w:right w:val="nil"/>
            </w:tcBorders>
          </w:tcPr>
          <w:p w14:paraId="32300A30" w14:textId="61F44504" w:rsidR="00CE4D17" w:rsidRPr="002D03D8" w:rsidRDefault="00CE4D17" w:rsidP="00CE4D17">
            <w:pPr>
              <w:tabs>
                <w:tab w:val="decimal" w:pos="649"/>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4</w:t>
            </w:r>
          </w:p>
        </w:tc>
        <w:tc>
          <w:tcPr>
            <w:tcW w:w="900" w:type="dxa"/>
            <w:tcBorders>
              <w:top w:val="nil"/>
              <w:left w:val="nil"/>
              <w:bottom w:val="nil"/>
              <w:right w:val="nil"/>
            </w:tcBorders>
          </w:tcPr>
          <w:p w14:paraId="7803A242" w14:textId="2A4651B8" w:rsidR="00CE4D17" w:rsidRPr="002D03D8" w:rsidRDefault="00CE4D17" w:rsidP="00CE4D17">
            <w:pPr>
              <w:tabs>
                <w:tab w:val="decimal" w:pos="649"/>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w:t>
            </w:r>
          </w:p>
        </w:tc>
        <w:tc>
          <w:tcPr>
            <w:tcW w:w="972" w:type="dxa"/>
            <w:tcBorders>
              <w:top w:val="nil"/>
              <w:left w:val="nil"/>
              <w:bottom w:val="nil"/>
              <w:right w:val="nil"/>
            </w:tcBorders>
          </w:tcPr>
          <w:p w14:paraId="3E74C17A" w14:textId="012BF3E8" w:rsidR="00CE4D17" w:rsidRPr="002D03D8" w:rsidRDefault="00CE4D17" w:rsidP="00CE4D17">
            <w:pPr>
              <w:tabs>
                <w:tab w:val="decimal" w:pos="702"/>
              </w:tabs>
              <w:spacing w:line="240" w:lineRule="exact"/>
              <w:rPr>
                <w:rFonts w:ascii="CordiaUPC" w:eastAsia="Times New Roman" w:hAnsi="CordiaUPC" w:cs="CordiaUPC"/>
                <w:sz w:val="26"/>
                <w:szCs w:val="26"/>
                <w:rtl/>
                <w:cs/>
                <w:lang w:val="en-US"/>
              </w:rPr>
            </w:pPr>
            <w:r w:rsidRPr="002D03D8">
              <w:rPr>
                <w:rFonts w:ascii="CordiaUPC" w:hAnsi="CordiaUPC" w:cs="CordiaUPC"/>
                <w:sz w:val="26"/>
                <w:szCs w:val="26"/>
              </w:rPr>
              <w:t>-</w:t>
            </w:r>
          </w:p>
        </w:tc>
        <w:tc>
          <w:tcPr>
            <w:tcW w:w="968" w:type="dxa"/>
            <w:tcBorders>
              <w:top w:val="nil"/>
              <w:left w:val="nil"/>
              <w:bottom w:val="nil"/>
              <w:right w:val="nil"/>
            </w:tcBorders>
          </w:tcPr>
          <w:p w14:paraId="202F36C5" w14:textId="33CC9533"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10</w:t>
            </w:r>
          </w:p>
        </w:tc>
      </w:tr>
      <w:tr w:rsidR="00CE4D17" w:rsidRPr="002D03D8" w14:paraId="790A0E72" w14:textId="77777777" w:rsidTr="008C3232">
        <w:tc>
          <w:tcPr>
            <w:tcW w:w="3543" w:type="dxa"/>
            <w:tcBorders>
              <w:top w:val="nil"/>
              <w:left w:val="nil"/>
              <w:bottom w:val="nil"/>
              <w:right w:val="nil"/>
            </w:tcBorders>
            <w:vAlign w:val="bottom"/>
          </w:tcPr>
          <w:p w14:paraId="2A571550" w14:textId="77777777" w:rsidR="00CE4D17" w:rsidRPr="002D03D8" w:rsidRDefault="00CE4D17" w:rsidP="00CE4D17">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2. Subsidiaries</w:t>
            </w:r>
          </w:p>
        </w:tc>
        <w:tc>
          <w:tcPr>
            <w:tcW w:w="971" w:type="dxa"/>
            <w:tcBorders>
              <w:top w:val="nil"/>
              <w:left w:val="nil"/>
              <w:bottom w:val="nil"/>
              <w:right w:val="nil"/>
            </w:tcBorders>
          </w:tcPr>
          <w:p w14:paraId="69D968B0" w14:textId="5C3A8262" w:rsidR="00CE4D17" w:rsidRPr="002D03D8" w:rsidRDefault="00CE4D17" w:rsidP="00CE4D17">
            <w:pPr>
              <w:tabs>
                <w:tab w:val="decimal" w:pos="702"/>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3</w:t>
            </w:r>
          </w:p>
        </w:tc>
        <w:tc>
          <w:tcPr>
            <w:tcW w:w="972" w:type="dxa"/>
            <w:tcBorders>
              <w:top w:val="nil"/>
              <w:left w:val="nil"/>
              <w:bottom w:val="nil"/>
              <w:right w:val="nil"/>
            </w:tcBorders>
          </w:tcPr>
          <w:p w14:paraId="549224D8" w14:textId="28CE04A4"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5</w:t>
            </w:r>
          </w:p>
        </w:tc>
        <w:tc>
          <w:tcPr>
            <w:tcW w:w="928" w:type="dxa"/>
            <w:tcBorders>
              <w:top w:val="nil"/>
              <w:left w:val="nil"/>
              <w:bottom w:val="nil"/>
              <w:right w:val="nil"/>
            </w:tcBorders>
          </w:tcPr>
          <w:p w14:paraId="059C4472" w14:textId="220C14E7" w:rsidR="00CE4D17" w:rsidRPr="002D03D8" w:rsidRDefault="00CE4D17" w:rsidP="00CE4D17">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62</w:t>
            </w:r>
          </w:p>
        </w:tc>
        <w:tc>
          <w:tcPr>
            <w:tcW w:w="900" w:type="dxa"/>
            <w:tcBorders>
              <w:top w:val="nil"/>
              <w:left w:val="nil"/>
              <w:bottom w:val="nil"/>
              <w:right w:val="nil"/>
            </w:tcBorders>
          </w:tcPr>
          <w:p w14:paraId="56FA71F3" w14:textId="15B733AB" w:rsidR="00CE4D17" w:rsidRPr="002D03D8" w:rsidRDefault="00CE4D17" w:rsidP="00CE4D17">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371</w:t>
            </w:r>
          </w:p>
        </w:tc>
        <w:tc>
          <w:tcPr>
            <w:tcW w:w="972" w:type="dxa"/>
            <w:tcBorders>
              <w:top w:val="nil"/>
              <w:left w:val="nil"/>
              <w:bottom w:val="nil"/>
              <w:right w:val="nil"/>
            </w:tcBorders>
          </w:tcPr>
          <w:p w14:paraId="60F25B61" w14:textId="0438E1BD"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289</w:t>
            </w:r>
          </w:p>
        </w:tc>
        <w:tc>
          <w:tcPr>
            <w:tcW w:w="968" w:type="dxa"/>
            <w:tcBorders>
              <w:top w:val="nil"/>
              <w:left w:val="nil"/>
              <w:bottom w:val="nil"/>
              <w:right w:val="nil"/>
            </w:tcBorders>
          </w:tcPr>
          <w:p w14:paraId="4CA88BDA" w14:textId="3E32A0EC"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57</w:t>
            </w:r>
          </w:p>
        </w:tc>
      </w:tr>
      <w:tr w:rsidR="00CE4D17" w:rsidRPr="002D03D8" w14:paraId="34656C23" w14:textId="77777777" w:rsidTr="008C3232">
        <w:tc>
          <w:tcPr>
            <w:tcW w:w="3543" w:type="dxa"/>
            <w:tcBorders>
              <w:top w:val="nil"/>
              <w:left w:val="nil"/>
              <w:bottom w:val="nil"/>
              <w:right w:val="nil"/>
            </w:tcBorders>
            <w:vAlign w:val="bottom"/>
          </w:tcPr>
          <w:p w14:paraId="11D92CF8" w14:textId="77777777" w:rsidR="00CE4D17" w:rsidRPr="002D03D8" w:rsidRDefault="00CE4D17" w:rsidP="00CE4D17">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3.</w:t>
            </w:r>
            <w:r w:rsidRPr="002D03D8">
              <w:rPr>
                <w:rFonts w:ascii="CordiaUPC" w:eastAsia="Times New Roman" w:hAnsi="CordiaUPC" w:cs="CordiaUPC"/>
                <w:sz w:val="26"/>
                <w:szCs w:val="26"/>
                <w:lang w:val="en-US"/>
              </w:rPr>
              <w:t xml:space="preserve"> </w:t>
            </w:r>
            <w:r w:rsidRPr="002D03D8">
              <w:rPr>
                <w:rFonts w:ascii="CordiaUPC" w:eastAsia="Times New Roman" w:hAnsi="CordiaUPC" w:cs="CordiaUPC" w:hint="cs"/>
                <w:sz w:val="26"/>
                <w:szCs w:val="26"/>
                <w:lang w:val="en-US"/>
              </w:rPr>
              <w:t>Associate</w:t>
            </w:r>
          </w:p>
        </w:tc>
        <w:tc>
          <w:tcPr>
            <w:tcW w:w="971" w:type="dxa"/>
            <w:tcBorders>
              <w:top w:val="nil"/>
              <w:left w:val="nil"/>
              <w:bottom w:val="nil"/>
              <w:right w:val="nil"/>
            </w:tcBorders>
          </w:tcPr>
          <w:p w14:paraId="539EDBD1" w14:textId="377D0D6C"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72" w:type="dxa"/>
            <w:tcBorders>
              <w:top w:val="nil"/>
              <w:left w:val="nil"/>
              <w:bottom w:val="nil"/>
              <w:right w:val="nil"/>
            </w:tcBorders>
          </w:tcPr>
          <w:p w14:paraId="1063C3D6" w14:textId="5AF961BA"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5</w:t>
            </w:r>
          </w:p>
        </w:tc>
        <w:tc>
          <w:tcPr>
            <w:tcW w:w="928" w:type="dxa"/>
            <w:tcBorders>
              <w:top w:val="nil"/>
              <w:left w:val="nil"/>
              <w:bottom w:val="nil"/>
              <w:right w:val="nil"/>
            </w:tcBorders>
          </w:tcPr>
          <w:p w14:paraId="5E5C933A" w14:textId="715FC26E" w:rsidR="00CE4D17" w:rsidRPr="002D03D8" w:rsidRDefault="00CE4D17" w:rsidP="00CE4D17">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876</w:t>
            </w:r>
          </w:p>
        </w:tc>
        <w:tc>
          <w:tcPr>
            <w:tcW w:w="900" w:type="dxa"/>
            <w:tcBorders>
              <w:top w:val="nil"/>
              <w:left w:val="nil"/>
              <w:bottom w:val="nil"/>
              <w:right w:val="nil"/>
            </w:tcBorders>
          </w:tcPr>
          <w:p w14:paraId="2088F189" w14:textId="4761549C" w:rsidR="00CE4D17" w:rsidRPr="002D03D8" w:rsidRDefault="00CE4D17" w:rsidP="00CE4D17">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72" w:type="dxa"/>
            <w:tcBorders>
              <w:top w:val="nil"/>
              <w:left w:val="nil"/>
              <w:bottom w:val="nil"/>
              <w:right w:val="nil"/>
            </w:tcBorders>
          </w:tcPr>
          <w:p w14:paraId="40A6E9F7" w14:textId="6CDB532A"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287</w:t>
            </w:r>
          </w:p>
        </w:tc>
        <w:tc>
          <w:tcPr>
            <w:tcW w:w="968" w:type="dxa"/>
            <w:tcBorders>
              <w:top w:val="nil"/>
              <w:left w:val="nil"/>
              <w:bottom w:val="nil"/>
              <w:right w:val="nil"/>
            </w:tcBorders>
          </w:tcPr>
          <w:p w14:paraId="5E6A705C" w14:textId="1D5C8609"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r>
      <w:tr w:rsidR="00CE4D17" w:rsidRPr="002D03D8" w14:paraId="07C9AE72" w14:textId="77777777" w:rsidTr="008C3232">
        <w:tc>
          <w:tcPr>
            <w:tcW w:w="3543" w:type="dxa"/>
            <w:tcBorders>
              <w:top w:val="nil"/>
              <w:left w:val="nil"/>
              <w:bottom w:val="nil"/>
              <w:right w:val="nil"/>
            </w:tcBorders>
            <w:vAlign w:val="bottom"/>
          </w:tcPr>
          <w:p w14:paraId="31F25814" w14:textId="77777777" w:rsidR="00CE4D17" w:rsidRPr="002D03D8" w:rsidRDefault="00CE4D17" w:rsidP="00CE4D17">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4. Key management personnel</w:t>
            </w:r>
            <w:r w:rsidRPr="002D03D8">
              <w:rPr>
                <w:rFonts w:ascii="CordiaUPC" w:eastAsia="Times New Roman" w:hAnsi="CordiaUPC" w:cs="CordiaUPC"/>
                <w:sz w:val="26"/>
                <w:szCs w:val="26"/>
                <w:lang w:val="en-US"/>
              </w:rPr>
              <w:t xml:space="preserve"> </w:t>
            </w:r>
            <w:r w:rsidRPr="002D03D8">
              <w:rPr>
                <w:rFonts w:ascii="CordiaUPC" w:eastAsia="Times New Roman" w:hAnsi="CordiaUPC" w:cs="CordiaUPC" w:hint="cs"/>
                <w:sz w:val="26"/>
                <w:szCs w:val="26"/>
                <w:lang w:val="en-US"/>
              </w:rPr>
              <w:t>of the Bank</w:t>
            </w:r>
          </w:p>
        </w:tc>
        <w:tc>
          <w:tcPr>
            <w:tcW w:w="971" w:type="dxa"/>
            <w:tcBorders>
              <w:top w:val="nil"/>
              <w:left w:val="nil"/>
              <w:bottom w:val="nil"/>
              <w:right w:val="nil"/>
            </w:tcBorders>
          </w:tcPr>
          <w:p w14:paraId="3929B72E" w14:textId="5B4BA6CF"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1</w:t>
            </w:r>
          </w:p>
        </w:tc>
        <w:tc>
          <w:tcPr>
            <w:tcW w:w="972" w:type="dxa"/>
            <w:tcBorders>
              <w:top w:val="nil"/>
              <w:left w:val="nil"/>
              <w:bottom w:val="nil"/>
              <w:right w:val="nil"/>
            </w:tcBorders>
          </w:tcPr>
          <w:p w14:paraId="1065373B" w14:textId="5FA40EEA"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5</w:t>
            </w:r>
          </w:p>
        </w:tc>
        <w:tc>
          <w:tcPr>
            <w:tcW w:w="928" w:type="dxa"/>
            <w:tcBorders>
              <w:top w:val="nil"/>
              <w:left w:val="nil"/>
              <w:bottom w:val="nil"/>
              <w:right w:val="nil"/>
            </w:tcBorders>
          </w:tcPr>
          <w:p w14:paraId="16048BE8" w14:textId="40F4DF33" w:rsidR="00CE4D17" w:rsidRPr="002D03D8" w:rsidRDefault="00CE4D17" w:rsidP="00CE4D17">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00" w:type="dxa"/>
            <w:tcBorders>
              <w:top w:val="nil"/>
              <w:left w:val="nil"/>
              <w:bottom w:val="nil"/>
              <w:right w:val="nil"/>
            </w:tcBorders>
          </w:tcPr>
          <w:p w14:paraId="477802F8" w14:textId="26EFFBC5" w:rsidR="00CE4D17" w:rsidRPr="002D03D8" w:rsidRDefault="00CE4D17" w:rsidP="00CE4D17">
            <w:pPr>
              <w:tabs>
                <w:tab w:val="decimal" w:pos="649"/>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72" w:type="dxa"/>
            <w:tcBorders>
              <w:top w:val="nil"/>
              <w:left w:val="nil"/>
              <w:bottom w:val="nil"/>
              <w:right w:val="nil"/>
            </w:tcBorders>
          </w:tcPr>
          <w:p w14:paraId="6216CD11" w14:textId="444820A1"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c>
          <w:tcPr>
            <w:tcW w:w="968" w:type="dxa"/>
            <w:tcBorders>
              <w:top w:val="nil"/>
              <w:left w:val="nil"/>
              <w:bottom w:val="nil"/>
              <w:right w:val="nil"/>
            </w:tcBorders>
          </w:tcPr>
          <w:p w14:paraId="1FC5F160" w14:textId="32160C7B"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w:t>
            </w:r>
          </w:p>
        </w:tc>
      </w:tr>
      <w:tr w:rsidR="00CE4D17" w:rsidRPr="002D03D8" w14:paraId="183A1DE4" w14:textId="77777777" w:rsidTr="008C3232">
        <w:tc>
          <w:tcPr>
            <w:tcW w:w="3543" w:type="dxa"/>
            <w:tcBorders>
              <w:top w:val="nil"/>
              <w:left w:val="nil"/>
              <w:bottom w:val="nil"/>
              <w:right w:val="nil"/>
            </w:tcBorders>
            <w:vAlign w:val="bottom"/>
          </w:tcPr>
          <w:p w14:paraId="5F35F23A" w14:textId="77777777" w:rsidR="00CE4D17" w:rsidRPr="002D03D8" w:rsidRDefault="00CE4D17" w:rsidP="00CE4D17">
            <w:pPr>
              <w:tabs>
                <w:tab w:val="left" w:pos="252"/>
              </w:tabs>
              <w:spacing w:line="240" w:lineRule="exact"/>
              <w:ind w:left="252" w:hanging="251"/>
              <w:rPr>
                <w:rFonts w:ascii="CordiaUPC" w:eastAsia="Times New Roman" w:hAnsi="CordiaUPC" w:cs="CordiaUPC"/>
                <w:sz w:val="26"/>
                <w:szCs w:val="26"/>
                <w:lang w:val="en-US"/>
              </w:rPr>
            </w:pPr>
            <w:r w:rsidRPr="002D03D8">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tcPr>
          <w:p w14:paraId="339A785B" w14:textId="260F14BC" w:rsidR="00CE4D17" w:rsidRPr="002D03D8" w:rsidRDefault="00CE4D17" w:rsidP="00CE4D17">
            <w:pPr>
              <w:tabs>
                <w:tab w:val="decimal" w:pos="702"/>
              </w:tabs>
              <w:spacing w:line="240" w:lineRule="exact"/>
              <w:rPr>
                <w:rFonts w:ascii="CordiaUPC" w:eastAsia="Times New Roman" w:hAnsi="CordiaUPC" w:cs="CordiaUPC"/>
                <w:sz w:val="26"/>
                <w:szCs w:val="26"/>
                <w:cs/>
                <w:lang w:val="en-US" w:bidi="th-TH"/>
              </w:rPr>
            </w:pPr>
            <w:r w:rsidRPr="002D03D8">
              <w:rPr>
                <w:rFonts w:ascii="CordiaUPC" w:hAnsi="CordiaUPC" w:cs="CordiaUPC"/>
                <w:sz w:val="26"/>
                <w:szCs w:val="26"/>
              </w:rPr>
              <w:t>1,220</w:t>
            </w:r>
          </w:p>
        </w:tc>
        <w:tc>
          <w:tcPr>
            <w:tcW w:w="972" w:type="dxa"/>
            <w:tcBorders>
              <w:top w:val="nil"/>
              <w:left w:val="nil"/>
              <w:bottom w:val="nil"/>
              <w:right w:val="nil"/>
            </w:tcBorders>
          </w:tcPr>
          <w:p w14:paraId="48081A5E" w14:textId="7EE838D9"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922</w:t>
            </w:r>
          </w:p>
        </w:tc>
        <w:tc>
          <w:tcPr>
            <w:tcW w:w="928" w:type="dxa"/>
            <w:tcBorders>
              <w:top w:val="nil"/>
              <w:left w:val="nil"/>
              <w:bottom w:val="nil"/>
              <w:right w:val="nil"/>
            </w:tcBorders>
          </w:tcPr>
          <w:p w14:paraId="79E863C8" w14:textId="1C125C39" w:rsidR="00CE4D17" w:rsidRPr="002D03D8" w:rsidRDefault="00CE4D17" w:rsidP="00CE4D17">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533</w:t>
            </w:r>
          </w:p>
        </w:tc>
        <w:tc>
          <w:tcPr>
            <w:tcW w:w="900" w:type="dxa"/>
            <w:tcBorders>
              <w:top w:val="nil"/>
              <w:left w:val="nil"/>
              <w:bottom w:val="nil"/>
              <w:right w:val="nil"/>
            </w:tcBorders>
          </w:tcPr>
          <w:p w14:paraId="6348F57A" w14:textId="57A8A3F9" w:rsidR="00CE4D17" w:rsidRPr="002D03D8" w:rsidRDefault="00CE4D17" w:rsidP="00CE4D17">
            <w:pPr>
              <w:tabs>
                <w:tab w:val="decimal" w:pos="649"/>
              </w:tabs>
              <w:spacing w:line="240" w:lineRule="exact"/>
              <w:rPr>
                <w:rFonts w:ascii="CordiaUPC" w:eastAsia="Times New Roman" w:hAnsi="CordiaUPC" w:cs="CordiaUPC"/>
                <w:sz w:val="26"/>
                <w:szCs w:val="26"/>
                <w:cs/>
                <w:lang w:val="en-US"/>
              </w:rPr>
            </w:pPr>
            <w:r w:rsidRPr="002D03D8">
              <w:rPr>
                <w:rFonts w:ascii="CordiaUPC" w:hAnsi="CordiaUPC" w:cs="CordiaUPC"/>
                <w:sz w:val="26"/>
                <w:szCs w:val="26"/>
              </w:rPr>
              <w:t>192</w:t>
            </w:r>
          </w:p>
        </w:tc>
        <w:tc>
          <w:tcPr>
            <w:tcW w:w="972" w:type="dxa"/>
            <w:tcBorders>
              <w:top w:val="nil"/>
              <w:left w:val="nil"/>
              <w:bottom w:val="nil"/>
              <w:right w:val="nil"/>
            </w:tcBorders>
          </w:tcPr>
          <w:p w14:paraId="00FE330C" w14:textId="639F207D"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286</w:t>
            </w:r>
          </w:p>
        </w:tc>
        <w:tc>
          <w:tcPr>
            <w:tcW w:w="968" w:type="dxa"/>
            <w:tcBorders>
              <w:top w:val="nil"/>
              <w:left w:val="nil"/>
              <w:bottom w:val="nil"/>
              <w:right w:val="nil"/>
            </w:tcBorders>
          </w:tcPr>
          <w:p w14:paraId="32F91227" w14:textId="3BE10005" w:rsidR="00CE4D17" w:rsidRPr="002D03D8" w:rsidRDefault="00CE4D17" w:rsidP="00CE4D17">
            <w:pPr>
              <w:tabs>
                <w:tab w:val="decimal" w:pos="702"/>
              </w:tabs>
              <w:spacing w:line="240" w:lineRule="exact"/>
              <w:rPr>
                <w:rFonts w:ascii="CordiaUPC" w:eastAsia="Times New Roman" w:hAnsi="CordiaUPC" w:cs="CordiaUPC"/>
                <w:sz w:val="26"/>
                <w:szCs w:val="26"/>
                <w:lang w:val="en-US"/>
              </w:rPr>
            </w:pPr>
            <w:r w:rsidRPr="002D03D8">
              <w:rPr>
                <w:rFonts w:ascii="CordiaUPC" w:hAnsi="CordiaUPC" w:cs="CordiaUPC"/>
                <w:sz w:val="26"/>
                <w:szCs w:val="26"/>
              </w:rPr>
              <w:t>288</w:t>
            </w:r>
          </w:p>
        </w:tc>
      </w:tr>
    </w:tbl>
    <w:p w14:paraId="0080188D" w14:textId="2EA1F900" w:rsidR="00A32E75" w:rsidRPr="002D03D8" w:rsidRDefault="00A32E75" w:rsidP="00A32E75">
      <w:pPr>
        <w:spacing w:line="240" w:lineRule="auto"/>
        <w:rPr>
          <w:rFonts w:ascii="CordiaUPC" w:hAnsi="CordiaUPC" w:cs="CordiaUPC"/>
          <w:spacing w:val="2"/>
          <w:sz w:val="26"/>
          <w:szCs w:val="26"/>
        </w:rPr>
      </w:pPr>
    </w:p>
    <w:p w14:paraId="486B9E4D" w14:textId="77777777" w:rsidR="00BB7FF1" w:rsidRPr="002D03D8" w:rsidRDefault="00BB7FF1">
      <w:pPr>
        <w:spacing w:line="240" w:lineRule="auto"/>
        <w:rPr>
          <w:rFonts w:ascii="CordiaUPC" w:hAnsi="CordiaUPC" w:cs="CordiaUPC"/>
          <w:spacing w:val="2"/>
          <w:sz w:val="26"/>
          <w:szCs w:val="26"/>
        </w:rPr>
      </w:pPr>
      <w:r w:rsidRPr="002D03D8">
        <w:rPr>
          <w:rFonts w:ascii="CordiaUPC" w:hAnsi="CordiaUPC" w:cs="CordiaUPC"/>
          <w:spacing w:val="2"/>
          <w:sz w:val="26"/>
          <w:szCs w:val="26"/>
        </w:rPr>
        <w:br w:type="page"/>
      </w:r>
    </w:p>
    <w:p w14:paraId="4D3A8458" w14:textId="3C51C3E3" w:rsidR="00A32E75" w:rsidRPr="002D03D8" w:rsidRDefault="00A32E75" w:rsidP="00A32E75">
      <w:pPr>
        <w:spacing w:line="240" w:lineRule="exact"/>
        <w:ind w:left="567"/>
        <w:jc w:val="thaiDistribute"/>
        <w:rPr>
          <w:rFonts w:ascii="CordiaUPC" w:hAnsi="CordiaUPC" w:cs="CordiaUPC"/>
          <w:spacing w:val="2"/>
          <w:sz w:val="26"/>
          <w:szCs w:val="26"/>
        </w:rPr>
      </w:pPr>
      <w:r w:rsidRPr="002D03D8">
        <w:rPr>
          <w:rFonts w:ascii="CordiaUPC" w:hAnsi="CordiaUPC" w:cs="CordiaUPC"/>
          <w:spacing w:val="2"/>
          <w:sz w:val="26"/>
          <w:szCs w:val="26"/>
        </w:rPr>
        <w:lastRenderedPageBreak/>
        <w:t xml:space="preserve">During the nine-month period ended 30 </w:t>
      </w:r>
      <w:r w:rsidRPr="002D03D8">
        <w:rPr>
          <w:rFonts w:ascii="CordiaUPC" w:eastAsia="Times New Roman" w:hAnsi="CordiaUPC" w:cs="CordiaUPC"/>
          <w:sz w:val="26"/>
          <w:szCs w:val="26"/>
          <w:lang w:bidi="th-TH"/>
        </w:rPr>
        <w:t>September</w:t>
      </w:r>
      <w:r w:rsidRPr="002D03D8">
        <w:rPr>
          <w:rFonts w:ascii="CordiaUPC" w:hAnsi="CordiaUPC" w:cs="CordiaUPC" w:hint="cs"/>
          <w:sz w:val="26"/>
          <w:szCs w:val="26"/>
        </w:rPr>
        <w:t xml:space="preserve"> </w:t>
      </w:r>
      <w:r w:rsidRPr="002D03D8">
        <w:rPr>
          <w:rFonts w:ascii="CordiaUPC" w:hAnsi="CordiaUPC" w:cs="CordiaUPC"/>
          <w:spacing w:val="2"/>
          <w:sz w:val="26"/>
          <w:szCs w:val="26"/>
        </w:rPr>
        <w:t>202</w:t>
      </w:r>
      <w:r w:rsidR="00CE4D17" w:rsidRPr="002D03D8">
        <w:rPr>
          <w:rFonts w:ascii="CordiaUPC" w:hAnsi="CordiaUPC" w:cs="CordiaUPC"/>
          <w:spacing w:val="2"/>
          <w:sz w:val="26"/>
          <w:szCs w:val="26"/>
        </w:rPr>
        <w:t>5</w:t>
      </w:r>
      <w:r w:rsidRPr="002D03D8">
        <w:rPr>
          <w:rFonts w:ascii="CordiaUPC" w:hAnsi="CordiaUPC" w:cs="CordiaUPC"/>
          <w:spacing w:val="2"/>
          <w:sz w:val="26"/>
          <w:szCs w:val="26"/>
        </w:rPr>
        <w:t xml:space="preserve"> and 202</w:t>
      </w:r>
      <w:r w:rsidR="00CE4D17" w:rsidRPr="002D03D8">
        <w:rPr>
          <w:rFonts w:ascii="CordiaUPC" w:hAnsi="CordiaUPC" w:cs="CordiaUPC"/>
          <w:spacing w:val="2"/>
          <w:sz w:val="26"/>
          <w:szCs w:val="26"/>
        </w:rPr>
        <w:t>4</w:t>
      </w:r>
      <w:r w:rsidRPr="002D03D8">
        <w:rPr>
          <w:rFonts w:ascii="CordiaUPC" w:hAnsi="CordiaUPC" w:cs="CordiaUPC"/>
          <w:spacing w:val="2"/>
          <w:sz w:val="26"/>
          <w:szCs w:val="26"/>
        </w:rPr>
        <w:t xml:space="preserve">, the Bank sold written-off non-performing loans to a subsidiary at selling price of Baht </w:t>
      </w:r>
      <w:r w:rsidR="00A46E78" w:rsidRPr="002D03D8">
        <w:rPr>
          <w:rFonts w:ascii="CordiaUPC" w:eastAsia="AngsanaNew" w:hAnsi="CordiaUPC" w:cs="CordiaUPC"/>
          <w:sz w:val="26"/>
          <w:szCs w:val="26"/>
          <w:lang w:val="en-US" w:eastAsia="en-GB" w:bidi="th-TH"/>
        </w:rPr>
        <w:t>24</w:t>
      </w:r>
      <w:r w:rsidRPr="002D03D8">
        <w:rPr>
          <w:rFonts w:ascii="CordiaUPC" w:hAnsi="CordiaUPC" w:cs="CordiaUPC"/>
          <w:spacing w:val="2"/>
          <w:sz w:val="26"/>
          <w:szCs w:val="26"/>
        </w:rPr>
        <w:t xml:space="preserve"> million and</w:t>
      </w:r>
      <w:r w:rsidRPr="002D03D8">
        <w:rPr>
          <w:rFonts w:ascii="CordiaUPC" w:hAnsi="CordiaUPC" w:cs="CordiaUPC" w:hint="cs"/>
          <w:spacing w:val="2"/>
          <w:sz w:val="26"/>
          <w:szCs w:val="26"/>
          <w:cs/>
          <w:lang w:bidi="th-TH"/>
        </w:rPr>
        <w:t xml:space="preserve"> </w:t>
      </w:r>
      <w:r w:rsidRPr="002D03D8">
        <w:rPr>
          <w:rFonts w:ascii="CordiaUPC" w:hAnsi="CordiaUPC" w:cs="CordiaUPC"/>
          <w:spacing w:val="2"/>
          <w:sz w:val="26"/>
          <w:szCs w:val="26"/>
          <w:lang w:val="en-US" w:bidi="th-TH"/>
        </w:rPr>
        <w:t xml:space="preserve">Baht </w:t>
      </w:r>
      <w:r w:rsidR="00CE4D17" w:rsidRPr="002D03D8">
        <w:rPr>
          <w:rFonts w:ascii="CordiaUPC" w:eastAsia="AngsanaNew" w:hAnsi="CordiaUPC" w:cs="CordiaUPC"/>
          <w:sz w:val="26"/>
          <w:szCs w:val="26"/>
          <w:lang w:eastAsia="en-GB"/>
        </w:rPr>
        <w:t>53</w:t>
      </w:r>
      <w:r w:rsidRPr="002D03D8">
        <w:rPr>
          <w:rFonts w:ascii="CordiaUPC" w:hAnsi="CordiaUPC" w:cs="CordiaUPC"/>
          <w:spacing w:val="2"/>
          <w:sz w:val="26"/>
          <w:szCs w:val="26"/>
        </w:rPr>
        <w:t xml:space="preserve"> million which presented as a deduction from “Expected credit loss” in the Bank’s statements of profit or loss and other comprehensive income for the nine-month period ended 30 </w:t>
      </w:r>
      <w:r w:rsidRPr="002D03D8">
        <w:rPr>
          <w:rFonts w:ascii="CordiaUPC" w:eastAsia="Times New Roman" w:hAnsi="CordiaUPC" w:cs="CordiaUPC"/>
          <w:sz w:val="26"/>
          <w:szCs w:val="26"/>
          <w:lang w:bidi="th-TH"/>
        </w:rPr>
        <w:t>September</w:t>
      </w:r>
      <w:r w:rsidRPr="002D03D8">
        <w:rPr>
          <w:rFonts w:ascii="CordiaUPC" w:hAnsi="CordiaUPC" w:cs="CordiaUPC" w:hint="cs"/>
          <w:sz w:val="26"/>
          <w:szCs w:val="26"/>
        </w:rPr>
        <w:t xml:space="preserve"> </w:t>
      </w:r>
      <w:r w:rsidRPr="002D03D8">
        <w:rPr>
          <w:rFonts w:ascii="CordiaUPC" w:hAnsi="CordiaUPC" w:cs="CordiaUPC"/>
          <w:spacing w:val="2"/>
          <w:sz w:val="26"/>
          <w:szCs w:val="26"/>
        </w:rPr>
        <w:t>202</w:t>
      </w:r>
      <w:r w:rsidR="00CE4D17" w:rsidRPr="002D03D8">
        <w:rPr>
          <w:rFonts w:ascii="CordiaUPC" w:hAnsi="CordiaUPC" w:cs="CordiaUPC"/>
          <w:spacing w:val="2"/>
          <w:sz w:val="26"/>
          <w:szCs w:val="26"/>
        </w:rPr>
        <w:t>5</w:t>
      </w:r>
      <w:r w:rsidRPr="002D03D8">
        <w:rPr>
          <w:rFonts w:ascii="CordiaUPC" w:hAnsi="CordiaUPC" w:cs="CordiaUPC"/>
          <w:spacing w:val="2"/>
          <w:sz w:val="26"/>
          <w:szCs w:val="26"/>
        </w:rPr>
        <w:t xml:space="preserve"> and 202</w:t>
      </w:r>
      <w:r w:rsidR="00CE4D17" w:rsidRPr="002D03D8">
        <w:rPr>
          <w:rFonts w:ascii="CordiaUPC" w:hAnsi="CordiaUPC" w:cs="CordiaUPC"/>
          <w:spacing w:val="2"/>
          <w:sz w:val="26"/>
          <w:szCs w:val="26"/>
        </w:rPr>
        <w:t>4</w:t>
      </w:r>
      <w:r w:rsidRPr="002D03D8">
        <w:rPr>
          <w:rFonts w:ascii="CordiaUPC" w:hAnsi="CordiaUPC" w:cs="CordiaUPC"/>
          <w:spacing w:val="2"/>
          <w:sz w:val="26"/>
          <w:szCs w:val="26"/>
        </w:rPr>
        <w:t>, respectively.</w:t>
      </w:r>
    </w:p>
    <w:p w14:paraId="58F3FF1E" w14:textId="77777777" w:rsidR="00A32E75" w:rsidRPr="002D03D8" w:rsidRDefault="00A32E75" w:rsidP="00A32E75">
      <w:pPr>
        <w:spacing w:line="240" w:lineRule="exact"/>
        <w:ind w:left="567"/>
        <w:jc w:val="thaiDistribute"/>
        <w:rPr>
          <w:rFonts w:ascii="CordiaUPC" w:hAnsi="CordiaUPC" w:cs="CordiaUPC"/>
          <w:spacing w:val="2"/>
          <w:sz w:val="26"/>
          <w:szCs w:val="26"/>
        </w:rPr>
      </w:pPr>
    </w:p>
    <w:p w14:paraId="238F191D" w14:textId="679BE6B6" w:rsidR="00A32E75" w:rsidRPr="002D03D8" w:rsidRDefault="00A32E75" w:rsidP="00A32E75">
      <w:pPr>
        <w:spacing w:line="240" w:lineRule="exact"/>
        <w:ind w:left="567"/>
        <w:jc w:val="thaiDistribute"/>
        <w:rPr>
          <w:rFonts w:ascii="CordiaUPC" w:hAnsi="CordiaUPC" w:cs="CordiaUPC"/>
          <w:spacing w:val="2"/>
          <w:sz w:val="26"/>
          <w:szCs w:val="26"/>
        </w:rPr>
      </w:pPr>
      <w:r w:rsidRPr="002D03D8">
        <w:rPr>
          <w:rFonts w:ascii="CordiaUPC" w:hAnsi="CordiaUPC" w:cs="CordiaUPC"/>
          <w:spacing w:val="2"/>
          <w:sz w:val="26"/>
          <w:szCs w:val="26"/>
        </w:rPr>
        <w:t xml:space="preserve">During the nine-month period ended 30 </w:t>
      </w:r>
      <w:r w:rsidRPr="002D03D8">
        <w:rPr>
          <w:rFonts w:ascii="CordiaUPC" w:eastAsia="Times New Roman" w:hAnsi="CordiaUPC" w:cs="CordiaUPC"/>
          <w:sz w:val="26"/>
          <w:szCs w:val="26"/>
          <w:lang w:bidi="th-TH"/>
        </w:rPr>
        <w:t>September</w:t>
      </w:r>
      <w:r w:rsidRPr="002D03D8">
        <w:rPr>
          <w:rFonts w:ascii="CordiaUPC" w:hAnsi="CordiaUPC" w:cs="CordiaUPC" w:hint="cs"/>
          <w:sz w:val="26"/>
          <w:szCs w:val="26"/>
        </w:rPr>
        <w:t xml:space="preserve"> </w:t>
      </w:r>
      <w:r w:rsidRPr="002D03D8">
        <w:rPr>
          <w:rFonts w:ascii="CordiaUPC" w:hAnsi="CordiaUPC" w:cs="CordiaUPC"/>
          <w:spacing w:val="2"/>
          <w:sz w:val="26"/>
          <w:szCs w:val="26"/>
        </w:rPr>
        <w:t>202</w:t>
      </w:r>
      <w:r w:rsidR="00CE4D17" w:rsidRPr="002D03D8">
        <w:rPr>
          <w:rFonts w:ascii="CordiaUPC" w:hAnsi="CordiaUPC" w:cs="CordiaUPC"/>
          <w:spacing w:val="2"/>
          <w:sz w:val="26"/>
          <w:szCs w:val="26"/>
        </w:rPr>
        <w:t>5</w:t>
      </w:r>
      <w:r w:rsidRPr="002D03D8">
        <w:rPr>
          <w:rFonts w:ascii="CordiaUPC" w:hAnsi="CordiaUPC" w:cs="CordiaUPC"/>
          <w:spacing w:val="2"/>
          <w:sz w:val="26"/>
          <w:szCs w:val="26"/>
        </w:rPr>
        <w:t xml:space="preserve"> and 202</w:t>
      </w:r>
      <w:r w:rsidR="00CE4D17" w:rsidRPr="002D03D8">
        <w:rPr>
          <w:rFonts w:ascii="CordiaUPC" w:hAnsi="CordiaUPC" w:cs="CordiaUPC"/>
          <w:spacing w:val="2"/>
          <w:sz w:val="26"/>
          <w:szCs w:val="26"/>
        </w:rPr>
        <w:t>4</w:t>
      </w:r>
      <w:r w:rsidRPr="002D03D8">
        <w:rPr>
          <w:rFonts w:ascii="CordiaUPC" w:hAnsi="CordiaUPC" w:cs="CordiaUPC"/>
          <w:spacing w:val="2"/>
          <w:sz w:val="26"/>
          <w:szCs w:val="26"/>
        </w:rPr>
        <w:t xml:space="preserve">, the Bank sold non-performing loans, with principal totalling approximately Baht </w:t>
      </w:r>
      <w:r w:rsidR="00A46E78" w:rsidRPr="002D03D8">
        <w:rPr>
          <w:rFonts w:ascii="CordiaUPC" w:eastAsia="AngsanaNew" w:hAnsi="CordiaUPC" w:cs="CordiaUPC"/>
          <w:sz w:val="26"/>
          <w:szCs w:val="26"/>
          <w:lang w:eastAsia="en-GB"/>
        </w:rPr>
        <w:t>967</w:t>
      </w:r>
      <w:r w:rsidRPr="002D03D8">
        <w:rPr>
          <w:rFonts w:ascii="CordiaUPC" w:hAnsi="CordiaUPC" w:cs="CordiaUPC"/>
          <w:spacing w:val="2"/>
          <w:sz w:val="26"/>
          <w:szCs w:val="26"/>
        </w:rPr>
        <w:t xml:space="preserve"> million and Baht </w:t>
      </w:r>
      <w:r w:rsidR="00CE4D17" w:rsidRPr="002D03D8">
        <w:rPr>
          <w:rFonts w:ascii="CordiaUPC" w:eastAsia="AngsanaNew" w:hAnsi="CordiaUPC" w:cs="CordiaUPC"/>
          <w:sz w:val="26"/>
          <w:szCs w:val="26"/>
          <w:lang w:eastAsia="en-GB"/>
        </w:rPr>
        <w:t>1,078</w:t>
      </w:r>
      <w:r w:rsidR="00CE4D17" w:rsidRPr="002D03D8">
        <w:rPr>
          <w:rFonts w:ascii="CordiaUPC" w:hAnsi="CordiaUPC" w:cs="CordiaUPC"/>
          <w:spacing w:val="2"/>
          <w:sz w:val="26"/>
          <w:szCs w:val="26"/>
        </w:rPr>
        <w:t xml:space="preserve"> </w:t>
      </w:r>
      <w:r w:rsidRPr="002D03D8">
        <w:rPr>
          <w:rFonts w:ascii="CordiaUPC" w:hAnsi="CordiaUPC" w:cs="CordiaUPC"/>
          <w:spacing w:val="2"/>
          <w:sz w:val="26"/>
          <w:szCs w:val="26"/>
        </w:rPr>
        <w:t xml:space="preserve">million to a subsidiary, respectively. The selling price in lower and excess of the carrying amount of those non-performing loans were presented as “Expected credit loss” and presented as a deduction from “Expected credit loss” in the Bank’s statements of profit or loss and other comprehensive income for the nine-month period ended 30 </w:t>
      </w:r>
      <w:r w:rsidRPr="002D03D8">
        <w:rPr>
          <w:rFonts w:ascii="CordiaUPC" w:eastAsia="Times New Roman" w:hAnsi="CordiaUPC" w:cs="CordiaUPC"/>
          <w:sz w:val="26"/>
          <w:szCs w:val="26"/>
          <w:lang w:bidi="th-TH"/>
        </w:rPr>
        <w:t>September</w:t>
      </w:r>
      <w:r w:rsidRPr="002D03D8">
        <w:rPr>
          <w:rFonts w:ascii="CordiaUPC" w:hAnsi="CordiaUPC" w:cs="CordiaUPC"/>
          <w:spacing w:val="2"/>
          <w:sz w:val="26"/>
          <w:szCs w:val="26"/>
        </w:rPr>
        <w:t xml:space="preserve"> 202</w:t>
      </w:r>
      <w:r w:rsidR="00CE4D17" w:rsidRPr="002D03D8">
        <w:rPr>
          <w:rFonts w:ascii="CordiaUPC" w:hAnsi="CordiaUPC" w:cs="CordiaUPC"/>
          <w:spacing w:val="2"/>
          <w:sz w:val="26"/>
          <w:szCs w:val="26"/>
        </w:rPr>
        <w:t>5</w:t>
      </w:r>
      <w:r w:rsidRPr="002D03D8">
        <w:rPr>
          <w:rFonts w:ascii="CordiaUPC" w:hAnsi="CordiaUPC" w:cs="CordiaUPC"/>
          <w:spacing w:val="2"/>
          <w:sz w:val="26"/>
          <w:szCs w:val="26"/>
        </w:rPr>
        <w:t xml:space="preserve"> and 202</w:t>
      </w:r>
      <w:r w:rsidR="00CE4D17" w:rsidRPr="002D03D8">
        <w:rPr>
          <w:rFonts w:ascii="CordiaUPC" w:hAnsi="CordiaUPC" w:cs="CordiaUPC"/>
          <w:spacing w:val="2"/>
          <w:sz w:val="26"/>
          <w:szCs w:val="26"/>
        </w:rPr>
        <w:t>4</w:t>
      </w:r>
      <w:r w:rsidRPr="002D03D8">
        <w:rPr>
          <w:rFonts w:ascii="CordiaUPC" w:hAnsi="CordiaUPC" w:cs="CordiaUPC"/>
          <w:spacing w:val="2"/>
          <w:sz w:val="26"/>
          <w:szCs w:val="26"/>
        </w:rPr>
        <w:t>, respectively.</w:t>
      </w:r>
    </w:p>
    <w:p w14:paraId="18409B25" w14:textId="77777777" w:rsidR="00D63DA8" w:rsidRPr="002D03D8" w:rsidRDefault="00D63DA8" w:rsidP="00D63DA8">
      <w:pPr>
        <w:spacing w:line="240" w:lineRule="exact"/>
        <w:jc w:val="thaiDistribute"/>
        <w:rPr>
          <w:rFonts w:ascii="CordiaUPC" w:hAnsi="CordiaUPC" w:cs="CordiaUPC"/>
          <w:b/>
          <w:bCs/>
          <w:strike/>
          <w:sz w:val="26"/>
          <w:szCs w:val="26"/>
          <w:cs/>
          <w:lang w:bidi="th-TH"/>
        </w:rPr>
      </w:pPr>
    </w:p>
    <w:p w14:paraId="46C73F0B" w14:textId="6FB0B677" w:rsidR="00D63DA8" w:rsidRPr="002D03D8" w:rsidRDefault="00D63DA8" w:rsidP="00D63DA8">
      <w:pPr>
        <w:spacing w:line="240" w:lineRule="exact"/>
        <w:ind w:left="567" w:hanging="567"/>
        <w:jc w:val="thaiDistribute"/>
        <w:rPr>
          <w:rFonts w:ascii="CordiaUPC" w:hAnsi="CordiaUPC" w:cs="CordiaUPC"/>
          <w:b/>
          <w:bCs/>
          <w:sz w:val="26"/>
          <w:szCs w:val="26"/>
        </w:rPr>
      </w:pPr>
      <w:r w:rsidRPr="002D03D8">
        <w:rPr>
          <w:rFonts w:ascii="CordiaUPC" w:hAnsi="CordiaUPC" w:cs="CordiaUPC"/>
          <w:b/>
          <w:bCs/>
          <w:sz w:val="26"/>
          <w:szCs w:val="26"/>
        </w:rPr>
        <w:t>1</w:t>
      </w:r>
      <w:r w:rsidR="00804E90" w:rsidRPr="002D03D8">
        <w:rPr>
          <w:rFonts w:ascii="CordiaUPC" w:hAnsi="CordiaUPC" w:cs="CordiaUPC"/>
          <w:b/>
          <w:bCs/>
          <w:sz w:val="26"/>
          <w:szCs w:val="26"/>
        </w:rPr>
        <w:t>4</w:t>
      </w:r>
      <w:r w:rsidRPr="002D03D8">
        <w:rPr>
          <w:rFonts w:ascii="CordiaUPC" w:hAnsi="CordiaUPC" w:cs="CordiaUPC" w:hint="cs"/>
          <w:b/>
          <w:bCs/>
          <w:sz w:val="26"/>
          <w:szCs w:val="26"/>
        </w:rPr>
        <w:t>.2</w:t>
      </w:r>
      <w:r w:rsidRPr="002D03D8">
        <w:rPr>
          <w:rFonts w:ascii="CordiaUPC" w:hAnsi="CordiaUPC" w:cs="CordiaUPC" w:hint="cs"/>
          <w:b/>
          <w:bCs/>
          <w:sz w:val="26"/>
          <w:szCs w:val="26"/>
        </w:rPr>
        <w:tab/>
        <w:t xml:space="preserve">Outstanding balances with related parties </w:t>
      </w:r>
    </w:p>
    <w:p w14:paraId="64CA5D23" w14:textId="77777777" w:rsidR="00D63DA8" w:rsidRPr="002D03D8" w:rsidRDefault="00D63DA8" w:rsidP="00D63DA8">
      <w:pPr>
        <w:spacing w:line="240" w:lineRule="exact"/>
        <w:ind w:left="540"/>
        <w:jc w:val="both"/>
        <w:rPr>
          <w:rFonts w:ascii="CordiaUPC" w:hAnsi="CordiaUPC" w:cs="CordiaUPC"/>
          <w:sz w:val="26"/>
          <w:szCs w:val="26"/>
          <w:cs/>
          <w:lang w:bidi="th-TH"/>
        </w:rPr>
      </w:pPr>
    </w:p>
    <w:p w14:paraId="4264073E" w14:textId="1E51F4C8" w:rsidR="00D63DA8" w:rsidRPr="002D03D8" w:rsidRDefault="00D63DA8" w:rsidP="00D63DA8">
      <w:pPr>
        <w:spacing w:line="240" w:lineRule="exact"/>
        <w:ind w:left="567"/>
        <w:jc w:val="thaiDistribute"/>
        <w:rPr>
          <w:rFonts w:ascii="CordiaUPC" w:hAnsi="CordiaUPC" w:cs="CordiaUPC"/>
          <w:sz w:val="26"/>
          <w:szCs w:val="26"/>
        </w:rPr>
      </w:pPr>
      <w:r w:rsidRPr="002D03D8">
        <w:rPr>
          <w:rFonts w:ascii="CordiaUPC" w:hAnsi="CordiaUPC" w:cs="CordiaUPC" w:hint="cs"/>
          <w:sz w:val="26"/>
          <w:szCs w:val="26"/>
        </w:rPr>
        <w:t xml:space="preserve">As </w:t>
      </w:r>
      <w:proofErr w:type="gramStart"/>
      <w:r w:rsidRPr="002D03D8">
        <w:rPr>
          <w:rFonts w:ascii="CordiaUPC" w:hAnsi="CordiaUPC" w:cs="CordiaUPC" w:hint="cs"/>
          <w:sz w:val="26"/>
          <w:szCs w:val="26"/>
        </w:rPr>
        <w:t>at</w:t>
      </w:r>
      <w:proofErr w:type="gramEnd"/>
      <w:r w:rsidRPr="002D03D8">
        <w:rPr>
          <w:rFonts w:ascii="CordiaUPC" w:hAnsi="CordiaUPC" w:cs="CordiaUPC" w:hint="cs"/>
          <w:sz w:val="26"/>
          <w:szCs w:val="26"/>
        </w:rPr>
        <w:t xml:space="preserve"> </w:t>
      </w:r>
      <w:r w:rsidR="00A62986" w:rsidRPr="002D03D8">
        <w:rPr>
          <w:rFonts w:ascii="CordiaUPC" w:hAnsi="CordiaUPC" w:cs="CordiaUPC"/>
          <w:spacing w:val="2"/>
          <w:sz w:val="26"/>
          <w:szCs w:val="26"/>
        </w:rPr>
        <w:t xml:space="preserve">30 </w:t>
      </w:r>
      <w:r w:rsidR="00A62986" w:rsidRPr="002D03D8">
        <w:rPr>
          <w:rFonts w:ascii="CordiaUPC" w:eastAsia="Times New Roman" w:hAnsi="CordiaUPC" w:cs="CordiaUPC"/>
          <w:sz w:val="26"/>
          <w:szCs w:val="26"/>
          <w:lang w:bidi="th-TH"/>
        </w:rPr>
        <w:t>September</w:t>
      </w:r>
      <w:r w:rsidR="00A62986" w:rsidRPr="002D03D8">
        <w:rPr>
          <w:rFonts w:ascii="CordiaUPC" w:hAnsi="CordiaUPC" w:cs="CordiaUPC" w:hint="cs"/>
          <w:sz w:val="26"/>
          <w:szCs w:val="26"/>
        </w:rPr>
        <w:t xml:space="preserve"> </w:t>
      </w:r>
      <w:r w:rsidRPr="002D03D8">
        <w:rPr>
          <w:rFonts w:ascii="CordiaUPC" w:hAnsi="CordiaUPC" w:cs="CordiaUPC"/>
          <w:spacing w:val="2"/>
          <w:sz w:val="26"/>
          <w:szCs w:val="26"/>
        </w:rPr>
        <w:t xml:space="preserve">2025 and 31 December </w:t>
      </w:r>
      <w:r w:rsidRPr="002D03D8">
        <w:rPr>
          <w:rFonts w:ascii="CordiaUPC" w:eastAsia="Times New Roman" w:hAnsi="CordiaUPC" w:cs="CordiaUPC"/>
          <w:sz w:val="26"/>
          <w:szCs w:val="26"/>
          <w:lang w:bidi="th-TH"/>
        </w:rPr>
        <w:t>2024</w:t>
      </w:r>
      <w:r w:rsidRPr="002D03D8">
        <w:rPr>
          <w:rFonts w:ascii="CordiaUPC" w:hAnsi="CordiaUPC" w:cs="CordiaUPC" w:hint="cs"/>
          <w:sz w:val="26"/>
          <w:szCs w:val="26"/>
        </w:rPr>
        <w:t>, significant outstanding balances with related persons or parties were as follows:</w:t>
      </w:r>
    </w:p>
    <w:p w14:paraId="1276B536" w14:textId="77777777" w:rsidR="00D63DA8" w:rsidRPr="002D03D8" w:rsidRDefault="00D63DA8" w:rsidP="00D63DA8">
      <w:pPr>
        <w:spacing w:line="240" w:lineRule="exact"/>
        <w:ind w:left="567" w:right="88" w:hanging="567"/>
        <w:jc w:val="thaiDistribute"/>
        <w:rPr>
          <w:rFonts w:ascii="CordiaUPC" w:hAnsi="CordiaUPC" w:cs="CordiaUPC"/>
          <w:sz w:val="26"/>
          <w:szCs w:val="26"/>
          <w:lang w:val="en-US"/>
        </w:rPr>
      </w:pPr>
    </w:p>
    <w:p w14:paraId="6F128A5E" w14:textId="77236813" w:rsidR="00D63DA8" w:rsidRPr="002D03D8" w:rsidRDefault="00D63DA8" w:rsidP="00D63DA8">
      <w:pPr>
        <w:spacing w:line="240" w:lineRule="exact"/>
        <w:ind w:left="567" w:right="88" w:hanging="567"/>
        <w:jc w:val="thaiDistribute"/>
        <w:rPr>
          <w:rFonts w:ascii="CordiaUPC" w:hAnsi="CordiaUPC" w:cs="CordiaUPC"/>
          <w:sz w:val="26"/>
          <w:szCs w:val="26"/>
          <w:lang w:val="en-US"/>
        </w:rPr>
      </w:pPr>
      <w:r w:rsidRPr="002D03D8">
        <w:rPr>
          <w:rFonts w:ascii="CordiaUPC" w:hAnsi="CordiaUPC" w:cs="CordiaUPC"/>
          <w:sz w:val="26"/>
          <w:szCs w:val="26"/>
          <w:lang w:val="en-US"/>
        </w:rPr>
        <w:t>1</w:t>
      </w:r>
      <w:r w:rsidR="00804E90" w:rsidRPr="002D03D8">
        <w:rPr>
          <w:rFonts w:ascii="CordiaUPC" w:hAnsi="CordiaUPC" w:cs="CordiaUPC"/>
          <w:sz w:val="26"/>
          <w:szCs w:val="26"/>
          <w:lang w:val="en-US"/>
        </w:rPr>
        <w:t>4</w:t>
      </w:r>
      <w:r w:rsidRPr="002D03D8">
        <w:rPr>
          <w:rFonts w:ascii="CordiaUPC" w:hAnsi="CordiaUPC" w:cs="CordiaUPC" w:hint="cs"/>
          <w:sz w:val="26"/>
          <w:szCs w:val="26"/>
          <w:lang w:val="en-US"/>
        </w:rPr>
        <w:t>.2.1</w:t>
      </w:r>
      <w:r w:rsidRPr="002D03D8">
        <w:rPr>
          <w:rFonts w:ascii="CordiaUPC" w:hAnsi="CordiaUPC" w:cs="CordiaUPC" w:hint="cs"/>
          <w:sz w:val="26"/>
          <w:szCs w:val="26"/>
          <w:lang w:val="en-US"/>
        </w:rPr>
        <w:tab/>
        <w:t xml:space="preserve">Significant balances between the Bank and its subsidiaries and their major shareholders as </w:t>
      </w:r>
      <w:proofErr w:type="gramStart"/>
      <w:r w:rsidRPr="002D03D8">
        <w:rPr>
          <w:rFonts w:ascii="CordiaUPC" w:hAnsi="CordiaUPC" w:cs="CordiaUPC" w:hint="cs"/>
          <w:sz w:val="26"/>
          <w:szCs w:val="26"/>
          <w:lang w:val="en-US"/>
        </w:rPr>
        <w:t>at</w:t>
      </w:r>
      <w:proofErr w:type="gramEnd"/>
      <w:r w:rsidRPr="002D03D8">
        <w:rPr>
          <w:rFonts w:ascii="CordiaUPC" w:hAnsi="CordiaUPC" w:cs="CordiaUPC" w:hint="cs"/>
          <w:sz w:val="26"/>
          <w:szCs w:val="26"/>
          <w:lang w:val="en-US"/>
        </w:rPr>
        <w:t xml:space="preserve"> </w:t>
      </w:r>
      <w:r w:rsidR="00A62986" w:rsidRPr="002D03D8">
        <w:rPr>
          <w:rFonts w:ascii="CordiaUPC" w:hAnsi="CordiaUPC" w:cs="CordiaUPC"/>
          <w:spacing w:val="2"/>
          <w:sz w:val="26"/>
          <w:szCs w:val="26"/>
        </w:rPr>
        <w:t xml:space="preserve">30 </w:t>
      </w:r>
      <w:r w:rsidR="00A62986" w:rsidRPr="002D03D8">
        <w:rPr>
          <w:rFonts w:ascii="CordiaUPC" w:eastAsia="Times New Roman" w:hAnsi="CordiaUPC" w:cs="CordiaUPC"/>
          <w:sz w:val="26"/>
          <w:szCs w:val="26"/>
          <w:lang w:bidi="th-TH"/>
        </w:rPr>
        <w:t>September</w:t>
      </w:r>
      <w:r w:rsidR="00A62986" w:rsidRPr="002D03D8">
        <w:rPr>
          <w:rFonts w:ascii="CordiaUPC" w:hAnsi="CordiaUPC" w:cs="CordiaUPC" w:hint="cs"/>
          <w:sz w:val="26"/>
          <w:szCs w:val="26"/>
        </w:rPr>
        <w:t xml:space="preserve"> </w:t>
      </w:r>
      <w:r w:rsidRPr="002D03D8">
        <w:rPr>
          <w:rFonts w:ascii="CordiaUPC" w:hAnsi="CordiaUPC" w:cs="CordiaUPC"/>
          <w:sz w:val="26"/>
          <w:szCs w:val="26"/>
          <w:lang w:val="en-US"/>
        </w:rPr>
        <w:t>2025</w:t>
      </w:r>
      <w:r w:rsidRPr="002D03D8">
        <w:rPr>
          <w:rFonts w:ascii="CordiaUPC" w:hAnsi="CordiaUPC" w:cs="CordiaUPC" w:hint="cs"/>
          <w:sz w:val="26"/>
          <w:szCs w:val="26"/>
          <w:cs/>
          <w:lang w:val="en-US" w:bidi="th-TH"/>
        </w:rPr>
        <w:t xml:space="preserve"> </w:t>
      </w:r>
      <w:r w:rsidRPr="002D03D8">
        <w:rPr>
          <w:rFonts w:ascii="CordiaUPC" w:hAnsi="CordiaUPC" w:cs="CordiaUPC"/>
          <w:sz w:val="26"/>
          <w:szCs w:val="26"/>
          <w:lang w:val="en-US"/>
        </w:rPr>
        <w:t xml:space="preserve">and </w:t>
      </w:r>
      <w:r w:rsidRPr="002D03D8">
        <w:rPr>
          <w:rFonts w:ascii="CordiaUPC" w:hAnsi="CordiaUPC" w:cs="CordiaUPC"/>
          <w:sz w:val="26"/>
          <w:szCs w:val="26"/>
          <w:lang w:val="en-US"/>
        </w:rPr>
        <w:br/>
        <w:t xml:space="preserve">31 December 2024 </w:t>
      </w:r>
      <w:r w:rsidRPr="002D03D8">
        <w:rPr>
          <w:rFonts w:ascii="CordiaUPC" w:hAnsi="CordiaUPC" w:cs="CordiaUPC" w:hint="cs"/>
          <w:sz w:val="26"/>
          <w:szCs w:val="26"/>
          <w:lang w:val="en-US"/>
        </w:rPr>
        <w:t>were as follows:</w:t>
      </w:r>
    </w:p>
    <w:p w14:paraId="3553295E" w14:textId="77777777" w:rsidR="00D63DA8" w:rsidRPr="002D03D8" w:rsidRDefault="00D63DA8" w:rsidP="00D63DA8">
      <w:pPr>
        <w:spacing w:line="240" w:lineRule="exact"/>
        <w:ind w:left="567" w:right="88" w:hanging="567"/>
        <w:jc w:val="thaiDistribute"/>
        <w:rPr>
          <w:rFonts w:ascii="CordiaUPC" w:hAnsi="CordiaUPC" w:cs="CordiaUPC"/>
          <w:sz w:val="26"/>
          <w:szCs w:val="26"/>
          <w:lang w:val="en-US"/>
        </w:rPr>
      </w:pPr>
    </w:p>
    <w:tbl>
      <w:tblPr>
        <w:tblW w:w="9294" w:type="dxa"/>
        <w:tblInd w:w="420" w:type="dxa"/>
        <w:tblLayout w:type="fixed"/>
        <w:tblLook w:val="01E0" w:firstRow="1" w:lastRow="1" w:firstColumn="1" w:lastColumn="1" w:noHBand="0" w:noVBand="0"/>
      </w:tblPr>
      <w:tblGrid>
        <w:gridCol w:w="3822"/>
        <w:gridCol w:w="1422"/>
        <w:gridCol w:w="1278"/>
        <w:gridCol w:w="1422"/>
        <w:gridCol w:w="1350"/>
      </w:tblGrid>
      <w:tr w:rsidR="00D63DA8" w:rsidRPr="002D03D8" w14:paraId="22D59495" w14:textId="77777777" w:rsidTr="00333385">
        <w:trPr>
          <w:tblHeader/>
        </w:trPr>
        <w:tc>
          <w:tcPr>
            <w:tcW w:w="3822" w:type="dxa"/>
            <w:vAlign w:val="bottom"/>
          </w:tcPr>
          <w:p w14:paraId="5266C04E" w14:textId="77777777" w:rsidR="00D63DA8" w:rsidRPr="002D03D8" w:rsidRDefault="00D63DA8" w:rsidP="00333385">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4AEC6347" w14:textId="77777777" w:rsidR="00D63DA8" w:rsidRPr="002D03D8" w:rsidRDefault="00D63DA8" w:rsidP="00333385">
            <w:pPr>
              <w:spacing w:line="240" w:lineRule="exact"/>
              <w:ind w:right="-45"/>
              <w:jc w:val="center"/>
              <w:rPr>
                <w:rFonts w:ascii="CordiaUPC" w:hAnsi="CordiaUPC" w:cs="CordiaUPC"/>
                <w:b/>
                <w:bCs/>
                <w:sz w:val="26"/>
                <w:szCs w:val="26"/>
                <w:lang w:val="en-US"/>
              </w:rPr>
            </w:pPr>
            <w:r w:rsidRPr="002D03D8">
              <w:rPr>
                <w:rFonts w:ascii="CordiaUPC" w:hAnsi="CordiaUPC" w:cs="CordiaUPC" w:hint="cs"/>
                <w:b/>
                <w:bCs/>
                <w:sz w:val="26"/>
                <w:szCs w:val="26"/>
                <w:lang w:val="en-US"/>
              </w:rPr>
              <w:t xml:space="preserve">Consolidated </w:t>
            </w:r>
          </w:p>
        </w:tc>
        <w:tc>
          <w:tcPr>
            <w:tcW w:w="2772" w:type="dxa"/>
            <w:gridSpan w:val="2"/>
          </w:tcPr>
          <w:p w14:paraId="69A966B1" w14:textId="77777777" w:rsidR="00D63DA8" w:rsidRPr="002D03D8" w:rsidRDefault="00D63DA8" w:rsidP="00333385">
            <w:pPr>
              <w:spacing w:line="240" w:lineRule="exact"/>
              <w:ind w:right="-45"/>
              <w:jc w:val="center"/>
              <w:rPr>
                <w:rFonts w:ascii="CordiaUPC" w:hAnsi="CordiaUPC" w:cs="CordiaUPC"/>
                <w:b/>
                <w:bCs/>
                <w:sz w:val="26"/>
                <w:szCs w:val="26"/>
                <w:lang w:val="en-US"/>
              </w:rPr>
            </w:pPr>
            <w:r w:rsidRPr="002D03D8">
              <w:rPr>
                <w:rFonts w:ascii="CordiaUPC" w:hAnsi="CordiaUPC" w:cs="CordiaUPC" w:hint="cs"/>
                <w:b/>
                <w:bCs/>
                <w:sz w:val="26"/>
                <w:szCs w:val="26"/>
                <w:lang w:val="en-US"/>
              </w:rPr>
              <w:t>Bank only</w:t>
            </w:r>
          </w:p>
        </w:tc>
      </w:tr>
      <w:tr w:rsidR="00D63DA8" w:rsidRPr="002D03D8" w14:paraId="1009B97B" w14:textId="77777777" w:rsidTr="00333385">
        <w:trPr>
          <w:tblHeader/>
        </w:trPr>
        <w:tc>
          <w:tcPr>
            <w:tcW w:w="3822" w:type="dxa"/>
            <w:vAlign w:val="bottom"/>
          </w:tcPr>
          <w:p w14:paraId="76B1CA67" w14:textId="77777777" w:rsidR="00D63DA8" w:rsidRPr="002D03D8" w:rsidRDefault="00D63DA8" w:rsidP="00333385">
            <w:pPr>
              <w:spacing w:line="240" w:lineRule="exact"/>
              <w:ind w:left="162" w:right="-288" w:hanging="162"/>
              <w:jc w:val="both"/>
              <w:rPr>
                <w:rFonts w:ascii="CordiaUPC" w:hAnsi="CordiaUPC" w:cs="CordiaUPC"/>
                <w:sz w:val="26"/>
                <w:szCs w:val="26"/>
                <w:lang w:val="en-US"/>
              </w:rPr>
            </w:pPr>
          </w:p>
        </w:tc>
        <w:tc>
          <w:tcPr>
            <w:tcW w:w="1422" w:type="dxa"/>
            <w:vAlign w:val="bottom"/>
          </w:tcPr>
          <w:p w14:paraId="1DAECD0D" w14:textId="376CE5FB" w:rsidR="00D63DA8" w:rsidRPr="002D03D8" w:rsidRDefault="00A62986" w:rsidP="00333385">
            <w:pPr>
              <w:tabs>
                <w:tab w:val="left" w:pos="968"/>
              </w:tabs>
              <w:spacing w:line="240" w:lineRule="exact"/>
              <w:ind w:left="-104"/>
              <w:jc w:val="center"/>
              <w:rPr>
                <w:rFonts w:ascii="CordiaUPC" w:hAnsi="CordiaUPC" w:cs="CordiaUPC"/>
                <w:spacing w:val="-6"/>
                <w:sz w:val="26"/>
                <w:szCs w:val="26"/>
                <w:lang w:val="en-US"/>
              </w:rPr>
            </w:pPr>
            <w:r w:rsidRPr="002D03D8">
              <w:rPr>
                <w:rFonts w:ascii="CordiaUPC" w:hAnsi="CordiaUPC" w:cs="CordiaUPC"/>
                <w:spacing w:val="2"/>
                <w:sz w:val="26"/>
                <w:szCs w:val="26"/>
              </w:rPr>
              <w:t xml:space="preserve">30 </w:t>
            </w:r>
            <w:r w:rsidRPr="002D03D8">
              <w:rPr>
                <w:rFonts w:ascii="CordiaUPC" w:eastAsia="Times New Roman" w:hAnsi="CordiaUPC" w:cs="CordiaUPC"/>
                <w:sz w:val="26"/>
                <w:szCs w:val="26"/>
                <w:lang w:bidi="th-TH"/>
              </w:rPr>
              <w:t>September</w:t>
            </w:r>
          </w:p>
        </w:tc>
        <w:tc>
          <w:tcPr>
            <w:tcW w:w="1278" w:type="dxa"/>
            <w:vAlign w:val="bottom"/>
          </w:tcPr>
          <w:p w14:paraId="55FD3A79" w14:textId="77777777" w:rsidR="00D63DA8" w:rsidRPr="002D03D8" w:rsidRDefault="00D63DA8" w:rsidP="00333385">
            <w:pPr>
              <w:spacing w:line="240" w:lineRule="exact"/>
              <w:ind w:left="-111" w:right="-109"/>
              <w:jc w:val="center"/>
              <w:rPr>
                <w:rFonts w:ascii="CordiaUPC" w:hAnsi="CordiaUPC" w:cs="CordiaUPC"/>
                <w:sz w:val="26"/>
                <w:szCs w:val="26"/>
                <w:lang w:val="en-US"/>
              </w:rPr>
            </w:pPr>
            <w:r w:rsidRPr="002D03D8">
              <w:rPr>
                <w:rFonts w:ascii="CordiaUPC" w:hAnsi="CordiaUPC" w:cs="CordiaUPC"/>
                <w:sz w:val="26"/>
                <w:szCs w:val="26"/>
                <w:lang w:val="en-US"/>
              </w:rPr>
              <w:t>31 December</w:t>
            </w:r>
          </w:p>
        </w:tc>
        <w:tc>
          <w:tcPr>
            <w:tcW w:w="1422" w:type="dxa"/>
            <w:vAlign w:val="bottom"/>
          </w:tcPr>
          <w:p w14:paraId="6EB90A1F" w14:textId="495ED250" w:rsidR="00D63DA8" w:rsidRPr="002D03D8" w:rsidRDefault="00A62986" w:rsidP="00333385">
            <w:pPr>
              <w:tabs>
                <w:tab w:val="left" w:pos="1246"/>
              </w:tabs>
              <w:spacing w:line="240" w:lineRule="exact"/>
              <w:ind w:left="-103" w:right="-288"/>
              <w:jc w:val="center"/>
              <w:rPr>
                <w:rFonts w:ascii="CordiaUPC" w:hAnsi="CordiaUPC" w:cs="CordiaUPC"/>
                <w:spacing w:val="-6"/>
                <w:sz w:val="26"/>
                <w:szCs w:val="26"/>
                <w:lang w:val="en-US"/>
              </w:rPr>
            </w:pPr>
            <w:r w:rsidRPr="002D03D8">
              <w:rPr>
                <w:rFonts w:ascii="CordiaUPC" w:hAnsi="CordiaUPC" w:cs="CordiaUPC"/>
                <w:spacing w:val="2"/>
                <w:sz w:val="26"/>
                <w:szCs w:val="26"/>
              </w:rPr>
              <w:t xml:space="preserve">30 </w:t>
            </w:r>
            <w:r w:rsidRPr="002D03D8">
              <w:rPr>
                <w:rFonts w:ascii="CordiaUPC" w:eastAsia="Times New Roman" w:hAnsi="CordiaUPC" w:cs="CordiaUPC"/>
                <w:sz w:val="26"/>
                <w:szCs w:val="26"/>
                <w:lang w:bidi="th-TH"/>
              </w:rPr>
              <w:t>September</w:t>
            </w:r>
          </w:p>
        </w:tc>
        <w:tc>
          <w:tcPr>
            <w:tcW w:w="1350" w:type="dxa"/>
            <w:vAlign w:val="bottom"/>
          </w:tcPr>
          <w:p w14:paraId="4BC6431E" w14:textId="77777777" w:rsidR="00D63DA8" w:rsidRPr="002D03D8" w:rsidRDefault="00D63DA8" w:rsidP="00333385">
            <w:pPr>
              <w:spacing w:line="240" w:lineRule="exact"/>
              <w:ind w:left="-111" w:right="-93"/>
              <w:jc w:val="center"/>
              <w:rPr>
                <w:rFonts w:ascii="CordiaUPC" w:hAnsi="CordiaUPC" w:cs="CordiaUPC"/>
                <w:sz w:val="26"/>
                <w:szCs w:val="26"/>
                <w:lang w:val="en-US"/>
              </w:rPr>
            </w:pPr>
            <w:r w:rsidRPr="002D03D8">
              <w:rPr>
                <w:rFonts w:ascii="CordiaUPC" w:hAnsi="CordiaUPC" w:cs="CordiaUPC"/>
                <w:sz w:val="26"/>
                <w:szCs w:val="26"/>
                <w:lang w:val="en-US"/>
              </w:rPr>
              <w:t>31 December</w:t>
            </w:r>
          </w:p>
        </w:tc>
      </w:tr>
      <w:tr w:rsidR="00D63DA8" w:rsidRPr="002D03D8" w14:paraId="054955C9" w14:textId="77777777" w:rsidTr="00333385">
        <w:trPr>
          <w:tblHeader/>
        </w:trPr>
        <w:tc>
          <w:tcPr>
            <w:tcW w:w="3822" w:type="dxa"/>
            <w:vAlign w:val="bottom"/>
          </w:tcPr>
          <w:p w14:paraId="601D6685" w14:textId="77777777" w:rsidR="00D63DA8" w:rsidRPr="002D03D8" w:rsidRDefault="00D63DA8" w:rsidP="00333385">
            <w:pPr>
              <w:spacing w:line="240" w:lineRule="exact"/>
              <w:ind w:left="162" w:right="-288" w:hanging="162"/>
              <w:jc w:val="both"/>
              <w:rPr>
                <w:rFonts w:ascii="CordiaUPC" w:hAnsi="CordiaUPC" w:cs="CordiaUPC"/>
                <w:sz w:val="26"/>
                <w:szCs w:val="26"/>
                <w:lang w:val="en-US"/>
              </w:rPr>
            </w:pPr>
          </w:p>
        </w:tc>
        <w:tc>
          <w:tcPr>
            <w:tcW w:w="1422" w:type="dxa"/>
            <w:vAlign w:val="bottom"/>
          </w:tcPr>
          <w:p w14:paraId="62F2D70E" w14:textId="77777777" w:rsidR="00D63DA8" w:rsidRPr="002D03D8" w:rsidRDefault="00D63DA8" w:rsidP="00333385">
            <w:pPr>
              <w:tabs>
                <w:tab w:val="left" w:pos="968"/>
              </w:tabs>
              <w:spacing w:line="240" w:lineRule="exact"/>
              <w:ind w:left="-104"/>
              <w:jc w:val="center"/>
              <w:rPr>
                <w:rFonts w:ascii="CordiaUPC" w:hAnsi="CordiaUPC" w:cs="CordiaUPC"/>
                <w:spacing w:val="-6"/>
                <w:sz w:val="26"/>
                <w:szCs w:val="26"/>
                <w:lang w:val="en-US"/>
              </w:rPr>
            </w:pPr>
            <w:r w:rsidRPr="002D03D8">
              <w:rPr>
                <w:rFonts w:ascii="CordiaUPC" w:hAnsi="CordiaUPC" w:cs="CordiaUPC"/>
                <w:spacing w:val="-6"/>
                <w:sz w:val="26"/>
                <w:szCs w:val="26"/>
                <w:lang w:val="en-US"/>
              </w:rPr>
              <w:t>2025</w:t>
            </w:r>
          </w:p>
        </w:tc>
        <w:tc>
          <w:tcPr>
            <w:tcW w:w="1278" w:type="dxa"/>
            <w:vAlign w:val="bottom"/>
          </w:tcPr>
          <w:p w14:paraId="19310CA7" w14:textId="77777777" w:rsidR="00D63DA8" w:rsidRPr="002D03D8" w:rsidRDefault="00D63DA8" w:rsidP="00333385">
            <w:pPr>
              <w:spacing w:line="240" w:lineRule="exact"/>
              <w:ind w:left="-111" w:right="-109"/>
              <w:jc w:val="center"/>
              <w:rPr>
                <w:rFonts w:ascii="CordiaUPC" w:hAnsi="CordiaUPC" w:cs="CordiaUPC"/>
                <w:sz w:val="26"/>
                <w:szCs w:val="26"/>
                <w:lang w:val="en-US"/>
              </w:rPr>
            </w:pPr>
            <w:r w:rsidRPr="002D03D8">
              <w:rPr>
                <w:rFonts w:ascii="CordiaUPC" w:hAnsi="CordiaUPC" w:cs="CordiaUPC"/>
                <w:sz w:val="26"/>
                <w:szCs w:val="26"/>
                <w:lang w:val="en-US"/>
              </w:rPr>
              <w:t>2024</w:t>
            </w:r>
          </w:p>
        </w:tc>
        <w:tc>
          <w:tcPr>
            <w:tcW w:w="1422" w:type="dxa"/>
            <w:vAlign w:val="bottom"/>
          </w:tcPr>
          <w:p w14:paraId="09BF30F9" w14:textId="77777777" w:rsidR="00D63DA8" w:rsidRPr="002D03D8" w:rsidRDefault="00D63DA8" w:rsidP="00333385">
            <w:pPr>
              <w:tabs>
                <w:tab w:val="left" w:pos="1246"/>
              </w:tabs>
              <w:spacing w:line="240" w:lineRule="exact"/>
              <w:ind w:left="-103" w:right="-288"/>
              <w:jc w:val="center"/>
              <w:rPr>
                <w:rFonts w:ascii="CordiaUPC" w:hAnsi="CordiaUPC" w:cs="CordiaUPC"/>
                <w:spacing w:val="-6"/>
                <w:sz w:val="26"/>
                <w:szCs w:val="26"/>
                <w:lang w:val="en-US"/>
              </w:rPr>
            </w:pPr>
            <w:r w:rsidRPr="002D03D8">
              <w:rPr>
                <w:rFonts w:ascii="CordiaUPC" w:hAnsi="CordiaUPC" w:cs="CordiaUPC"/>
                <w:spacing w:val="-6"/>
                <w:sz w:val="26"/>
                <w:szCs w:val="26"/>
                <w:lang w:val="en-US"/>
              </w:rPr>
              <w:t>2025</w:t>
            </w:r>
          </w:p>
        </w:tc>
        <w:tc>
          <w:tcPr>
            <w:tcW w:w="1350" w:type="dxa"/>
            <w:vAlign w:val="bottom"/>
          </w:tcPr>
          <w:p w14:paraId="06C66CD2" w14:textId="77777777" w:rsidR="00D63DA8" w:rsidRPr="002D03D8" w:rsidRDefault="00D63DA8" w:rsidP="00333385">
            <w:pPr>
              <w:spacing w:line="240" w:lineRule="exact"/>
              <w:ind w:left="-111" w:right="-93"/>
              <w:jc w:val="center"/>
              <w:rPr>
                <w:rFonts w:ascii="CordiaUPC" w:hAnsi="CordiaUPC" w:cs="CordiaUPC"/>
                <w:sz w:val="26"/>
                <w:szCs w:val="26"/>
                <w:lang w:val="en-US"/>
              </w:rPr>
            </w:pPr>
            <w:r w:rsidRPr="002D03D8">
              <w:rPr>
                <w:rFonts w:ascii="CordiaUPC" w:hAnsi="CordiaUPC" w:cs="CordiaUPC"/>
                <w:sz w:val="26"/>
                <w:szCs w:val="26"/>
                <w:lang w:val="en-US"/>
              </w:rPr>
              <w:t>2024</w:t>
            </w:r>
          </w:p>
        </w:tc>
      </w:tr>
      <w:tr w:rsidR="00D63DA8" w:rsidRPr="002D03D8" w14:paraId="68AE31C3" w14:textId="77777777" w:rsidTr="00333385">
        <w:trPr>
          <w:tblHeader/>
        </w:trPr>
        <w:tc>
          <w:tcPr>
            <w:tcW w:w="3822" w:type="dxa"/>
            <w:vAlign w:val="bottom"/>
          </w:tcPr>
          <w:p w14:paraId="696CBAE9" w14:textId="77777777" w:rsidR="00D63DA8" w:rsidRPr="002D03D8" w:rsidRDefault="00D63DA8" w:rsidP="00333385">
            <w:pPr>
              <w:spacing w:line="240" w:lineRule="exact"/>
              <w:ind w:left="162" w:right="-288" w:hanging="162"/>
              <w:jc w:val="both"/>
              <w:rPr>
                <w:rFonts w:ascii="CordiaUPC" w:hAnsi="CordiaUPC" w:cs="CordiaUPC"/>
                <w:sz w:val="26"/>
                <w:szCs w:val="26"/>
                <w:lang w:val="en-US"/>
              </w:rPr>
            </w:pPr>
          </w:p>
        </w:tc>
        <w:tc>
          <w:tcPr>
            <w:tcW w:w="5472" w:type="dxa"/>
            <w:gridSpan w:val="4"/>
            <w:vAlign w:val="bottom"/>
          </w:tcPr>
          <w:p w14:paraId="0B4B7402" w14:textId="77777777" w:rsidR="00D63DA8" w:rsidRPr="002D03D8" w:rsidRDefault="00D63DA8" w:rsidP="00333385">
            <w:pPr>
              <w:spacing w:line="240" w:lineRule="exact"/>
              <w:ind w:right="-45"/>
              <w:jc w:val="center"/>
              <w:rPr>
                <w:rFonts w:ascii="CordiaUPC" w:hAnsi="CordiaUPC" w:cs="CordiaUPC"/>
                <w:i/>
                <w:iCs/>
                <w:sz w:val="26"/>
                <w:szCs w:val="26"/>
                <w:lang w:val="en-US"/>
              </w:rPr>
            </w:pPr>
            <w:r w:rsidRPr="002D03D8">
              <w:rPr>
                <w:rFonts w:ascii="CordiaUPC" w:hAnsi="CordiaUPC" w:cs="CordiaUPC" w:hint="cs"/>
                <w:i/>
                <w:iCs/>
                <w:sz w:val="26"/>
                <w:szCs w:val="26"/>
                <w:lang w:val="en-US"/>
              </w:rPr>
              <w:t>(in million Baht)</w:t>
            </w:r>
          </w:p>
        </w:tc>
      </w:tr>
      <w:tr w:rsidR="00D63DA8" w:rsidRPr="002D03D8" w14:paraId="2D874DB0" w14:textId="77777777" w:rsidTr="00333385">
        <w:tc>
          <w:tcPr>
            <w:tcW w:w="3822" w:type="dxa"/>
          </w:tcPr>
          <w:p w14:paraId="7DB7F927" w14:textId="77777777" w:rsidR="00D63DA8" w:rsidRPr="002D03D8" w:rsidRDefault="00D63DA8" w:rsidP="00333385">
            <w:pPr>
              <w:spacing w:line="240" w:lineRule="exact"/>
              <w:ind w:left="166" w:right="-288" w:hanging="166"/>
              <w:rPr>
                <w:rFonts w:ascii="CordiaUPC" w:hAnsi="CordiaUPC" w:cs="CordiaUPC"/>
                <w:sz w:val="26"/>
                <w:szCs w:val="26"/>
                <w:lang w:val="en-US"/>
              </w:rPr>
            </w:pPr>
            <w:r w:rsidRPr="002D03D8">
              <w:rPr>
                <w:rFonts w:ascii="CordiaUPC" w:hAnsi="CordiaUPC" w:cs="CordiaUPC"/>
                <w:b/>
                <w:bCs/>
                <w:sz w:val="26"/>
                <w:szCs w:val="26"/>
                <w:lang w:val="en-US"/>
              </w:rPr>
              <w:t>Financial assets measured at fair value through profit or loss</w:t>
            </w:r>
          </w:p>
        </w:tc>
        <w:tc>
          <w:tcPr>
            <w:tcW w:w="1422" w:type="dxa"/>
            <w:vAlign w:val="bottom"/>
          </w:tcPr>
          <w:p w14:paraId="15DE3BEA" w14:textId="77777777" w:rsidR="00D63DA8" w:rsidRPr="002D03D8" w:rsidRDefault="00D63DA8" w:rsidP="00333385">
            <w:pPr>
              <w:tabs>
                <w:tab w:val="decimal" w:pos="1152"/>
              </w:tabs>
              <w:spacing w:line="240" w:lineRule="exact"/>
              <w:ind w:right="259"/>
              <w:rPr>
                <w:rFonts w:ascii="CordiaUPC" w:hAnsi="CordiaUPC" w:cs="CordiaUPC"/>
                <w:sz w:val="26"/>
                <w:szCs w:val="26"/>
                <w:lang w:val="en-US"/>
              </w:rPr>
            </w:pPr>
          </w:p>
        </w:tc>
        <w:tc>
          <w:tcPr>
            <w:tcW w:w="1278" w:type="dxa"/>
            <w:vAlign w:val="bottom"/>
          </w:tcPr>
          <w:p w14:paraId="09AD4578" w14:textId="77777777" w:rsidR="00D63DA8" w:rsidRPr="002D03D8" w:rsidRDefault="00D63DA8" w:rsidP="00333385">
            <w:pPr>
              <w:tabs>
                <w:tab w:val="decimal" w:pos="1152"/>
              </w:tabs>
              <w:spacing w:line="240" w:lineRule="exact"/>
              <w:ind w:right="259"/>
              <w:rPr>
                <w:rFonts w:ascii="CordiaUPC" w:hAnsi="CordiaUPC" w:cs="CordiaUPC"/>
                <w:sz w:val="26"/>
                <w:szCs w:val="26"/>
              </w:rPr>
            </w:pPr>
          </w:p>
        </w:tc>
        <w:tc>
          <w:tcPr>
            <w:tcW w:w="1422" w:type="dxa"/>
            <w:vAlign w:val="bottom"/>
          </w:tcPr>
          <w:p w14:paraId="574ECEAE" w14:textId="77777777" w:rsidR="00D63DA8" w:rsidRPr="002D03D8" w:rsidRDefault="00D63DA8" w:rsidP="00333385">
            <w:pPr>
              <w:tabs>
                <w:tab w:val="decimal" w:pos="1152"/>
              </w:tabs>
              <w:spacing w:line="240" w:lineRule="exact"/>
              <w:ind w:right="259"/>
              <w:rPr>
                <w:rFonts w:ascii="CordiaUPC" w:hAnsi="CordiaUPC" w:cs="CordiaUPC"/>
                <w:sz w:val="26"/>
                <w:szCs w:val="26"/>
              </w:rPr>
            </w:pPr>
          </w:p>
        </w:tc>
        <w:tc>
          <w:tcPr>
            <w:tcW w:w="1350" w:type="dxa"/>
            <w:vAlign w:val="bottom"/>
          </w:tcPr>
          <w:p w14:paraId="055BCAFF" w14:textId="77777777" w:rsidR="00D63DA8" w:rsidRPr="002D03D8" w:rsidRDefault="00D63DA8" w:rsidP="00333385">
            <w:pPr>
              <w:tabs>
                <w:tab w:val="decimal" w:pos="1152"/>
              </w:tabs>
              <w:spacing w:line="240" w:lineRule="exact"/>
              <w:ind w:right="259"/>
              <w:rPr>
                <w:rFonts w:ascii="CordiaUPC" w:hAnsi="CordiaUPC" w:cs="CordiaUPC"/>
                <w:sz w:val="26"/>
                <w:szCs w:val="26"/>
              </w:rPr>
            </w:pPr>
          </w:p>
        </w:tc>
      </w:tr>
      <w:tr w:rsidR="00A46E78" w:rsidRPr="002D03D8" w14:paraId="4BA5CA52" w14:textId="77777777" w:rsidTr="00333385">
        <w:tc>
          <w:tcPr>
            <w:tcW w:w="3822" w:type="dxa"/>
            <w:vAlign w:val="bottom"/>
          </w:tcPr>
          <w:p w14:paraId="3ABC237E" w14:textId="77777777" w:rsidR="00A46E78" w:rsidRPr="002D03D8" w:rsidRDefault="00A46E78" w:rsidP="00A46E78">
            <w:pPr>
              <w:spacing w:line="240" w:lineRule="exact"/>
              <w:ind w:right="-288"/>
              <w:rPr>
                <w:rFonts w:ascii="CordiaUPC" w:hAnsi="CordiaUPC" w:cs="CordiaUPC"/>
                <w:sz w:val="26"/>
                <w:szCs w:val="26"/>
                <w:lang w:val="en-US"/>
              </w:rPr>
            </w:pPr>
            <w:r w:rsidRPr="002D03D8">
              <w:rPr>
                <w:rFonts w:ascii="CordiaUPC" w:hAnsi="CordiaUPC" w:cs="CordiaUPC" w:hint="cs"/>
                <w:sz w:val="26"/>
                <w:szCs w:val="26"/>
                <w:lang w:val="en-US"/>
              </w:rPr>
              <w:t>Ministry of Finance</w:t>
            </w:r>
          </w:p>
        </w:tc>
        <w:tc>
          <w:tcPr>
            <w:tcW w:w="1422" w:type="dxa"/>
            <w:vAlign w:val="bottom"/>
          </w:tcPr>
          <w:p w14:paraId="5EAA6859" w14:textId="76D8F75D" w:rsidR="00A46E78" w:rsidRPr="002D03D8" w:rsidRDefault="00A46E78" w:rsidP="00A46E78">
            <w:pPr>
              <w:tabs>
                <w:tab w:val="decimal" w:pos="955"/>
              </w:tabs>
              <w:spacing w:line="240" w:lineRule="exact"/>
              <w:rPr>
                <w:rFonts w:ascii="CordiaUPC" w:hAnsi="CordiaUPC" w:cs="CordiaUPC"/>
                <w:sz w:val="26"/>
                <w:szCs w:val="26"/>
                <w:cs/>
                <w:lang w:bidi="th-TH"/>
              </w:rPr>
            </w:pPr>
            <w:r w:rsidRPr="002D03D8">
              <w:rPr>
                <w:rFonts w:ascii="CordiaUPC" w:eastAsia="Times New Roman" w:hAnsi="CordiaUPC" w:cs="CordiaUPC"/>
                <w:sz w:val="26"/>
                <w:szCs w:val="26"/>
              </w:rPr>
              <w:t>5,058</w:t>
            </w:r>
          </w:p>
        </w:tc>
        <w:tc>
          <w:tcPr>
            <w:tcW w:w="1278" w:type="dxa"/>
            <w:vAlign w:val="bottom"/>
          </w:tcPr>
          <w:p w14:paraId="4A71F46D" w14:textId="77777777" w:rsidR="00A46E78" w:rsidRPr="002D03D8" w:rsidRDefault="00A46E78" w:rsidP="00A46E78">
            <w:pPr>
              <w:tabs>
                <w:tab w:val="decimal" w:pos="884"/>
              </w:tabs>
              <w:spacing w:line="240" w:lineRule="exact"/>
              <w:rPr>
                <w:rFonts w:ascii="CordiaUPC" w:hAnsi="CordiaUPC" w:cs="CordiaUPC"/>
                <w:sz w:val="26"/>
                <w:szCs w:val="26"/>
              </w:rPr>
            </w:pPr>
            <w:r w:rsidRPr="002D03D8">
              <w:rPr>
                <w:rFonts w:ascii="CordiaUPC" w:eastAsia="Times New Roman" w:hAnsi="CordiaUPC" w:cs="CordiaUPC"/>
                <w:sz w:val="26"/>
                <w:szCs w:val="26"/>
              </w:rPr>
              <w:t>2,406</w:t>
            </w:r>
          </w:p>
        </w:tc>
        <w:tc>
          <w:tcPr>
            <w:tcW w:w="1422" w:type="dxa"/>
            <w:vAlign w:val="bottom"/>
          </w:tcPr>
          <w:p w14:paraId="10BAC820" w14:textId="70994993" w:rsidR="00A46E78" w:rsidRPr="002D03D8" w:rsidRDefault="00A46E78" w:rsidP="00A46E78">
            <w:pPr>
              <w:tabs>
                <w:tab w:val="decimal" w:pos="1038"/>
              </w:tabs>
              <w:spacing w:line="240" w:lineRule="exact"/>
              <w:rPr>
                <w:rFonts w:ascii="CordiaUPC" w:hAnsi="CordiaUPC" w:cs="CordiaUPC"/>
                <w:sz w:val="26"/>
                <w:szCs w:val="26"/>
              </w:rPr>
            </w:pPr>
            <w:r w:rsidRPr="002D03D8">
              <w:rPr>
                <w:rFonts w:ascii="CordiaUPC" w:eastAsia="Times New Roman" w:hAnsi="CordiaUPC" w:cs="CordiaUPC"/>
                <w:sz w:val="26"/>
                <w:szCs w:val="26"/>
              </w:rPr>
              <w:t>5,058</w:t>
            </w:r>
          </w:p>
        </w:tc>
        <w:tc>
          <w:tcPr>
            <w:tcW w:w="1350" w:type="dxa"/>
            <w:vAlign w:val="bottom"/>
          </w:tcPr>
          <w:p w14:paraId="689C34E3" w14:textId="77777777" w:rsidR="00A46E78" w:rsidRPr="002D03D8" w:rsidRDefault="00A46E78" w:rsidP="00A46E78">
            <w:pPr>
              <w:tabs>
                <w:tab w:val="decimal" w:pos="971"/>
              </w:tabs>
              <w:spacing w:line="240" w:lineRule="exact"/>
              <w:ind w:right="-106"/>
              <w:rPr>
                <w:rFonts w:ascii="CordiaUPC" w:hAnsi="CordiaUPC" w:cs="CordiaUPC"/>
                <w:sz w:val="26"/>
                <w:szCs w:val="26"/>
              </w:rPr>
            </w:pPr>
            <w:r w:rsidRPr="002D03D8">
              <w:rPr>
                <w:rFonts w:ascii="CordiaUPC" w:eastAsia="Times New Roman" w:hAnsi="CordiaUPC" w:cs="CordiaUPC"/>
                <w:sz w:val="26"/>
                <w:szCs w:val="26"/>
              </w:rPr>
              <w:t>2,406</w:t>
            </w:r>
          </w:p>
        </w:tc>
      </w:tr>
      <w:tr w:rsidR="00A46E78" w:rsidRPr="002D03D8" w14:paraId="491A7221" w14:textId="77777777" w:rsidTr="00333385">
        <w:tc>
          <w:tcPr>
            <w:tcW w:w="3822" w:type="dxa"/>
          </w:tcPr>
          <w:p w14:paraId="324F8E2C" w14:textId="77777777" w:rsidR="00A46E78" w:rsidRPr="002D03D8" w:rsidRDefault="00A46E78" w:rsidP="00A46E78">
            <w:pPr>
              <w:spacing w:line="240" w:lineRule="exact"/>
              <w:ind w:left="166" w:right="-288" w:hanging="166"/>
              <w:rPr>
                <w:rFonts w:ascii="CordiaUPC" w:hAnsi="CordiaUPC" w:cs="CordiaUPC"/>
                <w:b/>
                <w:bCs/>
                <w:sz w:val="26"/>
                <w:szCs w:val="26"/>
                <w:lang w:val="en-US"/>
              </w:rPr>
            </w:pPr>
            <w:proofErr w:type="spellStart"/>
            <w:r w:rsidRPr="002D03D8">
              <w:rPr>
                <w:rFonts w:ascii="CordiaUPC" w:hAnsi="CordiaUPC" w:cs="CordiaUPC"/>
                <w:sz w:val="26"/>
                <w:szCs w:val="26"/>
              </w:rPr>
              <w:t>Vayupak</w:t>
            </w:r>
            <w:proofErr w:type="spellEnd"/>
            <w:r w:rsidRPr="002D03D8">
              <w:rPr>
                <w:rFonts w:ascii="CordiaUPC" w:hAnsi="CordiaUPC" w:cs="CordiaUPC"/>
                <w:sz w:val="26"/>
                <w:szCs w:val="26"/>
              </w:rPr>
              <w:t xml:space="preserve"> F</w:t>
            </w:r>
            <w:r w:rsidRPr="002D03D8">
              <w:rPr>
                <w:rFonts w:ascii="CordiaUPC" w:hAnsi="CordiaUPC" w:cs="CordiaUPC"/>
                <w:sz w:val="26"/>
                <w:szCs w:val="26"/>
                <w:lang w:val="en-US" w:bidi="th-TH"/>
              </w:rPr>
              <w:t>und</w:t>
            </w:r>
            <w:r w:rsidRPr="002D03D8">
              <w:rPr>
                <w:rFonts w:ascii="CordiaUPC" w:hAnsi="CordiaUPC" w:cs="CordiaUPC"/>
                <w:sz w:val="26"/>
                <w:szCs w:val="26"/>
              </w:rPr>
              <w:t>1</w:t>
            </w:r>
          </w:p>
        </w:tc>
        <w:tc>
          <w:tcPr>
            <w:tcW w:w="1422" w:type="dxa"/>
            <w:vAlign w:val="bottom"/>
          </w:tcPr>
          <w:p w14:paraId="310DF46B" w14:textId="7C96A30B" w:rsidR="00A46E78" w:rsidRPr="002D03D8" w:rsidRDefault="00A46E78" w:rsidP="00A46E78">
            <w:pPr>
              <w:tabs>
                <w:tab w:val="decimal" w:pos="955"/>
              </w:tabs>
              <w:spacing w:line="240" w:lineRule="exact"/>
              <w:rPr>
                <w:rFonts w:ascii="CordiaUPC" w:eastAsia="Times New Roman" w:hAnsi="CordiaUPC" w:cs="CordiaUPC"/>
                <w:sz w:val="26"/>
                <w:szCs w:val="26"/>
              </w:rPr>
            </w:pPr>
            <w:r w:rsidRPr="002D03D8">
              <w:rPr>
                <w:rFonts w:ascii="CordiaUPC" w:eastAsia="Times New Roman" w:hAnsi="CordiaUPC" w:cs="CordiaUPC"/>
                <w:sz w:val="26"/>
                <w:szCs w:val="26"/>
              </w:rPr>
              <w:t>8,947</w:t>
            </w:r>
          </w:p>
        </w:tc>
        <w:tc>
          <w:tcPr>
            <w:tcW w:w="1278" w:type="dxa"/>
            <w:vAlign w:val="bottom"/>
          </w:tcPr>
          <w:p w14:paraId="7F667CD1" w14:textId="77777777" w:rsidR="00A46E78" w:rsidRPr="002D03D8" w:rsidRDefault="00A46E78" w:rsidP="00A46E78">
            <w:pPr>
              <w:tabs>
                <w:tab w:val="decimal" w:pos="884"/>
              </w:tabs>
              <w:spacing w:line="240" w:lineRule="exact"/>
              <w:rPr>
                <w:rFonts w:ascii="CordiaUPC" w:eastAsia="Times New Roman" w:hAnsi="CordiaUPC" w:cs="CordiaUPC"/>
                <w:sz w:val="26"/>
                <w:szCs w:val="26"/>
              </w:rPr>
            </w:pPr>
            <w:r w:rsidRPr="002D03D8">
              <w:rPr>
                <w:rFonts w:ascii="CordiaUPC" w:eastAsia="Times New Roman" w:hAnsi="CordiaUPC" w:cs="CordiaUPC"/>
                <w:sz w:val="26"/>
                <w:szCs w:val="26"/>
              </w:rPr>
              <w:t>6,131</w:t>
            </w:r>
          </w:p>
        </w:tc>
        <w:tc>
          <w:tcPr>
            <w:tcW w:w="1422" w:type="dxa"/>
            <w:vAlign w:val="bottom"/>
          </w:tcPr>
          <w:p w14:paraId="19CF56DD" w14:textId="43A884F6" w:rsidR="00A46E78" w:rsidRPr="002D03D8" w:rsidRDefault="00A46E78" w:rsidP="00A46E78">
            <w:pPr>
              <w:tabs>
                <w:tab w:val="decimal" w:pos="1038"/>
              </w:tabs>
              <w:spacing w:line="240" w:lineRule="exact"/>
              <w:rPr>
                <w:rFonts w:ascii="CordiaUPC" w:eastAsia="Times New Roman" w:hAnsi="CordiaUPC" w:cs="CordiaUPC"/>
                <w:sz w:val="26"/>
                <w:szCs w:val="26"/>
              </w:rPr>
            </w:pPr>
            <w:r w:rsidRPr="002D03D8">
              <w:rPr>
                <w:rFonts w:ascii="CordiaUPC" w:eastAsia="Times New Roman" w:hAnsi="CordiaUPC" w:cs="CordiaUPC"/>
                <w:sz w:val="26"/>
                <w:szCs w:val="26"/>
              </w:rPr>
              <w:t>8,947</w:t>
            </w:r>
          </w:p>
        </w:tc>
        <w:tc>
          <w:tcPr>
            <w:tcW w:w="1350" w:type="dxa"/>
            <w:vAlign w:val="bottom"/>
          </w:tcPr>
          <w:p w14:paraId="4244165B" w14:textId="77777777" w:rsidR="00A46E78" w:rsidRPr="002D03D8" w:rsidRDefault="00A46E78" w:rsidP="00A46E78">
            <w:pPr>
              <w:tabs>
                <w:tab w:val="decimal" w:pos="981"/>
              </w:tabs>
              <w:spacing w:line="240" w:lineRule="exact"/>
              <w:ind w:right="-106"/>
              <w:rPr>
                <w:rFonts w:ascii="CordiaUPC" w:eastAsia="Times New Roman" w:hAnsi="CordiaUPC" w:cs="CordiaUPC"/>
                <w:sz w:val="26"/>
                <w:szCs w:val="26"/>
              </w:rPr>
            </w:pPr>
            <w:r w:rsidRPr="002D03D8">
              <w:rPr>
                <w:rFonts w:ascii="CordiaUPC" w:eastAsia="Times New Roman" w:hAnsi="CordiaUPC" w:cs="CordiaUPC"/>
                <w:sz w:val="26"/>
                <w:szCs w:val="26"/>
              </w:rPr>
              <w:t>6,131</w:t>
            </w:r>
          </w:p>
        </w:tc>
      </w:tr>
      <w:tr w:rsidR="00A46E78" w:rsidRPr="002D03D8" w14:paraId="344616A3" w14:textId="77777777" w:rsidTr="00333385">
        <w:tc>
          <w:tcPr>
            <w:tcW w:w="3822" w:type="dxa"/>
          </w:tcPr>
          <w:p w14:paraId="16994A5C" w14:textId="77777777" w:rsidR="00A46E78" w:rsidRPr="002D03D8" w:rsidRDefault="00A46E78" w:rsidP="00A46E78">
            <w:pPr>
              <w:spacing w:line="240" w:lineRule="exact"/>
              <w:ind w:left="166" w:right="-288" w:hanging="166"/>
              <w:rPr>
                <w:rFonts w:ascii="CordiaUPC" w:hAnsi="CordiaUPC" w:cs="CordiaUPC"/>
                <w:b/>
                <w:bCs/>
                <w:sz w:val="26"/>
                <w:szCs w:val="26"/>
                <w:lang w:val="en-US"/>
              </w:rPr>
            </w:pPr>
          </w:p>
        </w:tc>
        <w:tc>
          <w:tcPr>
            <w:tcW w:w="1422" w:type="dxa"/>
            <w:vAlign w:val="bottom"/>
          </w:tcPr>
          <w:p w14:paraId="11C67441" w14:textId="77777777" w:rsidR="00A46E78" w:rsidRPr="002D03D8" w:rsidRDefault="00A46E78" w:rsidP="00A46E78">
            <w:pPr>
              <w:tabs>
                <w:tab w:val="decimal" w:pos="1152"/>
              </w:tabs>
              <w:spacing w:line="240" w:lineRule="exact"/>
              <w:ind w:right="259"/>
              <w:rPr>
                <w:rFonts w:ascii="CordiaUPC" w:hAnsi="CordiaUPC" w:cs="CordiaUPC"/>
                <w:sz w:val="26"/>
                <w:szCs w:val="26"/>
                <w:lang w:val="en-US"/>
              </w:rPr>
            </w:pPr>
          </w:p>
        </w:tc>
        <w:tc>
          <w:tcPr>
            <w:tcW w:w="1278" w:type="dxa"/>
            <w:vAlign w:val="bottom"/>
          </w:tcPr>
          <w:p w14:paraId="0566AA5F"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c>
          <w:tcPr>
            <w:tcW w:w="1422" w:type="dxa"/>
            <w:vAlign w:val="bottom"/>
          </w:tcPr>
          <w:p w14:paraId="4EA2C04C"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c>
          <w:tcPr>
            <w:tcW w:w="1350" w:type="dxa"/>
            <w:vAlign w:val="bottom"/>
          </w:tcPr>
          <w:p w14:paraId="54B80FE1"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r>
      <w:tr w:rsidR="00A46E78" w:rsidRPr="002D03D8" w14:paraId="60674067" w14:textId="77777777" w:rsidTr="00333385">
        <w:tc>
          <w:tcPr>
            <w:tcW w:w="3822" w:type="dxa"/>
          </w:tcPr>
          <w:p w14:paraId="7FDF3444" w14:textId="77777777" w:rsidR="00A46E78" w:rsidRPr="002D03D8" w:rsidRDefault="00A46E78" w:rsidP="00A46E78">
            <w:pPr>
              <w:spacing w:line="240" w:lineRule="exact"/>
              <w:ind w:left="166" w:right="-288" w:hanging="166"/>
              <w:rPr>
                <w:rFonts w:ascii="CordiaUPC" w:hAnsi="CordiaUPC" w:cs="CordiaUPC"/>
                <w:sz w:val="26"/>
                <w:szCs w:val="26"/>
                <w:lang w:val="en-US"/>
              </w:rPr>
            </w:pPr>
            <w:r w:rsidRPr="002D03D8">
              <w:rPr>
                <w:rFonts w:ascii="CordiaUPC" w:hAnsi="CordiaUPC" w:cs="CordiaUPC"/>
                <w:b/>
                <w:bCs/>
                <w:sz w:val="26"/>
                <w:szCs w:val="26"/>
                <w:lang w:val="en-US"/>
              </w:rPr>
              <w:t>Investments</w:t>
            </w:r>
          </w:p>
        </w:tc>
        <w:tc>
          <w:tcPr>
            <w:tcW w:w="1422" w:type="dxa"/>
            <w:vAlign w:val="bottom"/>
          </w:tcPr>
          <w:p w14:paraId="30E518BA" w14:textId="77777777" w:rsidR="00A46E78" w:rsidRPr="002D03D8" w:rsidRDefault="00A46E78" w:rsidP="00A46E78">
            <w:pPr>
              <w:tabs>
                <w:tab w:val="decimal" w:pos="1152"/>
              </w:tabs>
              <w:spacing w:line="240" w:lineRule="exact"/>
              <w:ind w:right="259"/>
              <w:rPr>
                <w:rFonts w:ascii="CordiaUPC" w:hAnsi="CordiaUPC" w:cs="CordiaUPC"/>
                <w:sz w:val="26"/>
                <w:szCs w:val="26"/>
                <w:lang w:val="en-US"/>
              </w:rPr>
            </w:pPr>
          </w:p>
        </w:tc>
        <w:tc>
          <w:tcPr>
            <w:tcW w:w="1278" w:type="dxa"/>
            <w:vAlign w:val="bottom"/>
          </w:tcPr>
          <w:p w14:paraId="5FF27381"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c>
          <w:tcPr>
            <w:tcW w:w="1422" w:type="dxa"/>
            <w:vAlign w:val="bottom"/>
          </w:tcPr>
          <w:p w14:paraId="73461731"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c>
          <w:tcPr>
            <w:tcW w:w="1350" w:type="dxa"/>
            <w:vAlign w:val="bottom"/>
          </w:tcPr>
          <w:p w14:paraId="62F4B241"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r>
      <w:tr w:rsidR="00A46E78" w:rsidRPr="002D03D8" w14:paraId="34847A9D" w14:textId="77777777" w:rsidTr="00333385">
        <w:tc>
          <w:tcPr>
            <w:tcW w:w="3822" w:type="dxa"/>
            <w:vAlign w:val="bottom"/>
          </w:tcPr>
          <w:p w14:paraId="741E929F" w14:textId="77777777" w:rsidR="00A46E78" w:rsidRPr="002D03D8" w:rsidRDefault="00A46E78" w:rsidP="00A46E78">
            <w:pPr>
              <w:spacing w:line="240" w:lineRule="exact"/>
              <w:ind w:right="-288"/>
              <w:rPr>
                <w:rFonts w:ascii="CordiaUPC" w:hAnsi="CordiaUPC" w:cs="CordiaUPC"/>
                <w:sz w:val="26"/>
                <w:szCs w:val="26"/>
                <w:lang w:val="en-US"/>
              </w:rPr>
            </w:pPr>
            <w:r w:rsidRPr="002D03D8">
              <w:rPr>
                <w:rFonts w:ascii="CordiaUPC" w:hAnsi="CordiaUPC" w:cs="CordiaUPC" w:hint="cs"/>
                <w:sz w:val="26"/>
                <w:szCs w:val="26"/>
                <w:lang w:val="en-US"/>
              </w:rPr>
              <w:t>Ministry of Finance</w:t>
            </w:r>
          </w:p>
        </w:tc>
        <w:tc>
          <w:tcPr>
            <w:tcW w:w="1422" w:type="dxa"/>
            <w:vAlign w:val="bottom"/>
          </w:tcPr>
          <w:p w14:paraId="53EBCA7B" w14:textId="39F9CB5E" w:rsidR="00A46E78" w:rsidRPr="002D03D8" w:rsidRDefault="00A46E78" w:rsidP="00A46E78">
            <w:pPr>
              <w:tabs>
                <w:tab w:val="decimal" w:pos="955"/>
              </w:tabs>
              <w:spacing w:line="240" w:lineRule="exact"/>
              <w:rPr>
                <w:rFonts w:ascii="CordiaUPC" w:hAnsi="CordiaUPC" w:cs="CordiaUPC"/>
                <w:sz w:val="26"/>
                <w:szCs w:val="26"/>
                <w:cs/>
                <w:lang w:bidi="th-TH"/>
              </w:rPr>
            </w:pPr>
            <w:r w:rsidRPr="002D03D8">
              <w:rPr>
                <w:rFonts w:ascii="CordiaUPC" w:eastAsia="Times New Roman" w:hAnsi="CordiaUPC" w:cs="CordiaUPC"/>
                <w:sz w:val="26"/>
                <w:szCs w:val="26"/>
              </w:rPr>
              <w:t>103,228</w:t>
            </w:r>
          </w:p>
        </w:tc>
        <w:tc>
          <w:tcPr>
            <w:tcW w:w="1278" w:type="dxa"/>
            <w:vAlign w:val="bottom"/>
          </w:tcPr>
          <w:p w14:paraId="17C3C01B" w14:textId="77777777" w:rsidR="00A46E78" w:rsidRPr="002D03D8" w:rsidRDefault="00A46E78" w:rsidP="00A46E78">
            <w:pPr>
              <w:tabs>
                <w:tab w:val="decimal" w:pos="884"/>
              </w:tabs>
              <w:spacing w:line="240" w:lineRule="exact"/>
              <w:rPr>
                <w:rFonts w:ascii="CordiaUPC" w:hAnsi="CordiaUPC" w:cs="CordiaUPC"/>
                <w:sz w:val="26"/>
                <w:szCs w:val="26"/>
              </w:rPr>
            </w:pPr>
            <w:r w:rsidRPr="002D03D8">
              <w:rPr>
                <w:rFonts w:ascii="CordiaUPC" w:eastAsia="Times New Roman" w:hAnsi="CordiaUPC" w:cs="CordiaUPC"/>
                <w:sz w:val="26"/>
                <w:szCs w:val="26"/>
              </w:rPr>
              <w:t>108,425</w:t>
            </w:r>
          </w:p>
        </w:tc>
        <w:tc>
          <w:tcPr>
            <w:tcW w:w="1422" w:type="dxa"/>
            <w:vAlign w:val="bottom"/>
          </w:tcPr>
          <w:p w14:paraId="4BAD831B" w14:textId="3301B53F" w:rsidR="00A46E78" w:rsidRPr="002D03D8" w:rsidRDefault="00A46E78" w:rsidP="00A46E78">
            <w:pPr>
              <w:tabs>
                <w:tab w:val="decimal" w:pos="1038"/>
              </w:tabs>
              <w:spacing w:line="240" w:lineRule="exact"/>
              <w:rPr>
                <w:rFonts w:ascii="CordiaUPC" w:hAnsi="CordiaUPC" w:cs="CordiaUPC"/>
                <w:sz w:val="26"/>
                <w:szCs w:val="26"/>
              </w:rPr>
            </w:pPr>
            <w:r w:rsidRPr="002D03D8">
              <w:rPr>
                <w:rFonts w:ascii="CordiaUPC" w:eastAsia="Times New Roman" w:hAnsi="CordiaUPC" w:cs="CordiaUPC"/>
                <w:sz w:val="26"/>
                <w:szCs w:val="26"/>
              </w:rPr>
              <w:t>103,228</w:t>
            </w:r>
          </w:p>
        </w:tc>
        <w:tc>
          <w:tcPr>
            <w:tcW w:w="1350" w:type="dxa"/>
            <w:vAlign w:val="bottom"/>
          </w:tcPr>
          <w:p w14:paraId="5A8B7E98" w14:textId="77777777" w:rsidR="00A46E78" w:rsidRPr="002D03D8" w:rsidRDefault="00A46E78" w:rsidP="00A46E78">
            <w:pPr>
              <w:tabs>
                <w:tab w:val="decimal" w:pos="971"/>
              </w:tabs>
              <w:spacing w:line="240" w:lineRule="exact"/>
              <w:ind w:right="-106"/>
              <w:rPr>
                <w:rFonts w:ascii="CordiaUPC" w:hAnsi="CordiaUPC" w:cs="CordiaUPC"/>
                <w:sz w:val="26"/>
                <w:szCs w:val="26"/>
              </w:rPr>
            </w:pPr>
            <w:r w:rsidRPr="002D03D8">
              <w:rPr>
                <w:rFonts w:ascii="CordiaUPC" w:eastAsia="Times New Roman" w:hAnsi="CordiaUPC" w:cs="CordiaUPC"/>
                <w:sz w:val="26"/>
                <w:szCs w:val="26"/>
              </w:rPr>
              <w:t>108,425</w:t>
            </w:r>
          </w:p>
        </w:tc>
      </w:tr>
      <w:tr w:rsidR="00A46E78" w:rsidRPr="002D03D8" w14:paraId="49B69AEA" w14:textId="77777777" w:rsidTr="00333385">
        <w:tc>
          <w:tcPr>
            <w:tcW w:w="3822" w:type="dxa"/>
          </w:tcPr>
          <w:p w14:paraId="5960BA5E" w14:textId="77777777" w:rsidR="00A46E78" w:rsidRPr="002D03D8" w:rsidRDefault="00A46E78" w:rsidP="00A46E78">
            <w:pPr>
              <w:spacing w:line="240" w:lineRule="exact"/>
              <w:ind w:left="166" w:right="-288" w:hanging="166"/>
              <w:rPr>
                <w:rFonts w:ascii="CordiaUPC" w:hAnsi="CordiaUPC" w:cs="CordiaUPC"/>
                <w:b/>
                <w:bCs/>
                <w:sz w:val="26"/>
                <w:szCs w:val="26"/>
                <w:lang w:val="en-US"/>
              </w:rPr>
            </w:pPr>
          </w:p>
        </w:tc>
        <w:tc>
          <w:tcPr>
            <w:tcW w:w="1422" w:type="dxa"/>
            <w:vAlign w:val="bottom"/>
          </w:tcPr>
          <w:p w14:paraId="6EDA801D" w14:textId="77777777" w:rsidR="00A46E78" w:rsidRPr="002D03D8" w:rsidRDefault="00A46E78" w:rsidP="00A46E78">
            <w:pPr>
              <w:tabs>
                <w:tab w:val="decimal" w:pos="1152"/>
              </w:tabs>
              <w:spacing w:line="240" w:lineRule="exact"/>
              <w:ind w:right="259"/>
              <w:rPr>
                <w:rFonts w:ascii="CordiaUPC" w:hAnsi="CordiaUPC" w:cs="CordiaUPC"/>
                <w:sz w:val="26"/>
                <w:szCs w:val="26"/>
                <w:lang w:val="en-US"/>
              </w:rPr>
            </w:pPr>
          </w:p>
        </w:tc>
        <w:tc>
          <w:tcPr>
            <w:tcW w:w="1278" w:type="dxa"/>
            <w:vAlign w:val="bottom"/>
          </w:tcPr>
          <w:p w14:paraId="4F71BBD1"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c>
          <w:tcPr>
            <w:tcW w:w="1422" w:type="dxa"/>
            <w:vAlign w:val="bottom"/>
          </w:tcPr>
          <w:p w14:paraId="593F0E53"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c>
          <w:tcPr>
            <w:tcW w:w="1350" w:type="dxa"/>
            <w:vAlign w:val="bottom"/>
          </w:tcPr>
          <w:p w14:paraId="63157857"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r>
      <w:tr w:rsidR="00A46E78" w:rsidRPr="002D03D8" w14:paraId="0E834788" w14:textId="77777777" w:rsidTr="00333385">
        <w:tc>
          <w:tcPr>
            <w:tcW w:w="3822" w:type="dxa"/>
          </w:tcPr>
          <w:p w14:paraId="7D61DFC4" w14:textId="77777777" w:rsidR="00A46E78" w:rsidRPr="002D03D8" w:rsidRDefault="00A46E78" w:rsidP="00A46E78">
            <w:pPr>
              <w:spacing w:line="240" w:lineRule="exact"/>
              <w:ind w:left="166" w:right="-288" w:hanging="166"/>
              <w:rPr>
                <w:rFonts w:ascii="CordiaUPC" w:hAnsi="CordiaUPC" w:cs="CordiaUPC"/>
                <w:sz w:val="26"/>
                <w:szCs w:val="26"/>
                <w:lang w:val="en-US"/>
              </w:rPr>
            </w:pPr>
            <w:r w:rsidRPr="002D03D8">
              <w:rPr>
                <w:rFonts w:ascii="CordiaUPC" w:hAnsi="CordiaUPC" w:cs="CordiaUPC"/>
                <w:b/>
                <w:bCs/>
                <w:sz w:val="26"/>
                <w:szCs w:val="26"/>
                <w:lang w:val="en-US"/>
              </w:rPr>
              <w:t>Loans to customers and accrued interest receivables, net</w:t>
            </w:r>
          </w:p>
        </w:tc>
        <w:tc>
          <w:tcPr>
            <w:tcW w:w="1422" w:type="dxa"/>
            <w:vAlign w:val="bottom"/>
          </w:tcPr>
          <w:p w14:paraId="2ED25D76" w14:textId="77777777" w:rsidR="00A46E78" w:rsidRPr="002D03D8" w:rsidRDefault="00A46E78" w:rsidP="00A46E78">
            <w:pPr>
              <w:tabs>
                <w:tab w:val="decimal" w:pos="1152"/>
              </w:tabs>
              <w:spacing w:line="240" w:lineRule="exact"/>
              <w:ind w:right="259"/>
              <w:rPr>
                <w:rFonts w:ascii="CordiaUPC" w:hAnsi="CordiaUPC" w:cs="CordiaUPC"/>
                <w:sz w:val="26"/>
                <w:szCs w:val="26"/>
                <w:lang w:val="en-US"/>
              </w:rPr>
            </w:pPr>
          </w:p>
        </w:tc>
        <w:tc>
          <w:tcPr>
            <w:tcW w:w="1278" w:type="dxa"/>
            <w:vAlign w:val="bottom"/>
          </w:tcPr>
          <w:p w14:paraId="57584A10"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c>
          <w:tcPr>
            <w:tcW w:w="1422" w:type="dxa"/>
            <w:vAlign w:val="bottom"/>
          </w:tcPr>
          <w:p w14:paraId="711E2B9D"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c>
          <w:tcPr>
            <w:tcW w:w="1350" w:type="dxa"/>
            <w:vAlign w:val="bottom"/>
          </w:tcPr>
          <w:p w14:paraId="2D7C2424"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r>
      <w:tr w:rsidR="00A46E78" w:rsidRPr="002D03D8" w14:paraId="0DC9F9B8" w14:textId="77777777" w:rsidTr="00333385">
        <w:tc>
          <w:tcPr>
            <w:tcW w:w="3822" w:type="dxa"/>
            <w:vAlign w:val="bottom"/>
          </w:tcPr>
          <w:p w14:paraId="5D5BE6B3" w14:textId="77777777" w:rsidR="00A46E78" w:rsidRPr="002D03D8" w:rsidRDefault="00A46E78" w:rsidP="00A46E78">
            <w:pPr>
              <w:spacing w:line="240" w:lineRule="exact"/>
              <w:ind w:right="-288"/>
              <w:rPr>
                <w:rFonts w:ascii="CordiaUPC" w:hAnsi="CordiaUPC" w:cs="CordiaUPC"/>
                <w:sz w:val="26"/>
                <w:szCs w:val="26"/>
                <w:lang w:val="en-US"/>
              </w:rPr>
            </w:pPr>
            <w:r w:rsidRPr="002D03D8">
              <w:rPr>
                <w:rFonts w:ascii="CordiaUPC" w:hAnsi="CordiaUPC" w:cs="CordiaUPC" w:hint="cs"/>
                <w:sz w:val="26"/>
                <w:szCs w:val="26"/>
                <w:lang w:val="en-US"/>
              </w:rPr>
              <w:t>Ministry of Finance</w:t>
            </w:r>
          </w:p>
        </w:tc>
        <w:tc>
          <w:tcPr>
            <w:tcW w:w="1422" w:type="dxa"/>
            <w:vAlign w:val="bottom"/>
          </w:tcPr>
          <w:p w14:paraId="29AE4702" w14:textId="3EFB9E0E" w:rsidR="00A46E78" w:rsidRPr="002D03D8" w:rsidRDefault="00A46E78" w:rsidP="00A46E78">
            <w:pPr>
              <w:tabs>
                <w:tab w:val="decimal" w:pos="955"/>
              </w:tabs>
              <w:spacing w:line="240" w:lineRule="exact"/>
              <w:rPr>
                <w:rFonts w:ascii="CordiaUPC" w:hAnsi="CordiaUPC" w:cs="CordiaUPC"/>
                <w:sz w:val="26"/>
                <w:szCs w:val="26"/>
                <w:cs/>
                <w:lang w:bidi="th-TH"/>
              </w:rPr>
            </w:pPr>
            <w:r w:rsidRPr="002D03D8">
              <w:rPr>
                <w:rFonts w:ascii="CordiaUPC" w:eastAsia="Times New Roman" w:hAnsi="CordiaUPC" w:cs="CordiaUPC"/>
                <w:sz w:val="26"/>
                <w:szCs w:val="26"/>
              </w:rPr>
              <w:t>6,023</w:t>
            </w:r>
          </w:p>
        </w:tc>
        <w:tc>
          <w:tcPr>
            <w:tcW w:w="1278" w:type="dxa"/>
            <w:vAlign w:val="bottom"/>
          </w:tcPr>
          <w:p w14:paraId="1DE6D35F" w14:textId="77777777" w:rsidR="00A46E78" w:rsidRPr="002D03D8" w:rsidRDefault="00A46E78" w:rsidP="00A46E78">
            <w:pPr>
              <w:tabs>
                <w:tab w:val="decimal" w:pos="884"/>
              </w:tabs>
              <w:spacing w:line="240" w:lineRule="exact"/>
              <w:rPr>
                <w:rFonts w:ascii="CordiaUPC" w:hAnsi="CordiaUPC" w:cs="CordiaUPC"/>
                <w:sz w:val="26"/>
                <w:szCs w:val="26"/>
              </w:rPr>
            </w:pPr>
            <w:r w:rsidRPr="002D03D8">
              <w:rPr>
                <w:rFonts w:ascii="CordiaUPC" w:eastAsia="Times New Roman" w:hAnsi="CordiaUPC" w:cs="CordiaUPC"/>
                <w:sz w:val="26"/>
                <w:szCs w:val="26"/>
              </w:rPr>
              <w:t>8,104</w:t>
            </w:r>
          </w:p>
        </w:tc>
        <w:tc>
          <w:tcPr>
            <w:tcW w:w="1422" w:type="dxa"/>
            <w:vAlign w:val="bottom"/>
          </w:tcPr>
          <w:p w14:paraId="3B47AD77" w14:textId="63931098" w:rsidR="00A46E78" w:rsidRPr="002D03D8" w:rsidRDefault="00A46E78" w:rsidP="00A46E78">
            <w:pPr>
              <w:tabs>
                <w:tab w:val="decimal" w:pos="1038"/>
              </w:tabs>
              <w:spacing w:line="240" w:lineRule="exact"/>
              <w:rPr>
                <w:rFonts w:ascii="CordiaUPC" w:hAnsi="CordiaUPC" w:cs="CordiaUPC"/>
                <w:sz w:val="26"/>
                <w:szCs w:val="26"/>
              </w:rPr>
            </w:pPr>
            <w:r w:rsidRPr="002D03D8">
              <w:rPr>
                <w:rFonts w:ascii="CordiaUPC" w:eastAsia="Times New Roman" w:hAnsi="CordiaUPC" w:cs="CordiaUPC"/>
                <w:sz w:val="26"/>
                <w:szCs w:val="26"/>
              </w:rPr>
              <w:t>6,023</w:t>
            </w:r>
          </w:p>
        </w:tc>
        <w:tc>
          <w:tcPr>
            <w:tcW w:w="1350" w:type="dxa"/>
            <w:vAlign w:val="bottom"/>
          </w:tcPr>
          <w:p w14:paraId="47D692C9" w14:textId="77777777" w:rsidR="00A46E78" w:rsidRPr="002D03D8" w:rsidRDefault="00A46E78" w:rsidP="00A46E78">
            <w:pPr>
              <w:tabs>
                <w:tab w:val="decimal" w:pos="971"/>
              </w:tabs>
              <w:spacing w:line="240" w:lineRule="exact"/>
              <w:ind w:right="-106"/>
              <w:rPr>
                <w:rFonts w:ascii="CordiaUPC" w:hAnsi="CordiaUPC" w:cs="CordiaUPC"/>
                <w:sz w:val="26"/>
                <w:szCs w:val="26"/>
              </w:rPr>
            </w:pPr>
            <w:r w:rsidRPr="002D03D8">
              <w:rPr>
                <w:rFonts w:ascii="CordiaUPC" w:eastAsia="Times New Roman" w:hAnsi="CordiaUPC" w:cs="CordiaUPC"/>
                <w:sz w:val="26"/>
                <w:szCs w:val="26"/>
              </w:rPr>
              <w:t>8,104</w:t>
            </w:r>
          </w:p>
        </w:tc>
      </w:tr>
      <w:tr w:rsidR="00A46E78" w:rsidRPr="002D03D8" w14:paraId="4B487CE3" w14:textId="77777777" w:rsidTr="00333385">
        <w:tc>
          <w:tcPr>
            <w:tcW w:w="3822" w:type="dxa"/>
            <w:vAlign w:val="bottom"/>
          </w:tcPr>
          <w:p w14:paraId="187DD360" w14:textId="77777777" w:rsidR="00A46E78" w:rsidRPr="002D03D8" w:rsidRDefault="00A46E78" w:rsidP="00A46E78">
            <w:pPr>
              <w:spacing w:line="240" w:lineRule="exact"/>
              <w:ind w:right="-288"/>
              <w:rPr>
                <w:rFonts w:ascii="CordiaUPC" w:hAnsi="CordiaUPC" w:cs="CordiaUPC"/>
                <w:strike/>
                <w:sz w:val="26"/>
                <w:szCs w:val="26"/>
                <w:lang w:val="en-US"/>
              </w:rPr>
            </w:pPr>
          </w:p>
        </w:tc>
        <w:tc>
          <w:tcPr>
            <w:tcW w:w="1422" w:type="dxa"/>
            <w:vAlign w:val="bottom"/>
          </w:tcPr>
          <w:p w14:paraId="2E22C0F3" w14:textId="77777777" w:rsidR="00A46E78" w:rsidRPr="002D03D8" w:rsidRDefault="00A46E78" w:rsidP="00A46E78">
            <w:pPr>
              <w:tabs>
                <w:tab w:val="decimal" w:pos="955"/>
              </w:tabs>
              <w:spacing w:line="240" w:lineRule="exact"/>
              <w:rPr>
                <w:rFonts w:ascii="CordiaUPC" w:hAnsi="CordiaUPC" w:cs="CordiaUPC"/>
                <w:sz w:val="26"/>
                <w:szCs w:val="26"/>
              </w:rPr>
            </w:pPr>
          </w:p>
        </w:tc>
        <w:tc>
          <w:tcPr>
            <w:tcW w:w="1278" w:type="dxa"/>
            <w:vAlign w:val="bottom"/>
          </w:tcPr>
          <w:p w14:paraId="0650F12A" w14:textId="77777777" w:rsidR="00A46E78" w:rsidRPr="002D03D8" w:rsidRDefault="00A46E78" w:rsidP="00A46E78">
            <w:pPr>
              <w:tabs>
                <w:tab w:val="decimal" w:pos="884"/>
              </w:tabs>
              <w:spacing w:line="240" w:lineRule="exact"/>
              <w:rPr>
                <w:rFonts w:ascii="CordiaUPC" w:hAnsi="CordiaUPC" w:cs="CordiaUPC"/>
                <w:sz w:val="26"/>
                <w:szCs w:val="26"/>
              </w:rPr>
            </w:pPr>
          </w:p>
        </w:tc>
        <w:tc>
          <w:tcPr>
            <w:tcW w:w="1422" w:type="dxa"/>
            <w:vAlign w:val="bottom"/>
          </w:tcPr>
          <w:p w14:paraId="6A40854A" w14:textId="77777777" w:rsidR="00A46E78" w:rsidRPr="002D03D8" w:rsidRDefault="00A46E78" w:rsidP="00A46E78">
            <w:pPr>
              <w:tabs>
                <w:tab w:val="decimal" w:pos="1038"/>
              </w:tabs>
              <w:spacing w:line="240" w:lineRule="exact"/>
              <w:rPr>
                <w:rFonts w:ascii="CordiaUPC" w:hAnsi="CordiaUPC" w:cs="CordiaUPC"/>
                <w:sz w:val="26"/>
                <w:szCs w:val="26"/>
              </w:rPr>
            </w:pPr>
          </w:p>
        </w:tc>
        <w:tc>
          <w:tcPr>
            <w:tcW w:w="1350" w:type="dxa"/>
            <w:vAlign w:val="bottom"/>
          </w:tcPr>
          <w:p w14:paraId="48464817" w14:textId="77777777" w:rsidR="00A46E78" w:rsidRPr="002D03D8" w:rsidRDefault="00A46E78" w:rsidP="00A46E78">
            <w:pPr>
              <w:tabs>
                <w:tab w:val="decimal" w:pos="971"/>
              </w:tabs>
              <w:spacing w:line="240" w:lineRule="exact"/>
              <w:ind w:right="-106"/>
              <w:rPr>
                <w:rFonts w:ascii="CordiaUPC" w:hAnsi="CordiaUPC" w:cs="CordiaUPC"/>
                <w:sz w:val="26"/>
                <w:szCs w:val="26"/>
              </w:rPr>
            </w:pPr>
          </w:p>
        </w:tc>
      </w:tr>
      <w:tr w:rsidR="00A46E78" w:rsidRPr="002D03D8" w14:paraId="5FB0130B" w14:textId="77777777" w:rsidTr="00333385">
        <w:tc>
          <w:tcPr>
            <w:tcW w:w="3822" w:type="dxa"/>
          </w:tcPr>
          <w:p w14:paraId="36EBE4D6" w14:textId="77777777" w:rsidR="00A46E78" w:rsidRPr="002D03D8" w:rsidRDefault="00A46E78" w:rsidP="00A46E78">
            <w:pPr>
              <w:spacing w:line="240" w:lineRule="exact"/>
              <w:ind w:left="166" w:right="-288" w:hanging="166"/>
              <w:rPr>
                <w:rFonts w:ascii="CordiaUPC" w:hAnsi="CordiaUPC" w:cs="CordiaUPC"/>
                <w:sz w:val="26"/>
                <w:szCs w:val="26"/>
                <w:lang w:val="en-US"/>
              </w:rPr>
            </w:pPr>
            <w:bookmarkStart w:id="15" w:name="_Hlk212146509"/>
            <w:r w:rsidRPr="002D03D8">
              <w:rPr>
                <w:rFonts w:ascii="CordiaUPC" w:hAnsi="CordiaUPC" w:cs="CordiaUPC"/>
                <w:b/>
                <w:bCs/>
                <w:sz w:val="26"/>
                <w:szCs w:val="26"/>
                <w:lang w:val="en-US"/>
              </w:rPr>
              <w:t>Other assets</w:t>
            </w:r>
          </w:p>
        </w:tc>
        <w:tc>
          <w:tcPr>
            <w:tcW w:w="1422" w:type="dxa"/>
            <w:vAlign w:val="bottom"/>
          </w:tcPr>
          <w:p w14:paraId="12B6AD74" w14:textId="77777777" w:rsidR="00A46E78" w:rsidRPr="002D03D8" w:rsidRDefault="00A46E78" w:rsidP="00A46E78">
            <w:pPr>
              <w:tabs>
                <w:tab w:val="decimal" w:pos="1152"/>
              </w:tabs>
              <w:spacing w:line="240" w:lineRule="exact"/>
              <w:ind w:right="259"/>
              <w:rPr>
                <w:rFonts w:ascii="CordiaUPC" w:hAnsi="CordiaUPC" w:cs="CordiaUPC"/>
                <w:sz w:val="26"/>
                <w:szCs w:val="26"/>
                <w:lang w:val="en-US"/>
              </w:rPr>
            </w:pPr>
          </w:p>
        </w:tc>
        <w:tc>
          <w:tcPr>
            <w:tcW w:w="1278" w:type="dxa"/>
            <w:vAlign w:val="bottom"/>
          </w:tcPr>
          <w:p w14:paraId="0528E81A"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c>
          <w:tcPr>
            <w:tcW w:w="1422" w:type="dxa"/>
            <w:vAlign w:val="bottom"/>
          </w:tcPr>
          <w:p w14:paraId="0D5CE053"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c>
          <w:tcPr>
            <w:tcW w:w="1350" w:type="dxa"/>
            <w:vAlign w:val="bottom"/>
          </w:tcPr>
          <w:p w14:paraId="3F169071" w14:textId="77777777" w:rsidR="00A46E78" w:rsidRPr="002D03D8" w:rsidRDefault="00A46E78" w:rsidP="00A46E78">
            <w:pPr>
              <w:tabs>
                <w:tab w:val="decimal" w:pos="1152"/>
              </w:tabs>
              <w:spacing w:line="240" w:lineRule="exact"/>
              <w:ind w:right="259"/>
              <w:rPr>
                <w:rFonts w:ascii="CordiaUPC" w:hAnsi="CordiaUPC" w:cs="CordiaUPC"/>
                <w:sz w:val="26"/>
                <w:szCs w:val="26"/>
              </w:rPr>
            </w:pPr>
          </w:p>
        </w:tc>
      </w:tr>
      <w:tr w:rsidR="00A46E78" w:rsidRPr="002D03D8" w14:paraId="1E7B337B" w14:textId="77777777" w:rsidTr="00333385">
        <w:tc>
          <w:tcPr>
            <w:tcW w:w="3822" w:type="dxa"/>
            <w:vAlign w:val="bottom"/>
          </w:tcPr>
          <w:p w14:paraId="00D77E97" w14:textId="77777777" w:rsidR="00A46E78" w:rsidRPr="002D03D8" w:rsidRDefault="00A46E78" w:rsidP="00A46E78">
            <w:pPr>
              <w:spacing w:line="240" w:lineRule="exact"/>
              <w:ind w:right="-288"/>
              <w:rPr>
                <w:rFonts w:ascii="CordiaUPC" w:hAnsi="CordiaUPC" w:cs="CordiaUPC"/>
                <w:sz w:val="26"/>
                <w:szCs w:val="26"/>
                <w:lang w:val="en-US"/>
              </w:rPr>
            </w:pPr>
            <w:r w:rsidRPr="002D03D8">
              <w:rPr>
                <w:rFonts w:ascii="CordiaUPC" w:hAnsi="CordiaUPC" w:cs="CordiaUPC" w:hint="cs"/>
                <w:sz w:val="26"/>
                <w:szCs w:val="26"/>
                <w:lang w:val="en-US"/>
              </w:rPr>
              <w:t>Ministry of Finance</w:t>
            </w:r>
          </w:p>
        </w:tc>
        <w:tc>
          <w:tcPr>
            <w:tcW w:w="1422" w:type="dxa"/>
            <w:vAlign w:val="bottom"/>
          </w:tcPr>
          <w:p w14:paraId="6620286A" w14:textId="32E0630C" w:rsidR="00A46E78" w:rsidRPr="002D03D8" w:rsidRDefault="00A46E78" w:rsidP="00A46E78">
            <w:pPr>
              <w:tabs>
                <w:tab w:val="decimal" w:pos="955"/>
              </w:tabs>
              <w:spacing w:line="240" w:lineRule="exact"/>
              <w:rPr>
                <w:rFonts w:ascii="CordiaUPC" w:hAnsi="CordiaUPC" w:cs="CordiaUPC"/>
                <w:sz w:val="26"/>
                <w:szCs w:val="26"/>
                <w:cs/>
                <w:lang w:bidi="th-TH"/>
              </w:rPr>
            </w:pPr>
            <w:r w:rsidRPr="002D03D8">
              <w:rPr>
                <w:rFonts w:ascii="CordiaUPC" w:eastAsia="Times New Roman" w:hAnsi="CordiaUPC" w:cs="CordiaUPC"/>
                <w:sz w:val="26"/>
                <w:szCs w:val="26"/>
              </w:rPr>
              <w:t>6</w:t>
            </w:r>
            <w:r w:rsidR="005A25A5" w:rsidRPr="002D03D8">
              <w:rPr>
                <w:rFonts w:ascii="CordiaUPC" w:eastAsia="Times New Roman" w:hAnsi="CordiaUPC" w:cs="CordiaUPC"/>
                <w:sz w:val="26"/>
                <w:szCs w:val="26"/>
              </w:rPr>
              <w:t>76</w:t>
            </w:r>
          </w:p>
        </w:tc>
        <w:tc>
          <w:tcPr>
            <w:tcW w:w="1278" w:type="dxa"/>
            <w:vAlign w:val="bottom"/>
          </w:tcPr>
          <w:p w14:paraId="7ABB683C" w14:textId="77777777" w:rsidR="00A46E78" w:rsidRPr="002D03D8" w:rsidRDefault="00A46E78" w:rsidP="00A46E78">
            <w:pPr>
              <w:tabs>
                <w:tab w:val="decimal" w:pos="884"/>
              </w:tabs>
              <w:spacing w:line="240" w:lineRule="exact"/>
              <w:rPr>
                <w:rFonts w:ascii="CordiaUPC" w:hAnsi="CordiaUPC" w:cs="CordiaUPC"/>
                <w:sz w:val="26"/>
                <w:szCs w:val="26"/>
              </w:rPr>
            </w:pPr>
            <w:r w:rsidRPr="002D03D8">
              <w:rPr>
                <w:rFonts w:ascii="CordiaUPC" w:eastAsia="Times New Roman" w:hAnsi="CordiaUPC" w:cs="CordiaUPC"/>
                <w:sz w:val="26"/>
                <w:szCs w:val="26"/>
              </w:rPr>
              <w:t>193</w:t>
            </w:r>
          </w:p>
        </w:tc>
        <w:tc>
          <w:tcPr>
            <w:tcW w:w="1422" w:type="dxa"/>
            <w:vAlign w:val="bottom"/>
          </w:tcPr>
          <w:p w14:paraId="029AC986" w14:textId="1BF087D7" w:rsidR="00A46E78" w:rsidRPr="002D03D8" w:rsidRDefault="00A46E78" w:rsidP="00A46E78">
            <w:pPr>
              <w:tabs>
                <w:tab w:val="decimal" w:pos="1038"/>
              </w:tabs>
              <w:spacing w:line="240" w:lineRule="exact"/>
              <w:rPr>
                <w:rFonts w:ascii="CordiaUPC" w:hAnsi="CordiaUPC" w:cs="CordiaUPC"/>
                <w:sz w:val="26"/>
                <w:szCs w:val="26"/>
              </w:rPr>
            </w:pPr>
            <w:r w:rsidRPr="002D03D8">
              <w:rPr>
                <w:rFonts w:ascii="CordiaUPC" w:eastAsia="Times New Roman" w:hAnsi="CordiaUPC" w:cs="CordiaUPC"/>
                <w:sz w:val="26"/>
                <w:szCs w:val="26"/>
              </w:rPr>
              <w:t>676</w:t>
            </w:r>
          </w:p>
        </w:tc>
        <w:tc>
          <w:tcPr>
            <w:tcW w:w="1350" w:type="dxa"/>
            <w:vAlign w:val="bottom"/>
          </w:tcPr>
          <w:p w14:paraId="0731D9BF" w14:textId="77777777" w:rsidR="00A46E78" w:rsidRPr="002D03D8" w:rsidRDefault="00A46E78" w:rsidP="00A46E78">
            <w:pPr>
              <w:tabs>
                <w:tab w:val="decimal" w:pos="971"/>
              </w:tabs>
              <w:spacing w:line="240" w:lineRule="exact"/>
              <w:ind w:right="-106"/>
              <w:rPr>
                <w:rFonts w:ascii="CordiaUPC" w:hAnsi="CordiaUPC" w:cs="CordiaUPC"/>
                <w:sz w:val="26"/>
                <w:szCs w:val="26"/>
              </w:rPr>
            </w:pPr>
            <w:r w:rsidRPr="002D03D8">
              <w:rPr>
                <w:rFonts w:ascii="CordiaUPC" w:eastAsia="Times New Roman" w:hAnsi="CordiaUPC" w:cs="CordiaUPC"/>
                <w:sz w:val="26"/>
                <w:szCs w:val="26"/>
              </w:rPr>
              <w:t>193</w:t>
            </w:r>
          </w:p>
        </w:tc>
      </w:tr>
      <w:tr w:rsidR="005A25A5" w:rsidRPr="002D03D8" w14:paraId="23168D0E" w14:textId="77777777" w:rsidTr="00333385">
        <w:tc>
          <w:tcPr>
            <w:tcW w:w="3822" w:type="dxa"/>
            <w:vAlign w:val="bottom"/>
          </w:tcPr>
          <w:p w14:paraId="712360C3" w14:textId="30D32E39" w:rsidR="005A25A5" w:rsidRPr="002D03D8" w:rsidRDefault="005A25A5" w:rsidP="00A46E78">
            <w:pPr>
              <w:spacing w:line="240" w:lineRule="exact"/>
              <w:ind w:right="-288"/>
              <w:rPr>
                <w:rFonts w:ascii="CordiaUPC" w:hAnsi="CordiaUPC" w:cs="CordiaUPC"/>
                <w:sz w:val="26"/>
                <w:szCs w:val="26"/>
                <w:lang w:val="en-US"/>
              </w:rPr>
            </w:pPr>
            <w:r w:rsidRPr="002D03D8">
              <w:rPr>
                <w:rFonts w:ascii="CordiaUPC" w:hAnsi="CordiaUPC" w:cs="CordiaUPC"/>
                <w:sz w:val="26"/>
                <w:szCs w:val="26"/>
                <w:lang w:val="en-US"/>
              </w:rPr>
              <w:t>Thanachart Capital PCL</w:t>
            </w:r>
            <w:r w:rsidR="00CC6CC9" w:rsidRPr="002D03D8">
              <w:rPr>
                <w:rFonts w:ascii="CordiaUPC" w:hAnsi="CordiaUPC" w:cs="CordiaUPC"/>
                <w:sz w:val="26"/>
                <w:szCs w:val="26"/>
                <w:lang w:val="en-US"/>
              </w:rPr>
              <w:t>.</w:t>
            </w:r>
          </w:p>
        </w:tc>
        <w:tc>
          <w:tcPr>
            <w:tcW w:w="1422" w:type="dxa"/>
            <w:vAlign w:val="bottom"/>
          </w:tcPr>
          <w:p w14:paraId="7543FFB7" w14:textId="6D89535C" w:rsidR="005A25A5" w:rsidRPr="002D03D8" w:rsidRDefault="005A25A5" w:rsidP="00A46E78">
            <w:pPr>
              <w:tabs>
                <w:tab w:val="decimal" w:pos="955"/>
              </w:tabs>
              <w:spacing w:line="240" w:lineRule="exact"/>
              <w:rPr>
                <w:rFonts w:ascii="CordiaUPC" w:eastAsia="Times New Roman" w:hAnsi="CordiaUPC" w:cs="CordiaUPC"/>
                <w:sz w:val="26"/>
                <w:szCs w:val="26"/>
              </w:rPr>
            </w:pPr>
            <w:r w:rsidRPr="002D03D8">
              <w:rPr>
                <w:rFonts w:ascii="CordiaUPC" w:eastAsia="Times New Roman" w:hAnsi="CordiaUPC" w:cs="CordiaUPC"/>
                <w:sz w:val="26"/>
                <w:szCs w:val="26"/>
              </w:rPr>
              <w:t>5</w:t>
            </w:r>
          </w:p>
        </w:tc>
        <w:tc>
          <w:tcPr>
            <w:tcW w:w="1278" w:type="dxa"/>
            <w:vAlign w:val="bottom"/>
          </w:tcPr>
          <w:p w14:paraId="4CB5F874" w14:textId="484FD1C1" w:rsidR="005A25A5" w:rsidRPr="002D03D8" w:rsidRDefault="005A25A5" w:rsidP="00A46E78">
            <w:pPr>
              <w:tabs>
                <w:tab w:val="decimal" w:pos="884"/>
              </w:tabs>
              <w:spacing w:line="240" w:lineRule="exact"/>
              <w:rPr>
                <w:rFonts w:ascii="CordiaUPC" w:eastAsia="Times New Roman" w:hAnsi="CordiaUPC" w:cs="CordiaUPC"/>
                <w:sz w:val="26"/>
                <w:szCs w:val="26"/>
              </w:rPr>
            </w:pPr>
            <w:r w:rsidRPr="002D03D8">
              <w:rPr>
                <w:rFonts w:ascii="CordiaUPC" w:eastAsia="Times New Roman" w:hAnsi="CordiaUPC" w:cs="CordiaUPC"/>
                <w:sz w:val="26"/>
                <w:szCs w:val="26"/>
              </w:rPr>
              <w:t>-</w:t>
            </w:r>
          </w:p>
        </w:tc>
        <w:tc>
          <w:tcPr>
            <w:tcW w:w="1422" w:type="dxa"/>
            <w:vAlign w:val="bottom"/>
          </w:tcPr>
          <w:p w14:paraId="7C096669" w14:textId="392EB128" w:rsidR="005A25A5" w:rsidRPr="002D03D8" w:rsidRDefault="005A25A5" w:rsidP="00A46E78">
            <w:pPr>
              <w:tabs>
                <w:tab w:val="decimal" w:pos="1038"/>
              </w:tabs>
              <w:spacing w:line="240" w:lineRule="exact"/>
              <w:rPr>
                <w:rFonts w:ascii="CordiaUPC" w:eastAsia="Times New Roman" w:hAnsi="CordiaUPC" w:cs="CordiaUPC"/>
                <w:sz w:val="26"/>
                <w:szCs w:val="26"/>
              </w:rPr>
            </w:pPr>
            <w:r w:rsidRPr="002D03D8">
              <w:rPr>
                <w:rFonts w:ascii="CordiaUPC" w:eastAsia="Times New Roman" w:hAnsi="CordiaUPC" w:cs="CordiaUPC"/>
                <w:sz w:val="26"/>
                <w:szCs w:val="26"/>
              </w:rPr>
              <w:t>-</w:t>
            </w:r>
          </w:p>
        </w:tc>
        <w:tc>
          <w:tcPr>
            <w:tcW w:w="1350" w:type="dxa"/>
            <w:vAlign w:val="bottom"/>
          </w:tcPr>
          <w:p w14:paraId="0FAAB60B" w14:textId="4F4F0F6A" w:rsidR="005A25A5" w:rsidRPr="002D03D8" w:rsidRDefault="005A25A5" w:rsidP="00A46E78">
            <w:pPr>
              <w:tabs>
                <w:tab w:val="decimal" w:pos="971"/>
              </w:tabs>
              <w:spacing w:line="240" w:lineRule="exact"/>
              <w:ind w:right="-106"/>
              <w:rPr>
                <w:rFonts w:ascii="CordiaUPC" w:eastAsia="Times New Roman" w:hAnsi="CordiaUPC" w:cs="CordiaUPC"/>
                <w:sz w:val="26"/>
                <w:szCs w:val="26"/>
              </w:rPr>
            </w:pPr>
            <w:r w:rsidRPr="002D03D8">
              <w:rPr>
                <w:rFonts w:ascii="CordiaUPC" w:eastAsia="Times New Roman" w:hAnsi="CordiaUPC" w:cs="CordiaUPC"/>
                <w:sz w:val="26"/>
                <w:szCs w:val="26"/>
              </w:rPr>
              <w:t>-</w:t>
            </w:r>
          </w:p>
        </w:tc>
      </w:tr>
      <w:bookmarkEnd w:id="15"/>
      <w:tr w:rsidR="00A46E78" w:rsidRPr="002D03D8" w14:paraId="59AE8BB4" w14:textId="77777777" w:rsidTr="00333385">
        <w:tc>
          <w:tcPr>
            <w:tcW w:w="3822" w:type="dxa"/>
            <w:vAlign w:val="bottom"/>
          </w:tcPr>
          <w:p w14:paraId="7772BDE7" w14:textId="77777777" w:rsidR="00A46E78" w:rsidRPr="002D03D8" w:rsidRDefault="00A46E78" w:rsidP="00A46E78">
            <w:pPr>
              <w:spacing w:line="240" w:lineRule="exact"/>
              <w:ind w:right="-288"/>
              <w:rPr>
                <w:rFonts w:ascii="CordiaUPC" w:hAnsi="CordiaUPC" w:cs="CordiaUPC"/>
                <w:b/>
                <w:bCs/>
                <w:spacing w:val="-6"/>
                <w:sz w:val="26"/>
                <w:szCs w:val="26"/>
                <w:lang w:val="en-US"/>
              </w:rPr>
            </w:pPr>
          </w:p>
        </w:tc>
        <w:tc>
          <w:tcPr>
            <w:tcW w:w="1422" w:type="dxa"/>
            <w:vAlign w:val="bottom"/>
          </w:tcPr>
          <w:p w14:paraId="07EC3BC6" w14:textId="77777777" w:rsidR="00A46E78" w:rsidRPr="002D03D8" w:rsidRDefault="00A46E78" w:rsidP="00A46E78">
            <w:pPr>
              <w:tabs>
                <w:tab w:val="decimal" w:pos="955"/>
              </w:tabs>
              <w:spacing w:line="240" w:lineRule="exact"/>
              <w:rPr>
                <w:rFonts w:ascii="CordiaUPC" w:hAnsi="CordiaUPC" w:cs="CordiaUPC"/>
                <w:sz w:val="26"/>
                <w:szCs w:val="26"/>
              </w:rPr>
            </w:pPr>
          </w:p>
        </w:tc>
        <w:tc>
          <w:tcPr>
            <w:tcW w:w="1278" w:type="dxa"/>
            <w:vAlign w:val="bottom"/>
          </w:tcPr>
          <w:p w14:paraId="0CBDC591" w14:textId="77777777" w:rsidR="00A46E78" w:rsidRPr="002D03D8" w:rsidRDefault="00A46E78" w:rsidP="00A46E78">
            <w:pPr>
              <w:tabs>
                <w:tab w:val="decimal" w:pos="884"/>
              </w:tabs>
              <w:spacing w:line="240" w:lineRule="exact"/>
              <w:rPr>
                <w:rFonts w:ascii="CordiaUPC" w:hAnsi="CordiaUPC" w:cs="CordiaUPC"/>
                <w:sz w:val="26"/>
                <w:szCs w:val="26"/>
              </w:rPr>
            </w:pPr>
          </w:p>
        </w:tc>
        <w:tc>
          <w:tcPr>
            <w:tcW w:w="1422" w:type="dxa"/>
            <w:vAlign w:val="bottom"/>
          </w:tcPr>
          <w:p w14:paraId="67510CB6" w14:textId="77777777" w:rsidR="00A46E78" w:rsidRPr="002D03D8" w:rsidRDefault="00A46E78" w:rsidP="00A46E78">
            <w:pPr>
              <w:tabs>
                <w:tab w:val="decimal" w:pos="1038"/>
              </w:tabs>
              <w:spacing w:line="240" w:lineRule="exact"/>
              <w:rPr>
                <w:rFonts w:ascii="CordiaUPC" w:hAnsi="CordiaUPC" w:cs="CordiaUPC"/>
                <w:sz w:val="26"/>
                <w:szCs w:val="26"/>
              </w:rPr>
            </w:pPr>
          </w:p>
        </w:tc>
        <w:tc>
          <w:tcPr>
            <w:tcW w:w="1350" w:type="dxa"/>
            <w:vAlign w:val="bottom"/>
          </w:tcPr>
          <w:p w14:paraId="2B61956F" w14:textId="77777777" w:rsidR="00A46E78" w:rsidRPr="002D03D8" w:rsidRDefault="00A46E78" w:rsidP="00A46E78">
            <w:pPr>
              <w:tabs>
                <w:tab w:val="decimal" w:pos="971"/>
              </w:tabs>
              <w:spacing w:line="240" w:lineRule="exact"/>
              <w:ind w:right="-106"/>
              <w:rPr>
                <w:rFonts w:ascii="CordiaUPC" w:hAnsi="CordiaUPC" w:cs="CordiaUPC"/>
                <w:sz w:val="26"/>
                <w:szCs w:val="26"/>
              </w:rPr>
            </w:pPr>
          </w:p>
        </w:tc>
      </w:tr>
      <w:tr w:rsidR="00A46E78" w:rsidRPr="002D03D8" w14:paraId="18F11D11" w14:textId="77777777" w:rsidTr="00333385">
        <w:tc>
          <w:tcPr>
            <w:tcW w:w="3822" w:type="dxa"/>
            <w:vAlign w:val="bottom"/>
          </w:tcPr>
          <w:p w14:paraId="18326411" w14:textId="77777777" w:rsidR="00A46E78" w:rsidRPr="002D03D8" w:rsidRDefault="00A46E78" w:rsidP="00A46E78">
            <w:pPr>
              <w:spacing w:line="240" w:lineRule="exact"/>
              <w:ind w:right="-288"/>
              <w:rPr>
                <w:rFonts w:ascii="CordiaUPC" w:hAnsi="CordiaUPC" w:cs="CordiaUPC"/>
                <w:b/>
                <w:bCs/>
                <w:spacing w:val="-6"/>
                <w:sz w:val="26"/>
                <w:szCs w:val="26"/>
                <w:lang w:val="en-US"/>
              </w:rPr>
            </w:pPr>
            <w:r w:rsidRPr="002D03D8">
              <w:rPr>
                <w:rFonts w:ascii="CordiaUPC" w:hAnsi="CordiaUPC" w:cs="CordiaUPC" w:hint="cs"/>
                <w:b/>
                <w:bCs/>
                <w:spacing w:val="-6"/>
                <w:sz w:val="26"/>
                <w:szCs w:val="26"/>
                <w:lang w:val="en-US"/>
              </w:rPr>
              <w:t xml:space="preserve">Deposits (including interbank and money market </w:t>
            </w:r>
          </w:p>
          <w:p w14:paraId="60359453" w14:textId="77777777" w:rsidR="00A46E78" w:rsidRPr="002D03D8" w:rsidRDefault="00A46E78" w:rsidP="00A46E78">
            <w:pPr>
              <w:spacing w:line="240" w:lineRule="exact"/>
              <w:ind w:left="170" w:right="-288"/>
              <w:rPr>
                <w:rFonts w:ascii="CordiaUPC" w:hAnsi="CordiaUPC" w:cs="CordiaUPC"/>
                <w:b/>
                <w:bCs/>
                <w:strike/>
                <w:sz w:val="26"/>
                <w:szCs w:val="26"/>
                <w:lang w:val="en-US"/>
              </w:rPr>
            </w:pPr>
            <w:r w:rsidRPr="002D03D8">
              <w:rPr>
                <w:rFonts w:ascii="CordiaUPC" w:hAnsi="CordiaUPC" w:cs="CordiaUPC" w:hint="cs"/>
                <w:b/>
                <w:bCs/>
                <w:spacing w:val="-6"/>
                <w:sz w:val="26"/>
                <w:szCs w:val="26"/>
                <w:lang w:val="en-US"/>
              </w:rPr>
              <w:t>items - liabilities)</w:t>
            </w:r>
          </w:p>
        </w:tc>
        <w:tc>
          <w:tcPr>
            <w:tcW w:w="1422" w:type="dxa"/>
            <w:vAlign w:val="bottom"/>
          </w:tcPr>
          <w:p w14:paraId="02881E2E" w14:textId="77777777" w:rsidR="00A46E78" w:rsidRPr="002D03D8" w:rsidRDefault="00A46E78" w:rsidP="00A46E78">
            <w:pPr>
              <w:tabs>
                <w:tab w:val="decimal" w:pos="955"/>
              </w:tabs>
              <w:spacing w:line="240" w:lineRule="exact"/>
              <w:rPr>
                <w:rFonts w:ascii="CordiaUPC" w:hAnsi="CordiaUPC" w:cs="CordiaUPC"/>
                <w:sz w:val="26"/>
                <w:szCs w:val="26"/>
              </w:rPr>
            </w:pPr>
          </w:p>
        </w:tc>
        <w:tc>
          <w:tcPr>
            <w:tcW w:w="1278" w:type="dxa"/>
            <w:vAlign w:val="bottom"/>
          </w:tcPr>
          <w:p w14:paraId="3AFA7F03" w14:textId="77777777" w:rsidR="00A46E78" w:rsidRPr="002D03D8" w:rsidRDefault="00A46E78" w:rsidP="00A46E78">
            <w:pPr>
              <w:tabs>
                <w:tab w:val="decimal" w:pos="884"/>
              </w:tabs>
              <w:spacing w:line="240" w:lineRule="exact"/>
              <w:rPr>
                <w:rFonts w:ascii="CordiaUPC" w:hAnsi="CordiaUPC" w:cs="CordiaUPC"/>
                <w:sz w:val="26"/>
                <w:szCs w:val="26"/>
              </w:rPr>
            </w:pPr>
          </w:p>
        </w:tc>
        <w:tc>
          <w:tcPr>
            <w:tcW w:w="1422" w:type="dxa"/>
            <w:vAlign w:val="bottom"/>
          </w:tcPr>
          <w:p w14:paraId="36E767B1" w14:textId="77777777" w:rsidR="00A46E78" w:rsidRPr="002D03D8" w:rsidRDefault="00A46E78" w:rsidP="00A46E78">
            <w:pPr>
              <w:tabs>
                <w:tab w:val="decimal" w:pos="1038"/>
              </w:tabs>
              <w:spacing w:line="240" w:lineRule="exact"/>
              <w:rPr>
                <w:rFonts w:ascii="CordiaUPC" w:hAnsi="CordiaUPC" w:cs="CordiaUPC"/>
                <w:sz w:val="26"/>
                <w:szCs w:val="26"/>
              </w:rPr>
            </w:pPr>
          </w:p>
        </w:tc>
        <w:tc>
          <w:tcPr>
            <w:tcW w:w="1350" w:type="dxa"/>
            <w:vAlign w:val="bottom"/>
          </w:tcPr>
          <w:p w14:paraId="6681B45C" w14:textId="77777777" w:rsidR="00A46E78" w:rsidRPr="002D03D8" w:rsidRDefault="00A46E78" w:rsidP="00A46E78">
            <w:pPr>
              <w:tabs>
                <w:tab w:val="decimal" w:pos="971"/>
              </w:tabs>
              <w:spacing w:line="240" w:lineRule="exact"/>
              <w:ind w:right="-106"/>
              <w:rPr>
                <w:rFonts w:ascii="CordiaUPC" w:hAnsi="CordiaUPC" w:cs="CordiaUPC"/>
                <w:sz w:val="26"/>
                <w:szCs w:val="26"/>
              </w:rPr>
            </w:pPr>
          </w:p>
        </w:tc>
      </w:tr>
      <w:tr w:rsidR="00A46E78" w:rsidRPr="002D03D8" w14:paraId="71EF1016" w14:textId="77777777" w:rsidTr="00333385">
        <w:tc>
          <w:tcPr>
            <w:tcW w:w="3822" w:type="dxa"/>
            <w:vAlign w:val="bottom"/>
          </w:tcPr>
          <w:p w14:paraId="74F4E160" w14:textId="77777777" w:rsidR="00A46E78" w:rsidRPr="002D03D8" w:rsidRDefault="00A46E78" w:rsidP="00A46E78">
            <w:pPr>
              <w:tabs>
                <w:tab w:val="left" w:pos="162"/>
              </w:tabs>
              <w:spacing w:line="240" w:lineRule="exact"/>
              <w:ind w:left="158" w:right="-288" w:hanging="158"/>
              <w:jc w:val="both"/>
              <w:rPr>
                <w:rFonts w:ascii="CordiaUPC" w:hAnsi="CordiaUPC" w:cs="CordiaUPC"/>
                <w:strike/>
                <w:sz w:val="26"/>
                <w:szCs w:val="26"/>
                <w:lang w:val="en-US"/>
              </w:rPr>
            </w:pPr>
            <w:r w:rsidRPr="002D03D8">
              <w:rPr>
                <w:rFonts w:ascii="CordiaUPC" w:hAnsi="CordiaUPC" w:cs="CordiaUPC" w:hint="cs"/>
                <w:sz w:val="26"/>
                <w:szCs w:val="26"/>
                <w:lang w:val="en-US"/>
              </w:rPr>
              <w:t>ING Bank N.V.</w:t>
            </w:r>
          </w:p>
        </w:tc>
        <w:tc>
          <w:tcPr>
            <w:tcW w:w="1422" w:type="dxa"/>
            <w:vAlign w:val="bottom"/>
          </w:tcPr>
          <w:p w14:paraId="717715A9" w14:textId="3F3B3F3B" w:rsidR="00A46E78" w:rsidRPr="002D03D8" w:rsidRDefault="00A46E78" w:rsidP="00A46E78">
            <w:pPr>
              <w:tabs>
                <w:tab w:val="decimal" w:pos="955"/>
              </w:tabs>
              <w:spacing w:line="240" w:lineRule="exact"/>
              <w:rPr>
                <w:rFonts w:ascii="CordiaUPC" w:hAnsi="CordiaUPC" w:cs="CordiaUPC"/>
                <w:sz w:val="26"/>
                <w:szCs w:val="26"/>
              </w:rPr>
            </w:pPr>
            <w:r w:rsidRPr="002D03D8">
              <w:rPr>
                <w:rFonts w:ascii="CordiaUPC" w:eastAsia="Times New Roman" w:hAnsi="CordiaUPC" w:cs="CordiaUPC"/>
                <w:sz w:val="26"/>
                <w:szCs w:val="26"/>
              </w:rPr>
              <w:t>3</w:t>
            </w:r>
          </w:p>
        </w:tc>
        <w:tc>
          <w:tcPr>
            <w:tcW w:w="1278" w:type="dxa"/>
            <w:vAlign w:val="bottom"/>
          </w:tcPr>
          <w:p w14:paraId="0086E2EB" w14:textId="77777777" w:rsidR="00A46E78" w:rsidRPr="002D03D8" w:rsidRDefault="00A46E78" w:rsidP="00A46E78">
            <w:pPr>
              <w:tabs>
                <w:tab w:val="decimal" w:pos="884"/>
              </w:tabs>
              <w:spacing w:line="240" w:lineRule="exact"/>
              <w:rPr>
                <w:rFonts w:ascii="CordiaUPC" w:hAnsi="CordiaUPC" w:cs="CordiaUPC"/>
                <w:sz w:val="26"/>
                <w:szCs w:val="26"/>
              </w:rPr>
            </w:pPr>
            <w:r w:rsidRPr="002D03D8">
              <w:rPr>
                <w:rFonts w:ascii="CordiaUPC" w:eastAsia="Times New Roman" w:hAnsi="CordiaUPC" w:cs="CordiaUPC"/>
                <w:sz w:val="26"/>
                <w:szCs w:val="26"/>
              </w:rPr>
              <w:t>4</w:t>
            </w:r>
          </w:p>
        </w:tc>
        <w:tc>
          <w:tcPr>
            <w:tcW w:w="1422" w:type="dxa"/>
            <w:vAlign w:val="bottom"/>
          </w:tcPr>
          <w:p w14:paraId="51BC01D9" w14:textId="7597F6CE" w:rsidR="00A46E78" w:rsidRPr="002D03D8" w:rsidRDefault="00A46E78" w:rsidP="00A46E78">
            <w:pPr>
              <w:tabs>
                <w:tab w:val="decimal" w:pos="1038"/>
              </w:tabs>
              <w:spacing w:line="240" w:lineRule="exact"/>
              <w:rPr>
                <w:rFonts w:ascii="CordiaUPC" w:hAnsi="CordiaUPC" w:cs="CordiaUPC"/>
                <w:sz w:val="26"/>
                <w:szCs w:val="26"/>
              </w:rPr>
            </w:pPr>
            <w:r w:rsidRPr="002D03D8">
              <w:rPr>
                <w:rFonts w:ascii="CordiaUPC" w:eastAsia="Times New Roman" w:hAnsi="CordiaUPC" w:cs="CordiaUPC"/>
                <w:sz w:val="26"/>
                <w:szCs w:val="26"/>
              </w:rPr>
              <w:t>3</w:t>
            </w:r>
          </w:p>
        </w:tc>
        <w:tc>
          <w:tcPr>
            <w:tcW w:w="1350" w:type="dxa"/>
            <w:vAlign w:val="bottom"/>
          </w:tcPr>
          <w:p w14:paraId="349FCFAE" w14:textId="77777777" w:rsidR="00A46E78" w:rsidRPr="002D03D8" w:rsidRDefault="00A46E78" w:rsidP="00A46E78">
            <w:pPr>
              <w:tabs>
                <w:tab w:val="decimal" w:pos="971"/>
              </w:tabs>
              <w:spacing w:line="240" w:lineRule="exact"/>
              <w:ind w:right="-106"/>
              <w:rPr>
                <w:rFonts w:ascii="CordiaUPC" w:hAnsi="CordiaUPC" w:cs="CordiaUPC"/>
                <w:sz w:val="26"/>
                <w:szCs w:val="26"/>
              </w:rPr>
            </w:pPr>
            <w:r w:rsidRPr="002D03D8">
              <w:rPr>
                <w:rFonts w:ascii="CordiaUPC" w:eastAsia="Times New Roman" w:hAnsi="CordiaUPC" w:cs="CordiaUPC"/>
                <w:sz w:val="26"/>
                <w:szCs w:val="26"/>
              </w:rPr>
              <w:t>4</w:t>
            </w:r>
          </w:p>
        </w:tc>
      </w:tr>
      <w:tr w:rsidR="00A46E78" w:rsidRPr="002D03D8" w14:paraId="3AA20030" w14:textId="77777777" w:rsidTr="00333385">
        <w:tc>
          <w:tcPr>
            <w:tcW w:w="3822" w:type="dxa"/>
            <w:vAlign w:val="bottom"/>
          </w:tcPr>
          <w:p w14:paraId="7B491FF0" w14:textId="77777777" w:rsidR="00A46E78" w:rsidRPr="002D03D8" w:rsidRDefault="00A46E78" w:rsidP="00A46E78">
            <w:pPr>
              <w:tabs>
                <w:tab w:val="left" w:pos="162"/>
              </w:tabs>
              <w:spacing w:line="240" w:lineRule="exact"/>
              <w:ind w:right="-288"/>
              <w:rPr>
                <w:rFonts w:ascii="CordiaUPC" w:hAnsi="CordiaUPC" w:cs="CordiaUPC"/>
                <w:b/>
                <w:bCs/>
                <w:sz w:val="26"/>
                <w:szCs w:val="26"/>
                <w:lang w:val="en-US"/>
              </w:rPr>
            </w:pPr>
            <w:r w:rsidRPr="002D03D8">
              <w:rPr>
                <w:rFonts w:ascii="CordiaUPC" w:hAnsi="CordiaUPC" w:cs="CordiaUPC"/>
                <w:sz w:val="26"/>
                <w:szCs w:val="26"/>
                <w:lang w:val="en-US"/>
              </w:rPr>
              <w:t>Thanachart Capital PCL.</w:t>
            </w:r>
          </w:p>
        </w:tc>
        <w:tc>
          <w:tcPr>
            <w:tcW w:w="1422" w:type="dxa"/>
          </w:tcPr>
          <w:p w14:paraId="3F5B3572" w14:textId="5EF580B7" w:rsidR="00A46E78" w:rsidRPr="002D03D8" w:rsidRDefault="00A46E78" w:rsidP="00A46E78">
            <w:pPr>
              <w:tabs>
                <w:tab w:val="decimal" w:pos="955"/>
              </w:tabs>
              <w:spacing w:line="240" w:lineRule="exact"/>
              <w:rPr>
                <w:rFonts w:ascii="CordiaUPC" w:hAnsi="CordiaUPC" w:cs="CordiaUPC"/>
                <w:sz w:val="26"/>
                <w:szCs w:val="26"/>
              </w:rPr>
            </w:pPr>
            <w:r w:rsidRPr="002D03D8">
              <w:rPr>
                <w:rFonts w:ascii="CordiaUPC" w:eastAsia="Times New Roman" w:hAnsi="CordiaUPC" w:cs="CordiaUPC"/>
                <w:sz w:val="26"/>
                <w:szCs w:val="26"/>
              </w:rPr>
              <w:t>754</w:t>
            </w:r>
          </w:p>
        </w:tc>
        <w:tc>
          <w:tcPr>
            <w:tcW w:w="1278" w:type="dxa"/>
          </w:tcPr>
          <w:p w14:paraId="291E289D" w14:textId="77777777" w:rsidR="00A46E78" w:rsidRPr="002D03D8" w:rsidRDefault="00A46E78" w:rsidP="00A46E78">
            <w:pPr>
              <w:tabs>
                <w:tab w:val="decimal" w:pos="884"/>
              </w:tabs>
              <w:spacing w:line="240" w:lineRule="exact"/>
              <w:rPr>
                <w:rFonts w:ascii="CordiaUPC" w:hAnsi="CordiaUPC" w:cs="CordiaUPC"/>
                <w:sz w:val="26"/>
                <w:szCs w:val="26"/>
              </w:rPr>
            </w:pPr>
            <w:r w:rsidRPr="002D03D8">
              <w:rPr>
                <w:rFonts w:ascii="CordiaUPC" w:eastAsia="Times New Roman" w:hAnsi="CordiaUPC" w:cs="CordiaUPC"/>
                <w:sz w:val="26"/>
                <w:szCs w:val="26"/>
              </w:rPr>
              <w:t>20</w:t>
            </w:r>
          </w:p>
        </w:tc>
        <w:tc>
          <w:tcPr>
            <w:tcW w:w="1422" w:type="dxa"/>
          </w:tcPr>
          <w:p w14:paraId="0508CC7B" w14:textId="61E42369" w:rsidR="00A46E78" w:rsidRPr="002D03D8" w:rsidRDefault="00A46E78" w:rsidP="00A46E78">
            <w:pPr>
              <w:tabs>
                <w:tab w:val="decimal" w:pos="1038"/>
              </w:tabs>
              <w:spacing w:line="240" w:lineRule="exact"/>
              <w:rPr>
                <w:rFonts w:ascii="CordiaUPC" w:hAnsi="CordiaUPC" w:cs="CordiaUPC"/>
                <w:sz w:val="26"/>
                <w:szCs w:val="26"/>
              </w:rPr>
            </w:pPr>
            <w:r w:rsidRPr="002D03D8">
              <w:rPr>
                <w:rFonts w:ascii="CordiaUPC" w:eastAsia="Times New Roman" w:hAnsi="CordiaUPC" w:cs="CordiaUPC"/>
                <w:sz w:val="26"/>
                <w:szCs w:val="26"/>
              </w:rPr>
              <w:t>754</w:t>
            </w:r>
          </w:p>
        </w:tc>
        <w:tc>
          <w:tcPr>
            <w:tcW w:w="1350" w:type="dxa"/>
          </w:tcPr>
          <w:p w14:paraId="3D993C10" w14:textId="77777777" w:rsidR="00A46E78" w:rsidRPr="002D03D8" w:rsidRDefault="00A46E78" w:rsidP="00A46E78">
            <w:pPr>
              <w:tabs>
                <w:tab w:val="decimal" w:pos="971"/>
              </w:tabs>
              <w:spacing w:line="240" w:lineRule="exact"/>
              <w:ind w:right="-106"/>
              <w:rPr>
                <w:rFonts w:ascii="CordiaUPC" w:hAnsi="CordiaUPC" w:cs="CordiaUPC"/>
                <w:sz w:val="26"/>
                <w:szCs w:val="26"/>
              </w:rPr>
            </w:pPr>
            <w:r w:rsidRPr="002D03D8">
              <w:rPr>
                <w:rFonts w:ascii="CordiaUPC" w:eastAsia="Times New Roman" w:hAnsi="CordiaUPC" w:cs="CordiaUPC"/>
                <w:sz w:val="26"/>
                <w:szCs w:val="26"/>
              </w:rPr>
              <w:t>20</w:t>
            </w:r>
          </w:p>
        </w:tc>
      </w:tr>
    </w:tbl>
    <w:p w14:paraId="73EE0B20" w14:textId="77777777" w:rsidR="00D63DA8" w:rsidRPr="002D03D8" w:rsidRDefault="00D63DA8" w:rsidP="00D63DA8">
      <w:pPr>
        <w:spacing w:line="240" w:lineRule="exact"/>
        <w:ind w:left="567" w:right="88" w:hanging="567"/>
        <w:jc w:val="thaiDistribute"/>
        <w:rPr>
          <w:rFonts w:ascii="CordiaUPC" w:hAnsi="CordiaUPC" w:cs="CordiaUPC"/>
          <w:sz w:val="26"/>
          <w:szCs w:val="26"/>
          <w:lang w:val="en-US"/>
        </w:rPr>
      </w:pPr>
    </w:p>
    <w:tbl>
      <w:tblPr>
        <w:tblW w:w="9294" w:type="dxa"/>
        <w:tblInd w:w="420" w:type="dxa"/>
        <w:tblLayout w:type="fixed"/>
        <w:tblLook w:val="01E0" w:firstRow="1" w:lastRow="1" w:firstColumn="1" w:lastColumn="1" w:noHBand="0" w:noVBand="0"/>
      </w:tblPr>
      <w:tblGrid>
        <w:gridCol w:w="3822"/>
        <w:gridCol w:w="1422"/>
        <w:gridCol w:w="1278"/>
        <w:gridCol w:w="1422"/>
        <w:gridCol w:w="1350"/>
      </w:tblGrid>
      <w:tr w:rsidR="00A46E78" w:rsidRPr="002D03D8" w14:paraId="7C56902C" w14:textId="77777777" w:rsidTr="009F511D">
        <w:tc>
          <w:tcPr>
            <w:tcW w:w="3822" w:type="dxa"/>
          </w:tcPr>
          <w:p w14:paraId="2AE49772" w14:textId="65ADF1B0" w:rsidR="00A46E78" w:rsidRPr="002D03D8" w:rsidRDefault="00A46E78" w:rsidP="009F511D">
            <w:pPr>
              <w:spacing w:line="240" w:lineRule="exact"/>
              <w:ind w:left="166" w:right="-288" w:hanging="166"/>
              <w:rPr>
                <w:rFonts w:ascii="CordiaUPC" w:hAnsi="CordiaUPC" w:cs="CordiaUPC"/>
                <w:sz w:val="26"/>
                <w:szCs w:val="26"/>
                <w:lang w:val="en-US"/>
              </w:rPr>
            </w:pPr>
            <w:r w:rsidRPr="002D03D8">
              <w:rPr>
                <w:rFonts w:ascii="CordiaUPC" w:hAnsi="CordiaUPC" w:cs="CordiaUPC" w:hint="cs"/>
                <w:b/>
                <w:bCs/>
                <w:sz w:val="26"/>
                <w:szCs w:val="26"/>
                <w:lang w:val="en-US"/>
              </w:rPr>
              <w:t>Other liabilities</w:t>
            </w:r>
          </w:p>
        </w:tc>
        <w:tc>
          <w:tcPr>
            <w:tcW w:w="1422" w:type="dxa"/>
            <w:vAlign w:val="bottom"/>
          </w:tcPr>
          <w:p w14:paraId="1E92CB3B" w14:textId="77777777" w:rsidR="00A46E78" w:rsidRPr="002D03D8" w:rsidRDefault="00A46E78" w:rsidP="009F511D">
            <w:pPr>
              <w:tabs>
                <w:tab w:val="decimal" w:pos="1152"/>
              </w:tabs>
              <w:spacing w:line="240" w:lineRule="exact"/>
              <w:ind w:right="259"/>
              <w:rPr>
                <w:rFonts w:ascii="CordiaUPC" w:hAnsi="CordiaUPC" w:cs="CordiaUPC"/>
                <w:sz w:val="26"/>
                <w:szCs w:val="26"/>
                <w:lang w:val="en-US"/>
              </w:rPr>
            </w:pPr>
          </w:p>
        </w:tc>
        <w:tc>
          <w:tcPr>
            <w:tcW w:w="1278" w:type="dxa"/>
            <w:vAlign w:val="bottom"/>
          </w:tcPr>
          <w:p w14:paraId="008B4F9C" w14:textId="77777777" w:rsidR="00A46E78" w:rsidRPr="002D03D8" w:rsidRDefault="00A46E78" w:rsidP="009F511D">
            <w:pPr>
              <w:tabs>
                <w:tab w:val="decimal" w:pos="1152"/>
              </w:tabs>
              <w:spacing w:line="240" w:lineRule="exact"/>
              <w:ind w:right="259"/>
              <w:rPr>
                <w:rFonts w:ascii="CordiaUPC" w:hAnsi="CordiaUPC" w:cs="CordiaUPC"/>
                <w:sz w:val="26"/>
                <w:szCs w:val="26"/>
              </w:rPr>
            </w:pPr>
          </w:p>
        </w:tc>
        <w:tc>
          <w:tcPr>
            <w:tcW w:w="1422" w:type="dxa"/>
            <w:vAlign w:val="bottom"/>
          </w:tcPr>
          <w:p w14:paraId="7B79B77C" w14:textId="702D6FA6" w:rsidR="00A46E78" w:rsidRPr="002D03D8" w:rsidRDefault="00A46E78" w:rsidP="00BC0F62">
            <w:pPr>
              <w:tabs>
                <w:tab w:val="decimal" w:pos="1038"/>
              </w:tabs>
              <w:spacing w:line="240" w:lineRule="exact"/>
              <w:rPr>
                <w:rFonts w:ascii="CordiaUPC" w:hAnsi="CordiaUPC" w:cs="CordiaUPC"/>
                <w:sz w:val="26"/>
                <w:szCs w:val="26"/>
              </w:rPr>
            </w:pPr>
          </w:p>
        </w:tc>
        <w:tc>
          <w:tcPr>
            <w:tcW w:w="1350" w:type="dxa"/>
            <w:vAlign w:val="bottom"/>
          </w:tcPr>
          <w:p w14:paraId="07810983" w14:textId="07234C29" w:rsidR="00A46E78" w:rsidRPr="002D03D8" w:rsidRDefault="00A46E78" w:rsidP="00BC0F62">
            <w:pPr>
              <w:tabs>
                <w:tab w:val="decimal" w:pos="971"/>
              </w:tabs>
              <w:spacing w:line="240" w:lineRule="exact"/>
              <w:ind w:right="-106"/>
              <w:rPr>
                <w:rFonts w:ascii="CordiaUPC" w:hAnsi="CordiaUPC" w:cs="CordiaUPC"/>
                <w:sz w:val="26"/>
                <w:szCs w:val="26"/>
              </w:rPr>
            </w:pPr>
          </w:p>
        </w:tc>
      </w:tr>
      <w:tr w:rsidR="006B03D9" w:rsidRPr="002D03D8" w14:paraId="5AD989B8" w14:textId="77777777" w:rsidTr="009F511D">
        <w:tc>
          <w:tcPr>
            <w:tcW w:w="3822" w:type="dxa"/>
            <w:vAlign w:val="bottom"/>
          </w:tcPr>
          <w:p w14:paraId="1FE5E0EC" w14:textId="2BA5A8FE" w:rsidR="006B03D9" w:rsidRPr="002D03D8" w:rsidRDefault="006B03D9" w:rsidP="006B03D9">
            <w:pPr>
              <w:tabs>
                <w:tab w:val="decimal" w:pos="955"/>
              </w:tabs>
              <w:spacing w:line="240" w:lineRule="exact"/>
              <w:rPr>
                <w:rFonts w:ascii="CordiaUPC" w:eastAsia="Times New Roman" w:hAnsi="CordiaUPC" w:cs="CordiaUPC"/>
                <w:sz w:val="26"/>
                <w:szCs w:val="26"/>
              </w:rPr>
            </w:pPr>
            <w:r w:rsidRPr="002D03D8">
              <w:rPr>
                <w:rFonts w:ascii="CordiaUPC" w:eastAsia="Times New Roman" w:hAnsi="CordiaUPC" w:cs="CordiaUPC"/>
                <w:sz w:val="26"/>
                <w:szCs w:val="26"/>
              </w:rPr>
              <w:t>Thanachart Capital PCL.</w:t>
            </w:r>
          </w:p>
        </w:tc>
        <w:tc>
          <w:tcPr>
            <w:tcW w:w="1422" w:type="dxa"/>
            <w:vAlign w:val="bottom"/>
          </w:tcPr>
          <w:p w14:paraId="50F277CE" w14:textId="050A03B9" w:rsidR="006B03D9" w:rsidRPr="002D03D8" w:rsidRDefault="006B03D9" w:rsidP="006B03D9">
            <w:pPr>
              <w:tabs>
                <w:tab w:val="decimal" w:pos="955"/>
              </w:tabs>
              <w:spacing w:line="240" w:lineRule="exact"/>
              <w:rPr>
                <w:rFonts w:ascii="CordiaUPC" w:eastAsia="Times New Roman" w:hAnsi="CordiaUPC" w:cs="CordiaUPC"/>
                <w:sz w:val="26"/>
                <w:szCs w:val="26"/>
                <w:cs/>
                <w:lang w:bidi="th-TH"/>
              </w:rPr>
            </w:pPr>
            <w:r w:rsidRPr="002D03D8">
              <w:rPr>
                <w:rFonts w:ascii="CordiaUPC" w:eastAsia="Times New Roman" w:hAnsi="CordiaUPC" w:cs="CordiaUPC"/>
                <w:sz w:val="26"/>
                <w:szCs w:val="26"/>
              </w:rPr>
              <w:t>3</w:t>
            </w:r>
          </w:p>
        </w:tc>
        <w:tc>
          <w:tcPr>
            <w:tcW w:w="1278" w:type="dxa"/>
            <w:vAlign w:val="bottom"/>
          </w:tcPr>
          <w:p w14:paraId="00EAEAEA" w14:textId="6C3D784B" w:rsidR="006B03D9" w:rsidRPr="002D03D8" w:rsidRDefault="006B03D9" w:rsidP="006B03D9">
            <w:pPr>
              <w:tabs>
                <w:tab w:val="decimal" w:pos="884"/>
              </w:tabs>
              <w:spacing w:line="240" w:lineRule="exact"/>
              <w:rPr>
                <w:rFonts w:ascii="CordiaUPC" w:eastAsia="Times New Roman" w:hAnsi="CordiaUPC" w:cs="CordiaUPC"/>
                <w:sz w:val="26"/>
                <w:szCs w:val="26"/>
              </w:rPr>
            </w:pPr>
            <w:r w:rsidRPr="002D03D8">
              <w:rPr>
                <w:rFonts w:ascii="CordiaUPC" w:eastAsia="Times New Roman" w:hAnsi="CordiaUPC" w:cs="CordiaUPC"/>
                <w:sz w:val="26"/>
                <w:szCs w:val="26"/>
              </w:rPr>
              <w:t>-</w:t>
            </w:r>
          </w:p>
        </w:tc>
        <w:tc>
          <w:tcPr>
            <w:tcW w:w="1422" w:type="dxa"/>
            <w:vAlign w:val="bottom"/>
          </w:tcPr>
          <w:p w14:paraId="4F42B4A6" w14:textId="78239B88" w:rsidR="006B03D9" w:rsidRPr="002D03D8" w:rsidRDefault="006B03D9" w:rsidP="00BC3670">
            <w:pPr>
              <w:tabs>
                <w:tab w:val="decimal" w:pos="1038"/>
              </w:tabs>
              <w:spacing w:line="240" w:lineRule="exact"/>
              <w:rPr>
                <w:rFonts w:ascii="CordiaUPC" w:eastAsia="Times New Roman" w:hAnsi="CordiaUPC" w:cs="CordiaUPC"/>
                <w:sz w:val="26"/>
                <w:szCs w:val="26"/>
              </w:rPr>
            </w:pPr>
            <w:r w:rsidRPr="002D03D8">
              <w:rPr>
                <w:rFonts w:ascii="CordiaUPC" w:hAnsi="CordiaUPC" w:cs="CordiaUPC"/>
                <w:sz w:val="26"/>
                <w:szCs w:val="26"/>
              </w:rPr>
              <w:t>3</w:t>
            </w:r>
          </w:p>
        </w:tc>
        <w:tc>
          <w:tcPr>
            <w:tcW w:w="1350" w:type="dxa"/>
            <w:vAlign w:val="bottom"/>
          </w:tcPr>
          <w:p w14:paraId="4D193380" w14:textId="09129B43" w:rsidR="006B03D9" w:rsidRPr="002D03D8" w:rsidRDefault="006B03D9" w:rsidP="006B03D9">
            <w:pPr>
              <w:tabs>
                <w:tab w:val="decimal" w:pos="971"/>
              </w:tabs>
              <w:spacing w:line="240" w:lineRule="exact"/>
              <w:rPr>
                <w:rFonts w:ascii="CordiaUPC" w:eastAsia="Times New Roman" w:hAnsi="CordiaUPC" w:cs="CordiaUPC"/>
                <w:sz w:val="26"/>
                <w:szCs w:val="26"/>
              </w:rPr>
            </w:pPr>
            <w:r w:rsidRPr="002D03D8">
              <w:rPr>
                <w:rFonts w:ascii="CordiaUPC" w:hAnsi="CordiaUPC" w:cs="CordiaUPC"/>
                <w:sz w:val="26"/>
                <w:szCs w:val="26"/>
              </w:rPr>
              <w:t>-</w:t>
            </w:r>
          </w:p>
        </w:tc>
      </w:tr>
    </w:tbl>
    <w:p w14:paraId="0E2DB4BA" w14:textId="77777777" w:rsidR="00D63DA8" w:rsidRPr="002D03D8" w:rsidRDefault="00D63DA8" w:rsidP="00BC0F62">
      <w:pPr>
        <w:tabs>
          <w:tab w:val="decimal" w:pos="955"/>
        </w:tabs>
        <w:spacing w:line="240" w:lineRule="exact"/>
        <w:rPr>
          <w:rFonts w:ascii="CordiaUPC" w:eastAsia="Times New Roman" w:hAnsi="CordiaUPC" w:cs="CordiaUPC"/>
          <w:sz w:val="26"/>
          <w:szCs w:val="26"/>
        </w:rPr>
      </w:pPr>
      <w:r w:rsidRPr="002D03D8">
        <w:rPr>
          <w:rFonts w:ascii="CordiaUPC" w:eastAsia="Times New Roman" w:hAnsi="CordiaUPC" w:cs="CordiaUPC"/>
          <w:sz w:val="26"/>
          <w:szCs w:val="26"/>
        </w:rPr>
        <w:br w:type="page"/>
      </w:r>
    </w:p>
    <w:p w14:paraId="0A7AFED8" w14:textId="0E0B1840" w:rsidR="00D63DA8" w:rsidRPr="002D03D8" w:rsidRDefault="00D63DA8" w:rsidP="006B03D9">
      <w:pPr>
        <w:spacing w:line="240" w:lineRule="exact"/>
        <w:ind w:left="567" w:right="3" w:hanging="567"/>
        <w:jc w:val="thaiDistribute"/>
        <w:rPr>
          <w:rFonts w:ascii="CordiaUPC" w:hAnsi="CordiaUPC" w:cs="CordiaUPC"/>
          <w:sz w:val="26"/>
          <w:szCs w:val="26"/>
          <w:lang w:val="en-US" w:bidi="th-TH"/>
        </w:rPr>
      </w:pPr>
      <w:r w:rsidRPr="002D03D8">
        <w:rPr>
          <w:rFonts w:ascii="CordiaUPC" w:hAnsi="CordiaUPC" w:cs="CordiaUPC"/>
          <w:sz w:val="26"/>
          <w:szCs w:val="26"/>
          <w:lang w:val="en-US"/>
        </w:rPr>
        <w:lastRenderedPageBreak/>
        <w:t>1</w:t>
      </w:r>
      <w:r w:rsidR="00804E90" w:rsidRPr="002D03D8">
        <w:rPr>
          <w:rFonts w:ascii="CordiaUPC" w:hAnsi="CordiaUPC" w:cs="CordiaUPC"/>
          <w:sz w:val="26"/>
          <w:szCs w:val="26"/>
          <w:lang w:val="en-US"/>
        </w:rPr>
        <w:t>4</w:t>
      </w:r>
      <w:r w:rsidRPr="002D03D8">
        <w:rPr>
          <w:rFonts w:ascii="CordiaUPC" w:hAnsi="CordiaUPC" w:cs="CordiaUPC" w:hint="cs"/>
          <w:sz w:val="26"/>
          <w:szCs w:val="26"/>
          <w:lang w:val="en-US"/>
        </w:rPr>
        <w:t>.2.2</w:t>
      </w:r>
      <w:r w:rsidRPr="002D03D8">
        <w:rPr>
          <w:rFonts w:ascii="CordiaUPC" w:hAnsi="CordiaUPC" w:cs="CordiaUPC" w:hint="cs"/>
          <w:sz w:val="26"/>
          <w:szCs w:val="26"/>
          <w:lang w:val="en-US"/>
        </w:rPr>
        <w:tab/>
        <w:t xml:space="preserve">Significant balances between the Bank and its subsidiaries and associate as </w:t>
      </w:r>
      <w:proofErr w:type="gramStart"/>
      <w:r w:rsidRPr="002D03D8">
        <w:rPr>
          <w:rFonts w:ascii="CordiaUPC" w:hAnsi="CordiaUPC" w:cs="CordiaUPC" w:hint="cs"/>
          <w:sz w:val="26"/>
          <w:szCs w:val="26"/>
          <w:lang w:val="en-US"/>
        </w:rPr>
        <w:t>at</w:t>
      </w:r>
      <w:proofErr w:type="gramEnd"/>
      <w:r w:rsidRPr="002D03D8">
        <w:rPr>
          <w:rFonts w:ascii="CordiaUPC" w:hAnsi="CordiaUPC" w:cs="CordiaUPC" w:hint="cs"/>
          <w:sz w:val="26"/>
          <w:szCs w:val="26"/>
          <w:lang w:val="en-US"/>
        </w:rPr>
        <w:t xml:space="preserve"> </w:t>
      </w:r>
      <w:r w:rsidR="00A62986" w:rsidRPr="002D03D8">
        <w:rPr>
          <w:rFonts w:ascii="CordiaUPC" w:hAnsi="CordiaUPC" w:cs="CordiaUPC"/>
          <w:spacing w:val="2"/>
          <w:sz w:val="26"/>
          <w:szCs w:val="26"/>
        </w:rPr>
        <w:t xml:space="preserve">30 </w:t>
      </w:r>
      <w:r w:rsidR="00A62986" w:rsidRPr="002D03D8">
        <w:rPr>
          <w:rFonts w:ascii="CordiaUPC" w:eastAsia="Times New Roman" w:hAnsi="CordiaUPC" w:cs="CordiaUPC"/>
          <w:sz w:val="26"/>
          <w:szCs w:val="26"/>
          <w:lang w:bidi="th-TH"/>
        </w:rPr>
        <w:t>September</w:t>
      </w:r>
      <w:r w:rsidR="00A62986" w:rsidRPr="002D03D8">
        <w:rPr>
          <w:rFonts w:ascii="CordiaUPC" w:hAnsi="CordiaUPC" w:cs="CordiaUPC" w:hint="cs"/>
          <w:sz w:val="26"/>
          <w:szCs w:val="26"/>
        </w:rPr>
        <w:t xml:space="preserve"> </w:t>
      </w:r>
      <w:r w:rsidRPr="002D03D8">
        <w:rPr>
          <w:rFonts w:ascii="CordiaUPC" w:hAnsi="CordiaUPC" w:cs="CordiaUPC"/>
          <w:sz w:val="26"/>
          <w:szCs w:val="26"/>
          <w:lang w:val="en-US"/>
        </w:rPr>
        <w:t>2025</w:t>
      </w:r>
      <w:r w:rsidRPr="002D03D8">
        <w:rPr>
          <w:rFonts w:ascii="CordiaUPC" w:hAnsi="CordiaUPC" w:cs="CordiaUPC" w:hint="cs"/>
          <w:sz w:val="26"/>
          <w:szCs w:val="26"/>
          <w:cs/>
          <w:lang w:val="en-US" w:bidi="th-TH"/>
        </w:rPr>
        <w:t xml:space="preserve"> </w:t>
      </w:r>
      <w:r w:rsidRPr="002D03D8">
        <w:rPr>
          <w:rFonts w:ascii="CordiaUPC" w:hAnsi="CordiaUPC" w:cs="CordiaUPC"/>
          <w:sz w:val="26"/>
          <w:szCs w:val="26"/>
          <w:lang w:val="en-US"/>
        </w:rPr>
        <w:t xml:space="preserve">and 31 December 2024 </w:t>
      </w:r>
      <w:r w:rsidRPr="002D03D8">
        <w:rPr>
          <w:rFonts w:ascii="CordiaUPC" w:hAnsi="CordiaUPC" w:cs="CordiaUPC" w:hint="cs"/>
          <w:sz w:val="26"/>
          <w:szCs w:val="26"/>
          <w:lang w:val="en-US"/>
        </w:rPr>
        <w:t>were as follows:</w:t>
      </w:r>
    </w:p>
    <w:p w14:paraId="2B8F4B95" w14:textId="77777777" w:rsidR="00D63DA8" w:rsidRPr="002D03D8" w:rsidRDefault="00D63DA8" w:rsidP="00D63DA8">
      <w:pPr>
        <w:spacing w:line="240" w:lineRule="exact"/>
        <w:ind w:left="567" w:right="88" w:hanging="567"/>
        <w:jc w:val="thaiDistribute"/>
        <w:rPr>
          <w:rFonts w:ascii="CordiaUPC" w:hAnsi="CordiaUPC" w:cs="CordiaUPC"/>
          <w:sz w:val="26"/>
          <w:szCs w:val="26"/>
          <w:lang w:val="en-US" w:bidi="th-TH"/>
        </w:rPr>
      </w:pPr>
    </w:p>
    <w:tbl>
      <w:tblPr>
        <w:tblW w:w="9300" w:type="dxa"/>
        <w:tblInd w:w="420" w:type="dxa"/>
        <w:tblLayout w:type="fixed"/>
        <w:tblLook w:val="0000" w:firstRow="0" w:lastRow="0" w:firstColumn="0" w:lastColumn="0" w:noHBand="0" w:noVBand="0"/>
      </w:tblPr>
      <w:tblGrid>
        <w:gridCol w:w="3810"/>
        <w:gridCol w:w="1170"/>
        <w:gridCol w:w="270"/>
        <w:gridCol w:w="1170"/>
        <w:gridCol w:w="270"/>
        <w:gridCol w:w="1170"/>
        <w:gridCol w:w="270"/>
        <w:gridCol w:w="1170"/>
      </w:tblGrid>
      <w:tr w:rsidR="00D63DA8" w:rsidRPr="002D03D8" w14:paraId="0438F87C" w14:textId="77777777" w:rsidTr="004A465D">
        <w:trPr>
          <w:tblHeader/>
        </w:trPr>
        <w:tc>
          <w:tcPr>
            <w:tcW w:w="3810" w:type="dxa"/>
          </w:tcPr>
          <w:p w14:paraId="335365ED" w14:textId="77777777" w:rsidR="00D63DA8" w:rsidRPr="002D03D8" w:rsidRDefault="00D63DA8" w:rsidP="00333385">
            <w:pPr>
              <w:spacing w:line="240" w:lineRule="exact"/>
              <w:ind w:right="-18"/>
              <w:rPr>
                <w:rFonts w:ascii="CordiaUPC" w:hAnsi="CordiaUPC" w:cs="CordiaUPC"/>
                <w:b/>
                <w:bCs/>
                <w:sz w:val="26"/>
                <w:szCs w:val="26"/>
                <w:lang w:val="en-US" w:bidi="th-TH"/>
              </w:rPr>
            </w:pPr>
          </w:p>
        </w:tc>
        <w:tc>
          <w:tcPr>
            <w:tcW w:w="2610" w:type="dxa"/>
            <w:gridSpan w:val="3"/>
          </w:tcPr>
          <w:p w14:paraId="217A03ED" w14:textId="77777777" w:rsidR="00D63DA8" w:rsidRPr="002D03D8" w:rsidRDefault="00D63DA8" w:rsidP="00333385">
            <w:pPr>
              <w:pStyle w:val="BodyText"/>
              <w:spacing w:after="0" w:line="240" w:lineRule="exact"/>
              <w:ind w:right="17"/>
              <w:jc w:val="center"/>
              <w:rPr>
                <w:rFonts w:ascii="CordiaUPC" w:hAnsi="CordiaUPC" w:cs="CordiaUPC"/>
                <w:sz w:val="26"/>
                <w:szCs w:val="26"/>
                <w:lang w:val="en-GB"/>
              </w:rPr>
            </w:pPr>
            <w:r w:rsidRPr="002D03D8">
              <w:rPr>
                <w:rFonts w:ascii="CordiaUPC" w:hAnsi="CordiaUPC" w:cs="CordiaUPC" w:hint="cs"/>
                <w:b/>
                <w:bCs/>
                <w:sz w:val="26"/>
                <w:szCs w:val="26"/>
                <w:lang w:val="en-US"/>
              </w:rPr>
              <w:t>Consolidated</w:t>
            </w:r>
          </w:p>
        </w:tc>
        <w:tc>
          <w:tcPr>
            <w:tcW w:w="270" w:type="dxa"/>
          </w:tcPr>
          <w:p w14:paraId="60F551DE" w14:textId="77777777" w:rsidR="00D63DA8" w:rsidRPr="002D03D8" w:rsidRDefault="00D63DA8" w:rsidP="00333385">
            <w:pPr>
              <w:pStyle w:val="BodyText"/>
              <w:spacing w:after="0" w:line="240" w:lineRule="exact"/>
              <w:ind w:right="17"/>
              <w:jc w:val="center"/>
              <w:rPr>
                <w:rFonts w:ascii="CordiaUPC" w:hAnsi="CordiaUPC" w:cs="CordiaUPC"/>
                <w:sz w:val="26"/>
                <w:szCs w:val="26"/>
                <w:lang w:val="en-GB"/>
              </w:rPr>
            </w:pPr>
          </w:p>
        </w:tc>
        <w:tc>
          <w:tcPr>
            <w:tcW w:w="2610" w:type="dxa"/>
            <w:gridSpan w:val="3"/>
          </w:tcPr>
          <w:p w14:paraId="3E52A962" w14:textId="77777777" w:rsidR="00D63DA8" w:rsidRPr="002D03D8" w:rsidRDefault="00D63DA8" w:rsidP="00333385">
            <w:pPr>
              <w:spacing w:line="240" w:lineRule="exact"/>
              <w:jc w:val="center"/>
              <w:rPr>
                <w:rFonts w:ascii="CordiaUPC" w:hAnsi="CordiaUPC" w:cs="CordiaUPC"/>
                <w:sz w:val="26"/>
                <w:szCs w:val="26"/>
                <w:lang w:bidi="th-TH"/>
              </w:rPr>
            </w:pPr>
            <w:r w:rsidRPr="002D03D8">
              <w:rPr>
                <w:rFonts w:ascii="CordiaUPC" w:hAnsi="CordiaUPC" w:cs="CordiaUPC" w:hint="cs"/>
                <w:b/>
                <w:bCs/>
                <w:sz w:val="26"/>
                <w:szCs w:val="26"/>
                <w:lang w:val="en-US"/>
              </w:rPr>
              <w:t>Bank only</w:t>
            </w:r>
          </w:p>
        </w:tc>
      </w:tr>
      <w:tr w:rsidR="004A465D" w:rsidRPr="002D03D8" w14:paraId="000827D8" w14:textId="77777777" w:rsidTr="004A465D">
        <w:trPr>
          <w:tblHeader/>
        </w:trPr>
        <w:tc>
          <w:tcPr>
            <w:tcW w:w="3810" w:type="dxa"/>
          </w:tcPr>
          <w:p w14:paraId="18A16565"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p>
        </w:tc>
        <w:tc>
          <w:tcPr>
            <w:tcW w:w="1170" w:type="dxa"/>
            <w:vAlign w:val="bottom"/>
          </w:tcPr>
          <w:p w14:paraId="02BB9DF3" w14:textId="5D908D51" w:rsidR="00D63DA8" w:rsidRPr="002D03D8" w:rsidRDefault="00A62986" w:rsidP="004A465D">
            <w:pPr>
              <w:spacing w:line="240" w:lineRule="exact"/>
              <w:ind w:left="162" w:right="-288" w:hanging="176"/>
              <w:jc w:val="both"/>
              <w:rPr>
                <w:rFonts w:ascii="CordiaUPC" w:hAnsi="CordiaUPC" w:cs="CordiaUPC"/>
                <w:sz w:val="26"/>
                <w:szCs w:val="26"/>
                <w:lang w:val="en-US"/>
              </w:rPr>
            </w:pPr>
            <w:r w:rsidRPr="002D03D8">
              <w:rPr>
                <w:rFonts w:ascii="CordiaUPC" w:hAnsi="CordiaUPC" w:cs="CordiaUPC"/>
                <w:sz w:val="26"/>
                <w:szCs w:val="26"/>
                <w:lang w:val="en-US"/>
              </w:rPr>
              <w:t>30 September</w:t>
            </w:r>
          </w:p>
        </w:tc>
        <w:tc>
          <w:tcPr>
            <w:tcW w:w="270" w:type="dxa"/>
          </w:tcPr>
          <w:p w14:paraId="72A726FA" w14:textId="77777777" w:rsidR="00D63DA8" w:rsidRPr="002D03D8" w:rsidRDefault="00D63DA8" w:rsidP="002F540F">
            <w:pPr>
              <w:spacing w:line="240" w:lineRule="exact"/>
              <w:ind w:left="162" w:right="-288" w:hanging="162"/>
              <w:jc w:val="both"/>
              <w:rPr>
                <w:rFonts w:ascii="CordiaUPC" w:hAnsi="CordiaUPC" w:cs="CordiaUPC"/>
                <w:sz w:val="26"/>
                <w:szCs w:val="26"/>
                <w:rtl/>
                <w:cs/>
                <w:lang w:val="en-US"/>
              </w:rPr>
            </w:pPr>
          </w:p>
        </w:tc>
        <w:tc>
          <w:tcPr>
            <w:tcW w:w="1170" w:type="dxa"/>
            <w:vAlign w:val="bottom"/>
          </w:tcPr>
          <w:p w14:paraId="118F2B67"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r w:rsidRPr="002D03D8">
              <w:rPr>
                <w:rFonts w:ascii="CordiaUPC" w:hAnsi="CordiaUPC" w:cs="CordiaUPC"/>
                <w:sz w:val="26"/>
                <w:szCs w:val="26"/>
                <w:lang w:val="en-US"/>
              </w:rPr>
              <w:t>31 December</w:t>
            </w:r>
          </w:p>
        </w:tc>
        <w:tc>
          <w:tcPr>
            <w:tcW w:w="270" w:type="dxa"/>
          </w:tcPr>
          <w:p w14:paraId="3C80CC16"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p>
        </w:tc>
        <w:tc>
          <w:tcPr>
            <w:tcW w:w="1170" w:type="dxa"/>
            <w:vAlign w:val="bottom"/>
          </w:tcPr>
          <w:p w14:paraId="34222E47" w14:textId="75559238" w:rsidR="00D63DA8" w:rsidRPr="002D03D8" w:rsidRDefault="00A62986" w:rsidP="006B03D9">
            <w:pPr>
              <w:spacing w:line="240" w:lineRule="exact"/>
              <w:ind w:left="69" w:right="-288" w:hanging="162"/>
              <w:jc w:val="both"/>
              <w:rPr>
                <w:rFonts w:ascii="CordiaUPC" w:hAnsi="CordiaUPC" w:cs="CordiaUPC"/>
                <w:sz w:val="26"/>
                <w:szCs w:val="26"/>
                <w:lang w:val="en-US"/>
              </w:rPr>
            </w:pPr>
            <w:r w:rsidRPr="002D03D8">
              <w:rPr>
                <w:rFonts w:ascii="CordiaUPC" w:hAnsi="CordiaUPC" w:cs="CordiaUPC"/>
                <w:sz w:val="26"/>
                <w:szCs w:val="26"/>
                <w:lang w:val="en-US"/>
              </w:rPr>
              <w:t>30 September</w:t>
            </w:r>
          </w:p>
        </w:tc>
        <w:tc>
          <w:tcPr>
            <w:tcW w:w="270" w:type="dxa"/>
          </w:tcPr>
          <w:p w14:paraId="1E561BCF" w14:textId="77777777" w:rsidR="00D63DA8" w:rsidRPr="002D03D8" w:rsidRDefault="00D63DA8" w:rsidP="002F540F">
            <w:pPr>
              <w:spacing w:line="240" w:lineRule="exact"/>
              <w:ind w:left="162" w:right="-288" w:hanging="162"/>
              <w:jc w:val="both"/>
              <w:rPr>
                <w:rFonts w:ascii="CordiaUPC" w:hAnsi="CordiaUPC" w:cs="CordiaUPC"/>
                <w:sz w:val="26"/>
                <w:szCs w:val="26"/>
                <w:rtl/>
                <w:cs/>
                <w:lang w:val="en-US"/>
              </w:rPr>
            </w:pPr>
          </w:p>
        </w:tc>
        <w:tc>
          <w:tcPr>
            <w:tcW w:w="1170" w:type="dxa"/>
            <w:vAlign w:val="bottom"/>
          </w:tcPr>
          <w:p w14:paraId="687588A6"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r w:rsidRPr="002D03D8">
              <w:rPr>
                <w:rFonts w:ascii="CordiaUPC" w:hAnsi="CordiaUPC" w:cs="CordiaUPC"/>
                <w:sz w:val="26"/>
                <w:szCs w:val="26"/>
                <w:lang w:val="en-US"/>
              </w:rPr>
              <w:t>31 December</w:t>
            </w:r>
          </w:p>
        </w:tc>
      </w:tr>
      <w:tr w:rsidR="004A465D" w:rsidRPr="002D03D8" w14:paraId="7CB548FB" w14:textId="77777777" w:rsidTr="004A465D">
        <w:trPr>
          <w:tblHeader/>
        </w:trPr>
        <w:tc>
          <w:tcPr>
            <w:tcW w:w="3810" w:type="dxa"/>
          </w:tcPr>
          <w:p w14:paraId="53ED2D49" w14:textId="77777777" w:rsidR="00D63DA8" w:rsidRPr="002D03D8" w:rsidRDefault="00D63DA8" w:rsidP="00333385">
            <w:pPr>
              <w:spacing w:line="240" w:lineRule="exact"/>
              <w:ind w:right="-18"/>
              <w:rPr>
                <w:rFonts w:ascii="CordiaUPC" w:hAnsi="CordiaUPC" w:cs="CordiaUPC"/>
                <w:b/>
                <w:bCs/>
                <w:sz w:val="26"/>
                <w:szCs w:val="26"/>
                <w:lang w:val="en-US"/>
              </w:rPr>
            </w:pPr>
          </w:p>
        </w:tc>
        <w:tc>
          <w:tcPr>
            <w:tcW w:w="1170" w:type="dxa"/>
            <w:vAlign w:val="bottom"/>
          </w:tcPr>
          <w:p w14:paraId="4CEF1C9E" w14:textId="77777777" w:rsidR="00D63DA8" w:rsidRPr="002D03D8" w:rsidRDefault="00D63DA8" w:rsidP="00333385">
            <w:pPr>
              <w:spacing w:line="240" w:lineRule="exact"/>
              <w:ind w:right="-45"/>
              <w:jc w:val="center"/>
              <w:rPr>
                <w:rFonts w:ascii="CordiaUPC" w:hAnsi="CordiaUPC" w:cs="CordiaUPC"/>
                <w:sz w:val="26"/>
                <w:szCs w:val="26"/>
                <w:lang w:val="en-US"/>
              </w:rPr>
            </w:pPr>
            <w:r w:rsidRPr="002D03D8">
              <w:rPr>
                <w:rFonts w:ascii="CordiaUPC" w:hAnsi="CordiaUPC" w:cs="CordiaUPC"/>
                <w:sz w:val="26"/>
                <w:szCs w:val="26"/>
                <w:lang w:val="en-US"/>
              </w:rPr>
              <w:t>2025</w:t>
            </w:r>
          </w:p>
        </w:tc>
        <w:tc>
          <w:tcPr>
            <w:tcW w:w="270" w:type="dxa"/>
          </w:tcPr>
          <w:p w14:paraId="0C29AB60" w14:textId="77777777" w:rsidR="00D63DA8" w:rsidRPr="002D03D8" w:rsidRDefault="00D63DA8" w:rsidP="00333385">
            <w:pPr>
              <w:spacing w:line="240" w:lineRule="exact"/>
              <w:ind w:left="-108" w:right="-108"/>
              <w:rPr>
                <w:rFonts w:ascii="CordiaUPC" w:hAnsi="CordiaUPC" w:cs="CordiaUPC"/>
                <w:sz w:val="26"/>
                <w:szCs w:val="26"/>
                <w:rtl/>
                <w:cs/>
              </w:rPr>
            </w:pPr>
          </w:p>
        </w:tc>
        <w:tc>
          <w:tcPr>
            <w:tcW w:w="1170" w:type="dxa"/>
            <w:vAlign w:val="bottom"/>
          </w:tcPr>
          <w:p w14:paraId="35A02A6A" w14:textId="77777777" w:rsidR="00D63DA8" w:rsidRPr="002D03D8" w:rsidRDefault="00D63DA8" w:rsidP="00333385">
            <w:pPr>
              <w:spacing w:line="240" w:lineRule="exact"/>
              <w:ind w:left="-111" w:right="-109"/>
              <w:jc w:val="center"/>
              <w:rPr>
                <w:rFonts w:ascii="CordiaUPC" w:hAnsi="CordiaUPC" w:cs="CordiaUPC"/>
                <w:sz w:val="26"/>
                <w:szCs w:val="26"/>
                <w:lang w:val="en-US"/>
              </w:rPr>
            </w:pPr>
            <w:r w:rsidRPr="002D03D8">
              <w:rPr>
                <w:rFonts w:ascii="CordiaUPC" w:hAnsi="CordiaUPC" w:cs="CordiaUPC"/>
                <w:sz w:val="26"/>
                <w:szCs w:val="26"/>
                <w:lang w:val="en-US"/>
              </w:rPr>
              <w:t>2024</w:t>
            </w:r>
          </w:p>
        </w:tc>
        <w:tc>
          <w:tcPr>
            <w:tcW w:w="270" w:type="dxa"/>
          </w:tcPr>
          <w:p w14:paraId="5C87E23F" w14:textId="77777777" w:rsidR="00D63DA8" w:rsidRPr="002D03D8" w:rsidRDefault="00D63DA8" w:rsidP="00333385">
            <w:pPr>
              <w:pStyle w:val="BodyText"/>
              <w:spacing w:after="0" w:line="240" w:lineRule="exact"/>
              <w:ind w:right="17"/>
              <w:jc w:val="center"/>
              <w:rPr>
                <w:rFonts w:ascii="CordiaUPC" w:hAnsi="CordiaUPC" w:cs="CordiaUPC"/>
                <w:sz w:val="26"/>
                <w:szCs w:val="26"/>
                <w:lang w:val="en-GB"/>
              </w:rPr>
            </w:pPr>
          </w:p>
        </w:tc>
        <w:tc>
          <w:tcPr>
            <w:tcW w:w="1170" w:type="dxa"/>
            <w:vAlign w:val="bottom"/>
          </w:tcPr>
          <w:p w14:paraId="63FF7E80" w14:textId="77777777" w:rsidR="00D63DA8" w:rsidRPr="002D03D8" w:rsidRDefault="00D63DA8" w:rsidP="00333385">
            <w:pPr>
              <w:spacing w:line="240" w:lineRule="exact"/>
              <w:ind w:right="-45"/>
              <w:jc w:val="center"/>
              <w:rPr>
                <w:rFonts w:ascii="CordiaUPC" w:hAnsi="CordiaUPC" w:cs="CordiaUPC"/>
                <w:sz w:val="26"/>
                <w:szCs w:val="26"/>
                <w:lang w:val="en-US"/>
              </w:rPr>
            </w:pPr>
            <w:r w:rsidRPr="002D03D8">
              <w:rPr>
                <w:rFonts w:ascii="CordiaUPC" w:hAnsi="CordiaUPC" w:cs="CordiaUPC"/>
                <w:sz w:val="26"/>
                <w:szCs w:val="26"/>
                <w:lang w:val="en-US"/>
              </w:rPr>
              <w:t>2025</w:t>
            </w:r>
          </w:p>
        </w:tc>
        <w:tc>
          <w:tcPr>
            <w:tcW w:w="270" w:type="dxa"/>
          </w:tcPr>
          <w:p w14:paraId="5BA4D8C1" w14:textId="77777777" w:rsidR="00D63DA8" w:rsidRPr="002D03D8" w:rsidRDefault="00D63DA8" w:rsidP="00333385">
            <w:pPr>
              <w:spacing w:line="240" w:lineRule="exact"/>
              <w:ind w:left="-108" w:right="-108"/>
              <w:rPr>
                <w:rFonts w:ascii="CordiaUPC" w:hAnsi="CordiaUPC" w:cs="CordiaUPC"/>
                <w:sz w:val="26"/>
                <w:szCs w:val="26"/>
                <w:rtl/>
                <w:cs/>
              </w:rPr>
            </w:pPr>
          </w:p>
        </w:tc>
        <w:tc>
          <w:tcPr>
            <w:tcW w:w="1170" w:type="dxa"/>
            <w:vAlign w:val="bottom"/>
          </w:tcPr>
          <w:p w14:paraId="5E1C3F4D" w14:textId="77777777" w:rsidR="00D63DA8" w:rsidRPr="002D03D8" w:rsidRDefault="00D63DA8" w:rsidP="00333385">
            <w:pPr>
              <w:spacing w:line="240" w:lineRule="exact"/>
              <w:ind w:left="-111" w:right="-109"/>
              <w:jc w:val="center"/>
              <w:rPr>
                <w:rFonts w:ascii="CordiaUPC" w:hAnsi="CordiaUPC" w:cs="CordiaUPC"/>
                <w:sz w:val="26"/>
                <w:szCs w:val="26"/>
                <w:lang w:val="en-US"/>
              </w:rPr>
            </w:pPr>
            <w:r w:rsidRPr="002D03D8">
              <w:rPr>
                <w:rFonts w:ascii="CordiaUPC" w:hAnsi="CordiaUPC" w:cs="CordiaUPC"/>
                <w:sz w:val="26"/>
                <w:szCs w:val="26"/>
                <w:lang w:val="en-US"/>
              </w:rPr>
              <w:t>2024</w:t>
            </w:r>
          </w:p>
        </w:tc>
      </w:tr>
      <w:tr w:rsidR="00D63DA8" w:rsidRPr="002D03D8" w14:paraId="62221369" w14:textId="77777777" w:rsidTr="004A465D">
        <w:trPr>
          <w:tblHeader/>
        </w:trPr>
        <w:tc>
          <w:tcPr>
            <w:tcW w:w="3810" w:type="dxa"/>
          </w:tcPr>
          <w:p w14:paraId="51BDC77C" w14:textId="77777777" w:rsidR="00D63DA8" w:rsidRPr="002D03D8" w:rsidRDefault="00D63DA8" w:rsidP="00333385">
            <w:pPr>
              <w:spacing w:line="240" w:lineRule="exact"/>
              <w:ind w:right="-18"/>
              <w:rPr>
                <w:rFonts w:ascii="CordiaUPC" w:hAnsi="CordiaUPC" w:cs="CordiaUPC"/>
                <w:b/>
                <w:bCs/>
                <w:sz w:val="26"/>
                <w:szCs w:val="26"/>
                <w:lang w:val="en-US"/>
              </w:rPr>
            </w:pPr>
          </w:p>
        </w:tc>
        <w:tc>
          <w:tcPr>
            <w:tcW w:w="5490" w:type="dxa"/>
            <w:gridSpan w:val="7"/>
          </w:tcPr>
          <w:p w14:paraId="789AB516" w14:textId="77777777" w:rsidR="00D63DA8" w:rsidRPr="002D03D8" w:rsidRDefault="00D63DA8" w:rsidP="00333385">
            <w:pPr>
              <w:spacing w:line="240" w:lineRule="exact"/>
              <w:jc w:val="center"/>
              <w:rPr>
                <w:rFonts w:ascii="CordiaUPC" w:hAnsi="CordiaUPC" w:cs="CordiaUPC"/>
                <w:sz w:val="26"/>
                <w:szCs w:val="26"/>
                <w:lang w:bidi="th-TH"/>
              </w:rPr>
            </w:pPr>
            <w:r w:rsidRPr="002D03D8">
              <w:rPr>
                <w:rFonts w:ascii="CordiaUPC" w:hAnsi="CordiaUPC" w:cs="CordiaUPC" w:hint="cs"/>
                <w:i/>
                <w:iCs/>
                <w:sz w:val="26"/>
                <w:szCs w:val="26"/>
              </w:rPr>
              <w:t>(in million Baht)</w:t>
            </w:r>
          </w:p>
        </w:tc>
      </w:tr>
      <w:tr w:rsidR="004A465D" w:rsidRPr="002D03D8" w14:paraId="3D566F53" w14:textId="77777777" w:rsidTr="004A465D">
        <w:tc>
          <w:tcPr>
            <w:tcW w:w="3810" w:type="dxa"/>
          </w:tcPr>
          <w:p w14:paraId="4149A440" w14:textId="77777777" w:rsidR="00BC0F62" w:rsidRPr="002D03D8" w:rsidRDefault="00BC0F62" w:rsidP="00BC0F62">
            <w:pPr>
              <w:tabs>
                <w:tab w:val="left" w:pos="993"/>
              </w:tabs>
              <w:spacing w:line="240" w:lineRule="exact"/>
              <w:ind w:left="162" w:right="-108" w:hanging="153"/>
              <w:rPr>
                <w:rFonts w:ascii="CordiaUPC" w:hAnsi="CordiaUPC" w:cs="CordiaUPC"/>
                <w:b/>
                <w:bCs/>
                <w:sz w:val="26"/>
                <w:szCs w:val="26"/>
                <w:lang w:val="en-US"/>
              </w:rPr>
            </w:pPr>
            <w:r w:rsidRPr="002D03D8">
              <w:rPr>
                <w:rFonts w:ascii="CordiaUPC" w:hAnsi="CordiaUPC" w:cs="CordiaUPC"/>
                <w:b/>
                <w:bCs/>
                <w:sz w:val="26"/>
                <w:szCs w:val="26"/>
                <w:lang w:val="en-US"/>
              </w:rPr>
              <w:t xml:space="preserve">Interbank and money market items - assets </w:t>
            </w:r>
          </w:p>
          <w:p w14:paraId="504F9E40" w14:textId="412F13B3" w:rsidR="00D63DA8" w:rsidRPr="002D03D8" w:rsidRDefault="00BC0F62" w:rsidP="00BC0F62">
            <w:pPr>
              <w:tabs>
                <w:tab w:val="left" w:pos="993"/>
              </w:tabs>
              <w:spacing w:line="240" w:lineRule="exact"/>
              <w:ind w:left="162" w:right="-108" w:hanging="153"/>
              <w:rPr>
                <w:rFonts w:ascii="CordiaUPC" w:hAnsi="CordiaUPC" w:cs="CordiaUPC"/>
                <w:b/>
                <w:bCs/>
                <w:sz w:val="26"/>
                <w:szCs w:val="26"/>
                <w:lang w:val="en-US"/>
              </w:rPr>
            </w:pPr>
            <w:r w:rsidRPr="002D03D8">
              <w:rPr>
                <w:rFonts w:ascii="CordiaUPC" w:hAnsi="CordiaUPC" w:cs="CordiaUPC"/>
                <w:b/>
                <w:bCs/>
                <w:sz w:val="26"/>
                <w:szCs w:val="26"/>
                <w:lang w:val="en-US"/>
              </w:rPr>
              <w:t>and loans to customers and accrued interest receivables, net</w:t>
            </w:r>
          </w:p>
        </w:tc>
        <w:tc>
          <w:tcPr>
            <w:tcW w:w="1170" w:type="dxa"/>
          </w:tcPr>
          <w:p w14:paraId="1976E7CD" w14:textId="77777777" w:rsidR="00D63DA8" w:rsidRPr="002D03D8" w:rsidRDefault="00D63DA8" w:rsidP="00333385">
            <w:pPr>
              <w:pStyle w:val="BodyText"/>
              <w:tabs>
                <w:tab w:val="decimal" w:pos="860"/>
              </w:tabs>
              <w:spacing w:after="0" w:line="240" w:lineRule="exact"/>
              <w:ind w:right="-115"/>
              <w:rPr>
                <w:rFonts w:ascii="CordiaUPC" w:hAnsi="CordiaUPC" w:cs="CordiaUPC"/>
                <w:sz w:val="26"/>
                <w:szCs w:val="26"/>
                <w:lang w:val="en-US"/>
              </w:rPr>
            </w:pPr>
          </w:p>
        </w:tc>
        <w:tc>
          <w:tcPr>
            <w:tcW w:w="270" w:type="dxa"/>
          </w:tcPr>
          <w:p w14:paraId="01A76231" w14:textId="77777777" w:rsidR="00D63DA8" w:rsidRPr="002D03D8" w:rsidRDefault="00D63DA8" w:rsidP="00333385">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0D6EA68E" w14:textId="77777777" w:rsidR="00D63DA8" w:rsidRPr="002D03D8" w:rsidRDefault="00D63DA8" w:rsidP="00333385">
            <w:pPr>
              <w:pStyle w:val="BodyText"/>
              <w:tabs>
                <w:tab w:val="decimal" w:pos="830"/>
              </w:tabs>
              <w:spacing w:after="0" w:line="240" w:lineRule="exact"/>
              <w:ind w:right="17"/>
              <w:rPr>
                <w:rFonts w:ascii="CordiaUPC" w:hAnsi="CordiaUPC" w:cs="CordiaUPC"/>
                <w:sz w:val="26"/>
                <w:szCs w:val="26"/>
                <w:lang w:val="en-GB"/>
              </w:rPr>
            </w:pPr>
          </w:p>
        </w:tc>
        <w:tc>
          <w:tcPr>
            <w:tcW w:w="270" w:type="dxa"/>
          </w:tcPr>
          <w:p w14:paraId="68F84444" w14:textId="77777777" w:rsidR="00D63DA8" w:rsidRPr="002D03D8" w:rsidRDefault="00D63DA8" w:rsidP="00333385">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175FD044" w14:textId="77777777" w:rsidR="00D63DA8" w:rsidRPr="002D03D8" w:rsidRDefault="00D63DA8" w:rsidP="00333385">
            <w:pPr>
              <w:pStyle w:val="BodyText"/>
              <w:tabs>
                <w:tab w:val="decimal" w:pos="913"/>
              </w:tabs>
              <w:spacing w:after="0" w:line="240" w:lineRule="exact"/>
              <w:ind w:right="-110"/>
              <w:rPr>
                <w:rFonts w:ascii="CordiaUPC" w:hAnsi="CordiaUPC" w:cs="CordiaUPC"/>
                <w:sz w:val="26"/>
                <w:szCs w:val="26"/>
                <w:lang w:val="en-GB"/>
              </w:rPr>
            </w:pPr>
          </w:p>
        </w:tc>
        <w:tc>
          <w:tcPr>
            <w:tcW w:w="270" w:type="dxa"/>
          </w:tcPr>
          <w:p w14:paraId="51C57D8B" w14:textId="77777777" w:rsidR="00D63DA8" w:rsidRPr="002D03D8" w:rsidRDefault="00D63DA8" w:rsidP="00333385">
            <w:pPr>
              <w:tabs>
                <w:tab w:val="decimal" w:pos="792"/>
              </w:tabs>
              <w:spacing w:line="240" w:lineRule="exact"/>
              <w:jc w:val="right"/>
              <w:rPr>
                <w:rFonts w:ascii="CordiaUPC" w:hAnsi="CordiaUPC" w:cs="CordiaUPC"/>
                <w:sz w:val="26"/>
                <w:szCs w:val="26"/>
                <w:lang w:bidi="th-TH"/>
              </w:rPr>
            </w:pPr>
          </w:p>
        </w:tc>
        <w:tc>
          <w:tcPr>
            <w:tcW w:w="1170" w:type="dxa"/>
          </w:tcPr>
          <w:p w14:paraId="206E2A38" w14:textId="77777777" w:rsidR="00D63DA8" w:rsidRPr="002D03D8" w:rsidRDefault="00D63DA8" w:rsidP="00333385">
            <w:pPr>
              <w:tabs>
                <w:tab w:val="decimal" w:pos="890"/>
              </w:tabs>
              <w:spacing w:line="240" w:lineRule="exact"/>
              <w:rPr>
                <w:rFonts w:ascii="CordiaUPC" w:hAnsi="CordiaUPC" w:cs="CordiaUPC"/>
                <w:sz w:val="26"/>
                <w:szCs w:val="26"/>
                <w:lang w:bidi="th-TH"/>
              </w:rPr>
            </w:pPr>
          </w:p>
        </w:tc>
      </w:tr>
      <w:tr w:rsidR="004A465D" w:rsidRPr="002D03D8" w14:paraId="71A43B36" w14:textId="77777777" w:rsidTr="004A465D">
        <w:tc>
          <w:tcPr>
            <w:tcW w:w="3810" w:type="dxa"/>
            <w:vAlign w:val="bottom"/>
          </w:tcPr>
          <w:p w14:paraId="2C7EC4F6" w14:textId="12F5A4AF" w:rsidR="00FD5B6F" w:rsidRPr="002D03D8" w:rsidRDefault="00FD5B6F" w:rsidP="00FD5B6F">
            <w:pPr>
              <w:spacing w:line="240" w:lineRule="exact"/>
              <w:ind w:right="-18"/>
              <w:rPr>
                <w:rFonts w:ascii="CordiaUPC" w:hAnsi="CordiaUPC" w:cs="CordiaUPC"/>
                <w:sz w:val="26"/>
                <w:szCs w:val="26"/>
                <w:lang w:val="en-US"/>
              </w:rPr>
            </w:pPr>
            <w:r w:rsidRPr="002D03D8">
              <w:rPr>
                <w:rFonts w:ascii="CordiaUPC" w:hAnsi="CordiaUPC" w:cs="CordiaUPC"/>
                <w:sz w:val="26"/>
                <w:szCs w:val="26"/>
                <w:shd w:val="clear" w:color="auto" w:fill="FFFFFF"/>
              </w:rPr>
              <w:t xml:space="preserve">Thanachart Securities </w:t>
            </w:r>
            <w:r w:rsidR="00BC3670" w:rsidRPr="002D03D8">
              <w:rPr>
                <w:rFonts w:ascii="CordiaUPC" w:hAnsi="CordiaUPC" w:cs="CordiaUPC"/>
                <w:sz w:val="26"/>
                <w:szCs w:val="26"/>
                <w:lang w:val="en-US" w:bidi="th-TH"/>
              </w:rPr>
              <w:t>PCL.</w:t>
            </w:r>
          </w:p>
        </w:tc>
        <w:tc>
          <w:tcPr>
            <w:tcW w:w="1170" w:type="dxa"/>
          </w:tcPr>
          <w:p w14:paraId="1656EBCF" w14:textId="005FBAF4"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US"/>
              </w:rPr>
            </w:pPr>
            <w:r w:rsidRPr="002D03D8">
              <w:rPr>
                <w:rFonts w:ascii="CordiaUPC" w:hAnsi="CordiaUPC" w:cs="CordiaUPC"/>
                <w:sz w:val="26"/>
                <w:szCs w:val="26"/>
                <w:lang w:val="en-US"/>
              </w:rPr>
              <w:t>-</w:t>
            </w:r>
          </w:p>
        </w:tc>
        <w:tc>
          <w:tcPr>
            <w:tcW w:w="270" w:type="dxa"/>
          </w:tcPr>
          <w:p w14:paraId="1FA120E5"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0377A99E" w14:textId="1F227BC9" w:rsidR="00FD5B6F" w:rsidRPr="002D03D8" w:rsidRDefault="00FD5B6F" w:rsidP="00FD5B6F">
            <w:pPr>
              <w:pStyle w:val="BodyText"/>
              <w:tabs>
                <w:tab w:val="decimal" w:pos="830"/>
              </w:tabs>
              <w:spacing w:after="0" w:line="240" w:lineRule="exact"/>
              <w:ind w:right="17"/>
              <w:rPr>
                <w:rFonts w:ascii="CordiaUPC" w:eastAsia="Times New Roman" w:hAnsi="CordiaUPC" w:cs="CordiaUPC"/>
                <w:sz w:val="26"/>
                <w:szCs w:val="26"/>
                <w:lang w:val="en-GB"/>
              </w:rPr>
            </w:pPr>
            <w:r w:rsidRPr="002D03D8">
              <w:rPr>
                <w:rFonts w:ascii="CordiaUPC" w:eastAsia="Times New Roman" w:hAnsi="CordiaUPC" w:cs="CordiaUPC"/>
                <w:sz w:val="26"/>
                <w:szCs w:val="26"/>
                <w:lang w:val="en-GB"/>
              </w:rPr>
              <w:t>-</w:t>
            </w:r>
          </w:p>
        </w:tc>
        <w:tc>
          <w:tcPr>
            <w:tcW w:w="270" w:type="dxa"/>
          </w:tcPr>
          <w:p w14:paraId="20B2BD42"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041362EC" w14:textId="594D7AF5" w:rsidR="00FD5B6F" w:rsidRPr="002D03D8" w:rsidRDefault="00FD5B6F" w:rsidP="00FD5B6F">
            <w:pPr>
              <w:pStyle w:val="BodyText"/>
              <w:tabs>
                <w:tab w:val="decimal" w:pos="913"/>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lang w:val="en-GB"/>
              </w:rPr>
              <w:t>1,200</w:t>
            </w:r>
          </w:p>
        </w:tc>
        <w:tc>
          <w:tcPr>
            <w:tcW w:w="270" w:type="dxa"/>
          </w:tcPr>
          <w:p w14:paraId="76C6B852" w14:textId="77777777" w:rsidR="00FD5B6F" w:rsidRPr="002D03D8" w:rsidRDefault="00FD5B6F" w:rsidP="00FD5B6F">
            <w:pPr>
              <w:tabs>
                <w:tab w:val="decimal" w:pos="792"/>
              </w:tabs>
              <w:spacing w:line="240" w:lineRule="exact"/>
              <w:jc w:val="right"/>
              <w:rPr>
                <w:rFonts w:ascii="CordiaUPC" w:hAnsi="CordiaUPC" w:cs="CordiaUPC"/>
                <w:sz w:val="26"/>
                <w:szCs w:val="26"/>
                <w:lang w:bidi="th-TH"/>
              </w:rPr>
            </w:pPr>
          </w:p>
        </w:tc>
        <w:tc>
          <w:tcPr>
            <w:tcW w:w="1170" w:type="dxa"/>
          </w:tcPr>
          <w:p w14:paraId="409A11A8" w14:textId="08F37F1A" w:rsidR="00FD5B6F" w:rsidRPr="002D03D8" w:rsidRDefault="00FD5B6F" w:rsidP="00FD5B6F">
            <w:pPr>
              <w:tabs>
                <w:tab w:val="decimal" w:pos="890"/>
              </w:tabs>
              <w:spacing w:line="240" w:lineRule="exact"/>
              <w:rPr>
                <w:rFonts w:ascii="CordiaUPC" w:hAnsi="CordiaUPC" w:cs="CordiaUPC"/>
                <w:sz w:val="26"/>
                <w:szCs w:val="26"/>
                <w:lang w:bidi="th-TH"/>
              </w:rPr>
            </w:pPr>
            <w:r w:rsidRPr="002D03D8">
              <w:rPr>
                <w:rFonts w:ascii="CordiaUPC" w:hAnsi="CordiaUPC" w:cs="CordiaUPC"/>
                <w:sz w:val="26"/>
                <w:szCs w:val="26"/>
                <w:lang w:bidi="th-TH"/>
              </w:rPr>
              <w:t>-</w:t>
            </w:r>
          </w:p>
        </w:tc>
      </w:tr>
      <w:tr w:rsidR="004A465D" w:rsidRPr="002D03D8" w14:paraId="5DF35F90" w14:textId="77777777" w:rsidTr="004A465D">
        <w:tc>
          <w:tcPr>
            <w:tcW w:w="3810" w:type="dxa"/>
            <w:vAlign w:val="bottom"/>
          </w:tcPr>
          <w:p w14:paraId="37F999D8" w14:textId="77777777" w:rsidR="00FD5B6F" w:rsidRPr="002D03D8" w:rsidRDefault="00FD5B6F" w:rsidP="00FD5B6F">
            <w:pPr>
              <w:spacing w:line="240" w:lineRule="exact"/>
              <w:ind w:right="-18"/>
              <w:rPr>
                <w:rFonts w:ascii="CordiaUPC" w:hAnsi="CordiaUPC" w:cs="CordiaUPC"/>
                <w:b/>
                <w:bCs/>
                <w:sz w:val="26"/>
                <w:szCs w:val="26"/>
                <w:lang w:val="en-US"/>
              </w:rPr>
            </w:pPr>
            <w:proofErr w:type="spellStart"/>
            <w:r w:rsidRPr="002D03D8">
              <w:rPr>
                <w:rFonts w:ascii="CordiaUPC" w:hAnsi="CordiaUPC" w:cs="CordiaUPC" w:hint="cs"/>
                <w:sz w:val="26"/>
                <w:szCs w:val="26"/>
                <w:lang w:val="en-US"/>
              </w:rPr>
              <w:t>Phahonyothin</w:t>
            </w:r>
            <w:proofErr w:type="spellEnd"/>
            <w:r w:rsidRPr="002D03D8">
              <w:rPr>
                <w:rFonts w:ascii="CordiaUPC" w:hAnsi="CordiaUPC" w:cs="CordiaUPC" w:hint="cs"/>
                <w:sz w:val="26"/>
                <w:szCs w:val="26"/>
                <w:lang w:val="en-US"/>
              </w:rPr>
              <w:t xml:space="preserve"> Asset Management Co., Ltd.</w:t>
            </w:r>
          </w:p>
        </w:tc>
        <w:tc>
          <w:tcPr>
            <w:tcW w:w="1170" w:type="dxa"/>
          </w:tcPr>
          <w:p w14:paraId="7D8FD360" w14:textId="7393C016"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US"/>
              </w:rPr>
            </w:pPr>
            <w:r w:rsidRPr="002D03D8">
              <w:rPr>
                <w:rFonts w:ascii="CordiaUPC" w:hAnsi="CordiaUPC" w:cs="CordiaUPC"/>
                <w:sz w:val="26"/>
                <w:szCs w:val="26"/>
                <w:lang w:val="en-US"/>
              </w:rPr>
              <w:t>-</w:t>
            </w:r>
          </w:p>
        </w:tc>
        <w:tc>
          <w:tcPr>
            <w:tcW w:w="270" w:type="dxa"/>
          </w:tcPr>
          <w:p w14:paraId="11ACF6E6"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3388941F"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lang w:val="en-GB"/>
              </w:rPr>
              <w:t>-</w:t>
            </w:r>
          </w:p>
        </w:tc>
        <w:tc>
          <w:tcPr>
            <w:tcW w:w="270" w:type="dxa"/>
          </w:tcPr>
          <w:p w14:paraId="19A73671"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3EE043F9" w14:textId="0C72DC54" w:rsidR="00FD5B6F" w:rsidRPr="002D03D8" w:rsidRDefault="00FD5B6F" w:rsidP="00FD5B6F">
            <w:pPr>
              <w:pStyle w:val="BodyText"/>
              <w:tabs>
                <w:tab w:val="decimal" w:pos="913"/>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lang w:val="en-GB"/>
              </w:rPr>
              <w:t>5,110</w:t>
            </w:r>
          </w:p>
        </w:tc>
        <w:tc>
          <w:tcPr>
            <w:tcW w:w="270" w:type="dxa"/>
          </w:tcPr>
          <w:p w14:paraId="3C9C86C4" w14:textId="77777777" w:rsidR="00FD5B6F" w:rsidRPr="002D03D8" w:rsidRDefault="00FD5B6F" w:rsidP="00FD5B6F">
            <w:pPr>
              <w:tabs>
                <w:tab w:val="decimal" w:pos="792"/>
              </w:tabs>
              <w:spacing w:line="240" w:lineRule="exact"/>
              <w:jc w:val="right"/>
              <w:rPr>
                <w:rFonts w:ascii="CordiaUPC" w:hAnsi="CordiaUPC" w:cs="CordiaUPC"/>
                <w:sz w:val="26"/>
                <w:szCs w:val="26"/>
                <w:lang w:bidi="th-TH"/>
              </w:rPr>
            </w:pPr>
          </w:p>
        </w:tc>
        <w:tc>
          <w:tcPr>
            <w:tcW w:w="1170" w:type="dxa"/>
          </w:tcPr>
          <w:p w14:paraId="5BEAE8D7" w14:textId="77777777" w:rsidR="00FD5B6F" w:rsidRPr="002D03D8" w:rsidRDefault="00FD5B6F" w:rsidP="00FD5B6F">
            <w:pPr>
              <w:tabs>
                <w:tab w:val="decimal" w:pos="890"/>
              </w:tabs>
              <w:spacing w:line="240" w:lineRule="exact"/>
              <w:rPr>
                <w:rFonts w:ascii="CordiaUPC" w:hAnsi="CordiaUPC" w:cs="CordiaUPC"/>
                <w:sz w:val="26"/>
                <w:szCs w:val="26"/>
                <w:lang w:bidi="th-TH"/>
              </w:rPr>
            </w:pPr>
            <w:r w:rsidRPr="002D03D8">
              <w:rPr>
                <w:rFonts w:ascii="CordiaUPC" w:hAnsi="CordiaUPC" w:cs="CordiaUPC"/>
                <w:sz w:val="26"/>
                <w:szCs w:val="26"/>
                <w:lang w:bidi="th-TH"/>
              </w:rPr>
              <w:t>2,850</w:t>
            </w:r>
          </w:p>
        </w:tc>
      </w:tr>
      <w:tr w:rsidR="004A465D" w:rsidRPr="002D03D8" w14:paraId="41A3D77F" w14:textId="77777777" w:rsidTr="004A465D">
        <w:tc>
          <w:tcPr>
            <w:tcW w:w="3810" w:type="dxa"/>
          </w:tcPr>
          <w:p w14:paraId="5CA600E3" w14:textId="77777777" w:rsidR="00FD5B6F" w:rsidRPr="002D03D8" w:rsidRDefault="00FD5B6F" w:rsidP="00FD5B6F">
            <w:pPr>
              <w:spacing w:line="240" w:lineRule="exact"/>
              <w:ind w:right="-18"/>
              <w:rPr>
                <w:rFonts w:ascii="CordiaUPC" w:hAnsi="CordiaUPC" w:cs="CordiaUPC"/>
                <w:b/>
                <w:bCs/>
                <w:sz w:val="26"/>
                <w:szCs w:val="26"/>
                <w:lang w:val="en-US"/>
              </w:rPr>
            </w:pPr>
          </w:p>
        </w:tc>
        <w:tc>
          <w:tcPr>
            <w:tcW w:w="1170" w:type="dxa"/>
          </w:tcPr>
          <w:p w14:paraId="677CDBAE" w14:textId="77777777"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US"/>
              </w:rPr>
            </w:pPr>
          </w:p>
        </w:tc>
        <w:tc>
          <w:tcPr>
            <w:tcW w:w="270" w:type="dxa"/>
          </w:tcPr>
          <w:p w14:paraId="3C048C89"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159033F2"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GB"/>
              </w:rPr>
            </w:pPr>
          </w:p>
        </w:tc>
        <w:tc>
          <w:tcPr>
            <w:tcW w:w="270" w:type="dxa"/>
          </w:tcPr>
          <w:p w14:paraId="58258C07"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3379BC77" w14:textId="77777777" w:rsidR="00FD5B6F" w:rsidRPr="002D03D8" w:rsidRDefault="00FD5B6F" w:rsidP="00FD5B6F">
            <w:pPr>
              <w:pStyle w:val="BodyText"/>
              <w:tabs>
                <w:tab w:val="decimal" w:pos="913"/>
              </w:tabs>
              <w:spacing w:after="0" w:line="240" w:lineRule="exact"/>
              <w:ind w:right="-110"/>
              <w:rPr>
                <w:rFonts w:ascii="CordiaUPC" w:hAnsi="CordiaUPC" w:cs="CordiaUPC"/>
                <w:sz w:val="26"/>
                <w:szCs w:val="26"/>
                <w:lang w:val="en-GB"/>
              </w:rPr>
            </w:pPr>
          </w:p>
        </w:tc>
        <w:tc>
          <w:tcPr>
            <w:tcW w:w="270" w:type="dxa"/>
          </w:tcPr>
          <w:p w14:paraId="603FE57D" w14:textId="77777777" w:rsidR="00FD5B6F" w:rsidRPr="002D03D8" w:rsidRDefault="00FD5B6F" w:rsidP="00FD5B6F">
            <w:pPr>
              <w:tabs>
                <w:tab w:val="decimal" w:pos="792"/>
              </w:tabs>
              <w:spacing w:line="240" w:lineRule="exact"/>
              <w:jc w:val="right"/>
              <w:rPr>
                <w:rFonts w:ascii="CordiaUPC" w:hAnsi="CordiaUPC" w:cs="CordiaUPC"/>
                <w:sz w:val="26"/>
                <w:szCs w:val="26"/>
                <w:lang w:bidi="th-TH"/>
              </w:rPr>
            </w:pPr>
          </w:p>
        </w:tc>
        <w:tc>
          <w:tcPr>
            <w:tcW w:w="1170" w:type="dxa"/>
          </w:tcPr>
          <w:p w14:paraId="0E53D876" w14:textId="77777777" w:rsidR="00FD5B6F" w:rsidRPr="002D03D8" w:rsidRDefault="00FD5B6F" w:rsidP="00FD5B6F">
            <w:pPr>
              <w:tabs>
                <w:tab w:val="decimal" w:pos="890"/>
              </w:tabs>
              <w:spacing w:line="240" w:lineRule="exact"/>
              <w:rPr>
                <w:rFonts w:ascii="CordiaUPC" w:hAnsi="CordiaUPC" w:cs="CordiaUPC"/>
                <w:sz w:val="26"/>
                <w:szCs w:val="26"/>
                <w:lang w:bidi="th-TH"/>
              </w:rPr>
            </w:pPr>
          </w:p>
        </w:tc>
      </w:tr>
      <w:tr w:rsidR="004A465D" w:rsidRPr="002D03D8" w14:paraId="5C324D02" w14:textId="77777777" w:rsidTr="004A465D">
        <w:tc>
          <w:tcPr>
            <w:tcW w:w="3810" w:type="dxa"/>
          </w:tcPr>
          <w:p w14:paraId="458EF88E" w14:textId="77777777" w:rsidR="00FD5B6F" w:rsidRPr="002D03D8" w:rsidRDefault="00FD5B6F" w:rsidP="00FD5B6F">
            <w:pPr>
              <w:spacing w:line="240" w:lineRule="exact"/>
              <w:ind w:right="-18"/>
              <w:rPr>
                <w:rFonts w:ascii="CordiaUPC" w:hAnsi="CordiaUPC" w:cs="CordiaUPC"/>
                <w:b/>
                <w:bCs/>
                <w:sz w:val="26"/>
                <w:szCs w:val="26"/>
                <w:lang w:val="en-US"/>
              </w:rPr>
            </w:pPr>
            <w:r w:rsidRPr="002D03D8">
              <w:rPr>
                <w:rFonts w:ascii="CordiaUPC" w:hAnsi="CordiaUPC" w:cs="CordiaUPC" w:hint="cs"/>
                <w:b/>
                <w:bCs/>
                <w:sz w:val="26"/>
                <w:szCs w:val="26"/>
                <w:lang w:val="en-US"/>
              </w:rPr>
              <w:t>Other assets</w:t>
            </w:r>
          </w:p>
        </w:tc>
        <w:tc>
          <w:tcPr>
            <w:tcW w:w="1170" w:type="dxa"/>
          </w:tcPr>
          <w:p w14:paraId="18E23C20" w14:textId="77777777"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US"/>
              </w:rPr>
            </w:pPr>
          </w:p>
        </w:tc>
        <w:tc>
          <w:tcPr>
            <w:tcW w:w="270" w:type="dxa"/>
          </w:tcPr>
          <w:p w14:paraId="3A29579D"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5F130085"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GB"/>
              </w:rPr>
            </w:pPr>
          </w:p>
        </w:tc>
        <w:tc>
          <w:tcPr>
            <w:tcW w:w="270" w:type="dxa"/>
          </w:tcPr>
          <w:p w14:paraId="7707CA07"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00DE54F9" w14:textId="77777777" w:rsidR="00FD5B6F" w:rsidRPr="002D03D8" w:rsidRDefault="00FD5B6F" w:rsidP="00FD5B6F">
            <w:pPr>
              <w:pStyle w:val="BodyText"/>
              <w:tabs>
                <w:tab w:val="decimal" w:pos="913"/>
              </w:tabs>
              <w:spacing w:after="0" w:line="240" w:lineRule="exact"/>
              <w:ind w:right="-110"/>
              <w:rPr>
                <w:rFonts w:ascii="CordiaUPC" w:hAnsi="CordiaUPC" w:cs="CordiaUPC"/>
                <w:sz w:val="26"/>
                <w:szCs w:val="26"/>
                <w:lang w:val="en-GB"/>
              </w:rPr>
            </w:pPr>
          </w:p>
        </w:tc>
        <w:tc>
          <w:tcPr>
            <w:tcW w:w="270" w:type="dxa"/>
          </w:tcPr>
          <w:p w14:paraId="6C6E939F" w14:textId="77777777" w:rsidR="00FD5B6F" w:rsidRPr="002D03D8" w:rsidRDefault="00FD5B6F" w:rsidP="00FD5B6F">
            <w:pPr>
              <w:tabs>
                <w:tab w:val="decimal" w:pos="792"/>
              </w:tabs>
              <w:spacing w:line="240" w:lineRule="exact"/>
              <w:jc w:val="right"/>
              <w:rPr>
                <w:rFonts w:ascii="CordiaUPC" w:hAnsi="CordiaUPC" w:cs="CordiaUPC"/>
                <w:sz w:val="26"/>
                <w:szCs w:val="26"/>
                <w:lang w:bidi="th-TH"/>
              </w:rPr>
            </w:pPr>
          </w:p>
        </w:tc>
        <w:tc>
          <w:tcPr>
            <w:tcW w:w="1170" w:type="dxa"/>
          </w:tcPr>
          <w:p w14:paraId="69221952" w14:textId="77777777" w:rsidR="00FD5B6F" w:rsidRPr="002D03D8" w:rsidRDefault="00FD5B6F" w:rsidP="00FD5B6F">
            <w:pPr>
              <w:tabs>
                <w:tab w:val="decimal" w:pos="890"/>
              </w:tabs>
              <w:spacing w:line="240" w:lineRule="exact"/>
              <w:rPr>
                <w:rFonts w:ascii="CordiaUPC" w:hAnsi="CordiaUPC" w:cs="CordiaUPC"/>
                <w:sz w:val="26"/>
                <w:szCs w:val="26"/>
                <w:lang w:bidi="th-TH"/>
              </w:rPr>
            </w:pPr>
          </w:p>
        </w:tc>
      </w:tr>
      <w:tr w:rsidR="004A465D" w:rsidRPr="002D03D8" w14:paraId="5E77D499" w14:textId="77777777" w:rsidTr="004A465D">
        <w:tc>
          <w:tcPr>
            <w:tcW w:w="3810" w:type="dxa"/>
            <w:vAlign w:val="bottom"/>
          </w:tcPr>
          <w:p w14:paraId="10C126FD" w14:textId="77777777" w:rsidR="00FD5B6F" w:rsidRPr="002D03D8" w:rsidRDefault="00FD5B6F" w:rsidP="00FD5B6F">
            <w:pPr>
              <w:tabs>
                <w:tab w:val="left" w:pos="993"/>
              </w:tabs>
              <w:spacing w:line="240" w:lineRule="exact"/>
              <w:ind w:left="162" w:right="-108" w:hanging="153"/>
              <w:rPr>
                <w:rFonts w:ascii="CordiaUPC" w:hAnsi="CordiaUPC" w:cs="CordiaUPC"/>
                <w:sz w:val="26"/>
                <w:szCs w:val="26"/>
                <w:lang w:val="en-US"/>
              </w:rPr>
            </w:pPr>
            <w:proofErr w:type="spellStart"/>
            <w:r w:rsidRPr="002D03D8">
              <w:rPr>
                <w:rFonts w:ascii="CordiaUPC" w:hAnsi="CordiaUPC" w:cs="CordiaUPC"/>
                <w:sz w:val="26"/>
                <w:szCs w:val="26"/>
              </w:rPr>
              <w:t>Phahonyothin</w:t>
            </w:r>
            <w:proofErr w:type="spellEnd"/>
            <w:r w:rsidRPr="002D03D8">
              <w:rPr>
                <w:rFonts w:ascii="CordiaUPC" w:hAnsi="CordiaUPC" w:cs="CordiaUPC"/>
                <w:sz w:val="26"/>
                <w:szCs w:val="26"/>
              </w:rPr>
              <w:t xml:space="preserve"> Asset Management Co., Ltd.</w:t>
            </w:r>
          </w:p>
        </w:tc>
        <w:tc>
          <w:tcPr>
            <w:tcW w:w="1170" w:type="dxa"/>
            <w:vAlign w:val="bottom"/>
          </w:tcPr>
          <w:p w14:paraId="5D01628B" w14:textId="063CF499" w:rsidR="00FD5B6F" w:rsidRPr="002D03D8" w:rsidRDefault="00FD5B6F" w:rsidP="00FD5B6F">
            <w:pPr>
              <w:pStyle w:val="BodyText"/>
              <w:tabs>
                <w:tab w:val="decimal" w:pos="860"/>
              </w:tabs>
              <w:spacing w:after="0" w:line="240" w:lineRule="exact"/>
              <w:ind w:right="-115"/>
              <w:rPr>
                <w:rFonts w:ascii="CordiaUPC" w:hAnsi="CordiaUPC" w:cs="CordiaUPC"/>
                <w:sz w:val="26"/>
                <w:szCs w:val="26"/>
                <w:cs/>
                <w:lang w:val="en-US" w:bidi="th-TH"/>
              </w:rPr>
            </w:pPr>
            <w:r w:rsidRPr="002D03D8">
              <w:rPr>
                <w:rFonts w:ascii="CordiaUPC" w:hAnsi="CordiaUPC" w:cs="CordiaUPC"/>
                <w:sz w:val="26"/>
                <w:szCs w:val="26"/>
                <w:lang w:val="en-US" w:bidi="th-TH"/>
              </w:rPr>
              <w:t>-</w:t>
            </w:r>
          </w:p>
        </w:tc>
        <w:tc>
          <w:tcPr>
            <w:tcW w:w="270" w:type="dxa"/>
          </w:tcPr>
          <w:p w14:paraId="192E55E6"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21A22582"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lang w:val="en-GB"/>
              </w:rPr>
              <w:t>-</w:t>
            </w:r>
          </w:p>
        </w:tc>
        <w:tc>
          <w:tcPr>
            <w:tcW w:w="270" w:type="dxa"/>
          </w:tcPr>
          <w:p w14:paraId="6485B49B"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786E89FA" w14:textId="2D7B3565" w:rsidR="00FD5B6F" w:rsidRPr="002D03D8" w:rsidRDefault="00FD5B6F" w:rsidP="00FD5B6F">
            <w:pPr>
              <w:pStyle w:val="BodyText"/>
              <w:tabs>
                <w:tab w:val="decimal" w:pos="913"/>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lang w:val="en-GB"/>
              </w:rPr>
              <w:t>4</w:t>
            </w:r>
          </w:p>
        </w:tc>
        <w:tc>
          <w:tcPr>
            <w:tcW w:w="270" w:type="dxa"/>
          </w:tcPr>
          <w:p w14:paraId="43B03CB2"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5B1562B0"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lang w:val="en-GB"/>
              </w:rPr>
              <w:t>2</w:t>
            </w:r>
          </w:p>
        </w:tc>
      </w:tr>
      <w:tr w:rsidR="004A465D" w:rsidRPr="002D03D8" w14:paraId="3C9DAE13" w14:textId="77777777" w:rsidTr="004A465D">
        <w:tc>
          <w:tcPr>
            <w:tcW w:w="3810" w:type="dxa"/>
            <w:vAlign w:val="bottom"/>
          </w:tcPr>
          <w:p w14:paraId="3623E98B" w14:textId="77777777" w:rsidR="00FD5B6F" w:rsidRPr="002D03D8" w:rsidRDefault="00FD5B6F" w:rsidP="00FD5B6F">
            <w:pPr>
              <w:tabs>
                <w:tab w:val="left" w:pos="993"/>
              </w:tabs>
              <w:spacing w:line="240" w:lineRule="exact"/>
              <w:ind w:left="162" w:right="-108" w:hanging="153"/>
              <w:rPr>
                <w:rFonts w:ascii="CordiaUPC" w:hAnsi="CordiaUPC" w:cs="CordiaUPC"/>
                <w:sz w:val="26"/>
                <w:szCs w:val="26"/>
              </w:rPr>
            </w:pPr>
            <w:r w:rsidRPr="002D03D8">
              <w:rPr>
                <w:rFonts w:ascii="CordiaUPC" w:hAnsi="CordiaUPC" w:cs="CordiaUPC"/>
                <w:sz w:val="26"/>
                <w:szCs w:val="26"/>
              </w:rPr>
              <w:t xml:space="preserve">TMBThanachart Broker Co., Ltd. </w:t>
            </w:r>
          </w:p>
        </w:tc>
        <w:tc>
          <w:tcPr>
            <w:tcW w:w="1170" w:type="dxa"/>
            <w:vAlign w:val="bottom"/>
          </w:tcPr>
          <w:p w14:paraId="1AC34BEB" w14:textId="6B8042F5"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rPr>
            </w:pPr>
            <w:r w:rsidRPr="002D03D8">
              <w:rPr>
                <w:rFonts w:ascii="CordiaUPC" w:hAnsi="CordiaUPC" w:cs="CordiaUPC"/>
                <w:sz w:val="26"/>
                <w:szCs w:val="26"/>
                <w:lang w:val="en-GB"/>
              </w:rPr>
              <w:t>-</w:t>
            </w:r>
          </w:p>
        </w:tc>
        <w:tc>
          <w:tcPr>
            <w:tcW w:w="270" w:type="dxa"/>
          </w:tcPr>
          <w:p w14:paraId="514448B7"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43A68639" w14:textId="77777777" w:rsidR="00FD5B6F" w:rsidRPr="002D03D8" w:rsidRDefault="00FD5B6F" w:rsidP="00FD5B6F">
            <w:pPr>
              <w:pStyle w:val="BodyText"/>
              <w:tabs>
                <w:tab w:val="decimal" w:pos="830"/>
              </w:tabs>
              <w:spacing w:after="0" w:line="240" w:lineRule="exact"/>
              <w:ind w:right="17"/>
              <w:rPr>
                <w:rFonts w:ascii="CordiaUPC" w:eastAsia="Times New Roman" w:hAnsi="CordiaUPC" w:cs="CordiaUPC"/>
                <w:sz w:val="26"/>
                <w:szCs w:val="26"/>
                <w:cs/>
                <w:lang w:val="en-GB"/>
              </w:rPr>
            </w:pPr>
            <w:r w:rsidRPr="002D03D8">
              <w:rPr>
                <w:rFonts w:ascii="CordiaUPC" w:eastAsia="Times New Roman" w:hAnsi="CordiaUPC" w:cs="CordiaUPC"/>
                <w:sz w:val="26"/>
                <w:szCs w:val="26"/>
                <w:lang w:val="en-GB"/>
              </w:rPr>
              <w:t>-</w:t>
            </w:r>
          </w:p>
        </w:tc>
        <w:tc>
          <w:tcPr>
            <w:tcW w:w="270" w:type="dxa"/>
          </w:tcPr>
          <w:p w14:paraId="66780834"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25DFA861" w14:textId="2CD9944A" w:rsidR="00FD5B6F" w:rsidRPr="002D03D8" w:rsidRDefault="00F7074A" w:rsidP="00FD5B6F">
            <w:pPr>
              <w:pStyle w:val="BodyText"/>
              <w:tabs>
                <w:tab w:val="decimal" w:pos="913"/>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lang w:val="en-GB"/>
              </w:rPr>
              <w:t>2</w:t>
            </w:r>
            <w:r w:rsidR="00FD5B6F" w:rsidRPr="002D03D8">
              <w:rPr>
                <w:rFonts w:ascii="CordiaUPC" w:eastAsia="Times New Roman" w:hAnsi="CordiaUPC" w:cs="CordiaUPC"/>
                <w:sz w:val="26"/>
                <w:szCs w:val="26"/>
                <w:lang w:val="en-GB"/>
              </w:rPr>
              <w:t>11</w:t>
            </w:r>
          </w:p>
        </w:tc>
        <w:tc>
          <w:tcPr>
            <w:tcW w:w="270" w:type="dxa"/>
          </w:tcPr>
          <w:p w14:paraId="104B63E3"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3743BC5B"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lang w:val="en-GB"/>
              </w:rPr>
              <w:t>19</w:t>
            </w:r>
          </w:p>
        </w:tc>
      </w:tr>
      <w:tr w:rsidR="004A465D" w:rsidRPr="002D03D8" w14:paraId="55740AC8" w14:textId="77777777" w:rsidTr="004A465D">
        <w:tc>
          <w:tcPr>
            <w:tcW w:w="3810" w:type="dxa"/>
          </w:tcPr>
          <w:p w14:paraId="082BDF87" w14:textId="77777777" w:rsidR="00FD5B6F" w:rsidRPr="002D03D8" w:rsidRDefault="00FD5B6F" w:rsidP="00FD5B6F">
            <w:pPr>
              <w:tabs>
                <w:tab w:val="left" w:pos="993"/>
              </w:tabs>
              <w:spacing w:line="240" w:lineRule="exact"/>
              <w:ind w:left="162" w:right="-108" w:hanging="153"/>
              <w:rPr>
                <w:rFonts w:ascii="CordiaUPC" w:hAnsi="CordiaUPC" w:cs="CordiaUPC"/>
                <w:sz w:val="26"/>
                <w:szCs w:val="26"/>
              </w:rPr>
            </w:pPr>
            <w:r w:rsidRPr="002D03D8">
              <w:rPr>
                <w:rFonts w:ascii="CordiaUPC" w:hAnsi="CordiaUPC" w:cs="CordiaUPC"/>
                <w:sz w:val="26"/>
                <w:szCs w:val="26"/>
              </w:rPr>
              <w:t>TTB Consumer Co., Ltd.</w:t>
            </w:r>
          </w:p>
        </w:tc>
        <w:tc>
          <w:tcPr>
            <w:tcW w:w="1170" w:type="dxa"/>
            <w:vAlign w:val="bottom"/>
          </w:tcPr>
          <w:p w14:paraId="162B029B" w14:textId="3295A5BE"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rPr>
            </w:pPr>
            <w:r w:rsidRPr="002D03D8">
              <w:rPr>
                <w:rFonts w:ascii="CordiaUPC" w:hAnsi="CordiaUPC" w:cs="CordiaUPC"/>
                <w:sz w:val="26"/>
                <w:szCs w:val="26"/>
                <w:lang w:val="en-GB"/>
              </w:rPr>
              <w:t>-</w:t>
            </w:r>
          </w:p>
        </w:tc>
        <w:tc>
          <w:tcPr>
            <w:tcW w:w="270" w:type="dxa"/>
          </w:tcPr>
          <w:p w14:paraId="0B0FAF81"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73CCAE5E"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lang w:val="en-GB"/>
              </w:rPr>
              <w:t>-</w:t>
            </w:r>
          </w:p>
        </w:tc>
        <w:tc>
          <w:tcPr>
            <w:tcW w:w="270" w:type="dxa"/>
          </w:tcPr>
          <w:p w14:paraId="0E4A496F"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52EFCF69" w14:textId="4EBD282D" w:rsidR="00FD5B6F" w:rsidRPr="002D03D8" w:rsidRDefault="00FD5B6F" w:rsidP="00FD5B6F">
            <w:pPr>
              <w:pStyle w:val="BodyText"/>
              <w:tabs>
                <w:tab w:val="decimal" w:pos="913"/>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lang w:val="en-GB"/>
              </w:rPr>
              <w:t>2</w:t>
            </w:r>
          </w:p>
        </w:tc>
        <w:tc>
          <w:tcPr>
            <w:tcW w:w="270" w:type="dxa"/>
          </w:tcPr>
          <w:p w14:paraId="54F4CFCD"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4ED4D173"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lang w:val="en-GB"/>
              </w:rPr>
              <w:t>1</w:t>
            </w:r>
          </w:p>
        </w:tc>
      </w:tr>
      <w:tr w:rsidR="004A465D" w:rsidRPr="002D03D8" w14:paraId="4F345B84" w14:textId="77777777" w:rsidTr="004A465D">
        <w:tc>
          <w:tcPr>
            <w:tcW w:w="3810" w:type="dxa"/>
            <w:vAlign w:val="bottom"/>
          </w:tcPr>
          <w:p w14:paraId="5FCE8AF9" w14:textId="77777777" w:rsidR="00FD5B6F" w:rsidRPr="002D03D8" w:rsidRDefault="00FD5B6F" w:rsidP="00FD5B6F">
            <w:pPr>
              <w:tabs>
                <w:tab w:val="left" w:pos="250"/>
              </w:tabs>
              <w:spacing w:line="240" w:lineRule="exact"/>
              <w:ind w:left="160" w:right="-18" w:hanging="160"/>
              <w:rPr>
                <w:rFonts w:ascii="CordiaUPC" w:hAnsi="CordiaUPC" w:cs="CordiaUPC"/>
                <w:sz w:val="26"/>
                <w:szCs w:val="26"/>
                <w:lang w:val="en-US"/>
              </w:rPr>
            </w:pPr>
            <w:proofErr w:type="spellStart"/>
            <w:r w:rsidRPr="002D03D8">
              <w:rPr>
                <w:rFonts w:ascii="CordiaUPC" w:hAnsi="CordiaUPC" w:cs="CordiaUPC"/>
                <w:sz w:val="26"/>
                <w:szCs w:val="26"/>
              </w:rPr>
              <w:t>Eastspring</w:t>
            </w:r>
            <w:proofErr w:type="spellEnd"/>
            <w:r w:rsidRPr="002D03D8">
              <w:rPr>
                <w:rFonts w:ascii="CordiaUPC" w:hAnsi="CordiaUPC" w:cs="CordiaUPC"/>
                <w:sz w:val="26"/>
                <w:szCs w:val="26"/>
              </w:rPr>
              <w:t xml:space="preserve"> Asset Management (Thailand) </w:t>
            </w:r>
            <w:r w:rsidRPr="002D03D8">
              <w:rPr>
                <w:rFonts w:ascii="CordiaUPC" w:hAnsi="CordiaUPC" w:cs="CordiaUPC" w:hint="cs"/>
                <w:sz w:val="26"/>
                <w:szCs w:val="26"/>
              </w:rPr>
              <w:t>Co., Ltd.</w:t>
            </w:r>
            <w:r w:rsidRPr="002D03D8">
              <w:rPr>
                <w:rFonts w:ascii="CordiaUPC" w:hAnsi="CordiaUPC" w:cs="CordiaUPC"/>
                <w:sz w:val="26"/>
                <w:szCs w:val="26"/>
                <w:vertAlign w:val="superscript"/>
              </w:rPr>
              <w:t xml:space="preserve"> </w:t>
            </w:r>
          </w:p>
        </w:tc>
        <w:tc>
          <w:tcPr>
            <w:tcW w:w="1170" w:type="dxa"/>
            <w:vAlign w:val="bottom"/>
          </w:tcPr>
          <w:p w14:paraId="11B65704" w14:textId="342AFE65" w:rsidR="00FD5B6F" w:rsidRPr="002D03D8" w:rsidRDefault="00FD5B6F" w:rsidP="00FD5B6F">
            <w:pPr>
              <w:tabs>
                <w:tab w:val="decimal" w:pos="860"/>
              </w:tabs>
              <w:spacing w:line="240" w:lineRule="exact"/>
              <w:ind w:right="-115"/>
              <w:rPr>
                <w:rFonts w:ascii="CordiaUPC" w:hAnsi="CordiaUPC" w:cs="CordiaUPC"/>
                <w:sz w:val="26"/>
                <w:szCs w:val="26"/>
              </w:rPr>
            </w:pPr>
            <w:r w:rsidRPr="002D03D8">
              <w:rPr>
                <w:rFonts w:ascii="CordiaUPC" w:hAnsi="CordiaUPC" w:cs="CordiaUPC"/>
                <w:sz w:val="26"/>
                <w:szCs w:val="26"/>
              </w:rPr>
              <w:t>153</w:t>
            </w:r>
          </w:p>
        </w:tc>
        <w:tc>
          <w:tcPr>
            <w:tcW w:w="270" w:type="dxa"/>
          </w:tcPr>
          <w:p w14:paraId="1B34DECA"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5653B6E9" w14:textId="77777777" w:rsidR="00FD5B6F" w:rsidRPr="002D03D8" w:rsidRDefault="00FD5B6F" w:rsidP="00FD5B6F">
            <w:pPr>
              <w:tabs>
                <w:tab w:val="decimal" w:pos="830"/>
              </w:tabs>
              <w:spacing w:line="240" w:lineRule="exact"/>
              <w:ind w:right="-105"/>
              <w:rPr>
                <w:rFonts w:ascii="CordiaUPC" w:hAnsi="CordiaUPC" w:cs="CordiaUPC"/>
                <w:sz w:val="26"/>
                <w:szCs w:val="26"/>
              </w:rPr>
            </w:pPr>
            <w:r w:rsidRPr="002D03D8">
              <w:rPr>
                <w:rFonts w:ascii="CordiaUPC" w:eastAsia="Times New Roman" w:hAnsi="CordiaUPC" w:cs="CordiaUPC"/>
                <w:sz w:val="26"/>
                <w:szCs w:val="26"/>
              </w:rPr>
              <w:t>114</w:t>
            </w:r>
          </w:p>
        </w:tc>
        <w:tc>
          <w:tcPr>
            <w:tcW w:w="270" w:type="dxa"/>
          </w:tcPr>
          <w:p w14:paraId="649CE614" w14:textId="77777777" w:rsidR="00FD5B6F" w:rsidRPr="002D03D8" w:rsidRDefault="00FD5B6F" w:rsidP="00FD5B6F">
            <w:pPr>
              <w:tabs>
                <w:tab w:val="decimal" w:pos="792"/>
              </w:tabs>
              <w:spacing w:line="240" w:lineRule="exact"/>
              <w:ind w:right="201"/>
              <w:jc w:val="right"/>
              <w:rPr>
                <w:rFonts w:ascii="CordiaUPC" w:hAnsi="CordiaUPC" w:cs="CordiaUPC"/>
                <w:sz w:val="26"/>
                <w:szCs w:val="26"/>
                <w:rtl/>
                <w:cs/>
              </w:rPr>
            </w:pPr>
          </w:p>
        </w:tc>
        <w:tc>
          <w:tcPr>
            <w:tcW w:w="1170" w:type="dxa"/>
            <w:vAlign w:val="bottom"/>
          </w:tcPr>
          <w:p w14:paraId="72337A82" w14:textId="49BB37F0" w:rsidR="00FD5B6F" w:rsidRPr="002D03D8" w:rsidRDefault="00FD5B6F" w:rsidP="00FD5B6F">
            <w:pPr>
              <w:tabs>
                <w:tab w:val="decimal" w:pos="913"/>
              </w:tabs>
              <w:spacing w:line="240" w:lineRule="exact"/>
              <w:ind w:right="-110"/>
              <w:rPr>
                <w:rFonts w:ascii="CordiaUPC" w:hAnsi="CordiaUPC" w:cs="CordiaUPC"/>
                <w:sz w:val="26"/>
                <w:szCs w:val="26"/>
              </w:rPr>
            </w:pPr>
            <w:r w:rsidRPr="002D03D8">
              <w:rPr>
                <w:rFonts w:ascii="CordiaUPC" w:eastAsia="Times New Roman" w:hAnsi="CordiaUPC" w:cs="CordiaUPC"/>
                <w:sz w:val="26"/>
                <w:szCs w:val="26"/>
              </w:rPr>
              <w:t>153</w:t>
            </w:r>
          </w:p>
        </w:tc>
        <w:tc>
          <w:tcPr>
            <w:tcW w:w="270" w:type="dxa"/>
          </w:tcPr>
          <w:p w14:paraId="3BEFC6FC"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78B191D4" w14:textId="77777777" w:rsidR="00FD5B6F" w:rsidRPr="002D03D8" w:rsidRDefault="00FD5B6F" w:rsidP="00FD5B6F">
            <w:pPr>
              <w:tabs>
                <w:tab w:val="decimal" w:pos="890"/>
              </w:tabs>
              <w:spacing w:line="240" w:lineRule="exact"/>
              <w:rPr>
                <w:rFonts w:ascii="CordiaUPC" w:hAnsi="CordiaUPC" w:cs="CordiaUPC"/>
                <w:sz w:val="26"/>
                <w:szCs w:val="26"/>
              </w:rPr>
            </w:pPr>
            <w:r w:rsidRPr="002D03D8">
              <w:rPr>
                <w:rFonts w:ascii="CordiaUPC" w:eastAsia="Times New Roman" w:hAnsi="CordiaUPC" w:cs="CordiaUPC"/>
                <w:sz w:val="26"/>
                <w:szCs w:val="26"/>
              </w:rPr>
              <w:t>114</w:t>
            </w:r>
          </w:p>
        </w:tc>
      </w:tr>
      <w:tr w:rsidR="004A465D" w:rsidRPr="002D03D8" w14:paraId="17CC55F9" w14:textId="77777777" w:rsidTr="004A465D">
        <w:tc>
          <w:tcPr>
            <w:tcW w:w="3810" w:type="dxa"/>
          </w:tcPr>
          <w:p w14:paraId="26A7A734" w14:textId="77777777" w:rsidR="00FD5B6F" w:rsidRPr="002D03D8" w:rsidRDefault="00FD5B6F" w:rsidP="00FD5B6F">
            <w:pPr>
              <w:tabs>
                <w:tab w:val="left" w:pos="0"/>
              </w:tabs>
              <w:spacing w:line="240" w:lineRule="exact"/>
              <w:ind w:right="-18"/>
              <w:rPr>
                <w:rFonts w:ascii="CordiaUPC" w:hAnsi="CordiaUPC" w:cs="CordiaUPC"/>
                <w:sz w:val="26"/>
                <w:szCs w:val="26"/>
                <w:lang w:val="en-US"/>
              </w:rPr>
            </w:pPr>
            <w:r w:rsidRPr="002D03D8">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08C63DFA" w14:textId="51FE962B" w:rsidR="00FD5B6F" w:rsidRPr="002D03D8" w:rsidRDefault="00FD5B6F" w:rsidP="00FD5B6F">
            <w:pPr>
              <w:tabs>
                <w:tab w:val="decimal" w:pos="860"/>
              </w:tabs>
              <w:spacing w:line="240" w:lineRule="exact"/>
              <w:ind w:right="-115"/>
              <w:rPr>
                <w:rFonts w:ascii="CordiaUPC" w:hAnsi="CordiaUPC" w:cs="CordiaUPC"/>
                <w:b/>
                <w:bCs/>
                <w:sz w:val="26"/>
                <w:szCs w:val="26"/>
              </w:rPr>
            </w:pPr>
            <w:r w:rsidRPr="002D03D8">
              <w:rPr>
                <w:rFonts w:ascii="CordiaUPC" w:hAnsi="CordiaUPC" w:cs="CordiaUPC"/>
                <w:b/>
                <w:bCs/>
                <w:sz w:val="26"/>
                <w:szCs w:val="26"/>
              </w:rPr>
              <w:t>153</w:t>
            </w:r>
          </w:p>
        </w:tc>
        <w:tc>
          <w:tcPr>
            <w:tcW w:w="270" w:type="dxa"/>
          </w:tcPr>
          <w:p w14:paraId="38444942"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2EBB2D9D" w14:textId="77777777" w:rsidR="00FD5B6F" w:rsidRPr="002D03D8" w:rsidRDefault="00FD5B6F" w:rsidP="00FD5B6F">
            <w:pPr>
              <w:tabs>
                <w:tab w:val="decimal" w:pos="830"/>
              </w:tabs>
              <w:spacing w:line="240" w:lineRule="exact"/>
              <w:ind w:right="-105"/>
              <w:rPr>
                <w:rFonts w:ascii="CordiaUPC" w:hAnsi="CordiaUPC" w:cs="CordiaUPC"/>
                <w:b/>
                <w:bCs/>
                <w:sz w:val="26"/>
                <w:szCs w:val="26"/>
              </w:rPr>
            </w:pPr>
            <w:r w:rsidRPr="002D03D8">
              <w:rPr>
                <w:rFonts w:ascii="CordiaUPC" w:eastAsia="Times New Roman" w:hAnsi="CordiaUPC" w:cs="CordiaUPC"/>
                <w:b/>
                <w:bCs/>
                <w:sz w:val="26"/>
                <w:szCs w:val="26"/>
              </w:rPr>
              <w:t>114</w:t>
            </w:r>
          </w:p>
        </w:tc>
        <w:tc>
          <w:tcPr>
            <w:tcW w:w="270" w:type="dxa"/>
          </w:tcPr>
          <w:p w14:paraId="5DD1A232"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tl/>
                <w:cs/>
              </w:rPr>
            </w:pPr>
          </w:p>
        </w:tc>
        <w:tc>
          <w:tcPr>
            <w:tcW w:w="1170" w:type="dxa"/>
            <w:tcBorders>
              <w:top w:val="single" w:sz="4" w:space="0" w:color="auto"/>
              <w:bottom w:val="double" w:sz="4" w:space="0" w:color="auto"/>
            </w:tcBorders>
            <w:vAlign w:val="bottom"/>
          </w:tcPr>
          <w:p w14:paraId="4E4840EA" w14:textId="414CC027" w:rsidR="00FD5B6F" w:rsidRPr="002D03D8" w:rsidRDefault="00F7074A" w:rsidP="00FD5B6F">
            <w:pPr>
              <w:tabs>
                <w:tab w:val="decimal" w:pos="913"/>
              </w:tabs>
              <w:spacing w:line="240" w:lineRule="exact"/>
              <w:ind w:right="-110"/>
              <w:rPr>
                <w:rFonts w:ascii="CordiaUPC" w:hAnsi="CordiaUPC" w:cs="CordiaUPC"/>
                <w:b/>
                <w:bCs/>
                <w:sz w:val="26"/>
                <w:szCs w:val="26"/>
                <w:lang w:val="en-US" w:bidi="th-TH"/>
              </w:rPr>
            </w:pPr>
            <w:r w:rsidRPr="002D03D8">
              <w:rPr>
                <w:rFonts w:ascii="CordiaUPC" w:eastAsia="Times New Roman" w:hAnsi="CordiaUPC" w:cs="CordiaUPC"/>
                <w:b/>
                <w:bCs/>
                <w:sz w:val="26"/>
                <w:szCs w:val="26"/>
              </w:rPr>
              <w:t>3</w:t>
            </w:r>
            <w:r w:rsidR="00FD5B6F" w:rsidRPr="002D03D8">
              <w:rPr>
                <w:rFonts w:ascii="CordiaUPC" w:eastAsia="Times New Roman" w:hAnsi="CordiaUPC" w:cs="CordiaUPC"/>
                <w:b/>
                <w:bCs/>
                <w:sz w:val="26"/>
                <w:szCs w:val="26"/>
              </w:rPr>
              <w:t>70</w:t>
            </w:r>
          </w:p>
        </w:tc>
        <w:tc>
          <w:tcPr>
            <w:tcW w:w="270" w:type="dxa"/>
          </w:tcPr>
          <w:p w14:paraId="44EF284D"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25E9DCE7" w14:textId="77777777" w:rsidR="00FD5B6F" w:rsidRPr="002D03D8" w:rsidRDefault="00FD5B6F" w:rsidP="00FD5B6F">
            <w:pPr>
              <w:tabs>
                <w:tab w:val="decimal" w:pos="890"/>
              </w:tabs>
              <w:spacing w:line="240" w:lineRule="exact"/>
              <w:rPr>
                <w:rFonts w:ascii="CordiaUPC" w:hAnsi="CordiaUPC" w:cs="CordiaUPC"/>
                <w:b/>
                <w:bCs/>
                <w:sz w:val="26"/>
                <w:szCs w:val="26"/>
              </w:rPr>
            </w:pPr>
            <w:r w:rsidRPr="002D03D8">
              <w:rPr>
                <w:rFonts w:ascii="CordiaUPC" w:eastAsia="Times New Roman" w:hAnsi="CordiaUPC" w:cs="CordiaUPC"/>
                <w:b/>
                <w:bCs/>
                <w:sz w:val="26"/>
                <w:szCs w:val="26"/>
              </w:rPr>
              <w:t>136</w:t>
            </w:r>
          </w:p>
        </w:tc>
      </w:tr>
      <w:tr w:rsidR="004A465D" w:rsidRPr="002D03D8" w14:paraId="35A21A4C" w14:textId="77777777" w:rsidTr="004A465D">
        <w:tc>
          <w:tcPr>
            <w:tcW w:w="3810" w:type="dxa"/>
          </w:tcPr>
          <w:p w14:paraId="150AF2F3" w14:textId="77777777" w:rsidR="00FD5B6F" w:rsidRPr="002D03D8" w:rsidRDefault="00FD5B6F" w:rsidP="00FD5B6F">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6016FE4F" w14:textId="5A1D3A9D" w:rsidR="00FD5B6F" w:rsidRPr="002D03D8" w:rsidRDefault="00FD5B6F" w:rsidP="00FD5B6F">
            <w:pPr>
              <w:tabs>
                <w:tab w:val="decimal" w:pos="860"/>
              </w:tabs>
              <w:spacing w:line="240" w:lineRule="exact"/>
              <w:ind w:right="-115"/>
              <w:rPr>
                <w:rFonts w:ascii="CordiaUPC" w:hAnsi="CordiaUPC" w:cs="CordiaUPC"/>
                <w:sz w:val="26"/>
                <w:szCs w:val="26"/>
              </w:rPr>
            </w:pPr>
          </w:p>
        </w:tc>
        <w:tc>
          <w:tcPr>
            <w:tcW w:w="270" w:type="dxa"/>
          </w:tcPr>
          <w:p w14:paraId="6D271914"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Pr>
          <w:p w14:paraId="0FFA0230" w14:textId="77777777" w:rsidR="00FD5B6F" w:rsidRPr="002D03D8" w:rsidRDefault="00FD5B6F" w:rsidP="00FD5B6F">
            <w:pPr>
              <w:tabs>
                <w:tab w:val="decimal" w:pos="830"/>
              </w:tabs>
              <w:spacing w:line="240" w:lineRule="exact"/>
              <w:ind w:right="-105"/>
              <w:rPr>
                <w:rFonts w:ascii="CordiaUPC" w:hAnsi="CordiaUPC" w:cs="CordiaUPC"/>
                <w:sz w:val="26"/>
                <w:szCs w:val="26"/>
              </w:rPr>
            </w:pPr>
          </w:p>
        </w:tc>
        <w:tc>
          <w:tcPr>
            <w:tcW w:w="270" w:type="dxa"/>
          </w:tcPr>
          <w:p w14:paraId="0532B0E6"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04B929A5" w14:textId="77777777" w:rsidR="00FD5B6F" w:rsidRPr="002D03D8" w:rsidRDefault="00FD5B6F" w:rsidP="00FD5B6F">
            <w:pPr>
              <w:tabs>
                <w:tab w:val="decimal" w:pos="990"/>
              </w:tabs>
              <w:spacing w:line="240" w:lineRule="exact"/>
              <w:ind w:right="-110"/>
              <w:rPr>
                <w:rFonts w:ascii="CordiaUPC" w:hAnsi="CordiaUPC" w:cs="CordiaUPC"/>
                <w:sz w:val="26"/>
                <w:szCs w:val="26"/>
              </w:rPr>
            </w:pPr>
          </w:p>
        </w:tc>
        <w:tc>
          <w:tcPr>
            <w:tcW w:w="270" w:type="dxa"/>
          </w:tcPr>
          <w:p w14:paraId="4E7F5A5C"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06BA56D7" w14:textId="77777777" w:rsidR="00FD5B6F" w:rsidRPr="002D03D8" w:rsidRDefault="00FD5B6F" w:rsidP="00FD5B6F">
            <w:pPr>
              <w:tabs>
                <w:tab w:val="decimal" w:pos="890"/>
              </w:tabs>
              <w:spacing w:line="240" w:lineRule="exact"/>
              <w:rPr>
                <w:rFonts w:ascii="CordiaUPC" w:hAnsi="CordiaUPC" w:cs="CordiaUPC"/>
                <w:sz w:val="26"/>
                <w:szCs w:val="26"/>
              </w:rPr>
            </w:pPr>
          </w:p>
        </w:tc>
      </w:tr>
      <w:tr w:rsidR="004A465D" w:rsidRPr="002D03D8" w14:paraId="3D72819D" w14:textId="77777777" w:rsidTr="004A465D">
        <w:tc>
          <w:tcPr>
            <w:tcW w:w="3810" w:type="dxa"/>
          </w:tcPr>
          <w:p w14:paraId="26D7A52F" w14:textId="77777777" w:rsidR="00FD5B6F" w:rsidRPr="002D03D8" w:rsidRDefault="00FD5B6F" w:rsidP="00FD5B6F">
            <w:pPr>
              <w:tabs>
                <w:tab w:val="left" w:pos="993"/>
              </w:tabs>
              <w:spacing w:line="240" w:lineRule="exact"/>
              <w:ind w:left="162" w:right="-108" w:hanging="153"/>
              <w:rPr>
                <w:rFonts w:ascii="CordiaUPC" w:hAnsi="CordiaUPC" w:cs="CordiaUPC"/>
                <w:b/>
                <w:bCs/>
                <w:sz w:val="26"/>
                <w:szCs w:val="26"/>
                <w:lang w:val="en-US"/>
              </w:rPr>
            </w:pPr>
            <w:r w:rsidRPr="002D03D8">
              <w:rPr>
                <w:rFonts w:ascii="CordiaUPC" w:hAnsi="CordiaUPC" w:cs="CordiaUPC" w:hint="cs"/>
                <w:b/>
                <w:bCs/>
                <w:sz w:val="26"/>
                <w:szCs w:val="26"/>
                <w:lang w:val="en-US"/>
              </w:rPr>
              <w:t>Deposits (including interbank and money market items - liabilities)</w:t>
            </w:r>
          </w:p>
        </w:tc>
        <w:tc>
          <w:tcPr>
            <w:tcW w:w="1170" w:type="dxa"/>
          </w:tcPr>
          <w:p w14:paraId="39E8D22B" w14:textId="77777777" w:rsidR="00FD5B6F" w:rsidRPr="002D03D8" w:rsidRDefault="00FD5B6F" w:rsidP="00FD5B6F">
            <w:pPr>
              <w:tabs>
                <w:tab w:val="decimal" w:pos="860"/>
              </w:tabs>
              <w:spacing w:line="240" w:lineRule="exact"/>
              <w:ind w:right="-115"/>
              <w:rPr>
                <w:rFonts w:ascii="CordiaUPC" w:hAnsi="CordiaUPC" w:cs="CordiaUPC"/>
                <w:sz w:val="26"/>
                <w:szCs w:val="26"/>
              </w:rPr>
            </w:pPr>
          </w:p>
        </w:tc>
        <w:tc>
          <w:tcPr>
            <w:tcW w:w="270" w:type="dxa"/>
          </w:tcPr>
          <w:p w14:paraId="33D38A26"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Pr>
          <w:p w14:paraId="55679511" w14:textId="77777777" w:rsidR="00FD5B6F" w:rsidRPr="002D03D8" w:rsidRDefault="00FD5B6F" w:rsidP="00FD5B6F">
            <w:pPr>
              <w:tabs>
                <w:tab w:val="decimal" w:pos="830"/>
              </w:tabs>
              <w:spacing w:line="240" w:lineRule="exact"/>
              <w:ind w:right="-105"/>
              <w:rPr>
                <w:rFonts w:ascii="CordiaUPC" w:hAnsi="CordiaUPC" w:cs="CordiaUPC"/>
                <w:sz w:val="26"/>
                <w:szCs w:val="26"/>
              </w:rPr>
            </w:pPr>
          </w:p>
        </w:tc>
        <w:tc>
          <w:tcPr>
            <w:tcW w:w="270" w:type="dxa"/>
          </w:tcPr>
          <w:p w14:paraId="01CE8F09"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6C520849" w14:textId="77777777" w:rsidR="00FD5B6F" w:rsidRPr="002D03D8" w:rsidRDefault="00FD5B6F" w:rsidP="00FD5B6F">
            <w:pPr>
              <w:tabs>
                <w:tab w:val="decimal" w:pos="990"/>
              </w:tabs>
              <w:spacing w:line="240" w:lineRule="exact"/>
              <w:ind w:right="-110"/>
              <w:rPr>
                <w:rFonts w:ascii="CordiaUPC" w:hAnsi="CordiaUPC" w:cs="CordiaUPC"/>
                <w:sz w:val="26"/>
                <w:szCs w:val="26"/>
              </w:rPr>
            </w:pPr>
          </w:p>
        </w:tc>
        <w:tc>
          <w:tcPr>
            <w:tcW w:w="270" w:type="dxa"/>
          </w:tcPr>
          <w:p w14:paraId="2214C552"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11E29B75" w14:textId="77777777" w:rsidR="00FD5B6F" w:rsidRPr="002D03D8" w:rsidRDefault="00FD5B6F" w:rsidP="00FD5B6F">
            <w:pPr>
              <w:tabs>
                <w:tab w:val="decimal" w:pos="890"/>
              </w:tabs>
              <w:spacing w:line="240" w:lineRule="exact"/>
              <w:rPr>
                <w:rFonts w:ascii="CordiaUPC" w:hAnsi="CordiaUPC" w:cs="CordiaUPC"/>
                <w:sz w:val="26"/>
                <w:szCs w:val="26"/>
              </w:rPr>
            </w:pPr>
          </w:p>
        </w:tc>
      </w:tr>
      <w:tr w:rsidR="004A465D" w:rsidRPr="002D03D8" w14:paraId="7EC4D104" w14:textId="77777777" w:rsidTr="004A465D">
        <w:tc>
          <w:tcPr>
            <w:tcW w:w="3810" w:type="dxa"/>
            <w:vAlign w:val="bottom"/>
          </w:tcPr>
          <w:p w14:paraId="6715422E" w14:textId="5B99FBA1" w:rsidR="00FD5B6F" w:rsidRPr="002D03D8" w:rsidRDefault="00FD5B6F" w:rsidP="00FD5B6F">
            <w:pPr>
              <w:tabs>
                <w:tab w:val="left" w:pos="567"/>
                <w:tab w:val="decimal" w:pos="6678"/>
                <w:tab w:val="left" w:pos="7974"/>
                <w:tab w:val="left" w:pos="9270"/>
              </w:tabs>
              <w:spacing w:line="240" w:lineRule="exact"/>
              <w:ind w:right="-18"/>
              <w:rPr>
                <w:rFonts w:ascii="CordiaUPC" w:hAnsi="CordiaUPC" w:cs="CordiaUPC"/>
                <w:sz w:val="26"/>
                <w:szCs w:val="26"/>
                <w:lang w:val="en-US"/>
              </w:rPr>
            </w:pPr>
            <w:r w:rsidRPr="002D03D8">
              <w:rPr>
                <w:rFonts w:ascii="CordiaUPC" w:hAnsi="CordiaUPC" w:cs="CordiaUPC"/>
                <w:sz w:val="26"/>
                <w:szCs w:val="26"/>
                <w:shd w:val="clear" w:color="auto" w:fill="FFFFFF"/>
              </w:rPr>
              <w:t xml:space="preserve">Thanachart Securities </w:t>
            </w:r>
            <w:r w:rsidR="00BC3670" w:rsidRPr="002D03D8">
              <w:rPr>
                <w:rFonts w:ascii="CordiaUPC" w:hAnsi="CordiaUPC" w:cs="CordiaUPC"/>
                <w:sz w:val="26"/>
                <w:szCs w:val="26"/>
                <w:lang w:val="en-US" w:bidi="th-TH"/>
              </w:rPr>
              <w:t>PCL.</w:t>
            </w:r>
          </w:p>
        </w:tc>
        <w:tc>
          <w:tcPr>
            <w:tcW w:w="1170" w:type="dxa"/>
          </w:tcPr>
          <w:p w14:paraId="3598CA02" w14:textId="4DB39ADD" w:rsidR="00FD5B6F" w:rsidRPr="002D03D8" w:rsidRDefault="00FD5B6F" w:rsidP="00FD5B6F">
            <w:pPr>
              <w:tabs>
                <w:tab w:val="decimal" w:pos="860"/>
              </w:tabs>
              <w:spacing w:line="240" w:lineRule="exact"/>
              <w:ind w:right="-115"/>
              <w:rPr>
                <w:rFonts w:ascii="CordiaUPC" w:hAnsi="CordiaUPC" w:cs="CordiaUPC"/>
                <w:sz w:val="26"/>
                <w:szCs w:val="26"/>
              </w:rPr>
            </w:pPr>
            <w:r w:rsidRPr="002D03D8">
              <w:rPr>
                <w:rFonts w:ascii="CordiaUPC" w:eastAsia="Times New Roman" w:hAnsi="CordiaUPC" w:cs="CordiaUPC"/>
                <w:sz w:val="26"/>
                <w:szCs w:val="26"/>
              </w:rPr>
              <w:t>-</w:t>
            </w:r>
          </w:p>
        </w:tc>
        <w:tc>
          <w:tcPr>
            <w:tcW w:w="270" w:type="dxa"/>
          </w:tcPr>
          <w:p w14:paraId="418A8CC3"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Pr>
          <w:p w14:paraId="7B46ED1A" w14:textId="618561E6" w:rsidR="00FD5B6F" w:rsidRPr="002D03D8" w:rsidRDefault="00FD5B6F" w:rsidP="00FD5B6F">
            <w:pPr>
              <w:tabs>
                <w:tab w:val="decimal" w:pos="830"/>
              </w:tabs>
              <w:spacing w:line="240" w:lineRule="exact"/>
              <w:ind w:right="-105"/>
              <w:rPr>
                <w:rFonts w:ascii="CordiaUPC" w:eastAsia="Times New Roman" w:hAnsi="CordiaUPC" w:cs="CordiaUPC"/>
                <w:sz w:val="26"/>
                <w:szCs w:val="26"/>
              </w:rPr>
            </w:pPr>
            <w:r w:rsidRPr="002D03D8">
              <w:rPr>
                <w:rFonts w:ascii="CordiaUPC" w:eastAsia="Times New Roman" w:hAnsi="CordiaUPC" w:cs="CordiaUPC"/>
                <w:sz w:val="26"/>
                <w:szCs w:val="26"/>
              </w:rPr>
              <w:t>-</w:t>
            </w:r>
          </w:p>
        </w:tc>
        <w:tc>
          <w:tcPr>
            <w:tcW w:w="270" w:type="dxa"/>
          </w:tcPr>
          <w:p w14:paraId="6B02FD99"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6CC7B9DC" w14:textId="138A4065" w:rsidR="00FD5B6F" w:rsidRPr="002D03D8" w:rsidRDefault="00FD5B6F" w:rsidP="00FD5B6F">
            <w:pPr>
              <w:tabs>
                <w:tab w:val="decimal" w:pos="928"/>
              </w:tabs>
              <w:spacing w:line="240" w:lineRule="exact"/>
              <w:ind w:right="-110"/>
              <w:rPr>
                <w:rFonts w:ascii="CordiaUPC" w:hAnsi="CordiaUPC" w:cs="CordiaUPC"/>
                <w:sz w:val="26"/>
                <w:szCs w:val="26"/>
              </w:rPr>
            </w:pPr>
            <w:r w:rsidRPr="002D03D8">
              <w:rPr>
                <w:rFonts w:ascii="CordiaUPC" w:eastAsia="Times New Roman" w:hAnsi="CordiaUPC" w:cs="CordiaUPC"/>
                <w:sz w:val="26"/>
                <w:szCs w:val="26"/>
              </w:rPr>
              <w:t>643</w:t>
            </w:r>
          </w:p>
        </w:tc>
        <w:tc>
          <w:tcPr>
            <w:tcW w:w="270" w:type="dxa"/>
          </w:tcPr>
          <w:p w14:paraId="453220B0"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2F1CCBD7" w14:textId="28153176" w:rsidR="00FD5B6F" w:rsidRPr="002D03D8" w:rsidRDefault="00FD5B6F" w:rsidP="00FD5B6F">
            <w:pPr>
              <w:tabs>
                <w:tab w:val="decimal" w:pos="890"/>
              </w:tabs>
              <w:spacing w:line="240" w:lineRule="exact"/>
              <w:rPr>
                <w:rFonts w:ascii="CordiaUPC" w:eastAsia="Times New Roman" w:hAnsi="CordiaUPC" w:cs="CordiaUPC"/>
                <w:sz w:val="26"/>
                <w:szCs w:val="26"/>
              </w:rPr>
            </w:pPr>
            <w:r w:rsidRPr="002D03D8">
              <w:rPr>
                <w:rFonts w:ascii="CordiaUPC" w:eastAsia="Times New Roman" w:hAnsi="CordiaUPC" w:cs="CordiaUPC"/>
                <w:sz w:val="26"/>
                <w:szCs w:val="26"/>
              </w:rPr>
              <w:t>-</w:t>
            </w:r>
          </w:p>
        </w:tc>
      </w:tr>
      <w:tr w:rsidR="004A465D" w:rsidRPr="002D03D8" w14:paraId="474761CF" w14:textId="77777777" w:rsidTr="004A465D">
        <w:tc>
          <w:tcPr>
            <w:tcW w:w="3810" w:type="dxa"/>
            <w:vAlign w:val="bottom"/>
          </w:tcPr>
          <w:p w14:paraId="6CE34105" w14:textId="77777777" w:rsidR="00FD5B6F" w:rsidRPr="002D03D8" w:rsidRDefault="00FD5B6F" w:rsidP="00FD5B6F">
            <w:pPr>
              <w:tabs>
                <w:tab w:val="left" w:pos="567"/>
                <w:tab w:val="decimal" w:pos="6678"/>
                <w:tab w:val="left" w:pos="7974"/>
                <w:tab w:val="left" w:pos="9270"/>
              </w:tabs>
              <w:spacing w:line="240" w:lineRule="exact"/>
              <w:ind w:right="-18"/>
              <w:rPr>
                <w:rFonts w:ascii="CordiaUPC" w:hAnsi="CordiaUPC" w:cs="CordiaUPC"/>
                <w:b/>
                <w:bCs/>
                <w:sz w:val="26"/>
                <w:szCs w:val="26"/>
                <w:lang w:val="en-US"/>
              </w:rPr>
            </w:pPr>
            <w:proofErr w:type="spellStart"/>
            <w:r w:rsidRPr="002D03D8">
              <w:rPr>
                <w:rFonts w:ascii="CordiaUPC" w:hAnsi="CordiaUPC" w:cs="CordiaUPC" w:hint="cs"/>
                <w:sz w:val="26"/>
                <w:szCs w:val="26"/>
                <w:lang w:val="en-US"/>
              </w:rPr>
              <w:t>Phahonyothin</w:t>
            </w:r>
            <w:proofErr w:type="spellEnd"/>
            <w:r w:rsidRPr="002D03D8">
              <w:rPr>
                <w:rFonts w:ascii="CordiaUPC" w:hAnsi="CordiaUPC" w:cs="CordiaUPC" w:hint="cs"/>
                <w:sz w:val="26"/>
                <w:szCs w:val="26"/>
                <w:lang w:val="en-US"/>
              </w:rPr>
              <w:t xml:space="preserve"> Asset Management Co., Ltd.</w:t>
            </w:r>
          </w:p>
        </w:tc>
        <w:tc>
          <w:tcPr>
            <w:tcW w:w="1170" w:type="dxa"/>
          </w:tcPr>
          <w:p w14:paraId="6542469D" w14:textId="7E48F12A" w:rsidR="00FD5B6F" w:rsidRPr="002D03D8" w:rsidRDefault="00FD5B6F" w:rsidP="00FD5B6F">
            <w:pPr>
              <w:tabs>
                <w:tab w:val="decimal" w:pos="860"/>
              </w:tabs>
              <w:spacing w:line="240" w:lineRule="exact"/>
              <w:ind w:right="-115"/>
              <w:rPr>
                <w:rFonts w:ascii="CordiaUPC" w:hAnsi="CordiaUPC" w:cs="CordiaUPC"/>
                <w:sz w:val="26"/>
                <w:szCs w:val="26"/>
              </w:rPr>
            </w:pPr>
            <w:r w:rsidRPr="002D03D8">
              <w:rPr>
                <w:rFonts w:ascii="CordiaUPC" w:eastAsia="Times New Roman" w:hAnsi="CordiaUPC" w:cs="CordiaUPC"/>
                <w:sz w:val="26"/>
                <w:szCs w:val="26"/>
              </w:rPr>
              <w:t>-</w:t>
            </w:r>
          </w:p>
        </w:tc>
        <w:tc>
          <w:tcPr>
            <w:tcW w:w="270" w:type="dxa"/>
          </w:tcPr>
          <w:p w14:paraId="3A9BE128"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Pr>
          <w:p w14:paraId="0919997F" w14:textId="77777777" w:rsidR="00FD5B6F" w:rsidRPr="002D03D8" w:rsidRDefault="00FD5B6F" w:rsidP="00FD5B6F">
            <w:pPr>
              <w:tabs>
                <w:tab w:val="decimal" w:pos="830"/>
              </w:tabs>
              <w:spacing w:line="240" w:lineRule="exact"/>
              <w:ind w:right="-105"/>
              <w:rPr>
                <w:rFonts w:ascii="CordiaUPC" w:hAnsi="CordiaUPC" w:cs="CordiaUPC"/>
                <w:sz w:val="26"/>
                <w:szCs w:val="26"/>
              </w:rPr>
            </w:pPr>
            <w:r w:rsidRPr="002D03D8">
              <w:rPr>
                <w:rFonts w:ascii="CordiaUPC" w:eastAsia="Times New Roman" w:hAnsi="CordiaUPC" w:cs="CordiaUPC"/>
                <w:sz w:val="26"/>
                <w:szCs w:val="26"/>
              </w:rPr>
              <w:t>-</w:t>
            </w:r>
          </w:p>
        </w:tc>
        <w:tc>
          <w:tcPr>
            <w:tcW w:w="270" w:type="dxa"/>
          </w:tcPr>
          <w:p w14:paraId="36224812"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5C33B773" w14:textId="39D51DA9" w:rsidR="00FD5B6F" w:rsidRPr="002D03D8" w:rsidRDefault="00FD5B6F" w:rsidP="00FD5B6F">
            <w:pPr>
              <w:tabs>
                <w:tab w:val="decimal" w:pos="928"/>
              </w:tabs>
              <w:spacing w:line="240" w:lineRule="exact"/>
              <w:ind w:right="-110"/>
              <w:rPr>
                <w:rFonts w:ascii="CordiaUPC" w:hAnsi="CordiaUPC" w:cs="CordiaUPC"/>
                <w:sz w:val="26"/>
                <w:szCs w:val="26"/>
              </w:rPr>
            </w:pPr>
            <w:r w:rsidRPr="002D03D8">
              <w:rPr>
                <w:rFonts w:ascii="CordiaUPC" w:eastAsia="Times New Roman" w:hAnsi="CordiaUPC" w:cs="CordiaUPC"/>
                <w:sz w:val="26"/>
                <w:szCs w:val="26"/>
              </w:rPr>
              <w:t>55</w:t>
            </w:r>
          </w:p>
        </w:tc>
        <w:tc>
          <w:tcPr>
            <w:tcW w:w="270" w:type="dxa"/>
          </w:tcPr>
          <w:p w14:paraId="4711999C"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093EBF8E" w14:textId="77777777" w:rsidR="00FD5B6F" w:rsidRPr="002D03D8" w:rsidRDefault="00FD5B6F" w:rsidP="00FD5B6F">
            <w:pPr>
              <w:tabs>
                <w:tab w:val="decimal" w:pos="890"/>
              </w:tabs>
              <w:spacing w:line="240" w:lineRule="exact"/>
              <w:rPr>
                <w:rFonts w:ascii="CordiaUPC" w:hAnsi="CordiaUPC" w:cs="CordiaUPC"/>
                <w:sz w:val="26"/>
                <w:szCs w:val="26"/>
              </w:rPr>
            </w:pPr>
            <w:r w:rsidRPr="002D03D8">
              <w:rPr>
                <w:rFonts w:ascii="CordiaUPC" w:eastAsia="Times New Roman" w:hAnsi="CordiaUPC" w:cs="CordiaUPC"/>
                <w:sz w:val="26"/>
                <w:szCs w:val="26"/>
              </w:rPr>
              <w:t>176</w:t>
            </w:r>
          </w:p>
        </w:tc>
      </w:tr>
      <w:tr w:rsidR="004A465D" w:rsidRPr="002D03D8" w14:paraId="036EB256" w14:textId="77777777" w:rsidTr="004A465D">
        <w:tc>
          <w:tcPr>
            <w:tcW w:w="3810" w:type="dxa"/>
          </w:tcPr>
          <w:p w14:paraId="18801705" w14:textId="77777777" w:rsidR="00FD5B6F" w:rsidRPr="002D03D8" w:rsidRDefault="00FD5B6F" w:rsidP="00FD5B6F">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2D03D8">
              <w:rPr>
                <w:rFonts w:ascii="CordiaUPC" w:hAnsi="CordiaUPC" w:cs="CordiaUPC"/>
                <w:sz w:val="26"/>
                <w:szCs w:val="26"/>
              </w:rPr>
              <w:t xml:space="preserve">TMBThanachart Broker Co., Ltd. </w:t>
            </w:r>
          </w:p>
        </w:tc>
        <w:tc>
          <w:tcPr>
            <w:tcW w:w="1170" w:type="dxa"/>
          </w:tcPr>
          <w:p w14:paraId="04FFE5F9" w14:textId="4F58D324" w:rsidR="00FD5B6F" w:rsidRPr="002D03D8" w:rsidRDefault="00FD5B6F" w:rsidP="00FD5B6F">
            <w:pPr>
              <w:tabs>
                <w:tab w:val="decimal" w:pos="860"/>
              </w:tabs>
              <w:spacing w:line="240" w:lineRule="exact"/>
              <w:ind w:right="-115"/>
              <w:rPr>
                <w:rFonts w:ascii="CordiaUPC" w:hAnsi="CordiaUPC" w:cs="CordiaUPC"/>
                <w:sz w:val="26"/>
                <w:szCs w:val="26"/>
              </w:rPr>
            </w:pPr>
            <w:r w:rsidRPr="002D03D8">
              <w:rPr>
                <w:rFonts w:ascii="CordiaUPC" w:eastAsia="Times New Roman" w:hAnsi="CordiaUPC" w:cs="CordiaUPC"/>
                <w:sz w:val="26"/>
                <w:szCs w:val="26"/>
              </w:rPr>
              <w:t>-</w:t>
            </w:r>
          </w:p>
        </w:tc>
        <w:tc>
          <w:tcPr>
            <w:tcW w:w="270" w:type="dxa"/>
          </w:tcPr>
          <w:p w14:paraId="68263C0D"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Pr>
          <w:p w14:paraId="1DDA9A36" w14:textId="77777777" w:rsidR="00FD5B6F" w:rsidRPr="002D03D8" w:rsidRDefault="00FD5B6F" w:rsidP="00FD5B6F">
            <w:pPr>
              <w:tabs>
                <w:tab w:val="decimal" w:pos="830"/>
              </w:tabs>
              <w:spacing w:line="240" w:lineRule="exact"/>
              <w:ind w:right="-105"/>
              <w:rPr>
                <w:rFonts w:ascii="CordiaUPC" w:hAnsi="CordiaUPC" w:cs="CordiaUPC"/>
                <w:sz w:val="26"/>
                <w:szCs w:val="26"/>
              </w:rPr>
            </w:pPr>
            <w:r w:rsidRPr="002D03D8">
              <w:rPr>
                <w:rFonts w:ascii="CordiaUPC" w:eastAsia="Times New Roman" w:hAnsi="CordiaUPC" w:cs="CordiaUPC"/>
                <w:sz w:val="26"/>
                <w:szCs w:val="26"/>
              </w:rPr>
              <w:t>-</w:t>
            </w:r>
          </w:p>
        </w:tc>
        <w:tc>
          <w:tcPr>
            <w:tcW w:w="270" w:type="dxa"/>
          </w:tcPr>
          <w:p w14:paraId="665ADB23"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4695BF88" w14:textId="3FDFB45C" w:rsidR="00FD5B6F" w:rsidRPr="002D03D8" w:rsidRDefault="00FD5B6F" w:rsidP="00FD5B6F">
            <w:pPr>
              <w:tabs>
                <w:tab w:val="decimal" w:pos="928"/>
              </w:tabs>
              <w:spacing w:line="240" w:lineRule="exact"/>
              <w:ind w:right="-110"/>
              <w:rPr>
                <w:rFonts w:ascii="CordiaUPC" w:hAnsi="CordiaUPC" w:cs="CordiaUPC"/>
                <w:sz w:val="26"/>
                <w:szCs w:val="26"/>
              </w:rPr>
            </w:pPr>
            <w:r w:rsidRPr="002D03D8">
              <w:rPr>
                <w:rFonts w:ascii="CordiaUPC" w:eastAsia="Times New Roman" w:hAnsi="CordiaUPC" w:cs="CordiaUPC"/>
                <w:sz w:val="26"/>
                <w:szCs w:val="26"/>
              </w:rPr>
              <w:t>464</w:t>
            </w:r>
          </w:p>
        </w:tc>
        <w:tc>
          <w:tcPr>
            <w:tcW w:w="270" w:type="dxa"/>
          </w:tcPr>
          <w:p w14:paraId="79E19ADF"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5EFF4E60" w14:textId="77777777" w:rsidR="00FD5B6F" w:rsidRPr="002D03D8" w:rsidRDefault="00FD5B6F" w:rsidP="00FD5B6F">
            <w:pPr>
              <w:tabs>
                <w:tab w:val="decimal" w:pos="890"/>
              </w:tabs>
              <w:spacing w:line="240" w:lineRule="exact"/>
              <w:rPr>
                <w:rFonts w:ascii="CordiaUPC" w:hAnsi="CordiaUPC" w:cs="CordiaUPC"/>
                <w:sz w:val="26"/>
                <w:szCs w:val="26"/>
              </w:rPr>
            </w:pPr>
            <w:r w:rsidRPr="002D03D8">
              <w:rPr>
                <w:rFonts w:ascii="CordiaUPC" w:eastAsia="Times New Roman" w:hAnsi="CordiaUPC" w:cs="CordiaUPC"/>
                <w:sz w:val="26"/>
                <w:szCs w:val="26"/>
              </w:rPr>
              <w:t>419</w:t>
            </w:r>
          </w:p>
        </w:tc>
      </w:tr>
      <w:tr w:rsidR="004A465D" w:rsidRPr="002D03D8" w14:paraId="45753678" w14:textId="77777777" w:rsidTr="004A465D">
        <w:tc>
          <w:tcPr>
            <w:tcW w:w="3810" w:type="dxa"/>
          </w:tcPr>
          <w:p w14:paraId="48BC5194" w14:textId="77777777" w:rsidR="00FD5B6F" w:rsidRPr="002D03D8" w:rsidRDefault="00FD5B6F" w:rsidP="00FD5B6F">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2D03D8">
              <w:rPr>
                <w:rFonts w:ascii="CordiaUPC" w:hAnsi="CordiaUPC" w:cs="CordiaUPC"/>
                <w:sz w:val="26"/>
                <w:szCs w:val="26"/>
              </w:rPr>
              <w:t>TTB Consumer Co., Ltd.</w:t>
            </w:r>
          </w:p>
        </w:tc>
        <w:tc>
          <w:tcPr>
            <w:tcW w:w="1170" w:type="dxa"/>
          </w:tcPr>
          <w:p w14:paraId="7B92676A" w14:textId="1DA8E1B9" w:rsidR="00FD5B6F" w:rsidRPr="002D03D8" w:rsidRDefault="00FD5B6F" w:rsidP="00FD5B6F">
            <w:pPr>
              <w:tabs>
                <w:tab w:val="decimal" w:pos="860"/>
              </w:tabs>
              <w:spacing w:line="240" w:lineRule="exact"/>
              <w:ind w:right="-115"/>
              <w:rPr>
                <w:rFonts w:ascii="CordiaUPC" w:hAnsi="CordiaUPC" w:cs="CordiaUPC"/>
                <w:sz w:val="26"/>
                <w:szCs w:val="26"/>
              </w:rPr>
            </w:pPr>
            <w:r w:rsidRPr="002D03D8">
              <w:rPr>
                <w:rFonts w:ascii="CordiaUPC" w:eastAsia="Times New Roman" w:hAnsi="CordiaUPC" w:cs="CordiaUPC"/>
                <w:sz w:val="26"/>
                <w:szCs w:val="26"/>
              </w:rPr>
              <w:t>-</w:t>
            </w:r>
          </w:p>
        </w:tc>
        <w:tc>
          <w:tcPr>
            <w:tcW w:w="270" w:type="dxa"/>
          </w:tcPr>
          <w:p w14:paraId="3A9646BE"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Pr>
          <w:p w14:paraId="3224BCF8" w14:textId="77777777" w:rsidR="00FD5B6F" w:rsidRPr="002D03D8" w:rsidRDefault="00FD5B6F" w:rsidP="00FD5B6F">
            <w:pPr>
              <w:tabs>
                <w:tab w:val="decimal" w:pos="830"/>
              </w:tabs>
              <w:spacing w:line="240" w:lineRule="exact"/>
              <w:ind w:right="-105"/>
              <w:rPr>
                <w:rFonts w:ascii="CordiaUPC" w:hAnsi="CordiaUPC" w:cs="CordiaUPC"/>
                <w:sz w:val="26"/>
                <w:szCs w:val="26"/>
              </w:rPr>
            </w:pPr>
            <w:r w:rsidRPr="002D03D8">
              <w:rPr>
                <w:rFonts w:ascii="CordiaUPC" w:eastAsia="Times New Roman" w:hAnsi="CordiaUPC" w:cs="CordiaUPC"/>
                <w:sz w:val="26"/>
                <w:szCs w:val="26"/>
              </w:rPr>
              <w:t>-</w:t>
            </w:r>
          </w:p>
        </w:tc>
        <w:tc>
          <w:tcPr>
            <w:tcW w:w="270" w:type="dxa"/>
            <w:vAlign w:val="bottom"/>
          </w:tcPr>
          <w:p w14:paraId="467236AF"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26A8A115" w14:textId="041710B5" w:rsidR="00FD5B6F" w:rsidRPr="002D03D8" w:rsidRDefault="00FD5B6F" w:rsidP="00FD5B6F">
            <w:pPr>
              <w:tabs>
                <w:tab w:val="decimal" w:pos="928"/>
              </w:tabs>
              <w:spacing w:line="240" w:lineRule="exact"/>
              <w:ind w:right="-110"/>
              <w:rPr>
                <w:rFonts w:ascii="CordiaUPC" w:hAnsi="CordiaUPC" w:cs="CordiaUPC"/>
                <w:sz w:val="26"/>
                <w:szCs w:val="26"/>
              </w:rPr>
            </w:pPr>
            <w:r w:rsidRPr="002D03D8">
              <w:rPr>
                <w:rFonts w:ascii="CordiaUPC" w:eastAsia="Times New Roman" w:hAnsi="CordiaUPC" w:cs="CordiaUPC"/>
                <w:sz w:val="26"/>
                <w:szCs w:val="26"/>
              </w:rPr>
              <w:t>81</w:t>
            </w:r>
          </w:p>
        </w:tc>
        <w:tc>
          <w:tcPr>
            <w:tcW w:w="270" w:type="dxa"/>
          </w:tcPr>
          <w:p w14:paraId="2E385D60"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4362EEF0" w14:textId="77777777" w:rsidR="00FD5B6F" w:rsidRPr="002D03D8" w:rsidRDefault="00FD5B6F" w:rsidP="00FD5B6F">
            <w:pPr>
              <w:tabs>
                <w:tab w:val="decimal" w:pos="890"/>
              </w:tabs>
              <w:spacing w:line="240" w:lineRule="exact"/>
              <w:rPr>
                <w:rFonts w:ascii="CordiaUPC" w:hAnsi="CordiaUPC" w:cs="CordiaUPC"/>
                <w:sz w:val="26"/>
                <w:szCs w:val="26"/>
              </w:rPr>
            </w:pPr>
            <w:r w:rsidRPr="002D03D8">
              <w:rPr>
                <w:rFonts w:ascii="CordiaUPC" w:eastAsia="Times New Roman" w:hAnsi="CordiaUPC" w:cs="CordiaUPC"/>
                <w:sz w:val="26"/>
                <w:szCs w:val="26"/>
              </w:rPr>
              <w:t>105</w:t>
            </w:r>
          </w:p>
        </w:tc>
      </w:tr>
      <w:tr w:rsidR="004A465D" w:rsidRPr="002D03D8" w14:paraId="275E85E7" w14:textId="77777777" w:rsidTr="004A465D">
        <w:tc>
          <w:tcPr>
            <w:tcW w:w="3810" w:type="dxa"/>
            <w:vAlign w:val="bottom"/>
          </w:tcPr>
          <w:p w14:paraId="3CB765CC" w14:textId="77777777" w:rsidR="00FD5B6F" w:rsidRPr="002D03D8" w:rsidRDefault="00FD5B6F" w:rsidP="00FD5B6F">
            <w:pPr>
              <w:tabs>
                <w:tab w:val="left" w:pos="993"/>
              </w:tabs>
              <w:spacing w:line="240" w:lineRule="exact"/>
              <w:ind w:left="162" w:right="-108" w:hanging="153"/>
              <w:rPr>
                <w:rFonts w:ascii="CordiaUPC" w:hAnsi="CordiaUPC" w:cs="CordiaUPC"/>
                <w:sz w:val="26"/>
                <w:szCs w:val="26"/>
                <w:lang w:val="en-US"/>
              </w:rPr>
            </w:pPr>
            <w:proofErr w:type="spellStart"/>
            <w:r w:rsidRPr="002D03D8">
              <w:rPr>
                <w:rFonts w:ascii="CordiaUPC" w:hAnsi="CordiaUPC" w:cs="CordiaUPC"/>
                <w:sz w:val="26"/>
                <w:szCs w:val="26"/>
              </w:rPr>
              <w:t>Eastspring</w:t>
            </w:r>
            <w:proofErr w:type="spellEnd"/>
            <w:r w:rsidRPr="002D03D8">
              <w:rPr>
                <w:rFonts w:ascii="CordiaUPC" w:hAnsi="CordiaUPC" w:cs="CordiaUPC"/>
                <w:sz w:val="26"/>
                <w:szCs w:val="26"/>
              </w:rPr>
              <w:t xml:space="preserve"> Asset Management (Thailand) </w:t>
            </w:r>
            <w:r w:rsidRPr="002D03D8">
              <w:rPr>
                <w:rFonts w:ascii="CordiaUPC" w:hAnsi="CordiaUPC" w:cs="CordiaUPC" w:hint="cs"/>
                <w:sz w:val="26"/>
                <w:szCs w:val="26"/>
              </w:rPr>
              <w:t>Co., Ltd.</w:t>
            </w:r>
            <w:r w:rsidRPr="002D03D8">
              <w:rPr>
                <w:rFonts w:ascii="CordiaUPC" w:hAnsi="CordiaUPC" w:cs="CordiaUPC"/>
                <w:sz w:val="26"/>
                <w:szCs w:val="26"/>
                <w:vertAlign w:val="superscript"/>
              </w:rPr>
              <w:t xml:space="preserve"> </w:t>
            </w:r>
          </w:p>
        </w:tc>
        <w:tc>
          <w:tcPr>
            <w:tcW w:w="1170" w:type="dxa"/>
            <w:vAlign w:val="bottom"/>
          </w:tcPr>
          <w:p w14:paraId="62C91288" w14:textId="72E84148" w:rsidR="00FD5B6F" w:rsidRPr="002D03D8" w:rsidRDefault="00FD5B6F" w:rsidP="00FD5B6F">
            <w:pPr>
              <w:tabs>
                <w:tab w:val="decimal" w:pos="860"/>
              </w:tabs>
              <w:spacing w:line="240" w:lineRule="exact"/>
              <w:ind w:right="-115"/>
              <w:rPr>
                <w:rFonts w:ascii="CordiaUPC" w:hAnsi="CordiaUPC" w:cs="CordiaUPC"/>
                <w:sz w:val="26"/>
                <w:szCs w:val="26"/>
                <w:lang w:val="en-US"/>
              </w:rPr>
            </w:pPr>
            <w:r w:rsidRPr="002D03D8">
              <w:rPr>
                <w:rFonts w:ascii="CordiaUPC" w:eastAsia="Times New Roman" w:hAnsi="CordiaUPC" w:cs="CordiaUPC"/>
                <w:sz w:val="26"/>
                <w:szCs w:val="26"/>
              </w:rPr>
              <w:t>654</w:t>
            </w:r>
          </w:p>
        </w:tc>
        <w:tc>
          <w:tcPr>
            <w:tcW w:w="270" w:type="dxa"/>
          </w:tcPr>
          <w:p w14:paraId="56D8D9ED"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582D2FDD" w14:textId="77777777" w:rsidR="00FD5B6F" w:rsidRPr="002D03D8" w:rsidRDefault="00FD5B6F" w:rsidP="00FD5B6F">
            <w:pPr>
              <w:tabs>
                <w:tab w:val="decimal" w:pos="830"/>
              </w:tabs>
              <w:spacing w:line="240" w:lineRule="exact"/>
              <w:ind w:right="-105"/>
              <w:rPr>
                <w:rFonts w:ascii="CordiaUPC" w:hAnsi="CordiaUPC" w:cs="CordiaUPC"/>
                <w:sz w:val="26"/>
                <w:szCs w:val="26"/>
              </w:rPr>
            </w:pPr>
            <w:r w:rsidRPr="002D03D8">
              <w:rPr>
                <w:rFonts w:ascii="CordiaUPC" w:eastAsia="Times New Roman" w:hAnsi="CordiaUPC" w:cs="CordiaUPC"/>
                <w:sz w:val="26"/>
                <w:szCs w:val="26"/>
              </w:rPr>
              <w:t>528</w:t>
            </w:r>
          </w:p>
        </w:tc>
        <w:tc>
          <w:tcPr>
            <w:tcW w:w="270" w:type="dxa"/>
          </w:tcPr>
          <w:p w14:paraId="58921829"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77B5C5CB" w14:textId="03E896B8" w:rsidR="00FD5B6F" w:rsidRPr="002D03D8" w:rsidRDefault="00FD5B6F" w:rsidP="00FD5B6F">
            <w:pPr>
              <w:tabs>
                <w:tab w:val="decimal" w:pos="914"/>
              </w:tabs>
              <w:spacing w:line="240" w:lineRule="exact"/>
              <w:ind w:right="-110"/>
              <w:rPr>
                <w:rFonts w:ascii="CordiaUPC" w:eastAsia="Times New Roman" w:hAnsi="CordiaUPC" w:cs="CordiaUPC"/>
                <w:sz w:val="26"/>
                <w:szCs w:val="26"/>
              </w:rPr>
            </w:pPr>
            <w:r w:rsidRPr="002D03D8">
              <w:rPr>
                <w:rFonts w:ascii="CordiaUPC" w:eastAsia="Times New Roman" w:hAnsi="CordiaUPC" w:cs="CordiaUPC"/>
                <w:sz w:val="26"/>
                <w:szCs w:val="26"/>
              </w:rPr>
              <w:t>654</w:t>
            </w:r>
          </w:p>
        </w:tc>
        <w:tc>
          <w:tcPr>
            <w:tcW w:w="270" w:type="dxa"/>
          </w:tcPr>
          <w:p w14:paraId="1371E1FA"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12F6F696" w14:textId="77777777" w:rsidR="00FD5B6F" w:rsidRPr="002D03D8" w:rsidRDefault="00FD5B6F" w:rsidP="00FD5B6F">
            <w:pPr>
              <w:tabs>
                <w:tab w:val="decimal" w:pos="890"/>
              </w:tabs>
              <w:spacing w:line="240" w:lineRule="exact"/>
              <w:rPr>
                <w:rFonts w:ascii="CordiaUPC" w:hAnsi="CordiaUPC" w:cs="CordiaUPC"/>
                <w:sz w:val="26"/>
                <w:szCs w:val="26"/>
              </w:rPr>
            </w:pPr>
            <w:r w:rsidRPr="002D03D8">
              <w:rPr>
                <w:rFonts w:ascii="CordiaUPC" w:eastAsia="Times New Roman" w:hAnsi="CordiaUPC" w:cs="CordiaUPC"/>
                <w:sz w:val="26"/>
                <w:szCs w:val="26"/>
              </w:rPr>
              <w:t>528</w:t>
            </w:r>
          </w:p>
        </w:tc>
      </w:tr>
      <w:tr w:rsidR="004A465D" w:rsidRPr="002D03D8" w14:paraId="24C58777" w14:textId="77777777" w:rsidTr="004A465D">
        <w:tc>
          <w:tcPr>
            <w:tcW w:w="3810" w:type="dxa"/>
          </w:tcPr>
          <w:p w14:paraId="7043A53D" w14:textId="77777777" w:rsidR="00FD5B6F" w:rsidRPr="002D03D8" w:rsidRDefault="00FD5B6F" w:rsidP="00FD5B6F">
            <w:pPr>
              <w:tabs>
                <w:tab w:val="left" w:pos="993"/>
              </w:tabs>
              <w:spacing w:line="240" w:lineRule="exact"/>
              <w:ind w:left="162" w:right="-108" w:hanging="153"/>
              <w:rPr>
                <w:rFonts w:ascii="CordiaUPC" w:hAnsi="CordiaUPC" w:cs="CordiaUPC"/>
                <w:sz w:val="26"/>
                <w:szCs w:val="26"/>
                <w:lang w:val="en-US"/>
              </w:rPr>
            </w:pPr>
            <w:r w:rsidRPr="002D03D8">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6E270972" w14:textId="531D6782" w:rsidR="00FD5B6F" w:rsidRPr="002D03D8" w:rsidRDefault="00FD5B6F" w:rsidP="00FD5B6F">
            <w:pPr>
              <w:tabs>
                <w:tab w:val="decimal" w:pos="860"/>
              </w:tabs>
              <w:spacing w:line="240" w:lineRule="exact"/>
              <w:ind w:right="-115"/>
              <w:rPr>
                <w:rFonts w:ascii="CordiaUPC" w:hAnsi="CordiaUPC" w:cs="CordiaUPC"/>
                <w:sz w:val="26"/>
                <w:szCs w:val="26"/>
              </w:rPr>
            </w:pPr>
            <w:r w:rsidRPr="002D03D8">
              <w:rPr>
                <w:rFonts w:ascii="CordiaUPC" w:eastAsia="Times New Roman" w:hAnsi="CordiaUPC" w:cs="CordiaUPC"/>
                <w:b/>
                <w:bCs/>
                <w:sz w:val="26"/>
                <w:szCs w:val="26"/>
              </w:rPr>
              <w:t>654</w:t>
            </w:r>
          </w:p>
        </w:tc>
        <w:tc>
          <w:tcPr>
            <w:tcW w:w="270" w:type="dxa"/>
          </w:tcPr>
          <w:p w14:paraId="6AA25704"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Borders>
              <w:top w:val="single" w:sz="4" w:space="0" w:color="auto"/>
              <w:bottom w:val="double" w:sz="4" w:space="0" w:color="auto"/>
            </w:tcBorders>
            <w:vAlign w:val="bottom"/>
          </w:tcPr>
          <w:p w14:paraId="70F1375A" w14:textId="77777777" w:rsidR="00FD5B6F" w:rsidRPr="002D03D8" w:rsidRDefault="00FD5B6F" w:rsidP="00FD5B6F">
            <w:pPr>
              <w:tabs>
                <w:tab w:val="decimal" w:pos="830"/>
              </w:tabs>
              <w:spacing w:line="240" w:lineRule="exact"/>
              <w:ind w:right="-105"/>
              <w:rPr>
                <w:rFonts w:ascii="CordiaUPC" w:hAnsi="CordiaUPC" w:cs="CordiaUPC"/>
                <w:sz w:val="26"/>
                <w:szCs w:val="26"/>
              </w:rPr>
            </w:pPr>
            <w:r w:rsidRPr="002D03D8">
              <w:rPr>
                <w:rFonts w:ascii="CordiaUPC" w:eastAsia="Times New Roman" w:hAnsi="CordiaUPC" w:cs="CordiaUPC"/>
                <w:b/>
                <w:bCs/>
                <w:sz w:val="26"/>
                <w:szCs w:val="26"/>
              </w:rPr>
              <w:t>528</w:t>
            </w:r>
          </w:p>
        </w:tc>
        <w:tc>
          <w:tcPr>
            <w:tcW w:w="270" w:type="dxa"/>
          </w:tcPr>
          <w:p w14:paraId="70E55E0B"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Borders>
              <w:top w:val="single" w:sz="4" w:space="0" w:color="auto"/>
              <w:bottom w:val="double" w:sz="4" w:space="0" w:color="auto"/>
            </w:tcBorders>
            <w:vAlign w:val="bottom"/>
          </w:tcPr>
          <w:p w14:paraId="2A55D0FF" w14:textId="0CEAD5B5" w:rsidR="00FD5B6F" w:rsidRPr="002D03D8" w:rsidRDefault="00FD5B6F" w:rsidP="00FD5B6F">
            <w:pPr>
              <w:tabs>
                <w:tab w:val="decimal" w:pos="928"/>
              </w:tabs>
              <w:spacing w:line="240" w:lineRule="exact"/>
              <w:ind w:right="-110"/>
              <w:rPr>
                <w:rFonts w:ascii="CordiaUPC" w:eastAsia="Times New Roman" w:hAnsi="CordiaUPC" w:cs="CordiaUPC"/>
                <w:b/>
                <w:bCs/>
                <w:sz w:val="26"/>
                <w:szCs w:val="26"/>
              </w:rPr>
            </w:pPr>
            <w:r w:rsidRPr="002D03D8">
              <w:rPr>
                <w:rFonts w:ascii="CordiaUPC" w:eastAsia="Times New Roman" w:hAnsi="CordiaUPC" w:cs="CordiaUPC"/>
                <w:b/>
                <w:bCs/>
                <w:sz w:val="26"/>
                <w:szCs w:val="26"/>
              </w:rPr>
              <w:t>1,897</w:t>
            </w:r>
          </w:p>
        </w:tc>
        <w:tc>
          <w:tcPr>
            <w:tcW w:w="270" w:type="dxa"/>
          </w:tcPr>
          <w:p w14:paraId="393F89FF"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Borders>
              <w:top w:val="single" w:sz="4" w:space="0" w:color="auto"/>
              <w:bottom w:val="double" w:sz="4" w:space="0" w:color="auto"/>
            </w:tcBorders>
            <w:vAlign w:val="bottom"/>
          </w:tcPr>
          <w:p w14:paraId="559DE0CA" w14:textId="77777777" w:rsidR="00FD5B6F" w:rsidRPr="002D03D8" w:rsidRDefault="00FD5B6F" w:rsidP="00FD5B6F">
            <w:pPr>
              <w:tabs>
                <w:tab w:val="decimal" w:pos="890"/>
              </w:tabs>
              <w:spacing w:line="240" w:lineRule="exact"/>
              <w:ind w:right="140"/>
              <w:rPr>
                <w:rFonts w:ascii="CordiaUPC" w:hAnsi="CordiaUPC" w:cs="CordiaUPC"/>
                <w:sz w:val="26"/>
                <w:szCs w:val="26"/>
              </w:rPr>
            </w:pPr>
            <w:r w:rsidRPr="002D03D8">
              <w:rPr>
                <w:rFonts w:ascii="CordiaUPC" w:eastAsia="Times New Roman" w:hAnsi="CordiaUPC" w:cs="CordiaUPC"/>
                <w:b/>
                <w:bCs/>
                <w:sz w:val="26"/>
                <w:szCs w:val="26"/>
              </w:rPr>
              <w:t>1,228</w:t>
            </w:r>
          </w:p>
        </w:tc>
      </w:tr>
      <w:tr w:rsidR="004A465D" w:rsidRPr="002D03D8" w14:paraId="60D1F760" w14:textId="77777777" w:rsidTr="004A465D">
        <w:tc>
          <w:tcPr>
            <w:tcW w:w="3810" w:type="dxa"/>
          </w:tcPr>
          <w:p w14:paraId="48EAB127" w14:textId="77777777" w:rsidR="00FD5B6F" w:rsidRPr="002D03D8" w:rsidRDefault="00FD5B6F" w:rsidP="00FD5B6F">
            <w:pPr>
              <w:tabs>
                <w:tab w:val="left" w:pos="993"/>
              </w:tabs>
              <w:spacing w:line="240" w:lineRule="exact"/>
              <w:ind w:right="-18"/>
              <w:rPr>
                <w:rFonts w:ascii="CordiaUPC" w:hAnsi="CordiaUPC" w:cs="CordiaUPC"/>
                <w:sz w:val="26"/>
                <w:szCs w:val="26"/>
                <w:lang w:val="en-US"/>
              </w:rPr>
            </w:pPr>
          </w:p>
        </w:tc>
        <w:tc>
          <w:tcPr>
            <w:tcW w:w="1170" w:type="dxa"/>
          </w:tcPr>
          <w:p w14:paraId="6E9B0599" w14:textId="77777777" w:rsidR="00FD5B6F" w:rsidRPr="002D03D8" w:rsidRDefault="00FD5B6F" w:rsidP="00FD5B6F">
            <w:pPr>
              <w:tabs>
                <w:tab w:val="decimal" w:pos="860"/>
              </w:tabs>
              <w:spacing w:line="240" w:lineRule="exact"/>
              <w:ind w:right="-115"/>
              <w:rPr>
                <w:rFonts w:ascii="CordiaUPC" w:hAnsi="CordiaUPC" w:cs="CordiaUPC"/>
                <w:sz w:val="26"/>
                <w:szCs w:val="26"/>
                <w:lang w:val="en-US"/>
              </w:rPr>
            </w:pPr>
          </w:p>
        </w:tc>
        <w:tc>
          <w:tcPr>
            <w:tcW w:w="270" w:type="dxa"/>
          </w:tcPr>
          <w:p w14:paraId="4C32B604"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Pr>
          <w:p w14:paraId="507DA5F9" w14:textId="77777777" w:rsidR="00FD5B6F" w:rsidRPr="002D03D8" w:rsidRDefault="00FD5B6F" w:rsidP="00FD5B6F">
            <w:pPr>
              <w:tabs>
                <w:tab w:val="decimal" w:pos="830"/>
              </w:tabs>
              <w:spacing w:line="240" w:lineRule="exact"/>
              <w:ind w:right="-105"/>
              <w:rPr>
                <w:rFonts w:ascii="CordiaUPC" w:hAnsi="CordiaUPC" w:cs="CordiaUPC"/>
                <w:sz w:val="26"/>
                <w:szCs w:val="26"/>
                <w:lang w:val="en-US"/>
              </w:rPr>
            </w:pPr>
          </w:p>
        </w:tc>
        <w:tc>
          <w:tcPr>
            <w:tcW w:w="270" w:type="dxa"/>
          </w:tcPr>
          <w:p w14:paraId="7F551838" w14:textId="77777777" w:rsidR="00FD5B6F" w:rsidRPr="002D03D8" w:rsidRDefault="00FD5B6F" w:rsidP="00FD5B6F">
            <w:pPr>
              <w:tabs>
                <w:tab w:val="decimal" w:pos="792"/>
              </w:tabs>
              <w:spacing w:line="240" w:lineRule="exact"/>
              <w:ind w:right="201"/>
              <w:jc w:val="right"/>
              <w:rPr>
                <w:rFonts w:ascii="CordiaUPC" w:hAnsi="CordiaUPC" w:cs="CordiaUPC"/>
                <w:sz w:val="26"/>
                <w:szCs w:val="26"/>
                <w:rtl/>
                <w:cs/>
              </w:rPr>
            </w:pPr>
          </w:p>
        </w:tc>
        <w:tc>
          <w:tcPr>
            <w:tcW w:w="1170" w:type="dxa"/>
            <w:vAlign w:val="bottom"/>
          </w:tcPr>
          <w:p w14:paraId="7E8F2995" w14:textId="77777777" w:rsidR="00FD5B6F" w:rsidRPr="002D03D8" w:rsidRDefault="00FD5B6F" w:rsidP="00FD5B6F">
            <w:pPr>
              <w:tabs>
                <w:tab w:val="decimal" w:pos="913"/>
              </w:tabs>
              <w:spacing w:line="240" w:lineRule="exact"/>
              <w:ind w:right="-110"/>
              <w:rPr>
                <w:rFonts w:ascii="CordiaUPC" w:hAnsi="CordiaUPC" w:cs="CordiaUPC"/>
                <w:sz w:val="26"/>
                <w:szCs w:val="26"/>
              </w:rPr>
            </w:pPr>
          </w:p>
        </w:tc>
        <w:tc>
          <w:tcPr>
            <w:tcW w:w="270" w:type="dxa"/>
          </w:tcPr>
          <w:p w14:paraId="553B221A"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58982BB7" w14:textId="77777777" w:rsidR="00FD5B6F" w:rsidRPr="002D03D8" w:rsidRDefault="00FD5B6F" w:rsidP="00FD5B6F">
            <w:pPr>
              <w:tabs>
                <w:tab w:val="decimal" w:pos="890"/>
              </w:tabs>
              <w:spacing w:line="240" w:lineRule="exact"/>
              <w:rPr>
                <w:rFonts w:ascii="CordiaUPC" w:hAnsi="CordiaUPC" w:cs="CordiaUPC"/>
                <w:sz w:val="26"/>
                <w:szCs w:val="26"/>
              </w:rPr>
            </w:pPr>
          </w:p>
        </w:tc>
      </w:tr>
      <w:tr w:rsidR="004A465D" w:rsidRPr="002D03D8" w14:paraId="66DEFC98" w14:textId="77777777" w:rsidTr="004A465D">
        <w:tc>
          <w:tcPr>
            <w:tcW w:w="3810" w:type="dxa"/>
          </w:tcPr>
          <w:p w14:paraId="720C0D4A" w14:textId="77777777" w:rsidR="00FD5B6F" w:rsidRPr="002D03D8" w:rsidRDefault="00FD5B6F" w:rsidP="00FD5B6F">
            <w:pPr>
              <w:tabs>
                <w:tab w:val="left" w:pos="250"/>
              </w:tabs>
              <w:spacing w:line="240" w:lineRule="exact"/>
              <w:ind w:left="160" w:right="-18" w:hanging="160"/>
              <w:rPr>
                <w:rFonts w:ascii="CordiaUPC" w:hAnsi="CordiaUPC" w:cs="CordiaUPC"/>
                <w:sz w:val="26"/>
                <w:szCs w:val="26"/>
                <w:lang w:val="en-US"/>
              </w:rPr>
            </w:pPr>
            <w:r w:rsidRPr="002D03D8">
              <w:rPr>
                <w:rFonts w:ascii="CordiaUPC" w:hAnsi="CordiaUPC" w:cs="CordiaUPC" w:hint="cs"/>
                <w:b/>
                <w:bCs/>
                <w:sz w:val="26"/>
                <w:szCs w:val="26"/>
                <w:lang w:val="en-US"/>
              </w:rPr>
              <w:t>Other liabilities</w:t>
            </w:r>
          </w:p>
        </w:tc>
        <w:tc>
          <w:tcPr>
            <w:tcW w:w="1170" w:type="dxa"/>
            <w:vAlign w:val="bottom"/>
          </w:tcPr>
          <w:p w14:paraId="5366D3E8" w14:textId="77777777" w:rsidR="00FD5B6F" w:rsidRPr="002D03D8" w:rsidRDefault="00FD5B6F" w:rsidP="00FD5B6F">
            <w:pPr>
              <w:tabs>
                <w:tab w:val="decimal" w:pos="860"/>
              </w:tabs>
              <w:spacing w:line="240" w:lineRule="exact"/>
              <w:ind w:right="-115"/>
              <w:rPr>
                <w:rFonts w:ascii="CordiaUPC" w:hAnsi="CordiaUPC" w:cs="CordiaUPC"/>
                <w:sz w:val="26"/>
                <w:szCs w:val="26"/>
                <w:lang w:val="en-US"/>
              </w:rPr>
            </w:pPr>
          </w:p>
        </w:tc>
        <w:tc>
          <w:tcPr>
            <w:tcW w:w="270" w:type="dxa"/>
          </w:tcPr>
          <w:p w14:paraId="2ADC4738"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5FA50450" w14:textId="77777777" w:rsidR="00FD5B6F" w:rsidRPr="002D03D8" w:rsidRDefault="00FD5B6F" w:rsidP="00FD5B6F">
            <w:pPr>
              <w:tabs>
                <w:tab w:val="decimal" w:pos="830"/>
              </w:tabs>
              <w:spacing w:line="240" w:lineRule="exact"/>
              <w:ind w:right="-105"/>
              <w:rPr>
                <w:rFonts w:ascii="CordiaUPC" w:hAnsi="CordiaUPC" w:cs="CordiaUPC"/>
                <w:sz w:val="26"/>
                <w:szCs w:val="26"/>
                <w:lang w:val="en-US" w:bidi="th-TH"/>
              </w:rPr>
            </w:pPr>
          </w:p>
        </w:tc>
        <w:tc>
          <w:tcPr>
            <w:tcW w:w="270" w:type="dxa"/>
          </w:tcPr>
          <w:p w14:paraId="58A34A27" w14:textId="77777777" w:rsidR="00FD5B6F" w:rsidRPr="002D03D8" w:rsidRDefault="00FD5B6F" w:rsidP="00FD5B6F">
            <w:pPr>
              <w:tabs>
                <w:tab w:val="decimal" w:pos="792"/>
              </w:tabs>
              <w:spacing w:line="240" w:lineRule="exact"/>
              <w:ind w:right="201"/>
              <w:jc w:val="right"/>
              <w:rPr>
                <w:rFonts w:ascii="CordiaUPC" w:hAnsi="CordiaUPC" w:cs="CordiaUPC"/>
                <w:sz w:val="26"/>
                <w:szCs w:val="26"/>
                <w:rtl/>
                <w:cs/>
              </w:rPr>
            </w:pPr>
          </w:p>
        </w:tc>
        <w:tc>
          <w:tcPr>
            <w:tcW w:w="1170" w:type="dxa"/>
            <w:vAlign w:val="bottom"/>
          </w:tcPr>
          <w:p w14:paraId="0B6092E3" w14:textId="77777777" w:rsidR="00FD5B6F" w:rsidRPr="002D03D8" w:rsidRDefault="00FD5B6F" w:rsidP="00FD5B6F">
            <w:pPr>
              <w:tabs>
                <w:tab w:val="decimal" w:pos="913"/>
              </w:tabs>
              <w:spacing w:line="240" w:lineRule="exact"/>
              <w:ind w:right="-110"/>
              <w:rPr>
                <w:rFonts w:ascii="CordiaUPC" w:hAnsi="CordiaUPC" w:cs="CordiaUPC"/>
                <w:sz w:val="26"/>
                <w:szCs w:val="26"/>
              </w:rPr>
            </w:pPr>
          </w:p>
        </w:tc>
        <w:tc>
          <w:tcPr>
            <w:tcW w:w="270" w:type="dxa"/>
          </w:tcPr>
          <w:p w14:paraId="12EFC457"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134C0816" w14:textId="77777777" w:rsidR="00FD5B6F" w:rsidRPr="002D03D8" w:rsidRDefault="00FD5B6F" w:rsidP="00FD5B6F">
            <w:pPr>
              <w:tabs>
                <w:tab w:val="decimal" w:pos="890"/>
              </w:tabs>
              <w:spacing w:line="240" w:lineRule="exact"/>
              <w:rPr>
                <w:rFonts w:ascii="CordiaUPC" w:hAnsi="CordiaUPC" w:cs="CordiaUPC"/>
                <w:sz w:val="26"/>
                <w:szCs w:val="26"/>
                <w:cs/>
                <w:lang w:bidi="th-TH"/>
              </w:rPr>
            </w:pPr>
          </w:p>
        </w:tc>
      </w:tr>
      <w:tr w:rsidR="004A465D" w:rsidRPr="002D03D8" w14:paraId="5E9E2837" w14:textId="77777777" w:rsidTr="004A465D">
        <w:tc>
          <w:tcPr>
            <w:tcW w:w="3810" w:type="dxa"/>
          </w:tcPr>
          <w:p w14:paraId="56C5D7D0" w14:textId="577123CD" w:rsidR="00FD5B6F" w:rsidRPr="002D03D8" w:rsidRDefault="00FD5B6F" w:rsidP="00FD5B6F">
            <w:pPr>
              <w:spacing w:line="240" w:lineRule="exact"/>
              <w:ind w:right="-18"/>
              <w:jc w:val="both"/>
              <w:rPr>
                <w:rFonts w:ascii="CordiaUPC" w:hAnsi="CordiaUPC" w:cs="CordiaUPC"/>
                <w:sz w:val="26"/>
                <w:szCs w:val="26"/>
                <w:lang w:val="en-US"/>
              </w:rPr>
            </w:pPr>
            <w:r w:rsidRPr="002D03D8">
              <w:rPr>
                <w:rFonts w:ascii="CordiaUPC" w:hAnsi="CordiaUPC" w:cs="CordiaUPC"/>
                <w:sz w:val="26"/>
                <w:szCs w:val="26"/>
                <w:shd w:val="clear" w:color="auto" w:fill="FFFFFF"/>
              </w:rPr>
              <w:t xml:space="preserve">Thanachart Securities </w:t>
            </w:r>
            <w:r w:rsidR="00BC3670" w:rsidRPr="002D03D8">
              <w:rPr>
                <w:rFonts w:ascii="CordiaUPC" w:hAnsi="CordiaUPC" w:cs="CordiaUPC"/>
                <w:sz w:val="26"/>
                <w:szCs w:val="26"/>
                <w:lang w:val="en-US" w:bidi="th-TH"/>
              </w:rPr>
              <w:t>PCL.</w:t>
            </w:r>
          </w:p>
        </w:tc>
        <w:tc>
          <w:tcPr>
            <w:tcW w:w="1170" w:type="dxa"/>
          </w:tcPr>
          <w:p w14:paraId="7EF52CE9" w14:textId="39434650" w:rsidR="00FD5B6F" w:rsidRPr="002D03D8" w:rsidRDefault="00FD5B6F" w:rsidP="00FD5B6F">
            <w:pPr>
              <w:tabs>
                <w:tab w:val="decimal" w:pos="860"/>
              </w:tabs>
              <w:spacing w:line="240" w:lineRule="exact"/>
              <w:ind w:right="-115"/>
              <w:rPr>
                <w:rFonts w:ascii="CordiaUPC" w:hAnsi="CordiaUPC" w:cs="CordiaUPC"/>
                <w:b/>
                <w:bCs/>
                <w:sz w:val="26"/>
                <w:szCs w:val="26"/>
                <w:rtl/>
                <w:cs/>
                <w:lang w:bidi="th-TH"/>
              </w:rPr>
            </w:pPr>
            <w:r w:rsidRPr="002D03D8">
              <w:rPr>
                <w:rFonts w:ascii="CordiaUPC" w:eastAsia="Times New Roman" w:hAnsi="CordiaUPC" w:cs="CordiaUPC"/>
                <w:sz w:val="26"/>
                <w:szCs w:val="26"/>
              </w:rPr>
              <w:t>-</w:t>
            </w:r>
          </w:p>
        </w:tc>
        <w:tc>
          <w:tcPr>
            <w:tcW w:w="270" w:type="dxa"/>
          </w:tcPr>
          <w:p w14:paraId="1EC8EB7F"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Pr>
            </w:pPr>
          </w:p>
        </w:tc>
        <w:tc>
          <w:tcPr>
            <w:tcW w:w="1170" w:type="dxa"/>
          </w:tcPr>
          <w:p w14:paraId="1CFF1C90" w14:textId="008E8CEF" w:rsidR="00FD5B6F" w:rsidRPr="002D03D8" w:rsidRDefault="00FD5B6F" w:rsidP="00FD5B6F">
            <w:pPr>
              <w:tabs>
                <w:tab w:val="decimal" w:pos="830"/>
              </w:tabs>
              <w:spacing w:line="240" w:lineRule="exact"/>
              <w:ind w:right="-105"/>
              <w:rPr>
                <w:rFonts w:ascii="CordiaUPC" w:eastAsia="Times New Roman" w:hAnsi="CordiaUPC" w:cs="CordiaUPC"/>
                <w:sz w:val="26"/>
                <w:szCs w:val="26"/>
              </w:rPr>
            </w:pPr>
            <w:r w:rsidRPr="002D03D8">
              <w:rPr>
                <w:rFonts w:ascii="CordiaUPC" w:eastAsia="Times New Roman" w:hAnsi="CordiaUPC" w:cs="CordiaUPC"/>
                <w:sz w:val="26"/>
                <w:szCs w:val="26"/>
              </w:rPr>
              <w:t>-</w:t>
            </w:r>
          </w:p>
        </w:tc>
        <w:tc>
          <w:tcPr>
            <w:tcW w:w="270" w:type="dxa"/>
          </w:tcPr>
          <w:p w14:paraId="01F78759"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tl/>
                <w:cs/>
              </w:rPr>
            </w:pPr>
          </w:p>
        </w:tc>
        <w:tc>
          <w:tcPr>
            <w:tcW w:w="1170" w:type="dxa"/>
            <w:vAlign w:val="bottom"/>
          </w:tcPr>
          <w:p w14:paraId="10101C4E" w14:textId="42DB1E12" w:rsidR="00FD5B6F" w:rsidRPr="002D03D8" w:rsidRDefault="00FD5B6F" w:rsidP="00FD5B6F">
            <w:pPr>
              <w:tabs>
                <w:tab w:val="decimal" w:pos="913"/>
              </w:tabs>
              <w:spacing w:line="240" w:lineRule="exact"/>
              <w:ind w:right="-110"/>
              <w:rPr>
                <w:rFonts w:ascii="CordiaUPC" w:hAnsi="CordiaUPC" w:cs="CordiaUPC"/>
                <w:b/>
                <w:bCs/>
                <w:sz w:val="26"/>
                <w:szCs w:val="26"/>
                <w:rtl/>
                <w:cs/>
              </w:rPr>
            </w:pPr>
            <w:r w:rsidRPr="002D03D8">
              <w:rPr>
                <w:rFonts w:ascii="CordiaUPC" w:eastAsia="Times New Roman" w:hAnsi="CordiaUPC" w:cs="CordiaUPC"/>
                <w:sz w:val="26"/>
                <w:szCs w:val="26"/>
              </w:rPr>
              <w:t>1</w:t>
            </w:r>
          </w:p>
        </w:tc>
        <w:tc>
          <w:tcPr>
            <w:tcW w:w="270" w:type="dxa"/>
          </w:tcPr>
          <w:p w14:paraId="551A8DF1"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76C42A78" w14:textId="77C14D0A" w:rsidR="00FD5B6F" w:rsidRPr="002D03D8" w:rsidRDefault="00FD5B6F" w:rsidP="00FD5B6F">
            <w:pPr>
              <w:tabs>
                <w:tab w:val="decimal" w:pos="890"/>
              </w:tabs>
              <w:spacing w:line="240" w:lineRule="exact"/>
              <w:rPr>
                <w:rFonts w:ascii="CordiaUPC" w:eastAsia="Times New Roman" w:hAnsi="CordiaUPC" w:cs="CordiaUPC"/>
                <w:sz w:val="26"/>
                <w:szCs w:val="26"/>
              </w:rPr>
            </w:pPr>
            <w:r w:rsidRPr="002D03D8">
              <w:rPr>
                <w:rFonts w:ascii="CordiaUPC" w:eastAsia="Times New Roman" w:hAnsi="CordiaUPC" w:cs="CordiaUPC"/>
                <w:sz w:val="26"/>
                <w:szCs w:val="26"/>
              </w:rPr>
              <w:t>-</w:t>
            </w:r>
          </w:p>
        </w:tc>
      </w:tr>
      <w:tr w:rsidR="004A465D" w:rsidRPr="002D03D8" w14:paraId="06ABD857" w14:textId="77777777" w:rsidTr="004A465D">
        <w:tc>
          <w:tcPr>
            <w:tcW w:w="3810" w:type="dxa"/>
          </w:tcPr>
          <w:p w14:paraId="138D53CC" w14:textId="77777777" w:rsidR="00FD5B6F" w:rsidRPr="002D03D8" w:rsidRDefault="00FD5B6F" w:rsidP="00FD5B6F">
            <w:pPr>
              <w:spacing w:line="240" w:lineRule="exact"/>
              <w:ind w:right="-18"/>
              <w:jc w:val="both"/>
              <w:rPr>
                <w:rFonts w:ascii="CordiaUPC" w:hAnsi="CordiaUPC" w:cs="CordiaUPC"/>
                <w:b/>
                <w:bCs/>
                <w:sz w:val="26"/>
                <w:szCs w:val="26"/>
                <w:lang w:val="en-US"/>
              </w:rPr>
            </w:pPr>
            <w:proofErr w:type="spellStart"/>
            <w:r w:rsidRPr="002D03D8">
              <w:rPr>
                <w:rFonts w:ascii="CordiaUPC" w:hAnsi="CordiaUPC" w:cs="CordiaUPC"/>
                <w:sz w:val="26"/>
                <w:szCs w:val="26"/>
                <w:lang w:val="en-US"/>
              </w:rPr>
              <w:t>Phahonyothin</w:t>
            </w:r>
            <w:proofErr w:type="spellEnd"/>
            <w:r w:rsidRPr="002D03D8">
              <w:rPr>
                <w:rFonts w:ascii="CordiaUPC" w:hAnsi="CordiaUPC" w:cs="CordiaUPC"/>
                <w:sz w:val="26"/>
                <w:szCs w:val="26"/>
                <w:lang w:val="en-US"/>
              </w:rPr>
              <w:t xml:space="preserve"> Asset Management Co., Ltd.</w:t>
            </w:r>
          </w:p>
        </w:tc>
        <w:tc>
          <w:tcPr>
            <w:tcW w:w="1170" w:type="dxa"/>
          </w:tcPr>
          <w:p w14:paraId="2FD48743" w14:textId="64ED4BCB" w:rsidR="00FD5B6F" w:rsidRPr="002D03D8" w:rsidRDefault="00FD5B6F" w:rsidP="00FD5B6F">
            <w:pPr>
              <w:tabs>
                <w:tab w:val="decimal" w:pos="860"/>
              </w:tabs>
              <w:spacing w:line="240" w:lineRule="exact"/>
              <w:ind w:right="-115"/>
              <w:rPr>
                <w:rFonts w:ascii="CordiaUPC" w:hAnsi="CordiaUPC" w:cs="CordiaUPC"/>
                <w:b/>
                <w:bCs/>
                <w:sz w:val="26"/>
                <w:szCs w:val="26"/>
                <w:rtl/>
                <w:cs/>
                <w:lang w:bidi="th-TH"/>
              </w:rPr>
            </w:pPr>
            <w:r w:rsidRPr="002D03D8">
              <w:rPr>
                <w:rFonts w:ascii="CordiaUPC" w:eastAsia="Times New Roman" w:hAnsi="CordiaUPC" w:cs="CordiaUPC"/>
                <w:sz w:val="26"/>
                <w:szCs w:val="26"/>
              </w:rPr>
              <w:t>-</w:t>
            </w:r>
          </w:p>
        </w:tc>
        <w:tc>
          <w:tcPr>
            <w:tcW w:w="270" w:type="dxa"/>
          </w:tcPr>
          <w:p w14:paraId="0755DA21"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Pr>
            </w:pPr>
          </w:p>
        </w:tc>
        <w:tc>
          <w:tcPr>
            <w:tcW w:w="1170" w:type="dxa"/>
          </w:tcPr>
          <w:p w14:paraId="039DCDBA" w14:textId="77777777" w:rsidR="00FD5B6F" w:rsidRPr="002D03D8" w:rsidRDefault="00FD5B6F" w:rsidP="00FD5B6F">
            <w:pPr>
              <w:tabs>
                <w:tab w:val="decimal" w:pos="830"/>
              </w:tabs>
              <w:spacing w:line="240" w:lineRule="exact"/>
              <w:ind w:right="-105"/>
              <w:rPr>
                <w:rFonts w:ascii="CordiaUPC" w:hAnsi="CordiaUPC" w:cs="CordiaUPC"/>
                <w:b/>
                <w:bCs/>
                <w:sz w:val="26"/>
                <w:szCs w:val="26"/>
                <w:rtl/>
                <w:cs/>
              </w:rPr>
            </w:pPr>
            <w:r w:rsidRPr="002D03D8">
              <w:rPr>
                <w:rFonts w:ascii="CordiaUPC" w:eastAsia="Times New Roman" w:hAnsi="CordiaUPC" w:cs="CordiaUPC"/>
                <w:sz w:val="26"/>
                <w:szCs w:val="26"/>
              </w:rPr>
              <w:t>-</w:t>
            </w:r>
          </w:p>
        </w:tc>
        <w:tc>
          <w:tcPr>
            <w:tcW w:w="270" w:type="dxa"/>
          </w:tcPr>
          <w:p w14:paraId="57EA12B7"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tl/>
                <w:cs/>
              </w:rPr>
            </w:pPr>
          </w:p>
        </w:tc>
        <w:tc>
          <w:tcPr>
            <w:tcW w:w="1170" w:type="dxa"/>
            <w:vAlign w:val="bottom"/>
          </w:tcPr>
          <w:p w14:paraId="49DCCE85" w14:textId="617ADEC6" w:rsidR="00FD5B6F" w:rsidRPr="002D03D8" w:rsidRDefault="00FD5B6F" w:rsidP="00FD5B6F">
            <w:pPr>
              <w:tabs>
                <w:tab w:val="decimal" w:pos="913"/>
              </w:tabs>
              <w:spacing w:line="240" w:lineRule="exact"/>
              <w:ind w:right="-110"/>
              <w:rPr>
                <w:rFonts w:ascii="CordiaUPC" w:hAnsi="CordiaUPC" w:cs="CordiaUPC"/>
                <w:b/>
                <w:bCs/>
                <w:sz w:val="26"/>
                <w:szCs w:val="26"/>
                <w:rtl/>
                <w:cs/>
              </w:rPr>
            </w:pPr>
            <w:r w:rsidRPr="002D03D8">
              <w:rPr>
                <w:rFonts w:ascii="CordiaUPC" w:eastAsia="Times New Roman" w:hAnsi="CordiaUPC" w:cs="CordiaUPC"/>
                <w:sz w:val="26"/>
                <w:szCs w:val="26"/>
              </w:rPr>
              <w:t>-</w:t>
            </w:r>
          </w:p>
        </w:tc>
        <w:tc>
          <w:tcPr>
            <w:tcW w:w="270" w:type="dxa"/>
          </w:tcPr>
          <w:p w14:paraId="36EBAE91"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0A94B9E2" w14:textId="77777777" w:rsidR="00FD5B6F" w:rsidRPr="002D03D8" w:rsidRDefault="00FD5B6F" w:rsidP="00FD5B6F">
            <w:pPr>
              <w:tabs>
                <w:tab w:val="decimal" w:pos="890"/>
              </w:tabs>
              <w:spacing w:line="240" w:lineRule="exact"/>
              <w:rPr>
                <w:rFonts w:ascii="CordiaUPC" w:hAnsi="CordiaUPC" w:cs="CordiaUPC"/>
                <w:b/>
                <w:bCs/>
                <w:sz w:val="26"/>
                <w:szCs w:val="26"/>
                <w:rtl/>
                <w:cs/>
              </w:rPr>
            </w:pPr>
            <w:r w:rsidRPr="002D03D8">
              <w:rPr>
                <w:rFonts w:ascii="CordiaUPC" w:eastAsia="Times New Roman" w:hAnsi="CordiaUPC" w:cs="CordiaUPC"/>
                <w:sz w:val="26"/>
                <w:szCs w:val="26"/>
              </w:rPr>
              <w:t>1</w:t>
            </w:r>
          </w:p>
        </w:tc>
      </w:tr>
      <w:tr w:rsidR="004A465D" w:rsidRPr="002D03D8" w14:paraId="0BC1577D" w14:textId="77777777" w:rsidTr="004A465D">
        <w:tc>
          <w:tcPr>
            <w:tcW w:w="3810" w:type="dxa"/>
          </w:tcPr>
          <w:p w14:paraId="09972ECA" w14:textId="77777777" w:rsidR="00FD5B6F" w:rsidRPr="002D03D8" w:rsidRDefault="00FD5B6F" w:rsidP="00FD5B6F">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2D03D8">
              <w:rPr>
                <w:rFonts w:ascii="CordiaUPC" w:hAnsi="CordiaUPC" w:cs="CordiaUPC"/>
                <w:sz w:val="26"/>
                <w:szCs w:val="26"/>
              </w:rPr>
              <w:t>TMBThanachart Broker Co., Ltd.</w:t>
            </w:r>
          </w:p>
        </w:tc>
        <w:tc>
          <w:tcPr>
            <w:tcW w:w="1170" w:type="dxa"/>
          </w:tcPr>
          <w:p w14:paraId="07EAC32B" w14:textId="7E8197B0" w:rsidR="00FD5B6F" w:rsidRPr="002D03D8" w:rsidRDefault="00FD5B6F" w:rsidP="00FD5B6F">
            <w:pPr>
              <w:tabs>
                <w:tab w:val="decimal" w:pos="860"/>
              </w:tabs>
              <w:spacing w:line="240" w:lineRule="exact"/>
              <w:ind w:right="-115"/>
              <w:rPr>
                <w:rFonts w:ascii="CordiaUPC" w:hAnsi="CordiaUPC" w:cs="CordiaUPC"/>
                <w:sz w:val="26"/>
                <w:szCs w:val="26"/>
              </w:rPr>
            </w:pPr>
            <w:r w:rsidRPr="002D03D8">
              <w:rPr>
                <w:rFonts w:ascii="CordiaUPC" w:eastAsia="Times New Roman" w:hAnsi="CordiaUPC" w:cs="CordiaUPC"/>
                <w:sz w:val="26"/>
                <w:szCs w:val="26"/>
              </w:rPr>
              <w:t>-</w:t>
            </w:r>
          </w:p>
        </w:tc>
        <w:tc>
          <w:tcPr>
            <w:tcW w:w="270" w:type="dxa"/>
          </w:tcPr>
          <w:p w14:paraId="544DFC8C"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Pr>
          <w:p w14:paraId="4EDE5BFA" w14:textId="77777777" w:rsidR="00FD5B6F" w:rsidRPr="002D03D8" w:rsidRDefault="00FD5B6F" w:rsidP="00FD5B6F">
            <w:pPr>
              <w:tabs>
                <w:tab w:val="decimal" w:pos="830"/>
              </w:tabs>
              <w:spacing w:line="240" w:lineRule="exact"/>
              <w:ind w:right="-105"/>
              <w:rPr>
                <w:rFonts w:ascii="CordiaUPC" w:hAnsi="CordiaUPC" w:cs="CordiaUPC"/>
                <w:sz w:val="26"/>
                <w:szCs w:val="26"/>
              </w:rPr>
            </w:pPr>
            <w:r w:rsidRPr="002D03D8">
              <w:rPr>
                <w:rFonts w:ascii="CordiaUPC" w:eastAsia="Times New Roman" w:hAnsi="CordiaUPC" w:cs="CordiaUPC"/>
                <w:sz w:val="26"/>
                <w:szCs w:val="26"/>
              </w:rPr>
              <w:t>-</w:t>
            </w:r>
          </w:p>
        </w:tc>
        <w:tc>
          <w:tcPr>
            <w:tcW w:w="270" w:type="dxa"/>
          </w:tcPr>
          <w:p w14:paraId="437B6CD9"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710B914D" w14:textId="2D7656AF" w:rsidR="00FD5B6F" w:rsidRPr="002D03D8" w:rsidRDefault="00FD5B6F" w:rsidP="00FD5B6F">
            <w:pPr>
              <w:tabs>
                <w:tab w:val="decimal" w:pos="913"/>
              </w:tabs>
              <w:spacing w:line="240" w:lineRule="exact"/>
              <w:ind w:right="-110"/>
              <w:rPr>
                <w:rFonts w:ascii="CordiaUPC" w:eastAsia="Times New Roman" w:hAnsi="CordiaUPC" w:cs="CordiaUPC"/>
                <w:sz w:val="26"/>
                <w:szCs w:val="26"/>
              </w:rPr>
            </w:pPr>
            <w:r w:rsidRPr="002D03D8">
              <w:rPr>
                <w:rFonts w:ascii="CordiaUPC" w:eastAsia="Times New Roman" w:hAnsi="CordiaUPC" w:cs="CordiaUPC"/>
                <w:sz w:val="26"/>
                <w:szCs w:val="26"/>
              </w:rPr>
              <w:t>-</w:t>
            </w:r>
          </w:p>
        </w:tc>
        <w:tc>
          <w:tcPr>
            <w:tcW w:w="270" w:type="dxa"/>
          </w:tcPr>
          <w:p w14:paraId="63D23A52"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131445AA" w14:textId="77777777" w:rsidR="00FD5B6F" w:rsidRPr="002D03D8" w:rsidRDefault="00FD5B6F" w:rsidP="00FD5B6F">
            <w:pPr>
              <w:tabs>
                <w:tab w:val="decimal" w:pos="890"/>
              </w:tabs>
              <w:spacing w:line="240" w:lineRule="exact"/>
              <w:rPr>
                <w:rFonts w:ascii="CordiaUPC" w:hAnsi="CordiaUPC" w:cs="CordiaUPC"/>
                <w:sz w:val="26"/>
                <w:szCs w:val="26"/>
              </w:rPr>
            </w:pPr>
            <w:r w:rsidRPr="002D03D8">
              <w:rPr>
                <w:rFonts w:ascii="CordiaUPC" w:eastAsia="Times New Roman" w:hAnsi="CordiaUPC" w:cs="CordiaUPC"/>
                <w:sz w:val="26"/>
                <w:szCs w:val="26"/>
              </w:rPr>
              <w:t>-</w:t>
            </w:r>
          </w:p>
        </w:tc>
      </w:tr>
      <w:tr w:rsidR="004A465D" w:rsidRPr="002D03D8" w14:paraId="11427BB4" w14:textId="77777777" w:rsidTr="004A465D">
        <w:tc>
          <w:tcPr>
            <w:tcW w:w="3810" w:type="dxa"/>
          </w:tcPr>
          <w:p w14:paraId="134609E4" w14:textId="77777777" w:rsidR="00FD5B6F" w:rsidRPr="002D03D8" w:rsidRDefault="00FD5B6F" w:rsidP="00FD5B6F">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2D03D8">
              <w:rPr>
                <w:rFonts w:ascii="CordiaUPC" w:hAnsi="CordiaUPC" w:cs="CordiaUPC"/>
                <w:sz w:val="26"/>
                <w:szCs w:val="26"/>
              </w:rPr>
              <w:t>TTB Consumer Co., Ltd.</w:t>
            </w:r>
          </w:p>
        </w:tc>
        <w:tc>
          <w:tcPr>
            <w:tcW w:w="1170" w:type="dxa"/>
          </w:tcPr>
          <w:p w14:paraId="00F61B24" w14:textId="4CA53F2F" w:rsidR="00FD5B6F" w:rsidRPr="002D03D8" w:rsidRDefault="00FD5B6F" w:rsidP="00FD5B6F">
            <w:pPr>
              <w:tabs>
                <w:tab w:val="decimal" w:pos="860"/>
              </w:tabs>
              <w:spacing w:line="240" w:lineRule="exact"/>
              <w:ind w:right="-115"/>
              <w:rPr>
                <w:rFonts w:ascii="CordiaUPC" w:hAnsi="CordiaUPC" w:cs="CordiaUPC"/>
                <w:sz w:val="26"/>
                <w:szCs w:val="26"/>
              </w:rPr>
            </w:pPr>
            <w:r w:rsidRPr="002D03D8">
              <w:rPr>
                <w:rFonts w:ascii="CordiaUPC" w:eastAsia="Times New Roman" w:hAnsi="CordiaUPC" w:cs="CordiaUPC"/>
                <w:sz w:val="26"/>
                <w:szCs w:val="26"/>
              </w:rPr>
              <w:t>-</w:t>
            </w:r>
          </w:p>
        </w:tc>
        <w:tc>
          <w:tcPr>
            <w:tcW w:w="270" w:type="dxa"/>
          </w:tcPr>
          <w:p w14:paraId="7C7BE71A"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Pr>
          <w:p w14:paraId="385DC509" w14:textId="77777777" w:rsidR="00FD5B6F" w:rsidRPr="002D03D8" w:rsidRDefault="00FD5B6F" w:rsidP="00FD5B6F">
            <w:pPr>
              <w:tabs>
                <w:tab w:val="decimal" w:pos="830"/>
              </w:tabs>
              <w:spacing w:line="240" w:lineRule="exact"/>
              <w:ind w:right="-105"/>
              <w:rPr>
                <w:rFonts w:ascii="CordiaUPC" w:hAnsi="CordiaUPC" w:cs="CordiaUPC"/>
                <w:sz w:val="26"/>
                <w:szCs w:val="26"/>
              </w:rPr>
            </w:pPr>
            <w:r w:rsidRPr="002D03D8">
              <w:rPr>
                <w:rFonts w:ascii="CordiaUPC" w:eastAsia="Times New Roman" w:hAnsi="CordiaUPC" w:cs="CordiaUPC"/>
                <w:sz w:val="26"/>
                <w:szCs w:val="26"/>
              </w:rPr>
              <w:t>-</w:t>
            </w:r>
          </w:p>
        </w:tc>
        <w:tc>
          <w:tcPr>
            <w:tcW w:w="270" w:type="dxa"/>
          </w:tcPr>
          <w:p w14:paraId="005CC191"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017A7C3F" w14:textId="7D406FEB" w:rsidR="00FD5B6F" w:rsidRPr="002D03D8" w:rsidRDefault="00FD5B6F" w:rsidP="00FD5B6F">
            <w:pPr>
              <w:tabs>
                <w:tab w:val="decimal" w:pos="913"/>
              </w:tabs>
              <w:spacing w:line="240" w:lineRule="exact"/>
              <w:ind w:right="-110"/>
              <w:rPr>
                <w:rFonts w:ascii="CordiaUPC" w:eastAsia="Times New Roman" w:hAnsi="CordiaUPC" w:cs="CordiaUPC"/>
                <w:sz w:val="26"/>
                <w:szCs w:val="26"/>
              </w:rPr>
            </w:pPr>
            <w:r w:rsidRPr="002D03D8">
              <w:rPr>
                <w:rFonts w:ascii="CordiaUPC" w:eastAsia="Times New Roman" w:hAnsi="CordiaUPC" w:cs="CordiaUPC"/>
                <w:sz w:val="26"/>
                <w:szCs w:val="26"/>
              </w:rPr>
              <w:t>66</w:t>
            </w:r>
          </w:p>
        </w:tc>
        <w:tc>
          <w:tcPr>
            <w:tcW w:w="270" w:type="dxa"/>
          </w:tcPr>
          <w:p w14:paraId="52FD2294"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542457A0" w14:textId="77777777" w:rsidR="00FD5B6F" w:rsidRPr="002D03D8" w:rsidRDefault="00FD5B6F" w:rsidP="00FD5B6F">
            <w:pPr>
              <w:tabs>
                <w:tab w:val="decimal" w:pos="890"/>
              </w:tabs>
              <w:spacing w:line="240" w:lineRule="exact"/>
              <w:rPr>
                <w:rFonts w:ascii="CordiaUPC" w:hAnsi="CordiaUPC" w:cs="CordiaUPC"/>
                <w:sz w:val="26"/>
                <w:szCs w:val="26"/>
              </w:rPr>
            </w:pPr>
            <w:r w:rsidRPr="002D03D8">
              <w:rPr>
                <w:rFonts w:ascii="CordiaUPC" w:eastAsia="Times New Roman" w:hAnsi="CordiaUPC" w:cs="CordiaUPC"/>
                <w:sz w:val="26"/>
                <w:szCs w:val="26"/>
              </w:rPr>
              <w:t>43</w:t>
            </w:r>
          </w:p>
        </w:tc>
      </w:tr>
      <w:tr w:rsidR="004A465D" w:rsidRPr="002D03D8" w14:paraId="5A43F41A" w14:textId="77777777" w:rsidTr="004A465D">
        <w:tc>
          <w:tcPr>
            <w:tcW w:w="3810" w:type="dxa"/>
            <w:vAlign w:val="bottom"/>
          </w:tcPr>
          <w:p w14:paraId="3E90756B" w14:textId="77777777" w:rsidR="00FD5B6F" w:rsidRPr="002D03D8" w:rsidRDefault="00FD5B6F" w:rsidP="00BC3670">
            <w:pPr>
              <w:tabs>
                <w:tab w:val="left" w:pos="993"/>
              </w:tabs>
              <w:spacing w:line="240" w:lineRule="exact"/>
              <w:ind w:left="162" w:right="-108" w:hanging="153"/>
              <w:rPr>
                <w:rFonts w:ascii="CordiaUPC" w:hAnsi="CordiaUPC" w:cs="CordiaUPC"/>
                <w:b/>
                <w:bCs/>
                <w:sz w:val="26"/>
                <w:szCs w:val="26"/>
                <w:cs/>
                <w:lang w:val="en-US" w:bidi="th-TH"/>
              </w:rPr>
            </w:pPr>
            <w:proofErr w:type="spellStart"/>
            <w:r w:rsidRPr="002D03D8">
              <w:rPr>
                <w:rFonts w:ascii="CordiaUPC" w:hAnsi="CordiaUPC" w:cs="CordiaUPC"/>
                <w:sz w:val="26"/>
                <w:szCs w:val="26"/>
              </w:rPr>
              <w:t>Eastspring</w:t>
            </w:r>
            <w:proofErr w:type="spellEnd"/>
            <w:r w:rsidRPr="002D03D8">
              <w:rPr>
                <w:rFonts w:ascii="CordiaUPC" w:hAnsi="CordiaUPC" w:cs="CordiaUPC"/>
                <w:sz w:val="26"/>
                <w:szCs w:val="26"/>
              </w:rPr>
              <w:t xml:space="preserve"> Asset Management (Thailand) </w:t>
            </w:r>
            <w:r w:rsidRPr="002D03D8">
              <w:rPr>
                <w:rFonts w:ascii="CordiaUPC" w:hAnsi="CordiaUPC" w:cs="CordiaUPC" w:hint="cs"/>
                <w:sz w:val="26"/>
                <w:szCs w:val="26"/>
              </w:rPr>
              <w:t>Co., Ltd.</w:t>
            </w:r>
            <w:r w:rsidRPr="002D03D8">
              <w:rPr>
                <w:rFonts w:ascii="CordiaUPC" w:hAnsi="CordiaUPC" w:cs="CordiaUPC"/>
                <w:sz w:val="26"/>
                <w:szCs w:val="26"/>
                <w:vertAlign w:val="superscript"/>
              </w:rPr>
              <w:t xml:space="preserve"> </w:t>
            </w:r>
          </w:p>
        </w:tc>
        <w:tc>
          <w:tcPr>
            <w:tcW w:w="1170" w:type="dxa"/>
            <w:vAlign w:val="bottom"/>
          </w:tcPr>
          <w:p w14:paraId="46F55938" w14:textId="16BCADED" w:rsidR="00FD5B6F" w:rsidRPr="002D03D8" w:rsidRDefault="008F4F34" w:rsidP="00FD5B6F">
            <w:pPr>
              <w:tabs>
                <w:tab w:val="decimal" w:pos="860"/>
              </w:tabs>
              <w:spacing w:line="240" w:lineRule="exact"/>
              <w:ind w:right="-115"/>
              <w:rPr>
                <w:rFonts w:ascii="CordiaUPC" w:hAnsi="CordiaUPC" w:cs="CordiaUPC"/>
                <w:sz w:val="26"/>
                <w:szCs w:val="26"/>
                <w:cs/>
                <w:lang w:bidi="th-TH"/>
              </w:rPr>
            </w:pPr>
            <w:r w:rsidRPr="002D03D8">
              <w:rPr>
                <w:rFonts w:ascii="CordiaUPC" w:eastAsia="Times New Roman" w:hAnsi="CordiaUPC" w:cs="CordiaUPC"/>
                <w:sz w:val="26"/>
                <w:szCs w:val="26"/>
              </w:rPr>
              <w:t>3</w:t>
            </w:r>
          </w:p>
        </w:tc>
        <w:tc>
          <w:tcPr>
            <w:tcW w:w="270" w:type="dxa"/>
          </w:tcPr>
          <w:p w14:paraId="4D6CA0E5"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5B654C14" w14:textId="77777777" w:rsidR="00FD5B6F" w:rsidRPr="002D03D8" w:rsidRDefault="00FD5B6F" w:rsidP="00FD5B6F">
            <w:pPr>
              <w:tabs>
                <w:tab w:val="decimal" w:pos="830"/>
              </w:tabs>
              <w:spacing w:line="240" w:lineRule="exact"/>
              <w:ind w:right="-105"/>
              <w:rPr>
                <w:rFonts w:ascii="CordiaUPC" w:hAnsi="CordiaUPC" w:cs="CordiaUPC"/>
                <w:b/>
                <w:bCs/>
                <w:sz w:val="26"/>
                <w:szCs w:val="26"/>
              </w:rPr>
            </w:pPr>
            <w:r w:rsidRPr="002D03D8">
              <w:rPr>
                <w:rFonts w:ascii="CordiaUPC" w:eastAsia="Times New Roman" w:hAnsi="CordiaUPC" w:cs="CordiaUPC"/>
                <w:sz w:val="26"/>
                <w:szCs w:val="26"/>
              </w:rPr>
              <w:t>2</w:t>
            </w:r>
          </w:p>
        </w:tc>
        <w:tc>
          <w:tcPr>
            <w:tcW w:w="270" w:type="dxa"/>
          </w:tcPr>
          <w:p w14:paraId="582481C4"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tl/>
                <w:cs/>
              </w:rPr>
            </w:pPr>
          </w:p>
        </w:tc>
        <w:tc>
          <w:tcPr>
            <w:tcW w:w="1170" w:type="dxa"/>
            <w:vAlign w:val="bottom"/>
          </w:tcPr>
          <w:p w14:paraId="0B9328A1" w14:textId="187459D8" w:rsidR="00FD5B6F" w:rsidRPr="002D03D8" w:rsidRDefault="008F4F34" w:rsidP="00FD5B6F">
            <w:pPr>
              <w:tabs>
                <w:tab w:val="decimal" w:pos="913"/>
              </w:tabs>
              <w:spacing w:line="240" w:lineRule="exact"/>
              <w:ind w:right="-110"/>
              <w:rPr>
                <w:rFonts w:ascii="CordiaUPC" w:eastAsia="Times New Roman" w:hAnsi="CordiaUPC" w:cs="CordiaUPC"/>
                <w:sz w:val="26"/>
                <w:szCs w:val="26"/>
              </w:rPr>
            </w:pPr>
            <w:r w:rsidRPr="002D03D8">
              <w:rPr>
                <w:rFonts w:ascii="CordiaUPC" w:eastAsia="Times New Roman" w:hAnsi="CordiaUPC" w:cs="CordiaUPC"/>
                <w:sz w:val="26"/>
                <w:szCs w:val="26"/>
              </w:rPr>
              <w:t>3</w:t>
            </w:r>
          </w:p>
        </w:tc>
        <w:tc>
          <w:tcPr>
            <w:tcW w:w="270" w:type="dxa"/>
          </w:tcPr>
          <w:p w14:paraId="278A5599"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01028F66" w14:textId="77777777" w:rsidR="00FD5B6F" w:rsidRPr="002D03D8" w:rsidRDefault="00FD5B6F" w:rsidP="00FD5B6F">
            <w:pPr>
              <w:tabs>
                <w:tab w:val="decimal" w:pos="890"/>
              </w:tabs>
              <w:spacing w:line="240" w:lineRule="exact"/>
              <w:rPr>
                <w:rFonts w:ascii="CordiaUPC" w:hAnsi="CordiaUPC" w:cs="CordiaUPC"/>
                <w:b/>
                <w:bCs/>
                <w:sz w:val="26"/>
                <w:szCs w:val="26"/>
              </w:rPr>
            </w:pPr>
            <w:r w:rsidRPr="002D03D8">
              <w:rPr>
                <w:rFonts w:ascii="CordiaUPC" w:eastAsia="Times New Roman" w:hAnsi="CordiaUPC" w:cs="CordiaUPC"/>
                <w:sz w:val="26"/>
                <w:szCs w:val="26"/>
              </w:rPr>
              <w:t>2</w:t>
            </w:r>
          </w:p>
        </w:tc>
      </w:tr>
      <w:tr w:rsidR="004A465D" w:rsidRPr="002D03D8" w14:paraId="261022C1" w14:textId="77777777" w:rsidTr="004A465D">
        <w:tc>
          <w:tcPr>
            <w:tcW w:w="3810" w:type="dxa"/>
          </w:tcPr>
          <w:p w14:paraId="7BF85E30" w14:textId="77777777" w:rsidR="00FD5B6F" w:rsidRPr="002D03D8" w:rsidRDefault="00FD5B6F" w:rsidP="00FD5B6F">
            <w:pPr>
              <w:spacing w:line="240" w:lineRule="exact"/>
              <w:ind w:right="-18"/>
              <w:jc w:val="both"/>
              <w:rPr>
                <w:rFonts w:ascii="CordiaUPC" w:hAnsi="CordiaUPC" w:cs="CordiaUPC"/>
                <w:sz w:val="26"/>
                <w:szCs w:val="26"/>
                <w:lang w:val="en-US"/>
              </w:rPr>
            </w:pPr>
            <w:r w:rsidRPr="002D03D8">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02424D74" w14:textId="5BA534F9" w:rsidR="00FD5B6F" w:rsidRPr="002D03D8" w:rsidRDefault="008F4F34" w:rsidP="00FD5B6F">
            <w:pPr>
              <w:tabs>
                <w:tab w:val="decimal" w:pos="860"/>
              </w:tabs>
              <w:spacing w:line="240" w:lineRule="exact"/>
              <w:ind w:right="-115"/>
              <w:rPr>
                <w:rFonts w:ascii="CordiaUPC" w:hAnsi="CordiaUPC" w:cs="CordiaUPC"/>
                <w:b/>
                <w:bCs/>
                <w:sz w:val="26"/>
                <w:szCs w:val="26"/>
                <w:lang w:bidi="th-TH"/>
              </w:rPr>
            </w:pPr>
            <w:r w:rsidRPr="002D03D8">
              <w:rPr>
                <w:rFonts w:ascii="CordiaUPC" w:eastAsia="Times New Roman" w:hAnsi="CordiaUPC" w:cs="CordiaUPC"/>
                <w:b/>
                <w:bCs/>
                <w:sz w:val="26"/>
                <w:szCs w:val="26"/>
              </w:rPr>
              <w:t>3</w:t>
            </w:r>
          </w:p>
        </w:tc>
        <w:tc>
          <w:tcPr>
            <w:tcW w:w="270" w:type="dxa"/>
          </w:tcPr>
          <w:p w14:paraId="44A211EA"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tcBorders>
              <w:top w:val="single" w:sz="4" w:space="0" w:color="auto"/>
              <w:bottom w:val="double" w:sz="4" w:space="0" w:color="auto"/>
            </w:tcBorders>
            <w:vAlign w:val="bottom"/>
          </w:tcPr>
          <w:p w14:paraId="18960F63" w14:textId="77777777" w:rsidR="00FD5B6F" w:rsidRPr="002D03D8" w:rsidRDefault="00FD5B6F" w:rsidP="00FD5B6F">
            <w:pPr>
              <w:tabs>
                <w:tab w:val="decimal" w:pos="830"/>
              </w:tabs>
              <w:spacing w:line="240" w:lineRule="exact"/>
              <w:ind w:right="-105"/>
              <w:rPr>
                <w:rFonts w:ascii="CordiaUPC" w:hAnsi="CordiaUPC" w:cs="CordiaUPC"/>
                <w:sz w:val="26"/>
                <w:szCs w:val="26"/>
              </w:rPr>
            </w:pPr>
            <w:r w:rsidRPr="002D03D8">
              <w:rPr>
                <w:rFonts w:ascii="CordiaUPC" w:eastAsia="Times New Roman" w:hAnsi="CordiaUPC" w:cs="CordiaUPC"/>
                <w:b/>
                <w:bCs/>
                <w:sz w:val="26"/>
                <w:szCs w:val="26"/>
              </w:rPr>
              <w:t>2</w:t>
            </w:r>
          </w:p>
        </w:tc>
        <w:tc>
          <w:tcPr>
            <w:tcW w:w="270" w:type="dxa"/>
          </w:tcPr>
          <w:p w14:paraId="4FD8F71F"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tl/>
                <w:cs/>
              </w:rPr>
            </w:pPr>
          </w:p>
        </w:tc>
        <w:tc>
          <w:tcPr>
            <w:tcW w:w="1170" w:type="dxa"/>
            <w:tcBorders>
              <w:top w:val="single" w:sz="4" w:space="0" w:color="auto"/>
              <w:bottom w:val="double" w:sz="4" w:space="0" w:color="auto"/>
            </w:tcBorders>
            <w:vAlign w:val="bottom"/>
          </w:tcPr>
          <w:p w14:paraId="518D35E7" w14:textId="2B1F63D9" w:rsidR="00FD5B6F" w:rsidRPr="002D03D8" w:rsidRDefault="00FD5B6F" w:rsidP="00FD5B6F">
            <w:pPr>
              <w:tabs>
                <w:tab w:val="decimal" w:pos="913"/>
              </w:tabs>
              <w:spacing w:line="240" w:lineRule="exact"/>
              <w:ind w:right="-110"/>
              <w:rPr>
                <w:rFonts w:ascii="CordiaUPC" w:eastAsia="Times New Roman" w:hAnsi="CordiaUPC" w:cs="CordiaUPC"/>
                <w:b/>
                <w:bCs/>
                <w:sz w:val="26"/>
                <w:szCs w:val="26"/>
              </w:rPr>
            </w:pPr>
            <w:r w:rsidRPr="002D03D8">
              <w:rPr>
                <w:rFonts w:ascii="CordiaUPC" w:eastAsia="Times New Roman" w:hAnsi="CordiaUPC" w:cs="CordiaUPC"/>
                <w:b/>
                <w:bCs/>
                <w:sz w:val="26"/>
                <w:szCs w:val="26"/>
              </w:rPr>
              <w:t>7</w:t>
            </w:r>
            <w:r w:rsidR="008F4F34" w:rsidRPr="002D03D8">
              <w:rPr>
                <w:rFonts w:ascii="CordiaUPC" w:eastAsia="Times New Roman" w:hAnsi="CordiaUPC" w:cs="CordiaUPC"/>
                <w:b/>
                <w:bCs/>
                <w:sz w:val="26"/>
                <w:szCs w:val="26"/>
              </w:rPr>
              <w:t>0</w:t>
            </w:r>
          </w:p>
        </w:tc>
        <w:tc>
          <w:tcPr>
            <w:tcW w:w="270" w:type="dxa"/>
          </w:tcPr>
          <w:p w14:paraId="3159D05C"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cs/>
                <w:lang w:bidi="th-TH"/>
              </w:rPr>
            </w:pPr>
          </w:p>
        </w:tc>
        <w:tc>
          <w:tcPr>
            <w:tcW w:w="1170" w:type="dxa"/>
            <w:tcBorders>
              <w:top w:val="single" w:sz="4" w:space="0" w:color="auto"/>
              <w:bottom w:val="double" w:sz="4" w:space="0" w:color="auto"/>
            </w:tcBorders>
            <w:vAlign w:val="bottom"/>
          </w:tcPr>
          <w:p w14:paraId="5D9B3369" w14:textId="77777777" w:rsidR="00FD5B6F" w:rsidRPr="002D03D8" w:rsidRDefault="00FD5B6F" w:rsidP="00FD5B6F">
            <w:pPr>
              <w:tabs>
                <w:tab w:val="decimal" w:pos="890"/>
              </w:tabs>
              <w:spacing w:line="240" w:lineRule="exact"/>
              <w:rPr>
                <w:rFonts w:ascii="CordiaUPC" w:hAnsi="CordiaUPC" w:cs="CordiaUPC"/>
                <w:sz w:val="26"/>
                <w:szCs w:val="26"/>
              </w:rPr>
            </w:pPr>
            <w:r w:rsidRPr="002D03D8">
              <w:rPr>
                <w:rFonts w:ascii="CordiaUPC" w:eastAsia="Times New Roman" w:hAnsi="CordiaUPC" w:cs="CordiaUPC"/>
                <w:b/>
                <w:bCs/>
                <w:sz w:val="26"/>
                <w:szCs w:val="26"/>
              </w:rPr>
              <w:t>46</w:t>
            </w:r>
          </w:p>
        </w:tc>
      </w:tr>
      <w:tr w:rsidR="004A465D" w:rsidRPr="002D03D8" w14:paraId="396EEC88" w14:textId="77777777" w:rsidTr="004A465D">
        <w:tc>
          <w:tcPr>
            <w:tcW w:w="3810" w:type="dxa"/>
          </w:tcPr>
          <w:p w14:paraId="54121742" w14:textId="77777777" w:rsidR="00FD5B6F" w:rsidRPr="002D03D8" w:rsidRDefault="00FD5B6F" w:rsidP="00FD5B6F">
            <w:pPr>
              <w:spacing w:line="240" w:lineRule="exact"/>
              <w:ind w:right="-18"/>
              <w:jc w:val="both"/>
              <w:rPr>
                <w:rFonts w:ascii="CordiaUPC" w:hAnsi="CordiaUPC" w:cs="CordiaUPC"/>
                <w:sz w:val="26"/>
                <w:szCs w:val="26"/>
                <w:lang w:val="en-US"/>
              </w:rPr>
            </w:pPr>
          </w:p>
        </w:tc>
        <w:tc>
          <w:tcPr>
            <w:tcW w:w="1170" w:type="dxa"/>
            <w:vAlign w:val="bottom"/>
          </w:tcPr>
          <w:p w14:paraId="55133450" w14:textId="77777777" w:rsidR="00FD5B6F" w:rsidRPr="002D03D8" w:rsidRDefault="00FD5B6F" w:rsidP="00FD5B6F">
            <w:pPr>
              <w:tabs>
                <w:tab w:val="decimal" w:pos="860"/>
              </w:tabs>
              <w:spacing w:line="240" w:lineRule="exact"/>
              <w:ind w:right="-115"/>
              <w:rPr>
                <w:rFonts w:ascii="CordiaUPC" w:hAnsi="CordiaUPC" w:cs="CordiaUPC"/>
                <w:sz w:val="26"/>
                <w:szCs w:val="26"/>
                <w:lang w:bidi="th-TH"/>
              </w:rPr>
            </w:pPr>
          </w:p>
        </w:tc>
        <w:tc>
          <w:tcPr>
            <w:tcW w:w="270" w:type="dxa"/>
          </w:tcPr>
          <w:p w14:paraId="5CCACC22"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6B0623D8" w14:textId="77777777" w:rsidR="00FD5B6F" w:rsidRPr="002D03D8" w:rsidRDefault="00FD5B6F" w:rsidP="00FD5B6F">
            <w:pPr>
              <w:tabs>
                <w:tab w:val="decimal" w:pos="830"/>
              </w:tabs>
              <w:spacing w:line="240" w:lineRule="exact"/>
              <w:ind w:right="-105"/>
              <w:rPr>
                <w:rFonts w:ascii="CordiaUPC" w:hAnsi="CordiaUPC" w:cs="CordiaUPC"/>
                <w:sz w:val="26"/>
                <w:szCs w:val="26"/>
              </w:rPr>
            </w:pPr>
          </w:p>
        </w:tc>
        <w:tc>
          <w:tcPr>
            <w:tcW w:w="270" w:type="dxa"/>
          </w:tcPr>
          <w:p w14:paraId="6599FA18"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tl/>
                <w:cs/>
              </w:rPr>
            </w:pPr>
          </w:p>
        </w:tc>
        <w:tc>
          <w:tcPr>
            <w:tcW w:w="1170" w:type="dxa"/>
            <w:vAlign w:val="bottom"/>
          </w:tcPr>
          <w:p w14:paraId="5F1C68D2" w14:textId="77777777" w:rsidR="00FD5B6F" w:rsidRPr="002D03D8" w:rsidRDefault="00FD5B6F" w:rsidP="00FD5B6F">
            <w:pPr>
              <w:tabs>
                <w:tab w:val="decimal" w:pos="913"/>
              </w:tabs>
              <w:spacing w:line="240" w:lineRule="exact"/>
              <w:ind w:right="-110"/>
              <w:rPr>
                <w:rFonts w:ascii="CordiaUPC" w:hAnsi="CordiaUPC" w:cs="CordiaUPC"/>
                <w:sz w:val="26"/>
                <w:szCs w:val="26"/>
              </w:rPr>
            </w:pPr>
          </w:p>
        </w:tc>
        <w:tc>
          <w:tcPr>
            <w:tcW w:w="270" w:type="dxa"/>
          </w:tcPr>
          <w:p w14:paraId="5FEE3507"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5075273B" w14:textId="77777777" w:rsidR="00FD5B6F" w:rsidRPr="002D03D8" w:rsidRDefault="00FD5B6F" w:rsidP="00FD5B6F">
            <w:pPr>
              <w:tabs>
                <w:tab w:val="decimal" w:pos="890"/>
              </w:tabs>
              <w:spacing w:line="240" w:lineRule="exact"/>
              <w:rPr>
                <w:rFonts w:ascii="CordiaUPC" w:eastAsia="Times New Roman" w:hAnsi="CordiaUPC" w:cs="CordiaUPC"/>
                <w:sz w:val="26"/>
                <w:szCs w:val="26"/>
              </w:rPr>
            </w:pPr>
          </w:p>
        </w:tc>
      </w:tr>
      <w:tr w:rsidR="004A465D" w:rsidRPr="002D03D8" w14:paraId="780429A3" w14:textId="77777777" w:rsidTr="004A465D">
        <w:tc>
          <w:tcPr>
            <w:tcW w:w="3810" w:type="dxa"/>
            <w:vAlign w:val="bottom"/>
          </w:tcPr>
          <w:p w14:paraId="6F74FF09" w14:textId="77777777" w:rsidR="00FD5B6F" w:rsidRPr="002D03D8" w:rsidRDefault="00FD5B6F" w:rsidP="00FD5B6F">
            <w:pPr>
              <w:spacing w:line="240" w:lineRule="exact"/>
              <w:ind w:right="-18"/>
              <w:jc w:val="both"/>
              <w:rPr>
                <w:rFonts w:ascii="CordiaUPC" w:hAnsi="CordiaUPC" w:cs="CordiaUPC"/>
                <w:sz w:val="26"/>
                <w:szCs w:val="26"/>
                <w:cs/>
                <w:lang w:bidi="th-TH"/>
              </w:rPr>
            </w:pPr>
            <w:r w:rsidRPr="002D03D8">
              <w:rPr>
                <w:rFonts w:ascii="CordiaUPC" w:hAnsi="CordiaUPC" w:cs="CordiaUPC"/>
                <w:b/>
                <w:bCs/>
                <w:sz w:val="26"/>
                <w:szCs w:val="26"/>
                <w:lang w:val="en-US" w:eastAsia="th-TH"/>
              </w:rPr>
              <w:t>Commitments - Guarantee of bond issuance</w:t>
            </w:r>
          </w:p>
        </w:tc>
        <w:tc>
          <w:tcPr>
            <w:tcW w:w="1170" w:type="dxa"/>
            <w:vAlign w:val="bottom"/>
          </w:tcPr>
          <w:p w14:paraId="7668F01B" w14:textId="77777777" w:rsidR="00FD5B6F" w:rsidRPr="002D03D8" w:rsidRDefault="00FD5B6F" w:rsidP="00FD5B6F">
            <w:pPr>
              <w:tabs>
                <w:tab w:val="decimal" w:pos="860"/>
              </w:tabs>
              <w:spacing w:line="240" w:lineRule="exact"/>
              <w:ind w:right="-115"/>
              <w:rPr>
                <w:rFonts w:ascii="CordiaUPC" w:hAnsi="CordiaUPC" w:cs="CordiaUPC"/>
                <w:sz w:val="26"/>
                <w:szCs w:val="26"/>
              </w:rPr>
            </w:pPr>
          </w:p>
        </w:tc>
        <w:tc>
          <w:tcPr>
            <w:tcW w:w="270" w:type="dxa"/>
          </w:tcPr>
          <w:p w14:paraId="32D0351E"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78929CBB" w14:textId="77777777" w:rsidR="00FD5B6F" w:rsidRPr="002D03D8" w:rsidRDefault="00FD5B6F" w:rsidP="00FD5B6F">
            <w:pPr>
              <w:tabs>
                <w:tab w:val="decimal" w:pos="830"/>
              </w:tabs>
              <w:spacing w:line="240" w:lineRule="exact"/>
              <w:ind w:right="-105"/>
              <w:rPr>
                <w:rFonts w:ascii="CordiaUPC" w:hAnsi="CordiaUPC" w:cs="CordiaUPC"/>
                <w:sz w:val="26"/>
                <w:szCs w:val="26"/>
              </w:rPr>
            </w:pPr>
          </w:p>
        </w:tc>
        <w:tc>
          <w:tcPr>
            <w:tcW w:w="270" w:type="dxa"/>
          </w:tcPr>
          <w:p w14:paraId="2B93B429"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rtl/>
                <w:cs/>
              </w:rPr>
            </w:pPr>
          </w:p>
        </w:tc>
        <w:tc>
          <w:tcPr>
            <w:tcW w:w="1170" w:type="dxa"/>
            <w:vAlign w:val="bottom"/>
          </w:tcPr>
          <w:p w14:paraId="5C73570B" w14:textId="77777777" w:rsidR="00FD5B6F" w:rsidRPr="002D03D8" w:rsidRDefault="00FD5B6F" w:rsidP="00FD5B6F">
            <w:pPr>
              <w:tabs>
                <w:tab w:val="decimal" w:pos="990"/>
              </w:tabs>
              <w:spacing w:line="240" w:lineRule="exact"/>
              <w:ind w:right="-110"/>
              <w:rPr>
                <w:rFonts w:ascii="CordiaUPC" w:hAnsi="CordiaUPC" w:cs="CordiaUPC"/>
                <w:sz w:val="26"/>
                <w:szCs w:val="26"/>
              </w:rPr>
            </w:pPr>
          </w:p>
        </w:tc>
        <w:tc>
          <w:tcPr>
            <w:tcW w:w="270" w:type="dxa"/>
          </w:tcPr>
          <w:p w14:paraId="4FDF2C25" w14:textId="77777777" w:rsidR="00FD5B6F" w:rsidRPr="002D03D8" w:rsidRDefault="00FD5B6F" w:rsidP="00FD5B6F">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3FAD578A" w14:textId="77777777" w:rsidR="00FD5B6F" w:rsidRPr="002D03D8" w:rsidRDefault="00FD5B6F" w:rsidP="00FD5B6F">
            <w:pPr>
              <w:tabs>
                <w:tab w:val="decimal" w:pos="890"/>
              </w:tabs>
              <w:spacing w:line="240" w:lineRule="exact"/>
              <w:rPr>
                <w:rFonts w:ascii="CordiaUPC" w:hAnsi="CordiaUPC" w:cs="CordiaUPC"/>
                <w:sz w:val="26"/>
                <w:szCs w:val="26"/>
              </w:rPr>
            </w:pPr>
          </w:p>
        </w:tc>
      </w:tr>
      <w:tr w:rsidR="004A465D" w:rsidRPr="002D03D8" w14:paraId="2BD4037E" w14:textId="77777777" w:rsidTr="004A465D">
        <w:tc>
          <w:tcPr>
            <w:tcW w:w="3810" w:type="dxa"/>
            <w:vAlign w:val="bottom"/>
          </w:tcPr>
          <w:p w14:paraId="52BE509E" w14:textId="77777777" w:rsidR="00FD5B6F" w:rsidRPr="002D03D8" w:rsidRDefault="00FD5B6F" w:rsidP="00FD5B6F">
            <w:pPr>
              <w:spacing w:line="240" w:lineRule="exact"/>
              <w:ind w:right="-18"/>
              <w:rPr>
                <w:rFonts w:ascii="CordiaUPC" w:hAnsi="CordiaUPC" w:cs="CordiaUPC"/>
                <w:sz w:val="26"/>
                <w:szCs w:val="26"/>
                <w:lang w:val="en-US"/>
              </w:rPr>
            </w:pPr>
            <w:proofErr w:type="spellStart"/>
            <w:r w:rsidRPr="002D03D8">
              <w:rPr>
                <w:rFonts w:ascii="CordiaUPC" w:hAnsi="CordiaUPC" w:cs="CordiaUPC"/>
                <w:sz w:val="26"/>
                <w:szCs w:val="26"/>
                <w:lang w:val="en-US" w:eastAsia="th-TH"/>
              </w:rPr>
              <w:t>Phahonyothin</w:t>
            </w:r>
            <w:proofErr w:type="spellEnd"/>
            <w:r w:rsidRPr="002D03D8">
              <w:rPr>
                <w:rFonts w:ascii="CordiaUPC" w:hAnsi="CordiaUPC" w:cs="CordiaUPC"/>
                <w:sz w:val="26"/>
                <w:szCs w:val="26"/>
                <w:lang w:val="en-US" w:eastAsia="th-TH"/>
              </w:rPr>
              <w:t xml:space="preserve"> Asset Management Co., Ltd.</w:t>
            </w:r>
          </w:p>
        </w:tc>
        <w:tc>
          <w:tcPr>
            <w:tcW w:w="1170" w:type="dxa"/>
            <w:vAlign w:val="bottom"/>
          </w:tcPr>
          <w:p w14:paraId="6A27A7B8" w14:textId="5576BC3A" w:rsidR="00FD5B6F" w:rsidRPr="002D03D8" w:rsidRDefault="00FD5B6F" w:rsidP="00FD5B6F">
            <w:pPr>
              <w:tabs>
                <w:tab w:val="decimal" w:pos="860"/>
              </w:tabs>
              <w:spacing w:line="240" w:lineRule="exact"/>
              <w:ind w:right="-115"/>
              <w:rPr>
                <w:rFonts w:ascii="CordiaUPC" w:hAnsi="CordiaUPC" w:cs="CordiaUPC"/>
                <w:sz w:val="26"/>
                <w:szCs w:val="26"/>
                <w:lang w:bidi="th-TH"/>
              </w:rPr>
            </w:pPr>
            <w:r w:rsidRPr="002D03D8">
              <w:rPr>
                <w:rFonts w:ascii="CordiaUPC" w:hAnsi="CordiaUPC" w:cs="CordiaUPC"/>
                <w:sz w:val="26"/>
                <w:szCs w:val="26"/>
                <w:lang w:bidi="th-TH"/>
              </w:rPr>
              <w:t>-</w:t>
            </w:r>
          </w:p>
        </w:tc>
        <w:tc>
          <w:tcPr>
            <w:tcW w:w="270" w:type="dxa"/>
          </w:tcPr>
          <w:p w14:paraId="0E5A3462" w14:textId="77777777" w:rsidR="00FD5B6F" w:rsidRPr="002D03D8" w:rsidRDefault="00FD5B6F" w:rsidP="00FD5B6F">
            <w:pPr>
              <w:tabs>
                <w:tab w:val="decimal" w:pos="792"/>
              </w:tabs>
              <w:spacing w:line="240" w:lineRule="exact"/>
              <w:ind w:right="201"/>
              <w:jc w:val="right"/>
              <w:rPr>
                <w:rFonts w:ascii="CordiaUPC" w:hAnsi="CordiaUPC" w:cs="CordiaUPC"/>
                <w:sz w:val="26"/>
                <w:szCs w:val="26"/>
                <w:lang w:bidi="th-TH"/>
              </w:rPr>
            </w:pPr>
          </w:p>
        </w:tc>
        <w:tc>
          <w:tcPr>
            <w:tcW w:w="1170" w:type="dxa"/>
            <w:vAlign w:val="bottom"/>
          </w:tcPr>
          <w:p w14:paraId="359854B7" w14:textId="77777777" w:rsidR="00FD5B6F" w:rsidRPr="002D03D8" w:rsidRDefault="00FD5B6F" w:rsidP="00FD5B6F">
            <w:pPr>
              <w:tabs>
                <w:tab w:val="decimal" w:pos="830"/>
              </w:tabs>
              <w:spacing w:line="240" w:lineRule="exact"/>
              <w:ind w:right="-105"/>
              <w:rPr>
                <w:rFonts w:ascii="CordiaUPC" w:hAnsi="CordiaUPC" w:cs="CordiaUPC"/>
                <w:sz w:val="26"/>
                <w:szCs w:val="26"/>
                <w:lang w:bidi="th-TH"/>
              </w:rPr>
            </w:pPr>
            <w:r w:rsidRPr="002D03D8">
              <w:rPr>
                <w:rFonts w:ascii="CordiaUPC" w:eastAsia="Times New Roman" w:hAnsi="CordiaUPC" w:cs="CordiaUPC"/>
                <w:sz w:val="26"/>
                <w:szCs w:val="26"/>
              </w:rPr>
              <w:t>-</w:t>
            </w:r>
          </w:p>
        </w:tc>
        <w:tc>
          <w:tcPr>
            <w:tcW w:w="270" w:type="dxa"/>
          </w:tcPr>
          <w:p w14:paraId="2FF6C467"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28D967AE" w14:textId="2F26B765" w:rsidR="00FD5B6F" w:rsidRPr="002D03D8" w:rsidRDefault="00FD5B6F" w:rsidP="00FD5B6F">
            <w:pPr>
              <w:tabs>
                <w:tab w:val="decimal" w:pos="928"/>
              </w:tabs>
              <w:spacing w:line="240" w:lineRule="exact"/>
              <w:ind w:right="-110"/>
              <w:rPr>
                <w:rFonts w:ascii="CordiaUPC" w:hAnsi="CordiaUPC" w:cs="CordiaUPC"/>
                <w:sz w:val="26"/>
                <w:szCs w:val="26"/>
                <w:lang w:val="en-US" w:bidi="th-TH"/>
              </w:rPr>
            </w:pPr>
            <w:r w:rsidRPr="002D03D8">
              <w:rPr>
                <w:rFonts w:ascii="CordiaUPC" w:eastAsia="Times New Roman" w:hAnsi="CordiaUPC" w:cs="CordiaUPC"/>
                <w:sz w:val="26"/>
                <w:szCs w:val="26"/>
              </w:rPr>
              <w:t>2,006</w:t>
            </w:r>
          </w:p>
        </w:tc>
        <w:tc>
          <w:tcPr>
            <w:tcW w:w="270" w:type="dxa"/>
          </w:tcPr>
          <w:p w14:paraId="376B43E5"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29187F2F" w14:textId="77777777" w:rsidR="00FD5B6F" w:rsidRPr="002D03D8" w:rsidRDefault="00FD5B6F" w:rsidP="00FD5B6F">
            <w:pPr>
              <w:tabs>
                <w:tab w:val="decimal" w:pos="890"/>
              </w:tabs>
              <w:spacing w:line="240" w:lineRule="exact"/>
              <w:rPr>
                <w:rFonts w:ascii="CordiaUPC" w:hAnsi="CordiaUPC" w:cs="CordiaUPC"/>
                <w:sz w:val="26"/>
                <w:szCs w:val="26"/>
                <w:lang w:val="en-US" w:bidi="th-TH"/>
              </w:rPr>
            </w:pPr>
            <w:r w:rsidRPr="002D03D8">
              <w:rPr>
                <w:rFonts w:ascii="CordiaUPC" w:eastAsia="Times New Roman" w:hAnsi="CordiaUPC" w:cs="CordiaUPC"/>
                <w:sz w:val="26"/>
                <w:szCs w:val="26"/>
              </w:rPr>
              <w:t>4,052</w:t>
            </w:r>
          </w:p>
        </w:tc>
      </w:tr>
      <w:tr w:rsidR="004A465D" w:rsidRPr="002D03D8" w14:paraId="0C6B6211" w14:textId="77777777" w:rsidTr="004A465D">
        <w:tc>
          <w:tcPr>
            <w:tcW w:w="3810" w:type="dxa"/>
            <w:vAlign w:val="bottom"/>
          </w:tcPr>
          <w:p w14:paraId="7F96D54E" w14:textId="77777777" w:rsidR="00FD5B6F" w:rsidRPr="002D03D8" w:rsidRDefault="00FD5B6F" w:rsidP="00FD5B6F">
            <w:pPr>
              <w:spacing w:line="240" w:lineRule="exact"/>
              <w:ind w:left="160" w:right="-18" w:hanging="160"/>
              <w:rPr>
                <w:rFonts w:ascii="CordiaUPC" w:hAnsi="CordiaUPC" w:cs="CordiaUPC"/>
                <w:sz w:val="26"/>
                <w:szCs w:val="26"/>
                <w:lang w:val="en-US"/>
              </w:rPr>
            </w:pPr>
          </w:p>
        </w:tc>
        <w:tc>
          <w:tcPr>
            <w:tcW w:w="1170" w:type="dxa"/>
            <w:vAlign w:val="bottom"/>
          </w:tcPr>
          <w:p w14:paraId="58821E0D" w14:textId="77777777" w:rsidR="00FD5B6F" w:rsidRPr="002D03D8" w:rsidRDefault="00FD5B6F" w:rsidP="00FD5B6F">
            <w:pPr>
              <w:tabs>
                <w:tab w:val="decimal" w:pos="860"/>
              </w:tabs>
              <w:spacing w:line="240" w:lineRule="exact"/>
              <w:ind w:right="-115"/>
              <w:rPr>
                <w:rFonts w:ascii="CordiaUPC" w:hAnsi="CordiaUPC" w:cs="CordiaUPC"/>
                <w:sz w:val="26"/>
                <w:szCs w:val="26"/>
                <w:cs/>
                <w:lang w:bidi="th-TH"/>
              </w:rPr>
            </w:pPr>
          </w:p>
        </w:tc>
        <w:tc>
          <w:tcPr>
            <w:tcW w:w="270" w:type="dxa"/>
          </w:tcPr>
          <w:p w14:paraId="12C7B75C"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12D207B6" w14:textId="77777777" w:rsidR="00FD5B6F" w:rsidRPr="002D03D8" w:rsidRDefault="00FD5B6F" w:rsidP="00FD5B6F">
            <w:pPr>
              <w:tabs>
                <w:tab w:val="decimal" w:pos="830"/>
              </w:tabs>
              <w:spacing w:line="240" w:lineRule="exact"/>
              <w:ind w:right="-105"/>
              <w:rPr>
                <w:rFonts w:ascii="CordiaUPC" w:hAnsi="CordiaUPC" w:cs="CordiaUPC"/>
                <w:sz w:val="26"/>
                <w:szCs w:val="26"/>
                <w:cs/>
                <w:lang w:bidi="th-TH"/>
              </w:rPr>
            </w:pPr>
          </w:p>
        </w:tc>
        <w:tc>
          <w:tcPr>
            <w:tcW w:w="270" w:type="dxa"/>
          </w:tcPr>
          <w:p w14:paraId="1E7E88F1"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77584563" w14:textId="77777777" w:rsidR="00FD5B6F" w:rsidRPr="002D03D8" w:rsidRDefault="00FD5B6F" w:rsidP="00FD5B6F">
            <w:pPr>
              <w:tabs>
                <w:tab w:val="decimal" w:pos="913"/>
              </w:tabs>
              <w:spacing w:line="240" w:lineRule="exact"/>
              <w:ind w:right="-110"/>
              <w:rPr>
                <w:rFonts w:ascii="CordiaUPC" w:hAnsi="CordiaUPC" w:cs="CordiaUPC"/>
                <w:sz w:val="26"/>
                <w:szCs w:val="26"/>
                <w:lang w:bidi="th-TH"/>
              </w:rPr>
            </w:pPr>
          </w:p>
        </w:tc>
        <w:tc>
          <w:tcPr>
            <w:tcW w:w="270" w:type="dxa"/>
          </w:tcPr>
          <w:p w14:paraId="106ADDE1" w14:textId="77777777" w:rsidR="00FD5B6F" w:rsidRPr="002D03D8" w:rsidRDefault="00FD5B6F" w:rsidP="00FD5B6F">
            <w:pPr>
              <w:tabs>
                <w:tab w:val="decimal" w:pos="792"/>
              </w:tabs>
              <w:spacing w:line="240" w:lineRule="exact"/>
              <w:ind w:right="201"/>
              <w:jc w:val="right"/>
              <w:rPr>
                <w:rFonts w:ascii="CordiaUPC" w:hAnsi="CordiaUPC" w:cs="CordiaUPC"/>
                <w:sz w:val="26"/>
                <w:szCs w:val="26"/>
              </w:rPr>
            </w:pPr>
          </w:p>
        </w:tc>
        <w:tc>
          <w:tcPr>
            <w:tcW w:w="1170" w:type="dxa"/>
            <w:vAlign w:val="bottom"/>
          </w:tcPr>
          <w:p w14:paraId="6ECEBE67" w14:textId="77777777" w:rsidR="00FD5B6F" w:rsidRPr="002D03D8" w:rsidRDefault="00FD5B6F" w:rsidP="00FD5B6F">
            <w:pPr>
              <w:tabs>
                <w:tab w:val="decimal" w:pos="890"/>
              </w:tabs>
              <w:spacing w:line="240" w:lineRule="exact"/>
              <w:rPr>
                <w:rFonts w:ascii="CordiaUPC" w:hAnsi="CordiaUPC" w:cs="CordiaUPC"/>
                <w:sz w:val="26"/>
                <w:szCs w:val="26"/>
              </w:rPr>
            </w:pPr>
          </w:p>
        </w:tc>
      </w:tr>
    </w:tbl>
    <w:p w14:paraId="0E9DE857" w14:textId="5E765533" w:rsidR="004A465D" w:rsidRPr="002D03D8" w:rsidRDefault="004A465D" w:rsidP="00D63DA8">
      <w:pPr>
        <w:spacing w:line="240" w:lineRule="exact"/>
        <w:ind w:left="567" w:right="88" w:hanging="567"/>
        <w:jc w:val="thaiDistribute"/>
        <w:rPr>
          <w:rFonts w:ascii="CordiaUPC" w:hAnsi="CordiaUPC" w:cs="CordiaUPC"/>
          <w:sz w:val="26"/>
          <w:szCs w:val="26"/>
          <w:lang w:val="en-US"/>
        </w:rPr>
      </w:pPr>
    </w:p>
    <w:p w14:paraId="7CAF6AAD" w14:textId="77777777" w:rsidR="004A465D" w:rsidRPr="002D03D8" w:rsidRDefault="004A465D">
      <w:pPr>
        <w:spacing w:line="240" w:lineRule="auto"/>
        <w:rPr>
          <w:rFonts w:ascii="CordiaUPC" w:hAnsi="CordiaUPC" w:cs="CordiaUPC"/>
          <w:sz w:val="26"/>
          <w:szCs w:val="26"/>
          <w:lang w:val="en-US"/>
        </w:rPr>
      </w:pPr>
      <w:r w:rsidRPr="002D03D8">
        <w:rPr>
          <w:rFonts w:ascii="CordiaUPC" w:hAnsi="CordiaUPC" w:cs="CordiaUPC"/>
          <w:sz w:val="26"/>
          <w:szCs w:val="26"/>
          <w:lang w:val="en-US"/>
        </w:rPr>
        <w:br w:type="page"/>
      </w:r>
    </w:p>
    <w:p w14:paraId="5AE713FE" w14:textId="60638E79" w:rsidR="00D63DA8" w:rsidRPr="002D03D8" w:rsidRDefault="00D63DA8" w:rsidP="00D63DA8">
      <w:pPr>
        <w:spacing w:line="240" w:lineRule="exact"/>
        <w:ind w:left="567" w:right="88" w:hanging="567"/>
        <w:jc w:val="thaiDistribute"/>
        <w:rPr>
          <w:rFonts w:ascii="CordiaUPC" w:hAnsi="CordiaUPC" w:cs="CordiaUPC"/>
          <w:sz w:val="26"/>
          <w:szCs w:val="26"/>
        </w:rPr>
      </w:pPr>
      <w:r w:rsidRPr="002D03D8">
        <w:rPr>
          <w:rFonts w:ascii="CordiaUPC" w:hAnsi="CordiaUPC" w:cs="CordiaUPC"/>
          <w:sz w:val="26"/>
          <w:szCs w:val="26"/>
          <w:lang w:val="en-US"/>
        </w:rPr>
        <w:lastRenderedPageBreak/>
        <w:t>1</w:t>
      </w:r>
      <w:r w:rsidR="00804E90" w:rsidRPr="002D03D8">
        <w:rPr>
          <w:rFonts w:ascii="CordiaUPC" w:hAnsi="CordiaUPC" w:cs="CordiaUPC"/>
          <w:sz w:val="26"/>
          <w:szCs w:val="26"/>
          <w:lang w:val="en-US"/>
        </w:rPr>
        <w:t>4</w:t>
      </w:r>
      <w:r w:rsidRPr="002D03D8">
        <w:rPr>
          <w:rFonts w:ascii="CordiaUPC" w:hAnsi="CordiaUPC" w:cs="CordiaUPC" w:hint="cs"/>
          <w:sz w:val="26"/>
          <w:szCs w:val="26"/>
          <w:lang w:val="en-US"/>
        </w:rPr>
        <w:t>.2.3</w:t>
      </w:r>
      <w:r w:rsidRPr="002D03D8">
        <w:rPr>
          <w:rFonts w:ascii="CordiaUPC" w:hAnsi="CordiaUPC" w:cs="CordiaUPC" w:hint="cs"/>
          <w:sz w:val="26"/>
          <w:szCs w:val="26"/>
          <w:lang w:val="en-US"/>
        </w:rPr>
        <w:tab/>
      </w:r>
      <w:r w:rsidRPr="002D03D8">
        <w:rPr>
          <w:rFonts w:ascii="CordiaUPC" w:hAnsi="CordiaUPC" w:cs="CordiaUPC" w:hint="cs"/>
          <w:sz w:val="26"/>
          <w:szCs w:val="26"/>
        </w:rPr>
        <w:t xml:space="preserve">Significant balances between the Bank and its subsidiaries, and their key management personnel as </w:t>
      </w:r>
      <w:proofErr w:type="gramStart"/>
      <w:r w:rsidRPr="002D03D8">
        <w:rPr>
          <w:rFonts w:ascii="CordiaUPC" w:hAnsi="CordiaUPC" w:cs="CordiaUPC" w:hint="cs"/>
          <w:sz w:val="26"/>
          <w:szCs w:val="26"/>
        </w:rPr>
        <w:t>at</w:t>
      </w:r>
      <w:proofErr w:type="gramEnd"/>
      <w:r w:rsidRPr="002D03D8">
        <w:rPr>
          <w:rFonts w:ascii="CordiaUPC" w:hAnsi="CordiaUPC" w:cs="CordiaUPC"/>
          <w:sz w:val="26"/>
          <w:szCs w:val="26"/>
        </w:rPr>
        <w:t xml:space="preserve"> </w:t>
      </w:r>
      <w:r w:rsidRPr="002D03D8">
        <w:rPr>
          <w:rFonts w:ascii="CordiaUPC" w:hAnsi="CordiaUPC" w:cs="CordiaUPC"/>
          <w:spacing w:val="2"/>
          <w:sz w:val="26"/>
          <w:szCs w:val="26"/>
        </w:rPr>
        <w:t xml:space="preserve">30 </w:t>
      </w:r>
      <w:r w:rsidR="00882290" w:rsidRPr="002D03D8">
        <w:rPr>
          <w:rFonts w:ascii="CordiaUPC" w:eastAsia="Times New Roman" w:hAnsi="CordiaUPC" w:cs="CordiaUPC"/>
          <w:sz w:val="26"/>
          <w:szCs w:val="26"/>
          <w:lang w:bidi="th-TH"/>
        </w:rPr>
        <w:t>September</w:t>
      </w:r>
      <w:r w:rsidR="002F540F" w:rsidRPr="002D03D8">
        <w:rPr>
          <w:rFonts w:ascii="CordiaUPC" w:eastAsia="Times New Roman" w:hAnsi="CordiaUPC" w:cs="CordiaUPC"/>
          <w:sz w:val="26"/>
          <w:szCs w:val="26"/>
          <w:lang w:bidi="th-TH"/>
        </w:rPr>
        <w:t xml:space="preserve"> </w:t>
      </w:r>
      <w:r w:rsidRPr="002D03D8">
        <w:rPr>
          <w:rFonts w:ascii="CordiaUPC" w:hAnsi="CordiaUPC" w:cs="CordiaUPC"/>
          <w:spacing w:val="2"/>
          <w:sz w:val="26"/>
          <w:szCs w:val="26"/>
        </w:rPr>
        <w:t>2025</w:t>
      </w:r>
      <w:r w:rsidRPr="002D03D8">
        <w:rPr>
          <w:rFonts w:ascii="CordiaUPC" w:hAnsi="CordiaUPC" w:cs="CordiaUPC" w:hint="cs"/>
          <w:spacing w:val="2"/>
          <w:sz w:val="26"/>
          <w:szCs w:val="26"/>
          <w:cs/>
          <w:lang w:bidi="th-TH"/>
        </w:rPr>
        <w:t xml:space="preserve"> </w:t>
      </w:r>
      <w:r w:rsidRPr="002D03D8">
        <w:rPr>
          <w:rFonts w:ascii="CordiaUPC" w:hAnsi="CordiaUPC" w:cs="CordiaUPC"/>
          <w:spacing w:val="2"/>
          <w:sz w:val="26"/>
          <w:szCs w:val="26"/>
        </w:rPr>
        <w:t xml:space="preserve">and 31 December 2024 </w:t>
      </w:r>
      <w:r w:rsidRPr="002D03D8">
        <w:rPr>
          <w:rFonts w:ascii="CordiaUPC" w:hAnsi="CordiaUPC" w:cs="CordiaUPC" w:hint="cs"/>
          <w:sz w:val="26"/>
          <w:szCs w:val="26"/>
        </w:rPr>
        <w:t>were as follows:</w:t>
      </w:r>
    </w:p>
    <w:p w14:paraId="6DF6CE90" w14:textId="77777777" w:rsidR="00D63DA8" w:rsidRPr="002D03D8" w:rsidRDefault="00D63DA8" w:rsidP="00D63DA8">
      <w:pPr>
        <w:spacing w:line="240" w:lineRule="exact"/>
        <w:ind w:left="567" w:right="88" w:hanging="567"/>
        <w:jc w:val="thaiDistribute"/>
        <w:rPr>
          <w:rFonts w:ascii="CordiaUPC" w:hAnsi="CordiaUPC" w:cs="CordiaUPC"/>
          <w:sz w:val="26"/>
          <w:szCs w:val="26"/>
        </w:rPr>
      </w:pPr>
    </w:p>
    <w:tbl>
      <w:tblPr>
        <w:tblW w:w="9300" w:type="dxa"/>
        <w:tblInd w:w="420" w:type="dxa"/>
        <w:tblLayout w:type="fixed"/>
        <w:tblLook w:val="0000" w:firstRow="0" w:lastRow="0" w:firstColumn="0" w:lastColumn="0" w:noHBand="0" w:noVBand="0"/>
      </w:tblPr>
      <w:tblGrid>
        <w:gridCol w:w="3810"/>
        <w:gridCol w:w="1170"/>
        <w:gridCol w:w="270"/>
        <w:gridCol w:w="1170"/>
        <w:gridCol w:w="270"/>
        <w:gridCol w:w="1170"/>
        <w:gridCol w:w="270"/>
        <w:gridCol w:w="1170"/>
      </w:tblGrid>
      <w:tr w:rsidR="00D63DA8" w:rsidRPr="002D03D8" w14:paraId="4D8DF608" w14:textId="77777777" w:rsidTr="006B03D9">
        <w:trPr>
          <w:tblHeader/>
        </w:trPr>
        <w:tc>
          <w:tcPr>
            <w:tcW w:w="3810" w:type="dxa"/>
          </w:tcPr>
          <w:p w14:paraId="305F5B9B" w14:textId="77777777" w:rsidR="00D63DA8" w:rsidRPr="002D03D8" w:rsidRDefault="00D63DA8" w:rsidP="00333385">
            <w:pPr>
              <w:spacing w:line="240" w:lineRule="exact"/>
              <w:ind w:right="-18"/>
              <w:rPr>
                <w:rFonts w:ascii="CordiaUPC" w:hAnsi="CordiaUPC" w:cs="CordiaUPC"/>
                <w:b/>
                <w:bCs/>
                <w:sz w:val="26"/>
                <w:szCs w:val="26"/>
                <w:lang w:val="en-US" w:bidi="th-TH"/>
              </w:rPr>
            </w:pPr>
          </w:p>
        </w:tc>
        <w:tc>
          <w:tcPr>
            <w:tcW w:w="2610" w:type="dxa"/>
            <w:gridSpan w:val="3"/>
          </w:tcPr>
          <w:p w14:paraId="554A155C" w14:textId="77777777" w:rsidR="00D63DA8" w:rsidRPr="002D03D8" w:rsidRDefault="00D63DA8" w:rsidP="00333385">
            <w:pPr>
              <w:pStyle w:val="BodyText"/>
              <w:spacing w:after="0" w:line="240" w:lineRule="exact"/>
              <w:ind w:right="17"/>
              <w:jc w:val="center"/>
              <w:rPr>
                <w:rFonts w:ascii="CordiaUPC" w:hAnsi="CordiaUPC" w:cs="CordiaUPC"/>
                <w:sz w:val="26"/>
                <w:szCs w:val="26"/>
                <w:lang w:val="en-GB"/>
              </w:rPr>
            </w:pPr>
            <w:r w:rsidRPr="002D03D8">
              <w:rPr>
                <w:rFonts w:ascii="CordiaUPC" w:hAnsi="CordiaUPC" w:cs="CordiaUPC" w:hint="cs"/>
                <w:b/>
                <w:bCs/>
                <w:sz w:val="26"/>
                <w:szCs w:val="26"/>
                <w:lang w:val="en-US"/>
              </w:rPr>
              <w:t>Consolidated</w:t>
            </w:r>
          </w:p>
        </w:tc>
        <w:tc>
          <w:tcPr>
            <w:tcW w:w="270" w:type="dxa"/>
          </w:tcPr>
          <w:p w14:paraId="16225246" w14:textId="77777777" w:rsidR="00D63DA8" w:rsidRPr="002D03D8" w:rsidRDefault="00D63DA8" w:rsidP="00333385">
            <w:pPr>
              <w:pStyle w:val="BodyText"/>
              <w:spacing w:after="0" w:line="240" w:lineRule="exact"/>
              <w:ind w:right="17"/>
              <w:jc w:val="center"/>
              <w:rPr>
                <w:rFonts w:ascii="CordiaUPC" w:hAnsi="CordiaUPC" w:cs="CordiaUPC"/>
                <w:sz w:val="26"/>
                <w:szCs w:val="26"/>
                <w:lang w:val="en-GB"/>
              </w:rPr>
            </w:pPr>
          </w:p>
        </w:tc>
        <w:tc>
          <w:tcPr>
            <w:tcW w:w="2610" w:type="dxa"/>
            <w:gridSpan w:val="3"/>
          </w:tcPr>
          <w:p w14:paraId="3DBB17D4" w14:textId="77777777" w:rsidR="00D63DA8" w:rsidRPr="002D03D8" w:rsidRDefault="00D63DA8" w:rsidP="00333385">
            <w:pPr>
              <w:spacing w:line="240" w:lineRule="exact"/>
              <w:jc w:val="center"/>
              <w:rPr>
                <w:rFonts w:ascii="CordiaUPC" w:hAnsi="CordiaUPC" w:cs="CordiaUPC"/>
                <w:sz w:val="26"/>
                <w:szCs w:val="26"/>
                <w:lang w:bidi="th-TH"/>
              </w:rPr>
            </w:pPr>
            <w:r w:rsidRPr="002D03D8">
              <w:rPr>
                <w:rFonts w:ascii="CordiaUPC" w:hAnsi="CordiaUPC" w:cs="CordiaUPC" w:hint="cs"/>
                <w:b/>
                <w:bCs/>
                <w:sz w:val="26"/>
                <w:szCs w:val="26"/>
                <w:lang w:val="en-US"/>
              </w:rPr>
              <w:t>Bank only</w:t>
            </w:r>
          </w:p>
        </w:tc>
      </w:tr>
      <w:tr w:rsidR="00D63DA8" w:rsidRPr="002D03D8" w14:paraId="093D5A76" w14:textId="77777777" w:rsidTr="006B03D9">
        <w:trPr>
          <w:tblHeader/>
        </w:trPr>
        <w:tc>
          <w:tcPr>
            <w:tcW w:w="3810" w:type="dxa"/>
          </w:tcPr>
          <w:p w14:paraId="5A247ED3"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p>
        </w:tc>
        <w:tc>
          <w:tcPr>
            <w:tcW w:w="1170" w:type="dxa"/>
            <w:vAlign w:val="bottom"/>
          </w:tcPr>
          <w:p w14:paraId="45225066" w14:textId="7CF63689" w:rsidR="00D63DA8" w:rsidRPr="002D03D8" w:rsidRDefault="00D63DA8" w:rsidP="006B03D9">
            <w:pPr>
              <w:spacing w:line="240" w:lineRule="exact"/>
              <w:ind w:left="76" w:right="-288" w:hanging="180"/>
              <w:jc w:val="both"/>
              <w:rPr>
                <w:rFonts w:ascii="CordiaUPC" w:hAnsi="CordiaUPC" w:cs="CordiaUPC"/>
                <w:sz w:val="26"/>
                <w:szCs w:val="26"/>
                <w:lang w:val="en-US"/>
              </w:rPr>
            </w:pPr>
            <w:r w:rsidRPr="002D03D8">
              <w:rPr>
                <w:rFonts w:ascii="CordiaUPC" w:hAnsi="CordiaUPC" w:cs="CordiaUPC"/>
                <w:sz w:val="26"/>
                <w:szCs w:val="26"/>
                <w:lang w:val="en-US"/>
              </w:rPr>
              <w:t xml:space="preserve">30 </w:t>
            </w:r>
            <w:r w:rsidR="002F540F" w:rsidRPr="002D03D8">
              <w:rPr>
                <w:rFonts w:ascii="CordiaUPC" w:hAnsi="CordiaUPC" w:cs="CordiaUPC"/>
                <w:sz w:val="26"/>
                <w:szCs w:val="26"/>
                <w:lang w:val="en-US"/>
              </w:rPr>
              <w:t>September</w:t>
            </w:r>
          </w:p>
        </w:tc>
        <w:tc>
          <w:tcPr>
            <w:tcW w:w="270" w:type="dxa"/>
          </w:tcPr>
          <w:p w14:paraId="50733A89" w14:textId="77777777" w:rsidR="00D63DA8" w:rsidRPr="002D03D8" w:rsidRDefault="00D63DA8" w:rsidP="002F540F">
            <w:pPr>
              <w:spacing w:line="240" w:lineRule="exact"/>
              <w:ind w:left="162" w:right="-288" w:hanging="162"/>
              <w:jc w:val="both"/>
              <w:rPr>
                <w:rFonts w:ascii="CordiaUPC" w:hAnsi="CordiaUPC" w:cs="CordiaUPC"/>
                <w:sz w:val="26"/>
                <w:szCs w:val="26"/>
                <w:rtl/>
                <w:cs/>
                <w:lang w:val="en-US"/>
              </w:rPr>
            </w:pPr>
          </w:p>
        </w:tc>
        <w:tc>
          <w:tcPr>
            <w:tcW w:w="1170" w:type="dxa"/>
            <w:vAlign w:val="bottom"/>
          </w:tcPr>
          <w:p w14:paraId="6F997FAB"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r w:rsidRPr="002D03D8">
              <w:rPr>
                <w:rFonts w:ascii="CordiaUPC" w:hAnsi="CordiaUPC" w:cs="CordiaUPC"/>
                <w:sz w:val="26"/>
                <w:szCs w:val="26"/>
                <w:lang w:val="en-US"/>
              </w:rPr>
              <w:t>31 December</w:t>
            </w:r>
          </w:p>
        </w:tc>
        <w:tc>
          <w:tcPr>
            <w:tcW w:w="270" w:type="dxa"/>
          </w:tcPr>
          <w:p w14:paraId="6EC3C485"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p>
        </w:tc>
        <w:tc>
          <w:tcPr>
            <w:tcW w:w="1170" w:type="dxa"/>
            <w:vAlign w:val="bottom"/>
          </w:tcPr>
          <w:p w14:paraId="675716D4" w14:textId="44128FC7" w:rsidR="00D63DA8" w:rsidRPr="002D03D8" w:rsidRDefault="00F55F76" w:rsidP="006B03D9">
            <w:pPr>
              <w:spacing w:line="240" w:lineRule="exact"/>
              <w:ind w:left="69" w:right="-288" w:hanging="180"/>
              <w:jc w:val="both"/>
              <w:rPr>
                <w:rFonts w:ascii="CordiaUPC" w:hAnsi="CordiaUPC" w:cs="CordiaUPC"/>
                <w:sz w:val="26"/>
                <w:szCs w:val="26"/>
                <w:lang w:val="en-US"/>
              </w:rPr>
            </w:pPr>
            <w:r w:rsidRPr="002D03D8">
              <w:rPr>
                <w:rFonts w:ascii="CordiaUPC" w:hAnsi="CordiaUPC" w:cs="CordiaUPC"/>
                <w:sz w:val="26"/>
                <w:szCs w:val="26"/>
                <w:lang w:val="en-US"/>
              </w:rPr>
              <w:t>30 September</w:t>
            </w:r>
          </w:p>
        </w:tc>
        <w:tc>
          <w:tcPr>
            <w:tcW w:w="270" w:type="dxa"/>
          </w:tcPr>
          <w:p w14:paraId="1313AE3E" w14:textId="77777777" w:rsidR="00D63DA8" w:rsidRPr="002D03D8" w:rsidRDefault="00D63DA8" w:rsidP="002F540F">
            <w:pPr>
              <w:spacing w:line="240" w:lineRule="exact"/>
              <w:ind w:left="162" w:right="-288" w:hanging="162"/>
              <w:jc w:val="both"/>
              <w:rPr>
                <w:rFonts w:ascii="CordiaUPC" w:hAnsi="CordiaUPC" w:cs="CordiaUPC"/>
                <w:sz w:val="26"/>
                <w:szCs w:val="26"/>
                <w:rtl/>
                <w:cs/>
                <w:lang w:val="en-US"/>
              </w:rPr>
            </w:pPr>
          </w:p>
        </w:tc>
        <w:tc>
          <w:tcPr>
            <w:tcW w:w="1170" w:type="dxa"/>
            <w:vAlign w:val="bottom"/>
          </w:tcPr>
          <w:p w14:paraId="75103139"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r w:rsidRPr="002D03D8">
              <w:rPr>
                <w:rFonts w:ascii="CordiaUPC" w:hAnsi="CordiaUPC" w:cs="CordiaUPC"/>
                <w:sz w:val="26"/>
                <w:szCs w:val="26"/>
                <w:lang w:val="en-US"/>
              </w:rPr>
              <w:t>31 December</w:t>
            </w:r>
          </w:p>
        </w:tc>
      </w:tr>
      <w:tr w:rsidR="00D63DA8" w:rsidRPr="002D03D8" w14:paraId="0F95A769" w14:textId="77777777" w:rsidTr="006B03D9">
        <w:trPr>
          <w:tblHeader/>
        </w:trPr>
        <w:tc>
          <w:tcPr>
            <w:tcW w:w="3810" w:type="dxa"/>
          </w:tcPr>
          <w:p w14:paraId="11C412FF" w14:textId="77777777" w:rsidR="00D63DA8" w:rsidRPr="002D03D8" w:rsidRDefault="00D63DA8" w:rsidP="00333385">
            <w:pPr>
              <w:spacing w:line="240" w:lineRule="exact"/>
              <w:ind w:right="-18"/>
              <w:rPr>
                <w:rFonts w:ascii="CordiaUPC" w:hAnsi="CordiaUPC" w:cs="CordiaUPC"/>
                <w:b/>
                <w:bCs/>
                <w:sz w:val="26"/>
                <w:szCs w:val="26"/>
                <w:lang w:val="en-US"/>
              </w:rPr>
            </w:pPr>
          </w:p>
        </w:tc>
        <w:tc>
          <w:tcPr>
            <w:tcW w:w="1170" w:type="dxa"/>
            <w:vAlign w:val="bottom"/>
          </w:tcPr>
          <w:p w14:paraId="2A1987F8" w14:textId="77777777" w:rsidR="00D63DA8" w:rsidRPr="002D03D8" w:rsidRDefault="00D63DA8" w:rsidP="00333385">
            <w:pPr>
              <w:spacing w:line="240" w:lineRule="exact"/>
              <w:ind w:right="-45"/>
              <w:jc w:val="center"/>
              <w:rPr>
                <w:rFonts w:ascii="CordiaUPC" w:hAnsi="CordiaUPC" w:cs="CordiaUPC"/>
                <w:sz w:val="26"/>
                <w:szCs w:val="26"/>
                <w:lang w:val="en-US"/>
              </w:rPr>
            </w:pPr>
            <w:r w:rsidRPr="002D03D8">
              <w:rPr>
                <w:rFonts w:ascii="CordiaUPC" w:hAnsi="CordiaUPC" w:cs="CordiaUPC"/>
                <w:sz w:val="26"/>
                <w:szCs w:val="26"/>
                <w:lang w:val="en-US"/>
              </w:rPr>
              <w:t>2025</w:t>
            </w:r>
          </w:p>
        </w:tc>
        <w:tc>
          <w:tcPr>
            <w:tcW w:w="270" w:type="dxa"/>
          </w:tcPr>
          <w:p w14:paraId="30820BF0" w14:textId="77777777" w:rsidR="00D63DA8" w:rsidRPr="002D03D8" w:rsidRDefault="00D63DA8" w:rsidP="00333385">
            <w:pPr>
              <w:spacing w:line="240" w:lineRule="exact"/>
              <w:ind w:left="-108" w:right="-108"/>
              <w:rPr>
                <w:rFonts w:ascii="CordiaUPC" w:hAnsi="CordiaUPC" w:cs="CordiaUPC"/>
                <w:sz w:val="26"/>
                <w:szCs w:val="26"/>
                <w:rtl/>
                <w:cs/>
              </w:rPr>
            </w:pPr>
          </w:p>
        </w:tc>
        <w:tc>
          <w:tcPr>
            <w:tcW w:w="1170" w:type="dxa"/>
            <w:vAlign w:val="bottom"/>
          </w:tcPr>
          <w:p w14:paraId="0810BDAC" w14:textId="77777777" w:rsidR="00D63DA8" w:rsidRPr="002D03D8" w:rsidRDefault="00D63DA8" w:rsidP="00333385">
            <w:pPr>
              <w:spacing w:line="240" w:lineRule="exact"/>
              <w:ind w:left="-111" w:right="-109"/>
              <w:jc w:val="center"/>
              <w:rPr>
                <w:rFonts w:ascii="CordiaUPC" w:hAnsi="CordiaUPC" w:cs="CordiaUPC"/>
                <w:sz w:val="26"/>
                <w:szCs w:val="26"/>
                <w:lang w:val="en-US"/>
              </w:rPr>
            </w:pPr>
            <w:r w:rsidRPr="002D03D8">
              <w:rPr>
                <w:rFonts w:ascii="CordiaUPC" w:hAnsi="CordiaUPC" w:cs="CordiaUPC"/>
                <w:sz w:val="26"/>
                <w:szCs w:val="26"/>
                <w:lang w:val="en-US"/>
              </w:rPr>
              <w:t>2024</w:t>
            </w:r>
          </w:p>
        </w:tc>
        <w:tc>
          <w:tcPr>
            <w:tcW w:w="270" w:type="dxa"/>
          </w:tcPr>
          <w:p w14:paraId="05492DE7" w14:textId="77777777" w:rsidR="00D63DA8" w:rsidRPr="002D03D8" w:rsidRDefault="00D63DA8" w:rsidP="00333385">
            <w:pPr>
              <w:pStyle w:val="BodyText"/>
              <w:spacing w:after="0" w:line="240" w:lineRule="exact"/>
              <w:ind w:right="17"/>
              <w:jc w:val="center"/>
              <w:rPr>
                <w:rFonts w:ascii="CordiaUPC" w:hAnsi="CordiaUPC" w:cs="CordiaUPC"/>
                <w:sz w:val="26"/>
                <w:szCs w:val="26"/>
                <w:lang w:val="en-GB"/>
              </w:rPr>
            </w:pPr>
          </w:p>
        </w:tc>
        <w:tc>
          <w:tcPr>
            <w:tcW w:w="1170" w:type="dxa"/>
            <w:vAlign w:val="bottom"/>
          </w:tcPr>
          <w:p w14:paraId="6372B628" w14:textId="77777777" w:rsidR="00D63DA8" w:rsidRPr="002D03D8" w:rsidRDefault="00D63DA8" w:rsidP="002825EB">
            <w:pPr>
              <w:spacing w:line="240" w:lineRule="exact"/>
              <w:ind w:right="-45"/>
              <w:jc w:val="center"/>
              <w:rPr>
                <w:rFonts w:ascii="CordiaUPC" w:hAnsi="CordiaUPC" w:cs="CordiaUPC"/>
                <w:sz w:val="26"/>
                <w:szCs w:val="26"/>
                <w:lang w:val="en-US"/>
              </w:rPr>
            </w:pPr>
            <w:r w:rsidRPr="002D03D8">
              <w:rPr>
                <w:rFonts w:ascii="CordiaUPC" w:hAnsi="CordiaUPC" w:cs="CordiaUPC"/>
                <w:sz w:val="26"/>
                <w:szCs w:val="26"/>
                <w:lang w:val="en-US"/>
              </w:rPr>
              <w:t>2025</w:t>
            </w:r>
          </w:p>
        </w:tc>
        <w:tc>
          <w:tcPr>
            <w:tcW w:w="270" w:type="dxa"/>
          </w:tcPr>
          <w:p w14:paraId="42C3020F" w14:textId="77777777" w:rsidR="00D63DA8" w:rsidRPr="002D03D8" w:rsidRDefault="00D63DA8" w:rsidP="00333385">
            <w:pPr>
              <w:spacing w:line="240" w:lineRule="exact"/>
              <w:ind w:left="-108" w:right="-108"/>
              <w:rPr>
                <w:rFonts w:ascii="CordiaUPC" w:hAnsi="CordiaUPC" w:cs="CordiaUPC"/>
                <w:sz w:val="26"/>
                <w:szCs w:val="26"/>
                <w:rtl/>
                <w:cs/>
              </w:rPr>
            </w:pPr>
          </w:p>
        </w:tc>
        <w:tc>
          <w:tcPr>
            <w:tcW w:w="1170" w:type="dxa"/>
            <w:vAlign w:val="bottom"/>
          </w:tcPr>
          <w:p w14:paraId="4E32D802" w14:textId="77777777" w:rsidR="00D63DA8" w:rsidRPr="002D03D8" w:rsidRDefault="00D63DA8" w:rsidP="00333385">
            <w:pPr>
              <w:spacing w:line="240" w:lineRule="exact"/>
              <w:ind w:left="-111" w:right="-109"/>
              <w:jc w:val="center"/>
              <w:rPr>
                <w:rFonts w:ascii="CordiaUPC" w:hAnsi="CordiaUPC" w:cs="CordiaUPC"/>
                <w:sz w:val="26"/>
                <w:szCs w:val="26"/>
                <w:lang w:val="en-US"/>
              </w:rPr>
            </w:pPr>
            <w:r w:rsidRPr="002D03D8">
              <w:rPr>
                <w:rFonts w:ascii="CordiaUPC" w:hAnsi="CordiaUPC" w:cs="CordiaUPC"/>
                <w:sz w:val="26"/>
                <w:szCs w:val="26"/>
                <w:lang w:val="en-US"/>
              </w:rPr>
              <w:t>2024</w:t>
            </w:r>
          </w:p>
        </w:tc>
      </w:tr>
      <w:tr w:rsidR="00D63DA8" w:rsidRPr="002D03D8" w14:paraId="0AAA9470" w14:textId="77777777" w:rsidTr="006B03D9">
        <w:trPr>
          <w:tblHeader/>
        </w:trPr>
        <w:tc>
          <w:tcPr>
            <w:tcW w:w="3810" w:type="dxa"/>
          </w:tcPr>
          <w:p w14:paraId="7B442315" w14:textId="77777777" w:rsidR="00D63DA8" w:rsidRPr="002D03D8" w:rsidRDefault="00D63DA8" w:rsidP="00333385">
            <w:pPr>
              <w:spacing w:line="240" w:lineRule="exact"/>
              <w:ind w:right="-18"/>
              <w:rPr>
                <w:rFonts w:ascii="CordiaUPC" w:hAnsi="CordiaUPC" w:cs="CordiaUPC"/>
                <w:b/>
                <w:bCs/>
                <w:sz w:val="26"/>
                <w:szCs w:val="26"/>
                <w:lang w:val="en-US"/>
              </w:rPr>
            </w:pPr>
          </w:p>
        </w:tc>
        <w:tc>
          <w:tcPr>
            <w:tcW w:w="5490" w:type="dxa"/>
            <w:gridSpan w:val="7"/>
          </w:tcPr>
          <w:p w14:paraId="0002E8D3" w14:textId="77777777" w:rsidR="00D63DA8" w:rsidRPr="002D03D8" w:rsidRDefault="00D63DA8" w:rsidP="00333385">
            <w:pPr>
              <w:spacing w:line="240" w:lineRule="exact"/>
              <w:jc w:val="center"/>
              <w:rPr>
                <w:rFonts w:ascii="CordiaUPC" w:hAnsi="CordiaUPC" w:cs="CordiaUPC"/>
                <w:sz w:val="26"/>
                <w:szCs w:val="26"/>
                <w:lang w:bidi="th-TH"/>
              </w:rPr>
            </w:pPr>
            <w:r w:rsidRPr="002D03D8">
              <w:rPr>
                <w:rFonts w:ascii="CordiaUPC" w:hAnsi="CordiaUPC" w:cs="CordiaUPC" w:hint="cs"/>
                <w:i/>
                <w:iCs/>
                <w:sz w:val="26"/>
                <w:szCs w:val="26"/>
              </w:rPr>
              <w:t>(in million Baht)</w:t>
            </w:r>
          </w:p>
        </w:tc>
      </w:tr>
      <w:tr w:rsidR="00FD5B6F" w:rsidRPr="002D03D8" w14:paraId="2DF2F074" w14:textId="77777777" w:rsidTr="006B03D9">
        <w:tc>
          <w:tcPr>
            <w:tcW w:w="3810" w:type="dxa"/>
            <w:vAlign w:val="bottom"/>
          </w:tcPr>
          <w:p w14:paraId="4D0D3F7D" w14:textId="77777777" w:rsidR="00FD5B6F" w:rsidRPr="002D03D8" w:rsidRDefault="00FD5B6F" w:rsidP="00FD5B6F">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2D03D8">
              <w:rPr>
                <w:rFonts w:ascii="CordiaUPC" w:hAnsi="CordiaUPC" w:cs="CordiaUPC" w:hint="cs"/>
                <w:sz w:val="26"/>
                <w:szCs w:val="26"/>
                <w:lang w:val="en-US"/>
              </w:rPr>
              <w:t>Loans to customers and accrued interest</w:t>
            </w:r>
          </w:p>
          <w:p w14:paraId="10498BEE" w14:textId="77777777" w:rsidR="00FD5B6F" w:rsidRPr="002D03D8" w:rsidRDefault="00FD5B6F" w:rsidP="00FD5B6F">
            <w:pPr>
              <w:tabs>
                <w:tab w:val="left" w:pos="993"/>
              </w:tabs>
              <w:spacing w:line="240" w:lineRule="exact"/>
              <w:ind w:left="162" w:right="-108" w:hanging="153"/>
              <w:rPr>
                <w:rFonts w:ascii="CordiaUPC" w:hAnsi="CordiaUPC" w:cs="CordiaUPC"/>
                <w:sz w:val="26"/>
                <w:szCs w:val="26"/>
              </w:rPr>
            </w:pPr>
            <w:r w:rsidRPr="002D03D8">
              <w:rPr>
                <w:rFonts w:ascii="CordiaUPC" w:hAnsi="CordiaUPC" w:cs="CordiaUPC" w:hint="cs"/>
                <w:sz w:val="26"/>
                <w:szCs w:val="26"/>
                <w:lang w:val="en-US"/>
              </w:rPr>
              <w:t xml:space="preserve"> </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receivables, net</w:t>
            </w:r>
          </w:p>
        </w:tc>
        <w:tc>
          <w:tcPr>
            <w:tcW w:w="1170" w:type="dxa"/>
            <w:vAlign w:val="bottom"/>
          </w:tcPr>
          <w:p w14:paraId="7089EAF2" w14:textId="3C4EDF83"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US"/>
              </w:rPr>
            </w:pPr>
            <w:r w:rsidRPr="002D03D8">
              <w:rPr>
                <w:rFonts w:ascii="CordiaUPC" w:eastAsia="Times New Roman" w:hAnsi="CordiaUPC" w:cs="CordiaUPC"/>
                <w:sz w:val="26"/>
                <w:szCs w:val="26"/>
              </w:rPr>
              <w:t>85</w:t>
            </w:r>
          </w:p>
        </w:tc>
        <w:tc>
          <w:tcPr>
            <w:tcW w:w="270" w:type="dxa"/>
          </w:tcPr>
          <w:p w14:paraId="76073CAC"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0EAF8EF2"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rPr>
              <w:t>93</w:t>
            </w:r>
          </w:p>
        </w:tc>
        <w:tc>
          <w:tcPr>
            <w:tcW w:w="270" w:type="dxa"/>
          </w:tcPr>
          <w:p w14:paraId="000B8228"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548CDA66" w14:textId="6E7F5583" w:rsidR="00FD5B6F" w:rsidRPr="002D03D8" w:rsidRDefault="00FD5B6F" w:rsidP="00FD5B6F">
            <w:pPr>
              <w:pStyle w:val="BodyText"/>
              <w:tabs>
                <w:tab w:val="decimal" w:pos="821"/>
              </w:tabs>
              <w:spacing w:after="0" w:line="240" w:lineRule="exact"/>
              <w:ind w:right="-110"/>
              <w:rPr>
                <w:rFonts w:ascii="CordiaUPC" w:hAnsi="CordiaUPC" w:cs="CordiaUPC"/>
                <w:sz w:val="26"/>
                <w:szCs w:val="26"/>
                <w:lang w:val="en-US"/>
              </w:rPr>
            </w:pPr>
            <w:r w:rsidRPr="002D03D8">
              <w:rPr>
                <w:rFonts w:ascii="CordiaUPC" w:eastAsia="Times New Roman" w:hAnsi="CordiaUPC" w:cs="CordiaUPC"/>
                <w:sz w:val="26"/>
                <w:szCs w:val="26"/>
              </w:rPr>
              <w:t>85</w:t>
            </w:r>
          </w:p>
        </w:tc>
        <w:tc>
          <w:tcPr>
            <w:tcW w:w="270" w:type="dxa"/>
          </w:tcPr>
          <w:p w14:paraId="3AA358CB"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27922DC7"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rPr>
              <w:t>93</w:t>
            </w:r>
          </w:p>
        </w:tc>
      </w:tr>
      <w:tr w:rsidR="00FD5B6F" w:rsidRPr="002D03D8" w14:paraId="5217FCF4" w14:textId="77777777" w:rsidTr="006B03D9">
        <w:tc>
          <w:tcPr>
            <w:tcW w:w="3810" w:type="dxa"/>
            <w:vAlign w:val="bottom"/>
          </w:tcPr>
          <w:p w14:paraId="5BFF5EB7" w14:textId="77777777" w:rsidR="00FD5B6F" w:rsidRPr="002D03D8" w:rsidRDefault="00FD5B6F" w:rsidP="00FD5B6F">
            <w:pPr>
              <w:tabs>
                <w:tab w:val="left" w:pos="993"/>
              </w:tabs>
              <w:spacing w:line="240" w:lineRule="exact"/>
              <w:ind w:left="162" w:right="-108" w:hanging="153"/>
              <w:rPr>
                <w:rFonts w:ascii="CordiaUPC" w:hAnsi="CordiaUPC" w:cs="CordiaUPC"/>
                <w:sz w:val="26"/>
                <w:szCs w:val="26"/>
              </w:rPr>
            </w:pPr>
            <w:r w:rsidRPr="002D03D8">
              <w:rPr>
                <w:rFonts w:ascii="CordiaUPC" w:hAnsi="CordiaUPC" w:cs="CordiaUPC" w:hint="cs"/>
                <w:sz w:val="26"/>
                <w:szCs w:val="26"/>
                <w:lang w:val="en-US"/>
              </w:rPr>
              <w:t>Deposits</w:t>
            </w:r>
          </w:p>
        </w:tc>
        <w:tc>
          <w:tcPr>
            <w:tcW w:w="1170" w:type="dxa"/>
            <w:vAlign w:val="bottom"/>
          </w:tcPr>
          <w:p w14:paraId="6EE184BE" w14:textId="38E16C72"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bidi="th-TH"/>
              </w:rPr>
            </w:pPr>
            <w:r w:rsidRPr="002D03D8">
              <w:rPr>
                <w:rFonts w:ascii="CordiaUPC" w:eastAsia="Times New Roman" w:hAnsi="CordiaUPC" w:cs="CordiaUPC"/>
                <w:sz w:val="26"/>
                <w:szCs w:val="26"/>
              </w:rPr>
              <w:t>434</w:t>
            </w:r>
          </w:p>
        </w:tc>
        <w:tc>
          <w:tcPr>
            <w:tcW w:w="270" w:type="dxa"/>
          </w:tcPr>
          <w:p w14:paraId="5CAE6D4D"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2AA3FB9D"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rPr>
              <w:t>461</w:t>
            </w:r>
          </w:p>
        </w:tc>
        <w:tc>
          <w:tcPr>
            <w:tcW w:w="270" w:type="dxa"/>
          </w:tcPr>
          <w:p w14:paraId="6FF88B4D"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2D04FDF0" w14:textId="26007F33" w:rsidR="00FD5B6F" w:rsidRPr="002D03D8" w:rsidRDefault="00FD5B6F" w:rsidP="00FD5B6F">
            <w:pPr>
              <w:pStyle w:val="BodyText"/>
              <w:tabs>
                <w:tab w:val="decimal" w:pos="821"/>
              </w:tabs>
              <w:spacing w:after="0" w:line="240" w:lineRule="exact"/>
              <w:ind w:right="-110"/>
              <w:rPr>
                <w:rFonts w:ascii="CordiaUPC" w:hAnsi="CordiaUPC" w:cs="CordiaUPC"/>
                <w:sz w:val="26"/>
                <w:szCs w:val="26"/>
                <w:lang w:val="en-GB" w:bidi="th-TH"/>
              </w:rPr>
            </w:pPr>
            <w:r w:rsidRPr="002D03D8">
              <w:rPr>
                <w:rFonts w:ascii="CordiaUPC" w:eastAsia="Times New Roman" w:hAnsi="CordiaUPC" w:cs="CordiaUPC"/>
                <w:sz w:val="26"/>
                <w:szCs w:val="26"/>
              </w:rPr>
              <w:t>434</w:t>
            </w:r>
          </w:p>
        </w:tc>
        <w:tc>
          <w:tcPr>
            <w:tcW w:w="270" w:type="dxa"/>
          </w:tcPr>
          <w:p w14:paraId="338EA87F"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02E2CE7B"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rPr>
              <w:t>461</w:t>
            </w:r>
          </w:p>
        </w:tc>
      </w:tr>
      <w:tr w:rsidR="00FD5B6F" w:rsidRPr="002D03D8" w14:paraId="5CF35409" w14:textId="77777777" w:rsidTr="006B03D9">
        <w:tc>
          <w:tcPr>
            <w:tcW w:w="3810" w:type="dxa"/>
            <w:vAlign w:val="bottom"/>
          </w:tcPr>
          <w:p w14:paraId="7D50064A" w14:textId="77777777" w:rsidR="00FD5B6F" w:rsidRPr="002D03D8" w:rsidRDefault="00FD5B6F" w:rsidP="00FD5B6F">
            <w:pPr>
              <w:tabs>
                <w:tab w:val="left" w:pos="993"/>
              </w:tabs>
              <w:spacing w:line="240" w:lineRule="exact"/>
              <w:ind w:left="162" w:right="-108" w:hanging="153"/>
              <w:rPr>
                <w:rFonts w:ascii="CordiaUPC" w:hAnsi="CordiaUPC" w:cs="CordiaUPC"/>
                <w:sz w:val="26"/>
                <w:szCs w:val="26"/>
                <w:cs/>
                <w:lang w:val="en-US" w:bidi="th-TH"/>
              </w:rPr>
            </w:pPr>
            <w:r w:rsidRPr="002D03D8">
              <w:rPr>
                <w:rFonts w:ascii="CordiaUPC" w:hAnsi="CordiaUPC" w:cs="CordiaUPC"/>
                <w:sz w:val="26"/>
                <w:szCs w:val="26"/>
                <w:lang w:val="en-US"/>
              </w:rPr>
              <w:t>Financial liabilities measured at fair value through profit or loss</w:t>
            </w:r>
            <w:r w:rsidRPr="002D03D8">
              <w:rPr>
                <w:rFonts w:ascii="CordiaUPC" w:hAnsi="CordiaUPC" w:cs="CordiaUPC" w:hint="cs"/>
                <w:sz w:val="26"/>
                <w:szCs w:val="26"/>
                <w:cs/>
                <w:lang w:val="en-US" w:bidi="th-TH"/>
              </w:rPr>
              <w:t xml:space="preserve"> </w:t>
            </w:r>
            <w:r w:rsidRPr="002D03D8">
              <w:rPr>
                <w:rFonts w:ascii="CordiaUPC" w:hAnsi="CordiaUPC" w:cs="CordiaUPC"/>
                <w:sz w:val="26"/>
                <w:szCs w:val="26"/>
                <w:lang w:val="en-US" w:bidi="th-TH"/>
              </w:rPr>
              <w:t xml:space="preserve">- Structured notes </w:t>
            </w:r>
            <w:r w:rsidRPr="002D03D8">
              <w:rPr>
                <w:rFonts w:ascii="CordiaUPC" w:hAnsi="CordiaUPC" w:cs="CordiaUPC" w:hint="cs"/>
                <w:sz w:val="26"/>
                <w:szCs w:val="26"/>
                <w:vertAlign w:val="superscript"/>
                <w:lang w:val="en-US" w:bidi="th-TH"/>
              </w:rPr>
              <w:t>(1</w:t>
            </w:r>
            <w:r w:rsidRPr="002D03D8">
              <w:rPr>
                <w:rFonts w:ascii="CordiaUPC" w:hAnsi="CordiaUPC" w:cs="CordiaUPC" w:hint="cs"/>
                <w:sz w:val="26"/>
                <w:szCs w:val="26"/>
                <w:vertAlign w:val="superscript"/>
                <w:cs/>
                <w:lang w:val="en-US" w:bidi="th-TH"/>
              </w:rPr>
              <w:t>)</w:t>
            </w:r>
          </w:p>
        </w:tc>
        <w:tc>
          <w:tcPr>
            <w:tcW w:w="1170" w:type="dxa"/>
            <w:vAlign w:val="bottom"/>
          </w:tcPr>
          <w:p w14:paraId="020E3A13" w14:textId="3B0A32AC"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rPr>
            </w:pPr>
            <w:r w:rsidRPr="002D03D8">
              <w:rPr>
                <w:rFonts w:ascii="CordiaUPC" w:eastAsia="Times New Roman" w:hAnsi="CordiaUPC" w:cs="CordiaUPC"/>
                <w:sz w:val="26"/>
                <w:szCs w:val="26"/>
              </w:rPr>
              <w:t>9</w:t>
            </w:r>
          </w:p>
        </w:tc>
        <w:tc>
          <w:tcPr>
            <w:tcW w:w="270" w:type="dxa"/>
          </w:tcPr>
          <w:p w14:paraId="76D6A1AC"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23053B39"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15</w:t>
            </w:r>
          </w:p>
        </w:tc>
        <w:tc>
          <w:tcPr>
            <w:tcW w:w="270" w:type="dxa"/>
          </w:tcPr>
          <w:p w14:paraId="1ABDCE4E"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7EA03C95" w14:textId="7C1C7DB2" w:rsidR="00FD5B6F" w:rsidRPr="002D03D8" w:rsidRDefault="00FD5B6F" w:rsidP="00FD5B6F">
            <w:pPr>
              <w:pStyle w:val="BodyText"/>
              <w:tabs>
                <w:tab w:val="decimal" w:pos="821"/>
              </w:tabs>
              <w:spacing w:after="0" w:line="240" w:lineRule="exact"/>
              <w:ind w:right="-110"/>
              <w:rPr>
                <w:rFonts w:ascii="CordiaUPC" w:eastAsia="Times New Roman" w:hAnsi="CordiaUPC" w:cs="CordiaUPC"/>
                <w:sz w:val="26"/>
                <w:szCs w:val="26"/>
              </w:rPr>
            </w:pPr>
            <w:r w:rsidRPr="002D03D8">
              <w:rPr>
                <w:rFonts w:ascii="CordiaUPC" w:eastAsia="Times New Roman" w:hAnsi="CordiaUPC" w:cs="CordiaUPC"/>
                <w:sz w:val="26"/>
                <w:szCs w:val="26"/>
              </w:rPr>
              <w:t>9</w:t>
            </w:r>
          </w:p>
        </w:tc>
        <w:tc>
          <w:tcPr>
            <w:tcW w:w="270" w:type="dxa"/>
          </w:tcPr>
          <w:p w14:paraId="64410D73"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2EADCF38"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15</w:t>
            </w:r>
          </w:p>
        </w:tc>
      </w:tr>
      <w:tr w:rsidR="00FD5B6F" w:rsidRPr="002D03D8" w14:paraId="5677CBB0" w14:textId="77777777" w:rsidTr="006B03D9">
        <w:tc>
          <w:tcPr>
            <w:tcW w:w="3810" w:type="dxa"/>
            <w:vAlign w:val="bottom"/>
          </w:tcPr>
          <w:p w14:paraId="7DEBBC0D" w14:textId="77777777" w:rsidR="00FD5B6F" w:rsidRPr="002D03D8" w:rsidRDefault="00FD5B6F" w:rsidP="00FD5B6F">
            <w:pPr>
              <w:tabs>
                <w:tab w:val="left" w:pos="993"/>
              </w:tabs>
              <w:spacing w:line="240" w:lineRule="exact"/>
              <w:ind w:left="162" w:right="-108" w:hanging="153"/>
              <w:rPr>
                <w:rFonts w:ascii="CordiaUPC" w:hAnsi="CordiaUPC" w:cs="CordiaUPC"/>
                <w:sz w:val="26"/>
                <w:szCs w:val="26"/>
                <w:lang w:val="en-US"/>
              </w:rPr>
            </w:pPr>
            <w:r w:rsidRPr="002D03D8">
              <w:rPr>
                <w:rFonts w:ascii="CordiaUPC" w:hAnsi="CordiaUPC" w:cs="CordiaUPC" w:hint="cs"/>
                <w:sz w:val="26"/>
                <w:szCs w:val="26"/>
                <w:lang w:val="en-US"/>
              </w:rPr>
              <w:t>Other liabilities</w:t>
            </w:r>
          </w:p>
        </w:tc>
        <w:tc>
          <w:tcPr>
            <w:tcW w:w="1170" w:type="dxa"/>
            <w:vAlign w:val="bottom"/>
          </w:tcPr>
          <w:p w14:paraId="579A364F" w14:textId="1146C17C" w:rsidR="00FD5B6F" w:rsidRPr="002D03D8" w:rsidRDefault="00FD5B6F" w:rsidP="00FD5B6F">
            <w:pPr>
              <w:pStyle w:val="BodyText"/>
              <w:tabs>
                <w:tab w:val="decimal" w:pos="860"/>
              </w:tabs>
              <w:spacing w:after="0" w:line="240" w:lineRule="exact"/>
              <w:ind w:right="-115"/>
              <w:rPr>
                <w:rFonts w:ascii="CordiaUPC" w:eastAsia="Times New Roman" w:hAnsi="CordiaUPC" w:cs="CordiaUPC"/>
                <w:sz w:val="26"/>
                <w:szCs w:val="26"/>
                <w:cs/>
                <w:lang w:bidi="th-TH"/>
              </w:rPr>
            </w:pPr>
            <w:r w:rsidRPr="002D03D8">
              <w:rPr>
                <w:rFonts w:ascii="CordiaUPC" w:eastAsia="Times New Roman" w:hAnsi="CordiaUPC" w:cs="CordiaUPC"/>
                <w:sz w:val="26"/>
                <w:szCs w:val="26"/>
              </w:rPr>
              <w:t>1</w:t>
            </w:r>
          </w:p>
        </w:tc>
        <w:tc>
          <w:tcPr>
            <w:tcW w:w="270" w:type="dxa"/>
          </w:tcPr>
          <w:p w14:paraId="52224AA4"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08965C89" w14:textId="77777777" w:rsidR="00FD5B6F" w:rsidRPr="002D03D8" w:rsidRDefault="00FD5B6F" w:rsidP="00FD5B6F">
            <w:pPr>
              <w:pStyle w:val="BodyText"/>
              <w:tabs>
                <w:tab w:val="decimal" w:pos="830"/>
              </w:tabs>
              <w:spacing w:after="0" w:line="240" w:lineRule="exact"/>
              <w:ind w:right="17"/>
              <w:rPr>
                <w:rFonts w:ascii="CordiaUPC" w:eastAsia="Times New Roman" w:hAnsi="CordiaUPC" w:cs="CordiaUPC"/>
                <w:sz w:val="26"/>
                <w:szCs w:val="26"/>
                <w:cs/>
                <w:lang w:bidi="th-TH"/>
              </w:rPr>
            </w:pPr>
            <w:r w:rsidRPr="002D03D8">
              <w:rPr>
                <w:rFonts w:ascii="CordiaUPC" w:eastAsia="Times New Roman" w:hAnsi="CordiaUPC" w:cs="CordiaUPC"/>
                <w:sz w:val="26"/>
                <w:szCs w:val="26"/>
              </w:rPr>
              <w:t>-</w:t>
            </w:r>
          </w:p>
        </w:tc>
        <w:tc>
          <w:tcPr>
            <w:tcW w:w="270" w:type="dxa"/>
          </w:tcPr>
          <w:p w14:paraId="0B6896EA"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467249C0" w14:textId="6C0F2261" w:rsidR="00FD5B6F" w:rsidRPr="002D03D8" w:rsidRDefault="00FD5B6F" w:rsidP="00FD5B6F">
            <w:pPr>
              <w:pStyle w:val="BodyText"/>
              <w:tabs>
                <w:tab w:val="decimal" w:pos="821"/>
              </w:tabs>
              <w:spacing w:after="0" w:line="240" w:lineRule="exact"/>
              <w:ind w:right="-110"/>
              <w:rPr>
                <w:rFonts w:ascii="CordiaUPC" w:eastAsia="Times New Roman" w:hAnsi="CordiaUPC" w:cs="CordiaUPC"/>
                <w:sz w:val="26"/>
                <w:szCs w:val="26"/>
                <w:lang w:bidi="th-TH"/>
              </w:rPr>
            </w:pPr>
            <w:r w:rsidRPr="002D03D8">
              <w:rPr>
                <w:rFonts w:ascii="CordiaUPC" w:eastAsia="Times New Roman" w:hAnsi="CordiaUPC" w:cs="CordiaUPC"/>
                <w:sz w:val="26"/>
                <w:szCs w:val="26"/>
              </w:rPr>
              <w:t>1</w:t>
            </w:r>
          </w:p>
        </w:tc>
        <w:tc>
          <w:tcPr>
            <w:tcW w:w="270" w:type="dxa"/>
          </w:tcPr>
          <w:p w14:paraId="2984342D"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4FD26BA0" w14:textId="77777777" w:rsidR="00FD5B6F" w:rsidRPr="002D03D8" w:rsidRDefault="00FD5B6F" w:rsidP="00FD5B6F">
            <w:pPr>
              <w:pStyle w:val="BodyText"/>
              <w:tabs>
                <w:tab w:val="decimal" w:pos="890"/>
              </w:tabs>
              <w:spacing w:after="0" w:line="240" w:lineRule="exact"/>
              <w:ind w:right="17"/>
              <w:rPr>
                <w:rFonts w:ascii="CordiaUPC" w:eastAsia="Times New Roman" w:hAnsi="CordiaUPC" w:cs="CordiaUPC"/>
                <w:sz w:val="26"/>
                <w:szCs w:val="26"/>
                <w:lang w:bidi="th-TH"/>
              </w:rPr>
            </w:pPr>
            <w:r w:rsidRPr="002D03D8">
              <w:rPr>
                <w:rFonts w:ascii="CordiaUPC" w:eastAsia="Times New Roman" w:hAnsi="CordiaUPC" w:cs="CordiaUPC"/>
                <w:sz w:val="26"/>
                <w:szCs w:val="26"/>
              </w:rPr>
              <w:t>-</w:t>
            </w:r>
          </w:p>
        </w:tc>
      </w:tr>
      <w:tr w:rsidR="00FD5B6F" w:rsidRPr="002D03D8" w14:paraId="1D2DDB57" w14:textId="77777777" w:rsidTr="006B03D9">
        <w:tc>
          <w:tcPr>
            <w:tcW w:w="3810" w:type="dxa"/>
            <w:vAlign w:val="bottom"/>
          </w:tcPr>
          <w:p w14:paraId="4CCE14B9" w14:textId="77777777" w:rsidR="00FD5B6F" w:rsidRPr="002D03D8" w:rsidRDefault="00FD5B6F" w:rsidP="00FD5B6F">
            <w:pPr>
              <w:tabs>
                <w:tab w:val="left" w:pos="993"/>
              </w:tabs>
              <w:spacing w:line="240" w:lineRule="exact"/>
              <w:ind w:left="162" w:right="-108" w:hanging="153"/>
              <w:rPr>
                <w:rFonts w:ascii="CordiaUPC" w:hAnsi="CordiaUPC" w:cs="CordiaUPC"/>
                <w:sz w:val="26"/>
                <w:szCs w:val="26"/>
                <w:lang w:val="en-US"/>
              </w:rPr>
            </w:pPr>
          </w:p>
        </w:tc>
        <w:tc>
          <w:tcPr>
            <w:tcW w:w="1170" w:type="dxa"/>
            <w:vAlign w:val="bottom"/>
          </w:tcPr>
          <w:p w14:paraId="18FDEBBB" w14:textId="77777777" w:rsidR="00FD5B6F" w:rsidRPr="002D03D8" w:rsidRDefault="00FD5B6F" w:rsidP="00FD5B6F">
            <w:pPr>
              <w:pStyle w:val="BodyText"/>
              <w:tabs>
                <w:tab w:val="decimal" w:pos="860"/>
              </w:tabs>
              <w:spacing w:after="0" w:line="240" w:lineRule="exact"/>
              <w:ind w:right="-115"/>
              <w:rPr>
                <w:rFonts w:ascii="CordiaUPC" w:eastAsia="Times New Roman" w:hAnsi="CordiaUPC" w:cs="CordiaUPC"/>
                <w:sz w:val="26"/>
                <w:szCs w:val="26"/>
                <w:cs/>
              </w:rPr>
            </w:pPr>
          </w:p>
        </w:tc>
        <w:tc>
          <w:tcPr>
            <w:tcW w:w="270" w:type="dxa"/>
          </w:tcPr>
          <w:p w14:paraId="60491556"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6EC46B1E"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p>
        </w:tc>
        <w:tc>
          <w:tcPr>
            <w:tcW w:w="270" w:type="dxa"/>
          </w:tcPr>
          <w:p w14:paraId="004E46CD"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55FEE556" w14:textId="77777777" w:rsidR="00FD5B6F" w:rsidRPr="002D03D8" w:rsidRDefault="00FD5B6F" w:rsidP="00FD5B6F">
            <w:pPr>
              <w:pStyle w:val="BodyText"/>
              <w:tabs>
                <w:tab w:val="decimal" w:pos="821"/>
              </w:tabs>
              <w:spacing w:after="0" w:line="240" w:lineRule="exact"/>
              <w:ind w:right="-110"/>
              <w:rPr>
                <w:rFonts w:ascii="CordiaUPC" w:eastAsia="Times New Roman" w:hAnsi="CordiaUPC" w:cs="CordiaUPC"/>
                <w:sz w:val="26"/>
                <w:szCs w:val="26"/>
              </w:rPr>
            </w:pPr>
          </w:p>
        </w:tc>
        <w:tc>
          <w:tcPr>
            <w:tcW w:w="270" w:type="dxa"/>
          </w:tcPr>
          <w:p w14:paraId="2EB0FD4B"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56F2016F"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p>
        </w:tc>
      </w:tr>
      <w:tr w:rsidR="00FD5B6F" w:rsidRPr="002D03D8" w14:paraId="1748B440" w14:textId="77777777" w:rsidTr="006B03D9">
        <w:tc>
          <w:tcPr>
            <w:tcW w:w="3810" w:type="dxa"/>
            <w:vAlign w:val="bottom"/>
          </w:tcPr>
          <w:p w14:paraId="03444E2F" w14:textId="77777777" w:rsidR="00FD5B6F" w:rsidRPr="002D03D8" w:rsidRDefault="00FD5B6F" w:rsidP="00FD5B6F">
            <w:pPr>
              <w:tabs>
                <w:tab w:val="left" w:pos="993"/>
              </w:tabs>
              <w:spacing w:line="240" w:lineRule="exact"/>
              <w:ind w:left="162" w:right="-108" w:hanging="153"/>
              <w:rPr>
                <w:rFonts w:ascii="CordiaUPC" w:hAnsi="CordiaUPC" w:cs="CordiaUPC"/>
                <w:sz w:val="26"/>
                <w:szCs w:val="26"/>
                <w:vertAlign w:val="superscript"/>
                <w:lang w:val="en-US"/>
              </w:rPr>
            </w:pPr>
            <w:r w:rsidRPr="002D03D8">
              <w:rPr>
                <w:rFonts w:ascii="CordiaUPC" w:hAnsi="CordiaUPC" w:cs="CordiaUPC" w:hint="cs"/>
                <w:szCs w:val="22"/>
                <w:vertAlign w:val="superscript"/>
                <w:lang w:val="en-US"/>
              </w:rPr>
              <w:t>(1)</w:t>
            </w:r>
            <w:r w:rsidRPr="002D03D8">
              <w:rPr>
                <w:rFonts w:ascii="CordiaUPC" w:hAnsi="CordiaUPC" w:cs="CordiaUPC" w:hint="cs"/>
                <w:szCs w:val="22"/>
                <w:lang w:val="en-US"/>
              </w:rPr>
              <w:t xml:space="preserve"> Presented in </w:t>
            </w:r>
            <w:r w:rsidRPr="002D03D8">
              <w:rPr>
                <w:rFonts w:ascii="CordiaUPC" w:hAnsi="CordiaUPC" w:cs="CordiaUPC"/>
                <w:szCs w:val="22"/>
                <w:lang w:val="en-US"/>
              </w:rPr>
              <w:t xml:space="preserve">principle amount and </w:t>
            </w:r>
            <w:r w:rsidRPr="002D03D8">
              <w:rPr>
                <w:rFonts w:ascii="CordiaUPC" w:hAnsi="CordiaUPC" w:cs="CordiaUPC" w:hint="cs"/>
                <w:szCs w:val="22"/>
                <w:lang w:val="en-US"/>
              </w:rPr>
              <w:t>notional amount</w:t>
            </w:r>
          </w:p>
        </w:tc>
        <w:tc>
          <w:tcPr>
            <w:tcW w:w="1170" w:type="dxa"/>
            <w:vAlign w:val="bottom"/>
          </w:tcPr>
          <w:p w14:paraId="6E780FAD" w14:textId="77777777" w:rsidR="00FD5B6F" w:rsidRPr="002D03D8" w:rsidRDefault="00FD5B6F" w:rsidP="00FD5B6F">
            <w:pPr>
              <w:pStyle w:val="BodyText"/>
              <w:tabs>
                <w:tab w:val="decimal" w:pos="860"/>
              </w:tabs>
              <w:spacing w:after="0" w:line="240" w:lineRule="exact"/>
              <w:ind w:right="-115"/>
              <w:rPr>
                <w:rFonts w:ascii="CordiaUPC" w:eastAsia="Times New Roman" w:hAnsi="CordiaUPC" w:cs="CordiaUPC"/>
                <w:sz w:val="26"/>
                <w:szCs w:val="26"/>
                <w:cs/>
              </w:rPr>
            </w:pPr>
          </w:p>
        </w:tc>
        <w:tc>
          <w:tcPr>
            <w:tcW w:w="270" w:type="dxa"/>
          </w:tcPr>
          <w:p w14:paraId="0EFE5F4E"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4F9AFCB1"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p>
        </w:tc>
        <w:tc>
          <w:tcPr>
            <w:tcW w:w="270" w:type="dxa"/>
          </w:tcPr>
          <w:p w14:paraId="07DCE57A"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405C1E43" w14:textId="77777777" w:rsidR="00FD5B6F" w:rsidRPr="002D03D8" w:rsidRDefault="00FD5B6F" w:rsidP="00FD5B6F">
            <w:pPr>
              <w:pStyle w:val="BodyText"/>
              <w:tabs>
                <w:tab w:val="decimal" w:pos="821"/>
              </w:tabs>
              <w:spacing w:after="0" w:line="240" w:lineRule="exact"/>
              <w:ind w:right="-110"/>
              <w:rPr>
                <w:rFonts w:ascii="CordiaUPC" w:eastAsia="Times New Roman" w:hAnsi="CordiaUPC" w:cs="CordiaUPC"/>
                <w:sz w:val="26"/>
                <w:szCs w:val="26"/>
              </w:rPr>
            </w:pPr>
          </w:p>
        </w:tc>
        <w:tc>
          <w:tcPr>
            <w:tcW w:w="270" w:type="dxa"/>
          </w:tcPr>
          <w:p w14:paraId="2901B8DF"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421E1642"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p>
        </w:tc>
      </w:tr>
    </w:tbl>
    <w:p w14:paraId="3D99493E" w14:textId="77777777" w:rsidR="004A465D" w:rsidRPr="002D03D8" w:rsidRDefault="004A465D" w:rsidP="00D63DA8">
      <w:pPr>
        <w:tabs>
          <w:tab w:val="decimal" w:pos="8550"/>
        </w:tabs>
        <w:spacing w:line="240" w:lineRule="exact"/>
        <w:ind w:left="567" w:right="88" w:hanging="567"/>
        <w:jc w:val="thaiDistribute"/>
        <w:rPr>
          <w:rFonts w:ascii="CordiaUPC" w:hAnsi="CordiaUPC" w:cs="CordiaUPC"/>
          <w:sz w:val="26"/>
          <w:szCs w:val="26"/>
          <w:lang w:val="en-US"/>
        </w:rPr>
      </w:pPr>
    </w:p>
    <w:p w14:paraId="697B8A33" w14:textId="709C774A" w:rsidR="00D63DA8" w:rsidRPr="002D03D8" w:rsidRDefault="00D63DA8" w:rsidP="00D63DA8">
      <w:pPr>
        <w:tabs>
          <w:tab w:val="decimal" w:pos="8550"/>
        </w:tabs>
        <w:spacing w:line="240" w:lineRule="exact"/>
        <w:ind w:left="567" w:right="88" w:hanging="567"/>
        <w:jc w:val="thaiDistribute"/>
        <w:rPr>
          <w:rFonts w:ascii="CordiaUPC" w:hAnsi="CordiaUPC" w:cs="CordiaUPC"/>
          <w:sz w:val="26"/>
          <w:szCs w:val="26"/>
          <w:lang w:val="en-US"/>
        </w:rPr>
      </w:pPr>
      <w:r w:rsidRPr="002D03D8">
        <w:rPr>
          <w:rFonts w:ascii="CordiaUPC" w:hAnsi="CordiaUPC" w:cs="CordiaUPC"/>
          <w:sz w:val="26"/>
          <w:szCs w:val="26"/>
          <w:lang w:val="en-US"/>
        </w:rPr>
        <w:t>1</w:t>
      </w:r>
      <w:r w:rsidR="00804E90" w:rsidRPr="002D03D8">
        <w:rPr>
          <w:rFonts w:ascii="CordiaUPC" w:hAnsi="CordiaUPC" w:cs="CordiaUPC"/>
          <w:sz w:val="26"/>
          <w:szCs w:val="26"/>
          <w:lang w:val="en-US"/>
        </w:rPr>
        <w:t>4</w:t>
      </w:r>
      <w:r w:rsidRPr="002D03D8">
        <w:rPr>
          <w:rFonts w:ascii="CordiaUPC" w:hAnsi="CordiaUPC" w:cs="CordiaUPC" w:hint="cs"/>
          <w:sz w:val="26"/>
          <w:szCs w:val="26"/>
          <w:lang w:val="en-US"/>
        </w:rPr>
        <w:t>.2.4</w:t>
      </w:r>
      <w:r w:rsidRPr="002D03D8">
        <w:rPr>
          <w:rFonts w:ascii="CordiaUPC" w:hAnsi="CordiaUPC" w:cs="CordiaUPC" w:hint="cs"/>
          <w:sz w:val="26"/>
          <w:szCs w:val="26"/>
          <w:lang w:val="en-US"/>
        </w:rPr>
        <w:tab/>
        <w:t>Significant balances between the Bank and its subsidiaries, and other related parties</w:t>
      </w:r>
      <w:r w:rsidRPr="002D03D8">
        <w:rPr>
          <w:rFonts w:ascii="CordiaUPC" w:hAnsi="CordiaUPC" w:cs="CordiaUPC" w:hint="cs"/>
          <w:sz w:val="26"/>
          <w:szCs w:val="26"/>
        </w:rPr>
        <w:t xml:space="preserve"> as </w:t>
      </w:r>
      <w:proofErr w:type="gramStart"/>
      <w:r w:rsidRPr="002D03D8">
        <w:rPr>
          <w:rFonts w:ascii="CordiaUPC" w:hAnsi="CordiaUPC" w:cs="CordiaUPC" w:hint="cs"/>
          <w:sz w:val="26"/>
          <w:szCs w:val="26"/>
        </w:rPr>
        <w:t>at</w:t>
      </w:r>
      <w:proofErr w:type="gramEnd"/>
      <w:r w:rsidRPr="002D03D8">
        <w:rPr>
          <w:rFonts w:ascii="CordiaUPC" w:hAnsi="CordiaUPC" w:cs="CordiaUPC" w:hint="cs"/>
          <w:sz w:val="26"/>
          <w:szCs w:val="26"/>
        </w:rPr>
        <w:t xml:space="preserve"> </w:t>
      </w:r>
      <w:r w:rsidR="00A62986" w:rsidRPr="002D03D8">
        <w:rPr>
          <w:rFonts w:ascii="CordiaUPC" w:hAnsi="CordiaUPC" w:cs="CordiaUPC"/>
          <w:spacing w:val="2"/>
          <w:sz w:val="26"/>
          <w:szCs w:val="26"/>
        </w:rPr>
        <w:t xml:space="preserve">30 </w:t>
      </w:r>
      <w:r w:rsidR="00A62986" w:rsidRPr="002D03D8">
        <w:rPr>
          <w:rFonts w:ascii="CordiaUPC" w:eastAsia="Times New Roman" w:hAnsi="CordiaUPC" w:cs="CordiaUPC"/>
          <w:sz w:val="26"/>
          <w:szCs w:val="26"/>
          <w:lang w:bidi="th-TH"/>
        </w:rPr>
        <w:t xml:space="preserve">September </w:t>
      </w:r>
      <w:r w:rsidRPr="002D03D8">
        <w:rPr>
          <w:rFonts w:ascii="CordiaUPC" w:hAnsi="CordiaUPC" w:cs="CordiaUPC"/>
          <w:spacing w:val="2"/>
          <w:sz w:val="26"/>
          <w:szCs w:val="26"/>
        </w:rPr>
        <w:t>2025</w:t>
      </w:r>
      <w:r w:rsidRPr="002D03D8">
        <w:rPr>
          <w:rFonts w:ascii="CordiaUPC" w:hAnsi="CordiaUPC" w:cs="CordiaUPC" w:hint="cs"/>
          <w:spacing w:val="2"/>
          <w:sz w:val="26"/>
          <w:szCs w:val="26"/>
          <w:cs/>
          <w:lang w:bidi="th-TH"/>
        </w:rPr>
        <w:t xml:space="preserve"> </w:t>
      </w:r>
      <w:r w:rsidRPr="002D03D8">
        <w:rPr>
          <w:rFonts w:ascii="CordiaUPC" w:hAnsi="CordiaUPC" w:cs="CordiaUPC"/>
          <w:spacing w:val="2"/>
          <w:sz w:val="26"/>
          <w:szCs w:val="26"/>
        </w:rPr>
        <w:t xml:space="preserve">and </w:t>
      </w:r>
      <w:r w:rsidRPr="002D03D8">
        <w:rPr>
          <w:rFonts w:ascii="CordiaUPC" w:hAnsi="CordiaUPC" w:cs="CordiaUPC"/>
          <w:spacing w:val="2"/>
          <w:sz w:val="26"/>
          <w:szCs w:val="26"/>
        </w:rPr>
        <w:br/>
        <w:t xml:space="preserve">31 December 2024 </w:t>
      </w:r>
      <w:r w:rsidRPr="002D03D8">
        <w:rPr>
          <w:rFonts w:ascii="CordiaUPC" w:hAnsi="CordiaUPC" w:cs="CordiaUPC" w:hint="cs"/>
          <w:sz w:val="26"/>
          <w:szCs w:val="26"/>
          <w:lang w:val="en-US"/>
        </w:rPr>
        <w:t>were as follows:</w:t>
      </w:r>
    </w:p>
    <w:p w14:paraId="4371C30F" w14:textId="77777777" w:rsidR="00D63DA8" w:rsidRPr="002D03D8" w:rsidRDefault="00D63DA8" w:rsidP="00D63DA8">
      <w:pPr>
        <w:tabs>
          <w:tab w:val="decimal" w:pos="8550"/>
        </w:tabs>
        <w:spacing w:line="240" w:lineRule="exact"/>
        <w:ind w:left="567" w:right="88" w:hanging="567"/>
        <w:jc w:val="thaiDistribute"/>
        <w:rPr>
          <w:rFonts w:ascii="CordiaUPC" w:hAnsi="CordiaUPC" w:cs="CordiaUPC"/>
          <w:sz w:val="26"/>
          <w:szCs w:val="26"/>
          <w:lang w:val="en-US"/>
        </w:rPr>
      </w:pPr>
    </w:p>
    <w:tbl>
      <w:tblPr>
        <w:tblW w:w="9286" w:type="dxa"/>
        <w:tblInd w:w="434" w:type="dxa"/>
        <w:tblLayout w:type="fixed"/>
        <w:tblLook w:val="0000" w:firstRow="0" w:lastRow="0" w:firstColumn="0" w:lastColumn="0" w:noHBand="0" w:noVBand="0"/>
      </w:tblPr>
      <w:tblGrid>
        <w:gridCol w:w="3796"/>
        <w:gridCol w:w="1170"/>
        <w:gridCol w:w="270"/>
        <w:gridCol w:w="1170"/>
        <w:gridCol w:w="270"/>
        <w:gridCol w:w="1170"/>
        <w:gridCol w:w="270"/>
        <w:gridCol w:w="1170"/>
      </w:tblGrid>
      <w:tr w:rsidR="00D63DA8" w:rsidRPr="002D03D8" w14:paraId="0E2975DD" w14:textId="77777777" w:rsidTr="006B03D9">
        <w:trPr>
          <w:tblHeader/>
        </w:trPr>
        <w:tc>
          <w:tcPr>
            <w:tcW w:w="3796" w:type="dxa"/>
          </w:tcPr>
          <w:p w14:paraId="7E54EBF0" w14:textId="77777777" w:rsidR="00D63DA8" w:rsidRPr="002D03D8" w:rsidRDefault="00D63DA8" w:rsidP="00333385">
            <w:pPr>
              <w:spacing w:line="240" w:lineRule="exact"/>
              <w:ind w:right="-18"/>
              <w:rPr>
                <w:rFonts w:ascii="CordiaUPC" w:hAnsi="CordiaUPC" w:cs="CordiaUPC"/>
                <w:b/>
                <w:bCs/>
                <w:sz w:val="26"/>
                <w:szCs w:val="26"/>
                <w:lang w:val="en-US" w:bidi="th-TH"/>
              </w:rPr>
            </w:pPr>
          </w:p>
        </w:tc>
        <w:tc>
          <w:tcPr>
            <w:tcW w:w="2610" w:type="dxa"/>
            <w:gridSpan w:val="3"/>
          </w:tcPr>
          <w:p w14:paraId="1AEC600F" w14:textId="77777777" w:rsidR="00D63DA8" w:rsidRPr="002D03D8" w:rsidRDefault="00D63DA8" w:rsidP="00333385">
            <w:pPr>
              <w:pStyle w:val="BodyText"/>
              <w:spacing w:after="0" w:line="240" w:lineRule="exact"/>
              <w:ind w:right="17"/>
              <w:jc w:val="center"/>
              <w:rPr>
                <w:rFonts w:ascii="CordiaUPC" w:hAnsi="CordiaUPC" w:cs="CordiaUPC"/>
                <w:sz w:val="26"/>
                <w:szCs w:val="26"/>
                <w:lang w:val="en-GB"/>
              </w:rPr>
            </w:pPr>
            <w:r w:rsidRPr="002D03D8">
              <w:rPr>
                <w:rFonts w:ascii="CordiaUPC" w:hAnsi="CordiaUPC" w:cs="CordiaUPC" w:hint="cs"/>
                <w:b/>
                <w:bCs/>
                <w:sz w:val="26"/>
                <w:szCs w:val="26"/>
                <w:lang w:val="en-US"/>
              </w:rPr>
              <w:t>Consolidated</w:t>
            </w:r>
          </w:p>
        </w:tc>
        <w:tc>
          <w:tcPr>
            <w:tcW w:w="270" w:type="dxa"/>
          </w:tcPr>
          <w:p w14:paraId="792DDB50" w14:textId="77777777" w:rsidR="00D63DA8" w:rsidRPr="002D03D8" w:rsidRDefault="00D63DA8" w:rsidP="00333385">
            <w:pPr>
              <w:pStyle w:val="BodyText"/>
              <w:spacing w:after="0" w:line="240" w:lineRule="exact"/>
              <w:ind w:right="17"/>
              <w:jc w:val="center"/>
              <w:rPr>
                <w:rFonts w:ascii="CordiaUPC" w:hAnsi="CordiaUPC" w:cs="CordiaUPC"/>
                <w:sz w:val="26"/>
                <w:szCs w:val="26"/>
                <w:lang w:val="en-GB"/>
              </w:rPr>
            </w:pPr>
          </w:p>
        </w:tc>
        <w:tc>
          <w:tcPr>
            <w:tcW w:w="2610" w:type="dxa"/>
            <w:gridSpan w:val="3"/>
          </w:tcPr>
          <w:p w14:paraId="6F439148" w14:textId="77777777" w:rsidR="00D63DA8" w:rsidRPr="002D03D8" w:rsidRDefault="00D63DA8" w:rsidP="00333385">
            <w:pPr>
              <w:spacing w:line="240" w:lineRule="exact"/>
              <w:jc w:val="center"/>
              <w:rPr>
                <w:rFonts w:ascii="CordiaUPC" w:hAnsi="CordiaUPC" w:cs="CordiaUPC"/>
                <w:sz w:val="26"/>
                <w:szCs w:val="26"/>
                <w:lang w:bidi="th-TH"/>
              </w:rPr>
            </w:pPr>
            <w:r w:rsidRPr="002D03D8">
              <w:rPr>
                <w:rFonts w:ascii="CordiaUPC" w:hAnsi="CordiaUPC" w:cs="CordiaUPC" w:hint="cs"/>
                <w:b/>
                <w:bCs/>
                <w:sz w:val="26"/>
                <w:szCs w:val="26"/>
                <w:lang w:val="en-US"/>
              </w:rPr>
              <w:t>Bank only</w:t>
            </w:r>
          </w:p>
        </w:tc>
      </w:tr>
      <w:tr w:rsidR="006B03D9" w:rsidRPr="002D03D8" w14:paraId="246128E4" w14:textId="77777777" w:rsidTr="006B03D9">
        <w:trPr>
          <w:tblHeader/>
        </w:trPr>
        <w:tc>
          <w:tcPr>
            <w:tcW w:w="3796" w:type="dxa"/>
          </w:tcPr>
          <w:p w14:paraId="679B58C1"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p>
        </w:tc>
        <w:tc>
          <w:tcPr>
            <w:tcW w:w="1170" w:type="dxa"/>
            <w:vAlign w:val="bottom"/>
          </w:tcPr>
          <w:p w14:paraId="4DA8CA2A" w14:textId="6B74B296" w:rsidR="00D63DA8" w:rsidRPr="002D03D8" w:rsidRDefault="00A62986" w:rsidP="006B03D9">
            <w:pPr>
              <w:spacing w:line="240" w:lineRule="exact"/>
              <w:ind w:right="-288" w:hanging="114"/>
              <w:jc w:val="both"/>
              <w:rPr>
                <w:rFonts w:ascii="CordiaUPC" w:hAnsi="CordiaUPC" w:cs="CordiaUPC"/>
                <w:sz w:val="26"/>
                <w:szCs w:val="26"/>
                <w:lang w:val="en-US"/>
              </w:rPr>
            </w:pPr>
            <w:r w:rsidRPr="002D03D8">
              <w:rPr>
                <w:rFonts w:ascii="CordiaUPC" w:hAnsi="CordiaUPC" w:cs="CordiaUPC"/>
                <w:sz w:val="26"/>
                <w:szCs w:val="26"/>
                <w:lang w:val="en-US"/>
              </w:rPr>
              <w:t>30 September</w:t>
            </w:r>
          </w:p>
        </w:tc>
        <w:tc>
          <w:tcPr>
            <w:tcW w:w="270" w:type="dxa"/>
          </w:tcPr>
          <w:p w14:paraId="5F60963B" w14:textId="77777777" w:rsidR="00D63DA8" w:rsidRPr="002D03D8" w:rsidRDefault="00D63DA8" w:rsidP="002F540F">
            <w:pPr>
              <w:spacing w:line="240" w:lineRule="exact"/>
              <w:ind w:left="162" w:right="-288" w:hanging="162"/>
              <w:jc w:val="both"/>
              <w:rPr>
                <w:rFonts w:ascii="CordiaUPC" w:hAnsi="CordiaUPC" w:cs="CordiaUPC"/>
                <w:sz w:val="26"/>
                <w:szCs w:val="26"/>
                <w:rtl/>
                <w:cs/>
                <w:lang w:val="en-US"/>
              </w:rPr>
            </w:pPr>
          </w:p>
        </w:tc>
        <w:tc>
          <w:tcPr>
            <w:tcW w:w="1170" w:type="dxa"/>
            <w:vAlign w:val="bottom"/>
          </w:tcPr>
          <w:p w14:paraId="177041A2"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r w:rsidRPr="002D03D8">
              <w:rPr>
                <w:rFonts w:ascii="CordiaUPC" w:hAnsi="CordiaUPC" w:cs="CordiaUPC"/>
                <w:sz w:val="26"/>
                <w:szCs w:val="26"/>
                <w:lang w:val="en-US"/>
              </w:rPr>
              <w:t>31 December</w:t>
            </w:r>
          </w:p>
        </w:tc>
        <w:tc>
          <w:tcPr>
            <w:tcW w:w="270" w:type="dxa"/>
          </w:tcPr>
          <w:p w14:paraId="4892A26B"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p>
        </w:tc>
        <w:tc>
          <w:tcPr>
            <w:tcW w:w="1170" w:type="dxa"/>
            <w:vAlign w:val="bottom"/>
          </w:tcPr>
          <w:p w14:paraId="3C6DB00C" w14:textId="6D0D2A6E" w:rsidR="00D63DA8" w:rsidRPr="002D03D8" w:rsidRDefault="00A62986" w:rsidP="002825EB">
            <w:pPr>
              <w:spacing w:line="240" w:lineRule="exact"/>
              <w:ind w:left="162" w:right="-288" w:hanging="179"/>
              <w:jc w:val="both"/>
              <w:rPr>
                <w:rFonts w:ascii="CordiaUPC" w:hAnsi="CordiaUPC" w:cs="CordiaUPC"/>
                <w:sz w:val="26"/>
                <w:szCs w:val="26"/>
                <w:lang w:val="en-US"/>
              </w:rPr>
            </w:pPr>
            <w:r w:rsidRPr="002D03D8">
              <w:rPr>
                <w:rFonts w:ascii="CordiaUPC" w:hAnsi="CordiaUPC" w:cs="CordiaUPC"/>
                <w:sz w:val="26"/>
                <w:szCs w:val="26"/>
                <w:lang w:val="en-US"/>
              </w:rPr>
              <w:t>30 September</w:t>
            </w:r>
          </w:p>
        </w:tc>
        <w:tc>
          <w:tcPr>
            <w:tcW w:w="270" w:type="dxa"/>
          </w:tcPr>
          <w:p w14:paraId="570799A5" w14:textId="77777777" w:rsidR="00D63DA8" w:rsidRPr="002D03D8" w:rsidRDefault="00D63DA8" w:rsidP="002F540F">
            <w:pPr>
              <w:spacing w:line="240" w:lineRule="exact"/>
              <w:ind w:left="162" w:right="-288" w:hanging="162"/>
              <w:jc w:val="both"/>
              <w:rPr>
                <w:rFonts w:ascii="CordiaUPC" w:hAnsi="CordiaUPC" w:cs="CordiaUPC"/>
                <w:sz w:val="26"/>
                <w:szCs w:val="26"/>
                <w:rtl/>
                <w:cs/>
                <w:lang w:val="en-US"/>
              </w:rPr>
            </w:pPr>
          </w:p>
        </w:tc>
        <w:tc>
          <w:tcPr>
            <w:tcW w:w="1170" w:type="dxa"/>
            <w:vAlign w:val="bottom"/>
          </w:tcPr>
          <w:p w14:paraId="599E2E40" w14:textId="77777777" w:rsidR="00D63DA8" w:rsidRPr="002D03D8" w:rsidRDefault="00D63DA8" w:rsidP="002F540F">
            <w:pPr>
              <w:spacing w:line="240" w:lineRule="exact"/>
              <w:ind w:left="162" w:right="-288" w:hanging="162"/>
              <w:jc w:val="both"/>
              <w:rPr>
                <w:rFonts w:ascii="CordiaUPC" w:hAnsi="CordiaUPC" w:cs="CordiaUPC"/>
                <w:sz w:val="26"/>
                <w:szCs w:val="26"/>
                <w:lang w:val="en-US"/>
              </w:rPr>
            </w:pPr>
            <w:r w:rsidRPr="002D03D8">
              <w:rPr>
                <w:rFonts w:ascii="CordiaUPC" w:hAnsi="CordiaUPC" w:cs="CordiaUPC"/>
                <w:sz w:val="26"/>
                <w:szCs w:val="26"/>
                <w:lang w:val="en-US"/>
              </w:rPr>
              <w:t>31 December</w:t>
            </w:r>
          </w:p>
        </w:tc>
      </w:tr>
      <w:tr w:rsidR="006B03D9" w:rsidRPr="002D03D8" w14:paraId="1B9C3E52" w14:textId="77777777" w:rsidTr="006B03D9">
        <w:trPr>
          <w:tblHeader/>
        </w:trPr>
        <w:tc>
          <w:tcPr>
            <w:tcW w:w="3796" w:type="dxa"/>
          </w:tcPr>
          <w:p w14:paraId="3E6A6BED" w14:textId="77777777" w:rsidR="00D63DA8" w:rsidRPr="002D03D8" w:rsidRDefault="00D63DA8" w:rsidP="00333385">
            <w:pPr>
              <w:spacing w:line="240" w:lineRule="exact"/>
              <w:ind w:right="-18"/>
              <w:rPr>
                <w:rFonts w:ascii="CordiaUPC" w:hAnsi="CordiaUPC" w:cs="CordiaUPC"/>
                <w:b/>
                <w:bCs/>
                <w:sz w:val="26"/>
                <w:szCs w:val="26"/>
                <w:lang w:val="en-US"/>
              </w:rPr>
            </w:pPr>
          </w:p>
        </w:tc>
        <w:tc>
          <w:tcPr>
            <w:tcW w:w="1170" w:type="dxa"/>
            <w:vAlign w:val="bottom"/>
          </w:tcPr>
          <w:p w14:paraId="13BB2650" w14:textId="77777777" w:rsidR="00D63DA8" w:rsidRPr="002D03D8" w:rsidRDefault="00D63DA8" w:rsidP="00333385">
            <w:pPr>
              <w:spacing w:line="240" w:lineRule="exact"/>
              <w:ind w:right="-45"/>
              <w:jc w:val="center"/>
              <w:rPr>
                <w:rFonts w:ascii="CordiaUPC" w:hAnsi="CordiaUPC" w:cs="CordiaUPC"/>
                <w:sz w:val="26"/>
                <w:szCs w:val="26"/>
                <w:lang w:val="en-US"/>
              </w:rPr>
            </w:pPr>
            <w:r w:rsidRPr="002D03D8">
              <w:rPr>
                <w:rFonts w:ascii="CordiaUPC" w:hAnsi="CordiaUPC" w:cs="CordiaUPC"/>
                <w:sz w:val="26"/>
                <w:szCs w:val="26"/>
                <w:lang w:val="en-US"/>
              </w:rPr>
              <w:t>2025</w:t>
            </w:r>
          </w:p>
        </w:tc>
        <w:tc>
          <w:tcPr>
            <w:tcW w:w="270" w:type="dxa"/>
          </w:tcPr>
          <w:p w14:paraId="0DB97BEB" w14:textId="77777777" w:rsidR="00D63DA8" w:rsidRPr="002D03D8" w:rsidRDefault="00D63DA8" w:rsidP="00333385">
            <w:pPr>
              <w:spacing w:line="240" w:lineRule="exact"/>
              <w:ind w:left="-108" w:right="-108"/>
              <w:rPr>
                <w:rFonts w:ascii="CordiaUPC" w:hAnsi="CordiaUPC" w:cs="CordiaUPC"/>
                <w:sz w:val="26"/>
                <w:szCs w:val="26"/>
                <w:rtl/>
                <w:cs/>
              </w:rPr>
            </w:pPr>
          </w:p>
        </w:tc>
        <w:tc>
          <w:tcPr>
            <w:tcW w:w="1170" w:type="dxa"/>
            <w:vAlign w:val="bottom"/>
          </w:tcPr>
          <w:p w14:paraId="1FD3AA55" w14:textId="77777777" w:rsidR="00D63DA8" w:rsidRPr="002D03D8" w:rsidRDefault="00D63DA8" w:rsidP="00333385">
            <w:pPr>
              <w:spacing w:line="240" w:lineRule="exact"/>
              <w:ind w:left="-111" w:right="-109"/>
              <w:jc w:val="center"/>
              <w:rPr>
                <w:rFonts w:ascii="CordiaUPC" w:hAnsi="CordiaUPC" w:cs="CordiaUPC"/>
                <w:sz w:val="26"/>
                <w:szCs w:val="26"/>
                <w:lang w:val="en-US"/>
              </w:rPr>
            </w:pPr>
            <w:r w:rsidRPr="002D03D8">
              <w:rPr>
                <w:rFonts w:ascii="CordiaUPC" w:hAnsi="CordiaUPC" w:cs="CordiaUPC"/>
                <w:sz w:val="26"/>
                <w:szCs w:val="26"/>
                <w:lang w:val="en-US"/>
              </w:rPr>
              <w:t>2024</w:t>
            </w:r>
          </w:p>
        </w:tc>
        <w:tc>
          <w:tcPr>
            <w:tcW w:w="270" w:type="dxa"/>
          </w:tcPr>
          <w:p w14:paraId="163A4F0E" w14:textId="77777777" w:rsidR="00D63DA8" w:rsidRPr="002D03D8" w:rsidRDefault="00D63DA8" w:rsidP="00333385">
            <w:pPr>
              <w:pStyle w:val="BodyText"/>
              <w:spacing w:after="0" w:line="240" w:lineRule="exact"/>
              <w:ind w:right="17"/>
              <w:jc w:val="center"/>
              <w:rPr>
                <w:rFonts w:ascii="CordiaUPC" w:hAnsi="CordiaUPC" w:cs="CordiaUPC"/>
                <w:sz w:val="26"/>
                <w:szCs w:val="26"/>
                <w:lang w:val="en-GB"/>
              </w:rPr>
            </w:pPr>
          </w:p>
        </w:tc>
        <w:tc>
          <w:tcPr>
            <w:tcW w:w="1170" w:type="dxa"/>
            <w:vAlign w:val="bottom"/>
          </w:tcPr>
          <w:p w14:paraId="55F78D33" w14:textId="77777777" w:rsidR="00D63DA8" w:rsidRPr="002D03D8" w:rsidRDefault="00D63DA8" w:rsidP="00333385">
            <w:pPr>
              <w:spacing w:line="240" w:lineRule="exact"/>
              <w:ind w:right="-45"/>
              <w:jc w:val="center"/>
              <w:rPr>
                <w:rFonts w:ascii="CordiaUPC" w:hAnsi="CordiaUPC" w:cs="CordiaUPC"/>
                <w:sz w:val="26"/>
                <w:szCs w:val="26"/>
                <w:lang w:val="en-US"/>
              </w:rPr>
            </w:pPr>
            <w:r w:rsidRPr="002D03D8">
              <w:rPr>
                <w:rFonts w:ascii="CordiaUPC" w:hAnsi="CordiaUPC" w:cs="CordiaUPC"/>
                <w:sz w:val="26"/>
                <w:szCs w:val="26"/>
                <w:lang w:val="en-US"/>
              </w:rPr>
              <w:t>2025</w:t>
            </w:r>
          </w:p>
        </w:tc>
        <w:tc>
          <w:tcPr>
            <w:tcW w:w="270" w:type="dxa"/>
          </w:tcPr>
          <w:p w14:paraId="14F0B173" w14:textId="77777777" w:rsidR="00D63DA8" w:rsidRPr="002D03D8" w:rsidRDefault="00D63DA8" w:rsidP="00333385">
            <w:pPr>
              <w:spacing w:line="240" w:lineRule="exact"/>
              <w:ind w:left="-108" w:right="-108"/>
              <w:rPr>
                <w:rFonts w:ascii="CordiaUPC" w:hAnsi="CordiaUPC" w:cs="CordiaUPC"/>
                <w:sz w:val="26"/>
                <w:szCs w:val="26"/>
                <w:rtl/>
                <w:cs/>
              </w:rPr>
            </w:pPr>
          </w:p>
        </w:tc>
        <w:tc>
          <w:tcPr>
            <w:tcW w:w="1170" w:type="dxa"/>
            <w:vAlign w:val="bottom"/>
          </w:tcPr>
          <w:p w14:paraId="70D44D09" w14:textId="77777777" w:rsidR="00D63DA8" w:rsidRPr="002D03D8" w:rsidRDefault="00D63DA8" w:rsidP="00333385">
            <w:pPr>
              <w:spacing w:line="240" w:lineRule="exact"/>
              <w:ind w:left="-111" w:right="-109"/>
              <w:jc w:val="center"/>
              <w:rPr>
                <w:rFonts w:ascii="CordiaUPC" w:hAnsi="CordiaUPC" w:cs="CordiaUPC"/>
                <w:sz w:val="26"/>
                <w:szCs w:val="26"/>
                <w:lang w:val="en-US"/>
              </w:rPr>
            </w:pPr>
            <w:r w:rsidRPr="002D03D8">
              <w:rPr>
                <w:rFonts w:ascii="CordiaUPC" w:hAnsi="CordiaUPC" w:cs="CordiaUPC"/>
                <w:sz w:val="26"/>
                <w:szCs w:val="26"/>
                <w:lang w:val="en-US"/>
              </w:rPr>
              <w:t>2024</w:t>
            </w:r>
          </w:p>
        </w:tc>
      </w:tr>
      <w:tr w:rsidR="00D63DA8" w:rsidRPr="002D03D8" w14:paraId="0BC0ED34" w14:textId="77777777" w:rsidTr="006B03D9">
        <w:trPr>
          <w:tblHeader/>
        </w:trPr>
        <w:tc>
          <w:tcPr>
            <w:tcW w:w="3796" w:type="dxa"/>
          </w:tcPr>
          <w:p w14:paraId="540F8091" w14:textId="77777777" w:rsidR="00D63DA8" w:rsidRPr="002D03D8" w:rsidRDefault="00D63DA8" w:rsidP="00333385">
            <w:pPr>
              <w:spacing w:line="240" w:lineRule="exact"/>
              <w:ind w:right="-18"/>
              <w:rPr>
                <w:rFonts w:ascii="CordiaUPC" w:hAnsi="CordiaUPC" w:cs="CordiaUPC"/>
                <w:b/>
                <w:bCs/>
                <w:sz w:val="26"/>
                <w:szCs w:val="26"/>
                <w:lang w:val="en-US"/>
              </w:rPr>
            </w:pPr>
          </w:p>
        </w:tc>
        <w:tc>
          <w:tcPr>
            <w:tcW w:w="5490" w:type="dxa"/>
            <w:gridSpan w:val="7"/>
          </w:tcPr>
          <w:p w14:paraId="71C41E07" w14:textId="77777777" w:rsidR="00D63DA8" w:rsidRPr="002D03D8" w:rsidRDefault="00D63DA8" w:rsidP="00333385">
            <w:pPr>
              <w:spacing w:line="240" w:lineRule="exact"/>
              <w:jc w:val="center"/>
              <w:rPr>
                <w:rFonts w:ascii="CordiaUPC" w:hAnsi="CordiaUPC" w:cs="CordiaUPC"/>
                <w:sz w:val="26"/>
                <w:szCs w:val="26"/>
                <w:lang w:bidi="th-TH"/>
              </w:rPr>
            </w:pPr>
            <w:r w:rsidRPr="002D03D8">
              <w:rPr>
                <w:rFonts w:ascii="CordiaUPC" w:hAnsi="CordiaUPC" w:cs="CordiaUPC" w:hint="cs"/>
                <w:i/>
                <w:iCs/>
                <w:sz w:val="26"/>
                <w:szCs w:val="26"/>
              </w:rPr>
              <w:t>(in million Baht)</w:t>
            </w:r>
          </w:p>
        </w:tc>
      </w:tr>
      <w:tr w:rsidR="006B03D9" w:rsidRPr="002D03D8" w14:paraId="03255177" w14:textId="77777777" w:rsidTr="006B03D9">
        <w:tc>
          <w:tcPr>
            <w:tcW w:w="3796" w:type="dxa"/>
            <w:vAlign w:val="bottom"/>
          </w:tcPr>
          <w:p w14:paraId="0358A4B5" w14:textId="77777777" w:rsidR="00FD5B6F" w:rsidRPr="002D03D8" w:rsidRDefault="00FD5B6F" w:rsidP="00FD5B6F">
            <w:pPr>
              <w:tabs>
                <w:tab w:val="left" w:pos="993"/>
              </w:tabs>
              <w:spacing w:line="240" w:lineRule="exact"/>
              <w:ind w:left="162" w:right="-108" w:hanging="153"/>
              <w:rPr>
                <w:rFonts w:ascii="CordiaUPC" w:hAnsi="CordiaUPC" w:cs="CordiaUPC"/>
                <w:sz w:val="26"/>
                <w:szCs w:val="26"/>
              </w:rPr>
            </w:pPr>
            <w:r w:rsidRPr="002D03D8">
              <w:rPr>
                <w:rFonts w:ascii="CordiaUPC" w:hAnsi="CordiaUPC" w:cs="CordiaUPC" w:hint="cs"/>
                <w:sz w:val="26"/>
                <w:szCs w:val="26"/>
                <w:lang w:val="en-US"/>
              </w:rPr>
              <w:t xml:space="preserve">Interbank and money market items - assets </w:t>
            </w:r>
            <w:r w:rsidRPr="002D03D8">
              <w:rPr>
                <w:rFonts w:ascii="CordiaUPC" w:hAnsi="CordiaUPC" w:cs="CordiaUPC"/>
                <w:sz w:val="26"/>
                <w:szCs w:val="26"/>
                <w:lang w:val="en-US"/>
              </w:rPr>
              <w:br/>
            </w:r>
            <w:r w:rsidRPr="002D03D8">
              <w:rPr>
                <w:rFonts w:ascii="CordiaUPC" w:hAnsi="CordiaUPC" w:cs="CordiaUPC" w:hint="cs"/>
                <w:sz w:val="26"/>
                <w:szCs w:val="26"/>
                <w:lang w:val="en-US"/>
              </w:rPr>
              <w:t>and loans to customers and accrued interest receivables, net</w:t>
            </w:r>
          </w:p>
        </w:tc>
        <w:tc>
          <w:tcPr>
            <w:tcW w:w="1170" w:type="dxa"/>
            <w:vAlign w:val="bottom"/>
          </w:tcPr>
          <w:p w14:paraId="7AB36BCC" w14:textId="5A1E6427" w:rsidR="00FD5B6F" w:rsidRPr="002D03D8" w:rsidRDefault="00FD5B6F" w:rsidP="00FD5B6F">
            <w:pPr>
              <w:pStyle w:val="BodyText"/>
              <w:tabs>
                <w:tab w:val="decimal" w:pos="860"/>
              </w:tabs>
              <w:spacing w:after="0" w:line="240" w:lineRule="exact"/>
              <w:ind w:right="-115"/>
              <w:rPr>
                <w:rFonts w:ascii="CordiaUPC" w:hAnsi="CordiaUPC" w:cs="CordiaUPC"/>
                <w:sz w:val="26"/>
                <w:szCs w:val="26"/>
                <w:cs/>
                <w:lang w:val="en-GB" w:bidi="th-TH"/>
              </w:rPr>
            </w:pPr>
            <w:r w:rsidRPr="002D03D8">
              <w:rPr>
                <w:rFonts w:ascii="CordiaUPC" w:eastAsia="Times New Roman" w:hAnsi="CordiaUPC" w:cs="CordiaUPC"/>
                <w:sz w:val="26"/>
                <w:szCs w:val="26"/>
              </w:rPr>
              <w:t>49,077</w:t>
            </w:r>
          </w:p>
        </w:tc>
        <w:tc>
          <w:tcPr>
            <w:tcW w:w="270" w:type="dxa"/>
          </w:tcPr>
          <w:p w14:paraId="503B6C37"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12B3649B"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rPr>
              <w:t>45,575</w:t>
            </w:r>
          </w:p>
        </w:tc>
        <w:tc>
          <w:tcPr>
            <w:tcW w:w="270" w:type="dxa"/>
          </w:tcPr>
          <w:p w14:paraId="072753FF"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0ACE0E45" w14:textId="03719198" w:rsidR="00FD5B6F" w:rsidRPr="002D03D8" w:rsidRDefault="00FD5B6F" w:rsidP="00FD5B6F">
            <w:pPr>
              <w:pStyle w:val="BodyText"/>
              <w:tabs>
                <w:tab w:val="decimal" w:pos="911"/>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rPr>
              <w:t>49,050</w:t>
            </w:r>
          </w:p>
        </w:tc>
        <w:tc>
          <w:tcPr>
            <w:tcW w:w="270" w:type="dxa"/>
          </w:tcPr>
          <w:p w14:paraId="1E061C20"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6B71ADCC"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rPr>
              <w:t>45,565</w:t>
            </w:r>
          </w:p>
        </w:tc>
      </w:tr>
      <w:tr w:rsidR="006B03D9" w:rsidRPr="002D03D8" w14:paraId="55898624" w14:textId="77777777" w:rsidTr="006B03D9">
        <w:tc>
          <w:tcPr>
            <w:tcW w:w="3796" w:type="dxa"/>
            <w:vAlign w:val="bottom"/>
          </w:tcPr>
          <w:p w14:paraId="49B2FA80" w14:textId="77777777" w:rsidR="00FD5B6F" w:rsidRPr="002D03D8" w:rsidRDefault="00FD5B6F" w:rsidP="00FD5B6F">
            <w:pPr>
              <w:tabs>
                <w:tab w:val="left" w:pos="993"/>
              </w:tabs>
              <w:spacing w:line="240" w:lineRule="exact"/>
              <w:ind w:left="162" w:right="-108" w:hanging="153"/>
              <w:rPr>
                <w:rFonts w:ascii="CordiaUPC" w:hAnsi="CordiaUPC" w:cs="CordiaUPC"/>
                <w:sz w:val="26"/>
                <w:szCs w:val="26"/>
              </w:rPr>
            </w:pPr>
            <w:r w:rsidRPr="002D03D8">
              <w:rPr>
                <w:rFonts w:ascii="CordiaUPC" w:hAnsi="CordiaUPC" w:cs="CordiaUPC"/>
                <w:sz w:val="26"/>
                <w:szCs w:val="26"/>
                <w:lang w:val="en-US"/>
              </w:rPr>
              <w:t>Investments</w:t>
            </w:r>
          </w:p>
        </w:tc>
        <w:tc>
          <w:tcPr>
            <w:tcW w:w="1170" w:type="dxa"/>
            <w:vAlign w:val="bottom"/>
          </w:tcPr>
          <w:p w14:paraId="7240EA26" w14:textId="5AF52301" w:rsidR="00FD5B6F" w:rsidRPr="002D03D8" w:rsidRDefault="00FD5B6F" w:rsidP="00FD5B6F">
            <w:pPr>
              <w:pStyle w:val="BodyText"/>
              <w:tabs>
                <w:tab w:val="decimal" w:pos="860"/>
              </w:tabs>
              <w:spacing w:after="0" w:line="240" w:lineRule="exact"/>
              <w:ind w:right="-115"/>
              <w:rPr>
                <w:rFonts w:ascii="CordiaUPC" w:hAnsi="CordiaUPC" w:cs="CordiaUPC"/>
                <w:sz w:val="26"/>
                <w:szCs w:val="26"/>
                <w:cs/>
                <w:lang w:val="en-GB" w:bidi="th-TH"/>
              </w:rPr>
            </w:pPr>
            <w:r w:rsidRPr="002D03D8">
              <w:rPr>
                <w:rFonts w:ascii="CordiaUPC" w:eastAsia="Times New Roman" w:hAnsi="CordiaUPC" w:cs="CordiaUPC"/>
                <w:sz w:val="26"/>
                <w:szCs w:val="26"/>
              </w:rPr>
              <w:t>678</w:t>
            </w:r>
          </w:p>
        </w:tc>
        <w:tc>
          <w:tcPr>
            <w:tcW w:w="270" w:type="dxa"/>
          </w:tcPr>
          <w:p w14:paraId="3F63A8FE"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6D56F568"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rPr>
              <w:t>838</w:t>
            </w:r>
          </w:p>
        </w:tc>
        <w:tc>
          <w:tcPr>
            <w:tcW w:w="270" w:type="dxa"/>
          </w:tcPr>
          <w:p w14:paraId="3C118E84"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089541FC" w14:textId="36EB37E1" w:rsidR="00FD5B6F" w:rsidRPr="002D03D8" w:rsidRDefault="00FD5B6F" w:rsidP="00FD5B6F">
            <w:pPr>
              <w:pStyle w:val="BodyText"/>
              <w:tabs>
                <w:tab w:val="decimal" w:pos="911"/>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rPr>
              <w:t>678</w:t>
            </w:r>
          </w:p>
        </w:tc>
        <w:tc>
          <w:tcPr>
            <w:tcW w:w="270" w:type="dxa"/>
          </w:tcPr>
          <w:p w14:paraId="611126D4"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6A0B7B63"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GB"/>
              </w:rPr>
            </w:pPr>
            <w:r w:rsidRPr="002D03D8">
              <w:rPr>
                <w:rFonts w:ascii="CordiaUPC" w:eastAsia="Times New Roman" w:hAnsi="CordiaUPC" w:cs="CordiaUPC"/>
                <w:sz w:val="26"/>
                <w:szCs w:val="26"/>
              </w:rPr>
              <w:t>838</w:t>
            </w:r>
          </w:p>
        </w:tc>
      </w:tr>
      <w:tr w:rsidR="006B03D9" w:rsidRPr="002D03D8" w14:paraId="179B24BA" w14:textId="77777777" w:rsidTr="006B03D9">
        <w:tc>
          <w:tcPr>
            <w:tcW w:w="3796" w:type="dxa"/>
            <w:vAlign w:val="bottom"/>
          </w:tcPr>
          <w:p w14:paraId="17EBF29D" w14:textId="77777777" w:rsidR="00FD5B6F" w:rsidRPr="002D03D8" w:rsidRDefault="00FD5B6F" w:rsidP="00FD5B6F">
            <w:pPr>
              <w:tabs>
                <w:tab w:val="left" w:pos="993"/>
              </w:tabs>
              <w:spacing w:line="240" w:lineRule="exact"/>
              <w:ind w:left="162" w:right="-108" w:hanging="153"/>
              <w:rPr>
                <w:rFonts w:ascii="CordiaUPC" w:hAnsi="CordiaUPC" w:cs="CordiaUPC"/>
                <w:sz w:val="26"/>
                <w:szCs w:val="26"/>
                <w:lang w:val="en-US"/>
              </w:rPr>
            </w:pPr>
            <w:r w:rsidRPr="002D03D8">
              <w:rPr>
                <w:rFonts w:ascii="CordiaUPC" w:hAnsi="CordiaUPC" w:cs="CordiaUPC" w:hint="cs"/>
                <w:sz w:val="26"/>
                <w:szCs w:val="26"/>
                <w:lang w:val="en-US"/>
              </w:rPr>
              <w:t>Other assets</w:t>
            </w:r>
          </w:p>
        </w:tc>
        <w:tc>
          <w:tcPr>
            <w:tcW w:w="1170" w:type="dxa"/>
            <w:vAlign w:val="bottom"/>
          </w:tcPr>
          <w:p w14:paraId="51C73B37" w14:textId="094CBA5A"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US"/>
              </w:rPr>
            </w:pPr>
            <w:r w:rsidRPr="002D03D8">
              <w:rPr>
                <w:rFonts w:ascii="CordiaUPC" w:eastAsia="Times New Roman" w:hAnsi="CordiaUPC" w:cs="CordiaUPC"/>
                <w:sz w:val="26"/>
                <w:szCs w:val="26"/>
              </w:rPr>
              <w:t>193</w:t>
            </w:r>
          </w:p>
        </w:tc>
        <w:tc>
          <w:tcPr>
            <w:tcW w:w="270" w:type="dxa"/>
          </w:tcPr>
          <w:p w14:paraId="63378013"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63394399"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96</w:t>
            </w:r>
          </w:p>
        </w:tc>
        <w:tc>
          <w:tcPr>
            <w:tcW w:w="270" w:type="dxa"/>
          </w:tcPr>
          <w:p w14:paraId="26E33799"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75D8BB73" w14:textId="78CB8D66" w:rsidR="00FD5B6F" w:rsidRPr="002D03D8" w:rsidRDefault="00FD5B6F" w:rsidP="00FD5B6F">
            <w:pPr>
              <w:pStyle w:val="BodyText"/>
              <w:tabs>
                <w:tab w:val="decimal" w:pos="911"/>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rPr>
              <w:t>60</w:t>
            </w:r>
          </w:p>
        </w:tc>
        <w:tc>
          <w:tcPr>
            <w:tcW w:w="270" w:type="dxa"/>
          </w:tcPr>
          <w:p w14:paraId="169C26F0"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7F8E77E9"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54</w:t>
            </w:r>
          </w:p>
        </w:tc>
      </w:tr>
      <w:tr w:rsidR="006B03D9" w:rsidRPr="002D03D8" w14:paraId="55F0EF7B" w14:textId="77777777" w:rsidTr="006B03D9">
        <w:tc>
          <w:tcPr>
            <w:tcW w:w="3796" w:type="dxa"/>
            <w:vAlign w:val="bottom"/>
          </w:tcPr>
          <w:p w14:paraId="35DCA972" w14:textId="77777777" w:rsidR="00FD5B6F" w:rsidRPr="002D03D8" w:rsidRDefault="00FD5B6F" w:rsidP="00FD5B6F">
            <w:pPr>
              <w:tabs>
                <w:tab w:val="left" w:pos="993"/>
              </w:tabs>
              <w:spacing w:line="240" w:lineRule="exact"/>
              <w:ind w:left="162" w:right="-108" w:hanging="153"/>
              <w:rPr>
                <w:rFonts w:ascii="CordiaUPC" w:hAnsi="CordiaUPC" w:cs="CordiaUPC"/>
                <w:sz w:val="26"/>
                <w:szCs w:val="26"/>
                <w:lang w:val="en-US"/>
              </w:rPr>
            </w:pPr>
            <w:r w:rsidRPr="002D03D8">
              <w:rPr>
                <w:rFonts w:ascii="CordiaUPC" w:hAnsi="CordiaUPC" w:cs="CordiaUPC" w:hint="cs"/>
                <w:sz w:val="26"/>
                <w:szCs w:val="26"/>
                <w:lang w:val="en-US"/>
              </w:rPr>
              <w:t>Deposits (including interbank and money market items - liabilities)</w:t>
            </w:r>
          </w:p>
        </w:tc>
        <w:tc>
          <w:tcPr>
            <w:tcW w:w="1170" w:type="dxa"/>
            <w:vAlign w:val="bottom"/>
          </w:tcPr>
          <w:p w14:paraId="6D5D44E4" w14:textId="5F95D221"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rPr>
            </w:pPr>
            <w:r w:rsidRPr="002D03D8">
              <w:rPr>
                <w:rFonts w:ascii="CordiaUPC" w:eastAsia="Times New Roman" w:hAnsi="CordiaUPC" w:cs="CordiaUPC"/>
                <w:sz w:val="26"/>
                <w:szCs w:val="26"/>
              </w:rPr>
              <w:t>43,151</w:t>
            </w:r>
          </w:p>
        </w:tc>
        <w:tc>
          <w:tcPr>
            <w:tcW w:w="270" w:type="dxa"/>
          </w:tcPr>
          <w:p w14:paraId="2E28CDCC"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6E6BE565"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38,873</w:t>
            </w:r>
          </w:p>
        </w:tc>
        <w:tc>
          <w:tcPr>
            <w:tcW w:w="270" w:type="dxa"/>
          </w:tcPr>
          <w:p w14:paraId="3C4C4F2C"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56863202" w14:textId="33FC7A04" w:rsidR="00FD5B6F" w:rsidRPr="002D03D8" w:rsidRDefault="00FD5B6F" w:rsidP="00FD5B6F">
            <w:pPr>
              <w:pStyle w:val="BodyText"/>
              <w:tabs>
                <w:tab w:val="decimal" w:pos="911"/>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rPr>
              <w:t>43,118</w:t>
            </w:r>
          </w:p>
        </w:tc>
        <w:tc>
          <w:tcPr>
            <w:tcW w:w="270" w:type="dxa"/>
          </w:tcPr>
          <w:p w14:paraId="75396D8F"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372D0A4D"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38,873</w:t>
            </w:r>
          </w:p>
        </w:tc>
      </w:tr>
      <w:tr w:rsidR="006B03D9" w:rsidRPr="002D03D8" w14:paraId="6E55A590" w14:textId="77777777" w:rsidTr="006B03D9">
        <w:tc>
          <w:tcPr>
            <w:tcW w:w="3796" w:type="dxa"/>
            <w:vAlign w:val="bottom"/>
          </w:tcPr>
          <w:p w14:paraId="172034C7" w14:textId="77777777" w:rsidR="00FD5B6F" w:rsidRPr="002D03D8" w:rsidRDefault="00FD5B6F" w:rsidP="00FD5B6F">
            <w:pPr>
              <w:tabs>
                <w:tab w:val="left" w:pos="993"/>
              </w:tabs>
              <w:spacing w:line="240" w:lineRule="exact"/>
              <w:ind w:left="162" w:right="-108" w:hanging="153"/>
              <w:rPr>
                <w:rFonts w:ascii="CordiaUPC" w:hAnsi="CordiaUPC" w:cs="CordiaUPC"/>
                <w:sz w:val="26"/>
                <w:szCs w:val="26"/>
                <w:lang w:val="en-US"/>
              </w:rPr>
            </w:pPr>
            <w:r w:rsidRPr="002D03D8">
              <w:rPr>
                <w:rFonts w:ascii="CordiaUPC" w:hAnsi="CordiaUPC" w:cs="CordiaUPC" w:hint="cs"/>
                <w:sz w:val="26"/>
                <w:szCs w:val="26"/>
                <w:lang w:val="en-US"/>
              </w:rPr>
              <w:t>Debts issued and borrowings (including</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interbank and money market items - liabilities)</w:t>
            </w:r>
          </w:p>
        </w:tc>
        <w:tc>
          <w:tcPr>
            <w:tcW w:w="1170" w:type="dxa"/>
            <w:vAlign w:val="bottom"/>
          </w:tcPr>
          <w:p w14:paraId="499569C5" w14:textId="11AB281D"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rPr>
            </w:pPr>
            <w:r w:rsidRPr="002D03D8">
              <w:rPr>
                <w:rFonts w:ascii="CordiaUPC" w:eastAsia="Times New Roman" w:hAnsi="CordiaUPC" w:cs="CordiaUPC"/>
                <w:sz w:val="26"/>
                <w:szCs w:val="26"/>
              </w:rPr>
              <w:t>54,873</w:t>
            </w:r>
          </w:p>
        </w:tc>
        <w:tc>
          <w:tcPr>
            <w:tcW w:w="270" w:type="dxa"/>
          </w:tcPr>
          <w:p w14:paraId="04077C3E"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2E36098D"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20,304</w:t>
            </w:r>
          </w:p>
        </w:tc>
        <w:tc>
          <w:tcPr>
            <w:tcW w:w="270" w:type="dxa"/>
          </w:tcPr>
          <w:p w14:paraId="6A193472"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63FDEB87" w14:textId="77E1BDF2" w:rsidR="00FD5B6F" w:rsidRPr="002D03D8" w:rsidRDefault="00FD5B6F" w:rsidP="00FD5B6F">
            <w:pPr>
              <w:pStyle w:val="BodyText"/>
              <w:tabs>
                <w:tab w:val="decimal" w:pos="911"/>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rPr>
              <w:t>54,873</w:t>
            </w:r>
          </w:p>
        </w:tc>
        <w:tc>
          <w:tcPr>
            <w:tcW w:w="270" w:type="dxa"/>
          </w:tcPr>
          <w:p w14:paraId="1F418C63"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30B36C7C"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20,304</w:t>
            </w:r>
          </w:p>
        </w:tc>
      </w:tr>
      <w:tr w:rsidR="006B03D9" w:rsidRPr="002D03D8" w14:paraId="58255C0D" w14:textId="77777777" w:rsidTr="006B03D9">
        <w:tc>
          <w:tcPr>
            <w:tcW w:w="3796" w:type="dxa"/>
            <w:vAlign w:val="bottom"/>
          </w:tcPr>
          <w:p w14:paraId="66BD8151" w14:textId="77777777" w:rsidR="00FD5B6F" w:rsidRPr="002D03D8" w:rsidRDefault="00FD5B6F" w:rsidP="00FD5B6F">
            <w:pPr>
              <w:tabs>
                <w:tab w:val="left" w:pos="993"/>
              </w:tabs>
              <w:spacing w:line="240" w:lineRule="exact"/>
              <w:ind w:left="162" w:right="-108" w:hanging="153"/>
              <w:rPr>
                <w:rFonts w:ascii="CordiaUPC" w:hAnsi="CordiaUPC" w:cs="CordiaUPC"/>
                <w:sz w:val="26"/>
                <w:szCs w:val="26"/>
                <w:lang w:val="en-US"/>
              </w:rPr>
            </w:pPr>
            <w:r w:rsidRPr="002D03D8">
              <w:rPr>
                <w:rFonts w:ascii="CordiaUPC" w:hAnsi="CordiaUPC" w:cs="CordiaUPC"/>
                <w:sz w:val="26"/>
                <w:szCs w:val="26"/>
                <w:lang w:val="en-US"/>
              </w:rPr>
              <w:t>Financial liabilities measured at fair value through profit or loss</w:t>
            </w:r>
            <w:r w:rsidRPr="002D03D8">
              <w:rPr>
                <w:rFonts w:ascii="CordiaUPC" w:hAnsi="CordiaUPC" w:cs="CordiaUPC" w:hint="cs"/>
                <w:sz w:val="26"/>
                <w:szCs w:val="26"/>
                <w:cs/>
                <w:lang w:val="en-US" w:bidi="th-TH"/>
              </w:rPr>
              <w:t xml:space="preserve"> </w:t>
            </w:r>
            <w:r w:rsidRPr="002D03D8">
              <w:rPr>
                <w:rFonts w:ascii="CordiaUPC" w:hAnsi="CordiaUPC" w:cs="CordiaUPC"/>
                <w:sz w:val="26"/>
                <w:szCs w:val="26"/>
                <w:lang w:val="en-US" w:bidi="th-TH"/>
              </w:rPr>
              <w:t xml:space="preserve">- Structured notes </w:t>
            </w:r>
            <w:r w:rsidRPr="002D03D8">
              <w:rPr>
                <w:rFonts w:ascii="CordiaUPC" w:hAnsi="CordiaUPC" w:cs="CordiaUPC" w:hint="cs"/>
                <w:sz w:val="26"/>
                <w:szCs w:val="26"/>
                <w:vertAlign w:val="superscript"/>
                <w:lang w:val="en-US"/>
              </w:rPr>
              <w:t>(1)</w:t>
            </w:r>
          </w:p>
        </w:tc>
        <w:tc>
          <w:tcPr>
            <w:tcW w:w="1170" w:type="dxa"/>
            <w:vAlign w:val="bottom"/>
          </w:tcPr>
          <w:p w14:paraId="0F16F1F2" w14:textId="6E2E9821"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rPr>
            </w:pPr>
            <w:r w:rsidRPr="002D03D8">
              <w:rPr>
                <w:rFonts w:ascii="CordiaUPC" w:eastAsia="Times New Roman" w:hAnsi="CordiaUPC" w:cs="CordiaUPC"/>
                <w:sz w:val="26"/>
                <w:szCs w:val="26"/>
              </w:rPr>
              <w:t>9</w:t>
            </w:r>
          </w:p>
        </w:tc>
        <w:tc>
          <w:tcPr>
            <w:tcW w:w="270" w:type="dxa"/>
          </w:tcPr>
          <w:p w14:paraId="7E4C8B81"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5990D5B6"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10</w:t>
            </w:r>
          </w:p>
        </w:tc>
        <w:tc>
          <w:tcPr>
            <w:tcW w:w="270" w:type="dxa"/>
          </w:tcPr>
          <w:p w14:paraId="24639F14"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1CDA94B0" w14:textId="2A40EC98" w:rsidR="00FD5B6F" w:rsidRPr="002D03D8" w:rsidRDefault="00FD5B6F" w:rsidP="00FD5B6F">
            <w:pPr>
              <w:pStyle w:val="BodyText"/>
              <w:tabs>
                <w:tab w:val="decimal" w:pos="911"/>
              </w:tabs>
              <w:spacing w:after="0" w:line="240" w:lineRule="exact"/>
              <w:ind w:right="-110"/>
              <w:rPr>
                <w:rFonts w:ascii="CordiaUPC" w:eastAsia="Times New Roman" w:hAnsi="CordiaUPC" w:cs="CordiaUPC"/>
                <w:sz w:val="26"/>
                <w:szCs w:val="26"/>
              </w:rPr>
            </w:pPr>
            <w:r w:rsidRPr="002D03D8">
              <w:rPr>
                <w:rFonts w:ascii="CordiaUPC" w:eastAsia="Times New Roman" w:hAnsi="CordiaUPC" w:cs="CordiaUPC"/>
                <w:sz w:val="26"/>
                <w:szCs w:val="26"/>
              </w:rPr>
              <w:t>9</w:t>
            </w:r>
          </w:p>
        </w:tc>
        <w:tc>
          <w:tcPr>
            <w:tcW w:w="270" w:type="dxa"/>
          </w:tcPr>
          <w:p w14:paraId="0886F64A"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3CA319E6"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10</w:t>
            </w:r>
          </w:p>
        </w:tc>
      </w:tr>
      <w:tr w:rsidR="006B03D9" w:rsidRPr="002D03D8" w14:paraId="47CDD220" w14:textId="77777777" w:rsidTr="006B03D9">
        <w:tc>
          <w:tcPr>
            <w:tcW w:w="3796" w:type="dxa"/>
            <w:vAlign w:val="bottom"/>
          </w:tcPr>
          <w:p w14:paraId="2C495436" w14:textId="77777777" w:rsidR="00FD5B6F" w:rsidRPr="002D03D8" w:rsidRDefault="00FD5B6F" w:rsidP="00FD5B6F">
            <w:pPr>
              <w:tabs>
                <w:tab w:val="left" w:pos="993"/>
              </w:tabs>
              <w:spacing w:line="240" w:lineRule="exact"/>
              <w:ind w:left="162" w:right="-108" w:hanging="153"/>
              <w:rPr>
                <w:rFonts w:ascii="CordiaUPC" w:hAnsi="CordiaUPC" w:cs="CordiaUPC"/>
                <w:sz w:val="26"/>
                <w:szCs w:val="26"/>
                <w:lang w:val="en-US"/>
              </w:rPr>
            </w:pPr>
            <w:r w:rsidRPr="002D03D8">
              <w:rPr>
                <w:rFonts w:ascii="CordiaUPC" w:hAnsi="CordiaUPC" w:cs="CordiaUPC" w:hint="cs"/>
                <w:sz w:val="26"/>
                <w:szCs w:val="26"/>
                <w:lang w:val="en-US"/>
              </w:rPr>
              <w:t>Other liabilities</w:t>
            </w:r>
          </w:p>
        </w:tc>
        <w:tc>
          <w:tcPr>
            <w:tcW w:w="1170" w:type="dxa"/>
            <w:vAlign w:val="bottom"/>
          </w:tcPr>
          <w:p w14:paraId="14306E44" w14:textId="0C8F21A7"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bidi="th-TH"/>
              </w:rPr>
            </w:pPr>
            <w:r w:rsidRPr="002D03D8">
              <w:rPr>
                <w:rFonts w:ascii="CordiaUPC" w:eastAsia="Times New Roman" w:hAnsi="CordiaUPC" w:cs="CordiaUPC"/>
                <w:sz w:val="26"/>
                <w:szCs w:val="26"/>
              </w:rPr>
              <w:t>249</w:t>
            </w:r>
          </w:p>
        </w:tc>
        <w:tc>
          <w:tcPr>
            <w:tcW w:w="270" w:type="dxa"/>
          </w:tcPr>
          <w:p w14:paraId="2102E798"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077B713D"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bidi="th-TH"/>
              </w:rPr>
            </w:pPr>
            <w:r w:rsidRPr="002D03D8">
              <w:rPr>
                <w:rFonts w:ascii="CordiaUPC" w:eastAsia="Times New Roman" w:hAnsi="CordiaUPC" w:cs="CordiaUPC"/>
                <w:sz w:val="26"/>
                <w:szCs w:val="26"/>
              </w:rPr>
              <w:t>54</w:t>
            </w:r>
          </w:p>
        </w:tc>
        <w:tc>
          <w:tcPr>
            <w:tcW w:w="270" w:type="dxa"/>
          </w:tcPr>
          <w:p w14:paraId="25B3DB6C"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7FF582CA" w14:textId="17C14A7A" w:rsidR="00FD5B6F" w:rsidRPr="002D03D8" w:rsidRDefault="00FD5B6F" w:rsidP="00FD5B6F">
            <w:pPr>
              <w:pStyle w:val="BodyText"/>
              <w:tabs>
                <w:tab w:val="decimal" w:pos="911"/>
              </w:tabs>
              <w:spacing w:after="0" w:line="240" w:lineRule="exact"/>
              <w:ind w:right="-110"/>
              <w:rPr>
                <w:rFonts w:ascii="CordiaUPC" w:hAnsi="CordiaUPC" w:cs="CordiaUPC"/>
                <w:sz w:val="26"/>
                <w:szCs w:val="26"/>
                <w:lang w:val="en-GB" w:bidi="th-TH"/>
              </w:rPr>
            </w:pPr>
            <w:r w:rsidRPr="002D03D8">
              <w:rPr>
                <w:rFonts w:ascii="CordiaUPC" w:eastAsia="Times New Roman" w:hAnsi="CordiaUPC" w:cs="CordiaUPC"/>
                <w:sz w:val="26"/>
                <w:szCs w:val="26"/>
              </w:rPr>
              <w:t>220</w:t>
            </w:r>
          </w:p>
        </w:tc>
        <w:tc>
          <w:tcPr>
            <w:tcW w:w="270" w:type="dxa"/>
          </w:tcPr>
          <w:p w14:paraId="08A7874E"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1DFE81FF"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bidi="th-TH"/>
              </w:rPr>
            </w:pPr>
            <w:r w:rsidRPr="002D03D8">
              <w:rPr>
                <w:rFonts w:ascii="CordiaUPC" w:eastAsia="Times New Roman" w:hAnsi="CordiaUPC" w:cs="CordiaUPC"/>
                <w:sz w:val="26"/>
                <w:szCs w:val="26"/>
              </w:rPr>
              <w:t>54</w:t>
            </w:r>
          </w:p>
        </w:tc>
      </w:tr>
      <w:tr w:rsidR="006B03D9" w:rsidRPr="002D03D8" w14:paraId="1A782C28" w14:textId="77777777" w:rsidTr="006B03D9">
        <w:tc>
          <w:tcPr>
            <w:tcW w:w="3796" w:type="dxa"/>
            <w:vAlign w:val="bottom"/>
          </w:tcPr>
          <w:p w14:paraId="3E030232" w14:textId="77777777" w:rsidR="00FD5B6F" w:rsidRPr="002D03D8" w:rsidRDefault="00FD5B6F" w:rsidP="00FD5B6F">
            <w:pPr>
              <w:tabs>
                <w:tab w:val="left" w:pos="993"/>
              </w:tabs>
              <w:spacing w:line="240" w:lineRule="exact"/>
              <w:ind w:left="162" w:right="-108" w:hanging="153"/>
              <w:rPr>
                <w:rFonts w:ascii="CordiaUPC" w:hAnsi="CordiaUPC" w:cs="CordiaUPC"/>
                <w:sz w:val="26"/>
                <w:szCs w:val="26"/>
                <w:lang w:val="en-US"/>
              </w:rPr>
            </w:pPr>
            <w:r w:rsidRPr="002D03D8">
              <w:rPr>
                <w:rFonts w:ascii="CordiaUPC" w:hAnsi="CordiaUPC" w:cs="CordiaUPC" w:hint="cs"/>
                <w:sz w:val="26"/>
                <w:szCs w:val="26"/>
                <w:lang w:val="en-US"/>
              </w:rPr>
              <w:t xml:space="preserve">Commitments - Derivatives </w:t>
            </w:r>
            <w:r w:rsidRPr="002D03D8">
              <w:rPr>
                <w:rFonts w:ascii="CordiaUPC" w:hAnsi="CordiaUPC" w:cs="CordiaUPC" w:hint="cs"/>
                <w:sz w:val="26"/>
                <w:szCs w:val="26"/>
                <w:vertAlign w:val="superscript"/>
                <w:lang w:val="en-US"/>
              </w:rPr>
              <w:t>(</w:t>
            </w:r>
            <w:r w:rsidRPr="002D03D8">
              <w:rPr>
                <w:rFonts w:ascii="CordiaUPC" w:hAnsi="CordiaUPC" w:cs="CordiaUPC"/>
                <w:sz w:val="26"/>
                <w:szCs w:val="26"/>
                <w:vertAlign w:val="superscript"/>
                <w:lang w:val="en-US"/>
              </w:rPr>
              <w:t>2</w:t>
            </w:r>
            <w:r w:rsidRPr="002D03D8">
              <w:rPr>
                <w:rFonts w:ascii="CordiaUPC" w:hAnsi="CordiaUPC" w:cs="CordiaUPC" w:hint="cs"/>
                <w:sz w:val="26"/>
                <w:szCs w:val="26"/>
                <w:vertAlign w:val="superscript"/>
                <w:lang w:val="en-US"/>
              </w:rPr>
              <w:t>)</w:t>
            </w:r>
          </w:p>
        </w:tc>
        <w:tc>
          <w:tcPr>
            <w:tcW w:w="1170" w:type="dxa"/>
            <w:vAlign w:val="bottom"/>
          </w:tcPr>
          <w:p w14:paraId="14781993" w14:textId="6A0ABA4A"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rPr>
            </w:pPr>
            <w:r w:rsidRPr="002D03D8">
              <w:rPr>
                <w:rFonts w:ascii="CordiaUPC" w:eastAsia="Times New Roman" w:hAnsi="CordiaUPC" w:cs="CordiaUPC"/>
                <w:sz w:val="26"/>
                <w:szCs w:val="26"/>
              </w:rPr>
              <w:t>48,125</w:t>
            </w:r>
          </w:p>
        </w:tc>
        <w:tc>
          <w:tcPr>
            <w:tcW w:w="270" w:type="dxa"/>
          </w:tcPr>
          <w:p w14:paraId="5E79D4F9"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02EC339F"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55,603</w:t>
            </w:r>
          </w:p>
        </w:tc>
        <w:tc>
          <w:tcPr>
            <w:tcW w:w="270" w:type="dxa"/>
          </w:tcPr>
          <w:p w14:paraId="3A85021A"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1BAE60CA" w14:textId="6D52FA31" w:rsidR="00FD5B6F" w:rsidRPr="002D03D8" w:rsidRDefault="00FD5B6F" w:rsidP="00FD5B6F">
            <w:pPr>
              <w:pStyle w:val="BodyText"/>
              <w:tabs>
                <w:tab w:val="decimal" w:pos="911"/>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rPr>
              <w:t>48,125</w:t>
            </w:r>
          </w:p>
        </w:tc>
        <w:tc>
          <w:tcPr>
            <w:tcW w:w="270" w:type="dxa"/>
          </w:tcPr>
          <w:p w14:paraId="0BC3D87D"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7354E23D"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55,603</w:t>
            </w:r>
          </w:p>
        </w:tc>
      </w:tr>
      <w:tr w:rsidR="006B03D9" w:rsidRPr="002D03D8" w14:paraId="7B84BC7D" w14:textId="77777777" w:rsidTr="006B03D9">
        <w:tc>
          <w:tcPr>
            <w:tcW w:w="3796" w:type="dxa"/>
            <w:vAlign w:val="bottom"/>
          </w:tcPr>
          <w:p w14:paraId="0F42C6E3" w14:textId="77777777" w:rsidR="00FD5B6F" w:rsidRPr="002D03D8" w:rsidRDefault="00FD5B6F" w:rsidP="00FD5B6F">
            <w:pPr>
              <w:tabs>
                <w:tab w:val="left" w:pos="993"/>
              </w:tabs>
              <w:spacing w:line="240" w:lineRule="exact"/>
              <w:ind w:left="162" w:right="-108" w:hanging="153"/>
              <w:rPr>
                <w:rFonts w:ascii="CordiaUPC" w:hAnsi="CordiaUPC" w:cs="CordiaUPC"/>
                <w:sz w:val="20"/>
                <w:vertAlign w:val="superscript"/>
                <w:lang w:val="en-US"/>
              </w:rPr>
            </w:pPr>
            <w:r w:rsidRPr="002D03D8">
              <w:rPr>
                <w:rFonts w:ascii="CordiaUPC" w:hAnsi="CordiaUPC" w:cs="CordiaUPC" w:hint="cs"/>
                <w:sz w:val="26"/>
                <w:szCs w:val="26"/>
                <w:lang w:val="en-US"/>
              </w:rPr>
              <w:t>Other commitments</w:t>
            </w:r>
          </w:p>
        </w:tc>
        <w:tc>
          <w:tcPr>
            <w:tcW w:w="1170" w:type="dxa"/>
            <w:vAlign w:val="bottom"/>
          </w:tcPr>
          <w:p w14:paraId="0FD4A977" w14:textId="389992AF"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rPr>
            </w:pPr>
            <w:r w:rsidRPr="002D03D8">
              <w:rPr>
                <w:rFonts w:ascii="CordiaUPC" w:eastAsia="Times New Roman" w:hAnsi="CordiaUPC" w:cs="CordiaUPC"/>
                <w:sz w:val="26"/>
                <w:szCs w:val="26"/>
              </w:rPr>
              <w:t>1,396</w:t>
            </w:r>
          </w:p>
        </w:tc>
        <w:tc>
          <w:tcPr>
            <w:tcW w:w="270" w:type="dxa"/>
          </w:tcPr>
          <w:p w14:paraId="6C75FA24"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050A34F6"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2,419</w:t>
            </w:r>
          </w:p>
        </w:tc>
        <w:tc>
          <w:tcPr>
            <w:tcW w:w="270" w:type="dxa"/>
          </w:tcPr>
          <w:p w14:paraId="739E7AD6"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21DB49CC" w14:textId="23551BC5" w:rsidR="00FD5B6F" w:rsidRPr="002D03D8" w:rsidRDefault="00FD5B6F" w:rsidP="00FD5B6F">
            <w:pPr>
              <w:pStyle w:val="BodyText"/>
              <w:tabs>
                <w:tab w:val="decimal" w:pos="911"/>
              </w:tabs>
              <w:spacing w:after="0" w:line="240" w:lineRule="exact"/>
              <w:ind w:right="-110"/>
              <w:rPr>
                <w:rFonts w:ascii="CordiaUPC" w:hAnsi="CordiaUPC" w:cs="CordiaUPC"/>
                <w:sz w:val="26"/>
                <w:szCs w:val="26"/>
                <w:lang w:val="en-GB"/>
              </w:rPr>
            </w:pPr>
            <w:r w:rsidRPr="002D03D8">
              <w:rPr>
                <w:rFonts w:ascii="CordiaUPC" w:eastAsia="Times New Roman" w:hAnsi="CordiaUPC" w:cs="CordiaUPC"/>
                <w:sz w:val="26"/>
                <w:szCs w:val="26"/>
              </w:rPr>
              <w:t>1,396</w:t>
            </w:r>
          </w:p>
        </w:tc>
        <w:tc>
          <w:tcPr>
            <w:tcW w:w="270" w:type="dxa"/>
          </w:tcPr>
          <w:p w14:paraId="74AAD9DE"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597513C8"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r w:rsidRPr="002D03D8">
              <w:rPr>
                <w:rFonts w:ascii="CordiaUPC" w:eastAsia="Times New Roman" w:hAnsi="CordiaUPC" w:cs="CordiaUPC"/>
                <w:sz w:val="26"/>
                <w:szCs w:val="26"/>
              </w:rPr>
              <w:t>2,419</w:t>
            </w:r>
          </w:p>
        </w:tc>
      </w:tr>
      <w:tr w:rsidR="006B03D9" w:rsidRPr="002D03D8" w14:paraId="5B425C4A" w14:textId="77777777" w:rsidTr="006B03D9">
        <w:tc>
          <w:tcPr>
            <w:tcW w:w="3796" w:type="dxa"/>
            <w:vAlign w:val="bottom"/>
          </w:tcPr>
          <w:p w14:paraId="2E4009A3" w14:textId="77777777" w:rsidR="00FD5B6F" w:rsidRPr="002D03D8" w:rsidRDefault="00FD5B6F" w:rsidP="00FD5B6F">
            <w:pPr>
              <w:tabs>
                <w:tab w:val="left" w:pos="993"/>
              </w:tabs>
              <w:spacing w:line="240" w:lineRule="exact"/>
              <w:ind w:left="162" w:right="-108" w:hanging="153"/>
              <w:rPr>
                <w:rFonts w:ascii="CordiaUPC" w:hAnsi="CordiaUPC" w:cs="CordiaUPC"/>
                <w:sz w:val="20"/>
                <w:vertAlign w:val="superscript"/>
                <w:lang w:val="en-US"/>
              </w:rPr>
            </w:pPr>
          </w:p>
        </w:tc>
        <w:tc>
          <w:tcPr>
            <w:tcW w:w="1170" w:type="dxa"/>
            <w:vAlign w:val="bottom"/>
          </w:tcPr>
          <w:p w14:paraId="69BE805D" w14:textId="77777777" w:rsidR="00FD5B6F" w:rsidRPr="002D03D8" w:rsidRDefault="00FD5B6F" w:rsidP="00FD5B6F">
            <w:pPr>
              <w:pStyle w:val="BodyText"/>
              <w:tabs>
                <w:tab w:val="decimal" w:pos="860"/>
              </w:tabs>
              <w:spacing w:after="0" w:line="240" w:lineRule="exact"/>
              <w:ind w:right="-115"/>
              <w:rPr>
                <w:rFonts w:ascii="CordiaUPC" w:hAnsi="CordiaUPC" w:cs="CordiaUPC"/>
                <w:sz w:val="26"/>
                <w:szCs w:val="26"/>
                <w:cs/>
                <w:lang w:val="en-GB" w:bidi="th-TH"/>
              </w:rPr>
            </w:pPr>
          </w:p>
        </w:tc>
        <w:tc>
          <w:tcPr>
            <w:tcW w:w="270" w:type="dxa"/>
          </w:tcPr>
          <w:p w14:paraId="4C4F5AEF"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1B6052ED"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p>
        </w:tc>
        <w:tc>
          <w:tcPr>
            <w:tcW w:w="270" w:type="dxa"/>
          </w:tcPr>
          <w:p w14:paraId="595A083E"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6DFB0A90" w14:textId="77777777" w:rsidR="00FD5B6F" w:rsidRPr="002D03D8" w:rsidRDefault="00FD5B6F" w:rsidP="00FD5B6F">
            <w:pPr>
              <w:pStyle w:val="BodyText"/>
              <w:tabs>
                <w:tab w:val="decimal" w:pos="990"/>
              </w:tabs>
              <w:spacing w:after="0" w:line="240" w:lineRule="exact"/>
              <w:ind w:right="-110"/>
              <w:rPr>
                <w:rFonts w:ascii="CordiaUPC" w:hAnsi="CordiaUPC" w:cs="CordiaUPC"/>
                <w:sz w:val="26"/>
                <w:szCs w:val="26"/>
                <w:lang w:val="en-GB"/>
              </w:rPr>
            </w:pPr>
          </w:p>
        </w:tc>
        <w:tc>
          <w:tcPr>
            <w:tcW w:w="270" w:type="dxa"/>
          </w:tcPr>
          <w:p w14:paraId="52D1208F"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3BDAFDAB"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p>
        </w:tc>
      </w:tr>
      <w:tr w:rsidR="006B03D9" w:rsidRPr="002D03D8" w14:paraId="00809F80" w14:textId="77777777" w:rsidTr="006B03D9">
        <w:tc>
          <w:tcPr>
            <w:tcW w:w="3796" w:type="dxa"/>
            <w:vAlign w:val="bottom"/>
          </w:tcPr>
          <w:p w14:paraId="1BDB748D" w14:textId="77777777" w:rsidR="00FD5B6F" w:rsidRPr="002D03D8" w:rsidRDefault="00FD5B6F" w:rsidP="00FD5B6F">
            <w:pPr>
              <w:tabs>
                <w:tab w:val="left" w:pos="993"/>
              </w:tabs>
              <w:spacing w:line="240" w:lineRule="exact"/>
              <w:ind w:right="-108"/>
              <w:rPr>
                <w:rFonts w:ascii="CordiaUPC" w:hAnsi="CordiaUPC" w:cs="CordiaUPC"/>
                <w:sz w:val="26"/>
                <w:szCs w:val="26"/>
                <w:vertAlign w:val="superscript"/>
                <w:lang w:val="en-US"/>
              </w:rPr>
            </w:pPr>
            <w:r w:rsidRPr="002D03D8">
              <w:rPr>
                <w:rFonts w:ascii="CordiaUPC" w:hAnsi="CordiaUPC" w:cs="CordiaUPC" w:hint="cs"/>
                <w:szCs w:val="22"/>
                <w:vertAlign w:val="superscript"/>
                <w:lang w:val="en-US"/>
              </w:rPr>
              <w:t>(1)</w:t>
            </w:r>
            <w:r w:rsidRPr="002D03D8">
              <w:rPr>
                <w:rFonts w:ascii="CordiaUPC" w:hAnsi="CordiaUPC" w:cs="CordiaUPC" w:hint="cs"/>
                <w:szCs w:val="22"/>
                <w:lang w:val="en-US"/>
              </w:rPr>
              <w:t xml:space="preserve"> Presented in </w:t>
            </w:r>
            <w:r w:rsidRPr="002D03D8">
              <w:rPr>
                <w:rFonts w:ascii="CordiaUPC" w:hAnsi="CordiaUPC" w:cs="CordiaUPC"/>
                <w:szCs w:val="22"/>
                <w:lang w:val="en-US"/>
              </w:rPr>
              <w:t xml:space="preserve">principle amount and </w:t>
            </w:r>
            <w:r w:rsidRPr="002D03D8">
              <w:rPr>
                <w:rFonts w:ascii="CordiaUPC" w:hAnsi="CordiaUPC" w:cs="CordiaUPC" w:hint="cs"/>
                <w:szCs w:val="22"/>
                <w:lang w:val="en-US"/>
              </w:rPr>
              <w:t>notional amount</w:t>
            </w:r>
          </w:p>
        </w:tc>
        <w:tc>
          <w:tcPr>
            <w:tcW w:w="1170" w:type="dxa"/>
            <w:vAlign w:val="bottom"/>
          </w:tcPr>
          <w:p w14:paraId="4D130DC1" w14:textId="77777777"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rPr>
            </w:pPr>
          </w:p>
        </w:tc>
        <w:tc>
          <w:tcPr>
            <w:tcW w:w="270" w:type="dxa"/>
          </w:tcPr>
          <w:p w14:paraId="6F03785B"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732D33B1"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p>
        </w:tc>
        <w:tc>
          <w:tcPr>
            <w:tcW w:w="270" w:type="dxa"/>
          </w:tcPr>
          <w:p w14:paraId="2824F83A"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2D538457" w14:textId="77777777" w:rsidR="00FD5B6F" w:rsidRPr="002D03D8" w:rsidRDefault="00FD5B6F" w:rsidP="00FD5B6F">
            <w:pPr>
              <w:pStyle w:val="BodyText"/>
              <w:tabs>
                <w:tab w:val="decimal" w:pos="990"/>
              </w:tabs>
              <w:spacing w:after="0" w:line="240" w:lineRule="exact"/>
              <w:ind w:right="-110"/>
              <w:rPr>
                <w:rFonts w:ascii="CordiaUPC" w:hAnsi="CordiaUPC" w:cs="CordiaUPC"/>
                <w:sz w:val="26"/>
                <w:szCs w:val="26"/>
                <w:lang w:val="en-GB"/>
              </w:rPr>
            </w:pPr>
          </w:p>
        </w:tc>
        <w:tc>
          <w:tcPr>
            <w:tcW w:w="270" w:type="dxa"/>
          </w:tcPr>
          <w:p w14:paraId="7808CB14"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0463B76E"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p>
        </w:tc>
      </w:tr>
      <w:tr w:rsidR="006B03D9" w:rsidRPr="002D03D8" w14:paraId="05004797" w14:textId="77777777" w:rsidTr="006B03D9">
        <w:tc>
          <w:tcPr>
            <w:tcW w:w="3796" w:type="dxa"/>
            <w:vAlign w:val="bottom"/>
          </w:tcPr>
          <w:p w14:paraId="6173AF3D" w14:textId="77777777" w:rsidR="00FD5B6F" w:rsidRPr="002D03D8" w:rsidRDefault="00FD5B6F" w:rsidP="00FD5B6F">
            <w:pPr>
              <w:tabs>
                <w:tab w:val="left" w:pos="993"/>
              </w:tabs>
              <w:spacing w:line="240" w:lineRule="exact"/>
              <w:ind w:right="-108"/>
              <w:rPr>
                <w:rFonts w:ascii="CordiaUPC" w:hAnsi="CordiaUPC" w:cs="CordiaUPC"/>
                <w:sz w:val="26"/>
                <w:szCs w:val="26"/>
                <w:lang w:val="en-US"/>
              </w:rPr>
            </w:pPr>
            <w:r w:rsidRPr="002D03D8">
              <w:rPr>
                <w:rFonts w:ascii="CordiaUPC" w:hAnsi="CordiaUPC" w:cs="CordiaUPC" w:hint="cs"/>
                <w:szCs w:val="22"/>
                <w:vertAlign w:val="superscript"/>
                <w:lang w:val="en-US"/>
              </w:rPr>
              <w:t>(</w:t>
            </w:r>
            <w:r w:rsidRPr="002D03D8">
              <w:rPr>
                <w:rFonts w:ascii="CordiaUPC" w:hAnsi="CordiaUPC" w:cs="CordiaUPC"/>
                <w:szCs w:val="22"/>
                <w:vertAlign w:val="superscript"/>
                <w:lang w:val="en-US"/>
              </w:rPr>
              <w:t>2</w:t>
            </w:r>
            <w:r w:rsidRPr="002D03D8">
              <w:rPr>
                <w:rFonts w:ascii="CordiaUPC" w:hAnsi="CordiaUPC" w:cs="CordiaUPC" w:hint="cs"/>
                <w:szCs w:val="22"/>
                <w:vertAlign w:val="superscript"/>
                <w:lang w:val="en-US"/>
              </w:rPr>
              <w:t>)</w:t>
            </w:r>
            <w:r w:rsidRPr="002D03D8">
              <w:rPr>
                <w:rFonts w:ascii="CordiaUPC" w:hAnsi="CordiaUPC" w:cs="CordiaUPC" w:hint="cs"/>
                <w:szCs w:val="22"/>
                <w:lang w:val="en-US"/>
              </w:rPr>
              <w:t xml:space="preserve"> Presented in notional amount</w:t>
            </w:r>
          </w:p>
        </w:tc>
        <w:tc>
          <w:tcPr>
            <w:tcW w:w="1170" w:type="dxa"/>
            <w:vAlign w:val="bottom"/>
          </w:tcPr>
          <w:p w14:paraId="2E16AAC7" w14:textId="77777777" w:rsidR="00FD5B6F" w:rsidRPr="002D03D8" w:rsidRDefault="00FD5B6F" w:rsidP="00FD5B6F">
            <w:pPr>
              <w:pStyle w:val="BodyText"/>
              <w:tabs>
                <w:tab w:val="decimal" w:pos="860"/>
              </w:tabs>
              <w:spacing w:after="0" w:line="240" w:lineRule="exact"/>
              <w:ind w:right="-115"/>
              <w:rPr>
                <w:rFonts w:ascii="CordiaUPC" w:hAnsi="CordiaUPC" w:cs="CordiaUPC"/>
                <w:sz w:val="26"/>
                <w:szCs w:val="26"/>
                <w:lang w:val="en-GB"/>
              </w:rPr>
            </w:pPr>
          </w:p>
        </w:tc>
        <w:tc>
          <w:tcPr>
            <w:tcW w:w="270" w:type="dxa"/>
          </w:tcPr>
          <w:p w14:paraId="36A25DA6"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0DEF7C7A" w14:textId="77777777" w:rsidR="00FD5B6F" w:rsidRPr="002D03D8" w:rsidRDefault="00FD5B6F" w:rsidP="00FD5B6F">
            <w:pPr>
              <w:pStyle w:val="BodyText"/>
              <w:tabs>
                <w:tab w:val="decimal" w:pos="830"/>
              </w:tabs>
              <w:spacing w:after="0" w:line="240" w:lineRule="exact"/>
              <w:ind w:right="17"/>
              <w:rPr>
                <w:rFonts w:ascii="CordiaUPC" w:hAnsi="CordiaUPC" w:cs="CordiaUPC"/>
                <w:sz w:val="26"/>
                <w:szCs w:val="26"/>
                <w:lang w:val="en-US"/>
              </w:rPr>
            </w:pPr>
          </w:p>
        </w:tc>
        <w:tc>
          <w:tcPr>
            <w:tcW w:w="270" w:type="dxa"/>
          </w:tcPr>
          <w:p w14:paraId="37871FA0"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55D505A8" w14:textId="77777777" w:rsidR="00FD5B6F" w:rsidRPr="002D03D8" w:rsidRDefault="00FD5B6F" w:rsidP="00FD5B6F">
            <w:pPr>
              <w:pStyle w:val="BodyText"/>
              <w:tabs>
                <w:tab w:val="decimal" w:pos="990"/>
              </w:tabs>
              <w:spacing w:after="0" w:line="240" w:lineRule="exact"/>
              <w:ind w:right="-110"/>
              <w:rPr>
                <w:rFonts w:ascii="CordiaUPC" w:hAnsi="CordiaUPC" w:cs="CordiaUPC"/>
                <w:sz w:val="26"/>
                <w:szCs w:val="26"/>
                <w:lang w:val="en-GB"/>
              </w:rPr>
            </w:pPr>
          </w:p>
        </w:tc>
        <w:tc>
          <w:tcPr>
            <w:tcW w:w="270" w:type="dxa"/>
          </w:tcPr>
          <w:p w14:paraId="6846D146" w14:textId="77777777" w:rsidR="00FD5B6F" w:rsidRPr="002D03D8" w:rsidRDefault="00FD5B6F" w:rsidP="00FD5B6F">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7FD76310" w14:textId="77777777" w:rsidR="00FD5B6F" w:rsidRPr="002D03D8" w:rsidRDefault="00FD5B6F" w:rsidP="00FD5B6F">
            <w:pPr>
              <w:pStyle w:val="BodyText"/>
              <w:tabs>
                <w:tab w:val="decimal" w:pos="890"/>
              </w:tabs>
              <w:spacing w:after="0" w:line="240" w:lineRule="exact"/>
              <w:ind w:right="17"/>
              <w:rPr>
                <w:rFonts w:ascii="CordiaUPC" w:hAnsi="CordiaUPC" w:cs="CordiaUPC"/>
                <w:sz w:val="26"/>
                <w:szCs w:val="26"/>
                <w:lang w:val="en-US"/>
              </w:rPr>
            </w:pPr>
          </w:p>
        </w:tc>
      </w:tr>
    </w:tbl>
    <w:p w14:paraId="76C7192F" w14:textId="77777777" w:rsidR="00D63DA8" w:rsidRPr="002D03D8" w:rsidRDefault="00D63DA8" w:rsidP="00D63DA8">
      <w:pPr>
        <w:spacing w:line="240" w:lineRule="auto"/>
        <w:rPr>
          <w:rFonts w:ascii="CordiaUPC" w:hAnsi="CordiaUPC" w:cs="CordiaUPC"/>
          <w:b/>
          <w:bCs/>
          <w:sz w:val="26"/>
          <w:szCs w:val="26"/>
        </w:rPr>
      </w:pPr>
    </w:p>
    <w:p w14:paraId="3CC84EEC" w14:textId="77777777" w:rsidR="004A465D" w:rsidRPr="002D03D8" w:rsidRDefault="004A465D">
      <w:pPr>
        <w:spacing w:line="240" w:lineRule="auto"/>
        <w:rPr>
          <w:rFonts w:ascii="CordiaUPC" w:hAnsi="CordiaUPC" w:cs="CordiaUPC"/>
          <w:b/>
          <w:bCs/>
          <w:sz w:val="26"/>
          <w:szCs w:val="26"/>
        </w:rPr>
      </w:pPr>
      <w:r w:rsidRPr="002D03D8">
        <w:rPr>
          <w:rFonts w:ascii="CordiaUPC" w:hAnsi="CordiaUPC" w:cs="CordiaUPC"/>
          <w:b/>
          <w:bCs/>
          <w:sz w:val="26"/>
          <w:szCs w:val="26"/>
        </w:rPr>
        <w:br w:type="page"/>
      </w:r>
    </w:p>
    <w:p w14:paraId="5A2ECB02" w14:textId="3C9BB700" w:rsidR="00C17FF8" w:rsidRPr="002D03D8" w:rsidRDefault="00C17FF8" w:rsidP="00C17FF8">
      <w:pPr>
        <w:spacing w:line="240" w:lineRule="exact"/>
        <w:ind w:left="547" w:hanging="547"/>
        <w:jc w:val="thaiDistribute"/>
        <w:rPr>
          <w:rFonts w:ascii="CordiaUPC" w:hAnsi="CordiaUPC" w:cs="CordiaUPC"/>
          <w:b/>
          <w:bCs/>
          <w:sz w:val="26"/>
          <w:szCs w:val="26"/>
          <w:cs/>
          <w:lang w:bidi="th-TH"/>
        </w:rPr>
      </w:pPr>
      <w:r w:rsidRPr="002D03D8">
        <w:rPr>
          <w:rFonts w:ascii="CordiaUPC" w:hAnsi="CordiaUPC" w:cs="CordiaUPC"/>
          <w:b/>
          <w:bCs/>
          <w:sz w:val="26"/>
          <w:szCs w:val="26"/>
        </w:rPr>
        <w:lastRenderedPageBreak/>
        <w:t>1</w:t>
      </w:r>
      <w:r w:rsidR="00804E90" w:rsidRPr="002D03D8">
        <w:rPr>
          <w:rFonts w:ascii="CordiaUPC" w:hAnsi="CordiaUPC" w:cs="CordiaUPC"/>
          <w:b/>
          <w:bCs/>
          <w:sz w:val="26"/>
          <w:szCs w:val="26"/>
        </w:rPr>
        <w:t>4</w:t>
      </w:r>
      <w:r w:rsidRPr="002D03D8">
        <w:rPr>
          <w:rFonts w:ascii="CordiaUPC" w:hAnsi="CordiaUPC" w:cs="CordiaUPC" w:hint="cs"/>
          <w:b/>
          <w:bCs/>
          <w:sz w:val="26"/>
          <w:szCs w:val="26"/>
        </w:rPr>
        <w:t>.3</w:t>
      </w:r>
      <w:r w:rsidRPr="002D03D8">
        <w:rPr>
          <w:rFonts w:ascii="CordiaUPC" w:hAnsi="CordiaUPC" w:cs="CordiaUPC" w:hint="cs"/>
          <w:b/>
          <w:bCs/>
          <w:sz w:val="26"/>
          <w:szCs w:val="26"/>
        </w:rPr>
        <w:tab/>
        <w:t>Senior management personnel compensation</w:t>
      </w:r>
    </w:p>
    <w:p w14:paraId="502F0243" w14:textId="77777777" w:rsidR="00C17FF8" w:rsidRPr="002D03D8" w:rsidRDefault="00C17FF8" w:rsidP="00C17FF8">
      <w:pPr>
        <w:spacing w:line="240" w:lineRule="exact"/>
        <w:ind w:left="547" w:hanging="547"/>
        <w:jc w:val="thaiDistribute"/>
        <w:rPr>
          <w:rFonts w:ascii="CordiaUPC" w:hAnsi="CordiaUPC" w:cs="CordiaUPC"/>
          <w:b/>
          <w:bCs/>
          <w:sz w:val="26"/>
          <w:szCs w:val="26"/>
        </w:rPr>
      </w:pPr>
    </w:p>
    <w:p w14:paraId="3676ABD1" w14:textId="74F68439" w:rsidR="00C17FF8" w:rsidRPr="002D03D8" w:rsidRDefault="00C17FF8" w:rsidP="00C17FF8">
      <w:pPr>
        <w:spacing w:line="240" w:lineRule="exact"/>
        <w:ind w:left="540"/>
        <w:jc w:val="thaiDistribute"/>
        <w:rPr>
          <w:rFonts w:ascii="CordiaUPC" w:hAnsi="CordiaUPC" w:cs="CordiaUPC"/>
          <w:sz w:val="26"/>
          <w:szCs w:val="26"/>
        </w:rPr>
      </w:pPr>
      <w:r w:rsidRPr="002D03D8">
        <w:rPr>
          <w:rFonts w:ascii="CordiaUPC" w:hAnsi="CordiaUPC" w:cs="CordiaUPC" w:hint="cs"/>
          <w:spacing w:val="-4"/>
          <w:sz w:val="26"/>
          <w:szCs w:val="26"/>
        </w:rPr>
        <w:t>For the nine</w:t>
      </w:r>
      <w:r w:rsidRPr="002D03D8">
        <w:rPr>
          <w:rFonts w:ascii="CordiaUPC" w:hAnsi="CordiaUPC" w:cs="CordiaUPC" w:hint="cs"/>
          <w:spacing w:val="-4"/>
          <w:sz w:val="26"/>
          <w:szCs w:val="26"/>
          <w:cs/>
          <w:lang w:bidi="th-TH"/>
        </w:rPr>
        <w:t>-</w:t>
      </w:r>
      <w:r w:rsidRPr="002D03D8">
        <w:rPr>
          <w:rFonts w:ascii="CordiaUPC" w:hAnsi="CordiaUPC" w:cs="CordiaUPC" w:hint="cs"/>
          <w:spacing w:val="-4"/>
          <w:sz w:val="26"/>
          <w:szCs w:val="26"/>
        </w:rPr>
        <w:t>month period ended 30 September 202</w:t>
      </w:r>
      <w:r w:rsidR="001F1F52" w:rsidRPr="002D03D8">
        <w:rPr>
          <w:rFonts w:ascii="CordiaUPC" w:hAnsi="CordiaUPC" w:cs="CordiaUPC"/>
          <w:spacing w:val="-4"/>
          <w:sz w:val="26"/>
          <w:szCs w:val="26"/>
          <w:lang w:val="en-US" w:bidi="th-TH"/>
        </w:rPr>
        <w:t>5</w:t>
      </w:r>
      <w:r w:rsidRPr="002D03D8">
        <w:rPr>
          <w:rFonts w:ascii="CordiaUPC" w:hAnsi="CordiaUPC" w:cs="CordiaUPC" w:hint="cs"/>
          <w:spacing w:val="-4"/>
          <w:sz w:val="26"/>
          <w:szCs w:val="26"/>
        </w:rPr>
        <w:t xml:space="preserve"> and 20</w:t>
      </w:r>
      <w:r w:rsidRPr="002D03D8">
        <w:rPr>
          <w:rFonts w:ascii="CordiaUPC" w:hAnsi="CordiaUPC" w:cs="CordiaUPC"/>
          <w:spacing w:val="-4"/>
          <w:sz w:val="26"/>
          <w:szCs w:val="26"/>
        </w:rPr>
        <w:t>2</w:t>
      </w:r>
      <w:r w:rsidR="001F1F52" w:rsidRPr="002D03D8">
        <w:rPr>
          <w:rFonts w:ascii="CordiaUPC" w:hAnsi="CordiaUPC" w:cs="CordiaUPC"/>
          <w:spacing w:val="-4"/>
          <w:sz w:val="26"/>
          <w:szCs w:val="26"/>
        </w:rPr>
        <w:t>4</w:t>
      </w:r>
      <w:r w:rsidRPr="002D03D8">
        <w:rPr>
          <w:rFonts w:ascii="CordiaUPC" w:hAnsi="CordiaUPC" w:cs="CordiaUPC" w:hint="cs"/>
          <w:spacing w:val="-4"/>
          <w:sz w:val="26"/>
          <w:szCs w:val="26"/>
        </w:rPr>
        <w:t>, senior management personnel compensation,</w:t>
      </w:r>
      <w:r w:rsidRPr="002D03D8">
        <w:rPr>
          <w:rFonts w:ascii="CordiaUPC" w:hAnsi="CordiaUPC" w:cs="CordiaUPC" w:hint="cs"/>
          <w:sz w:val="26"/>
          <w:szCs w:val="26"/>
        </w:rPr>
        <w:t xml:space="preserve"> included in profit or loss, was classified as follows</w:t>
      </w:r>
      <w:r w:rsidRPr="002D03D8">
        <w:rPr>
          <w:rFonts w:ascii="CordiaUPC" w:hAnsi="CordiaUPC" w:cs="CordiaUPC" w:hint="cs"/>
          <w:sz w:val="26"/>
          <w:szCs w:val="26"/>
          <w:cs/>
          <w:lang w:bidi="th-TH"/>
        </w:rPr>
        <w:t>:</w:t>
      </w:r>
    </w:p>
    <w:p w14:paraId="01AA44D9" w14:textId="77777777" w:rsidR="00C17FF8" w:rsidRPr="002D03D8" w:rsidRDefault="00C17FF8" w:rsidP="00C17FF8">
      <w:pPr>
        <w:spacing w:line="240" w:lineRule="exact"/>
        <w:ind w:left="634" w:right="-58" w:hanging="720"/>
        <w:jc w:val="thaiDistribute"/>
        <w:rPr>
          <w:rFonts w:ascii="CordiaUPC" w:hAnsi="CordiaUPC" w:cs="CordiaUPC"/>
          <w:sz w:val="26"/>
          <w:szCs w:val="26"/>
          <w:cs/>
          <w:lang w:bidi="th-TH"/>
        </w:rPr>
      </w:pPr>
    </w:p>
    <w:tbl>
      <w:tblPr>
        <w:tblW w:w="9306" w:type="dxa"/>
        <w:tblInd w:w="420"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C17FF8" w:rsidRPr="002D03D8" w14:paraId="0AF309E3" w14:textId="77777777" w:rsidTr="005C143D">
        <w:trPr>
          <w:trHeight w:val="137"/>
        </w:trPr>
        <w:tc>
          <w:tcPr>
            <w:tcW w:w="3816" w:type="dxa"/>
          </w:tcPr>
          <w:p w14:paraId="7C1FFD17" w14:textId="77777777" w:rsidR="00C17FF8" w:rsidRPr="002D03D8" w:rsidRDefault="00C17FF8" w:rsidP="005C143D">
            <w:pPr>
              <w:spacing w:line="240" w:lineRule="exact"/>
              <w:rPr>
                <w:rFonts w:ascii="CordiaUPC" w:hAnsi="CordiaUPC" w:cs="CordiaUPC"/>
                <w:b/>
                <w:bCs/>
                <w:i/>
                <w:iCs/>
                <w:color w:val="000000"/>
                <w:sz w:val="26"/>
                <w:szCs w:val="26"/>
                <w:lang w:val="en-US" w:bidi="th-TH"/>
              </w:rPr>
            </w:pPr>
          </w:p>
        </w:tc>
        <w:tc>
          <w:tcPr>
            <w:tcW w:w="2611" w:type="dxa"/>
            <w:gridSpan w:val="3"/>
          </w:tcPr>
          <w:p w14:paraId="723D4767" w14:textId="77777777" w:rsidR="00C17FF8" w:rsidRPr="002D03D8" w:rsidRDefault="00C17FF8" w:rsidP="005C143D">
            <w:pPr>
              <w:tabs>
                <w:tab w:val="decimal" w:pos="807"/>
              </w:tabs>
              <w:spacing w:line="240" w:lineRule="exact"/>
              <w:ind w:left="-117" w:right="-108"/>
              <w:jc w:val="center"/>
              <w:rPr>
                <w:rFonts w:ascii="CordiaUPC" w:hAnsi="CordiaUPC" w:cs="CordiaUPC"/>
                <w:snapToGrid w:val="0"/>
                <w:sz w:val="26"/>
                <w:szCs w:val="26"/>
                <w:lang w:val="en-US" w:eastAsia="th-TH" w:bidi="th-TH"/>
              </w:rPr>
            </w:pPr>
            <w:r w:rsidRPr="002D03D8">
              <w:rPr>
                <w:rFonts w:ascii="CordiaUPC" w:hAnsi="CordiaUPC" w:cs="CordiaUPC" w:hint="cs"/>
                <w:b/>
                <w:bCs/>
                <w:sz w:val="26"/>
                <w:szCs w:val="26"/>
              </w:rPr>
              <w:t>Consolidated</w:t>
            </w:r>
          </w:p>
        </w:tc>
        <w:tc>
          <w:tcPr>
            <w:tcW w:w="243" w:type="dxa"/>
            <w:vAlign w:val="bottom"/>
          </w:tcPr>
          <w:p w14:paraId="33E91CF3" w14:textId="77777777" w:rsidR="00C17FF8" w:rsidRPr="002D03D8" w:rsidRDefault="00C17FF8" w:rsidP="005C143D">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11086ABA" w14:textId="77777777" w:rsidR="00C17FF8" w:rsidRPr="002D03D8" w:rsidRDefault="00C17FF8" w:rsidP="005C143D">
            <w:pPr>
              <w:tabs>
                <w:tab w:val="decimal" w:pos="807"/>
              </w:tabs>
              <w:spacing w:line="240" w:lineRule="exact"/>
              <w:ind w:left="-117" w:right="-108"/>
              <w:jc w:val="center"/>
              <w:rPr>
                <w:rFonts w:ascii="CordiaUPC" w:hAnsi="CordiaUPC" w:cs="CordiaUPC"/>
                <w:snapToGrid w:val="0"/>
                <w:sz w:val="26"/>
                <w:szCs w:val="26"/>
                <w:lang w:val="en-US" w:eastAsia="th-TH" w:bidi="th-TH"/>
              </w:rPr>
            </w:pPr>
            <w:r w:rsidRPr="002D03D8">
              <w:rPr>
                <w:rFonts w:ascii="CordiaUPC" w:hAnsi="CordiaUPC" w:cs="CordiaUPC" w:hint="cs"/>
                <w:b/>
                <w:bCs/>
                <w:sz w:val="26"/>
                <w:szCs w:val="26"/>
                <w:lang w:val="en-US"/>
              </w:rPr>
              <w:t>Bank only</w:t>
            </w:r>
          </w:p>
        </w:tc>
      </w:tr>
      <w:tr w:rsidR="00C17FF8" w:rsidRPr="002D03D8" w14:paraId="6626676F" w14:textId="77777777" w:rsidTr="005C143D">
        <w:trPr>
          <w:trHeight w:val="137"/>
        </w:trPr>
        <w:tc>
          <w:tcPr>
            <w:tcW w:w="3816" w:type="dxa"/>
          </w:tcPr>
          <w:p w14:paraId="28CEF24D" w14:textId="77777777" w:rsidR="00C17FF8" w:rsidRPr="002D03D8" w:rsidRDefault="00C17FF8" w:rsidP="005C143D">
            <w:pPr>
              <w:spacing w:line="240" w:lineRule="exact"/>
              <w:ind w:right="-132"/>
              <w:rPr>
                <w:rFonts w:ascii="CordiaUPC" w:hAnsi="CordiaUPC" w:cs="CordiaUPC"/>
                <w:b/>
                <w:bCs/>
                <w:i/>
                <w:iCs/>
                <w:color w:val="000000"/>
                <w:sz w:val="26"/>
                <w:szCs w:val="26"/>
                <w:lang w:val="en-US" w:bidi="th-TH"/>
              </w:rPr>
            </w:pPr>
            <w:r w:rsidRPr="002D03D8">
              <w:rPr>
                <w:rFonts w:ascii="CordiaUPC" w:hAnsi="CordiaUPC" w:cs="CordiaUPC"/>
                <w:b/>
                <w:bCs/>
                <w:i/>
                <w:iCs/>
                <w:color w:val="000000"/>
                <w:sz w:val="26"/>
                <w:szCs w:val="26"/>
                <w:lang w:val="en-US" w:bidi="th-TH"/>
              </w:rPr>
              <w:t>For the nine-month period ended 30 September</w:t>
            </w:r>
          </w:p>
        </w:tc>
        <w:tc>
          <w:tcPr>
            <w:tcW w:w="1170" w:type="dxa"/>
          </w:tcPr>
          <w:p w14:paraId="26324D97" w14:textId="2CF4AC0D" w:rsidR="00C17FF8" w:rsidRPr="002D03D8" w:rsidRDefault="00C17FF8" w:rsidP="005C143D">
            <w:pPr>
              <w:tabs>
                <w:tab w:val="decimal" w:pos="306"/>
              </w:tabs>
              <w:spacing w:line="240" w:lineRule="exact"/>
              <w:ind w:left="-117" w:right="-108"/>
              <w:jc w:val="center"/>
              <w:rPr>
                <w:rFonts w:ascii="CordiaUPC" w:hAnsi="CordiaUPC" w:cs="CordiaUPC"/>
                <w:snapToGrid w:val="0"/>
                <w:sz w:val="26"/>
                <w:szCs w:val="26"/>
                <w:lang w:val="en-US" w:eastAsia="th-TH" w:bidi="th-TH"/>
              </w:rPr>
            </w:pPr>
            <w:r w:rsidRPr="002D03D8">
              <w:rPr>
                <w:rFonts w:ascii="CordiaUPC" w:hAnsi="CordiaUPC" w:cs="CordiaUPC" w:hint="cs"/>
                <w:snapToGrid w:val="0"/>
                <w:sz w:val="26"/>
                <w:szCs w:val="26"/>
                <w:lang w:val="en-US" w:eastAsia="th-TH" w:bidi="th-TH"/>
              </w:rPr>
              <w:t>202</w:t>
            </w:r>
            <w:r w:rsidR="007515A8" w:rsidRPr="002D03D8">
              <w:rPr>
                <w:rFonts w:ascii="CordiaUPC" w:hAnsi="CordiaUPC" w:cs="CordiaUPC"/>
                <w:snapToGrid w:val="0"/>
                <w:sz w:val="26"/>
                <w:szCs w:val="26"/>
                <w:lang w:val="en-US" w:eastAsia="th-TH" w:bidi="th-TH"/>
              </w:rPr>
              <w:t>5</w:t>
            </w:r>
          </w:p>
        </w:tc>
        <w:tc>
          <w:tcPr>
            <w:tcW w:w="240" w:type="dxa"/>
          </w:tcPr>
          <w:p w14:paraId="72D7569F" w14:textId="77777777" w:rsidR="00C17FF8" w:rsidRPr="002D03D8" w:rsidRDefault="00C17FF8" w:rsidP="005C143D">
            <w:pPr>
              <w:tabs>
                <w:tab w:val="decimal" w:pos="1062"/>
              </w:tabs>
              <w:spacing w:line="240" w:lineRule="exact"/>
              <w:ind w:left="-117" w:right="-288"/>
              <w:jc w:val="center"/>
              <w:rPr>
                <w:rFonts w:ascii="CordiaUPC" w:hAnsi="CordiaUPC" w:cs="CordiaUPC"/>
                <w:sz w:val="26"/>
                <w:szCs w:val="26"/>
                <w:lang w:val="en-US"/>
              </w:rPr>
            </w:pPr>
          </w:p>
        </w:tc>
        <w:tc>
          <w:tcPr>
            <w:tcW w:w="1201" w:type="dxa"/>
          </w:tcPr>
          <w:p w14:paraId="4A22F784" w14:textId="63FBAF55" w:rsidR="00C17FF8" w:rsidRPr="002D03D8" w:rsidRDefault="00C17FF8" w:rsidP="005C143D">
            <w:pPr>
              <w:tabs>
                <w:tab w:val="decimal" w:pos="324"/>
              </w:tabs>
              <w:spacing w:line="240" w:lineRule="exact"/>
              <w:ind w:left="-117" w:right="-108"/>
              <w:jc w:val="center"/>
              <w:rPr>
                <w:rFonts w:ascii="CordiaUPC" w:hAnsi="CordiaUPC" w:cs="CordiaUPC"/>
                <w:snapToGrid w:val="0"/>
                <w:sz w:val="26"/>
                <w:szCs w:val="26"/>
                <w:lang w:val="en-US" w:eastAsia="th-TH" w:bidi="th-TH"/>
              </w:rPr>
            </w:pPr>
            <w:r w:rsidRPr="002D03D8">
              <w:rPr>
                <w:rFonts w:ascii="CordiaUPC" w:hAnsi="CordiaUPC" w:cs="CordiaUPC" w:hint="cs"/>
                <w:snapToGrid w:val="0"/>
                <w:sz w:val="26"/>
                <w:szCs w:val="26"/>
                <w:lang w:val="en-US" w:eastAsia="th-TH" w:bidi="th-TH"/>
              </w:rPr>
              <w:t>20</w:t>
            </w:r>
            <w:r w:rsidRPr="002D03D8">
              <w:rPr>
                <w:rFonts w:ascii="CordiaUPC" w:hAnsi="CordiaUPC" w:cs="CordiaUPC"/>
                <w:snapToGrid w:val="0"/>
                <w:sz w:val="26"/>
                <w:szCs w:val="26"/>
                <w:lang w:val="en-US" w:eastAsia="th-TH" w:bidi="th-TH"/>
              </w:rPr>
              <w:t>2</w:t>
            </w:r>
            <w:r w:rsidR="007515A8" w:rsidRPr="002D03D8">
              <w:rPr>
                <w:rFonts w:ascii="CordiaUPC" w:hAnsi="CordiaUPC" w:cs="CordiaUPC"/>
                <w:snapToGrid w:val="0"/>
                <w:sz w:val="26"/>
                <w:szCs w:val="26"/>
                <w:lang w:val="en-US" w:eastAsia="th-TH" w:bidi="th-TH"/>
              </w:rPr>
              <w:t>4</w:t>
            </w:r>
          </w:p>
        </w:tc>
        <w:tc>
          <w:tcPr>
            <w:tcW w:w="243" w:type="dxa"/>
            <w:vAlign w:val="bottom"/>
          </w:tcPr>
          <w:p w14:paraId="3A7E5034" w14:textId="77777777" w:rsidR="00C17FF8" w:rsidRPr="002D03D8" w:rsidRDefault="00C17FF8" w:rsidP="005C143D">
            <w:pPr>
              <w:tabs>
                <w:tab w:val="decimal" w:pos="1062"/>
              </w:tabs>
              <w:spacing w:line="240" w:lineRule="exact"/>
              <w:ind w:left="-117" w:right="-288"/>
              <w:jc w:val="center"/>
              <w:rPr>
                <w:rFonts w:ascii="CordiaUPC" w:hAnsi="CordiaUPC" w:cs="CordiaUPC"/>
                <w:color w:val="000000"/>
                <w:sz w:val="26"/>
                <w:szCs w:val="26"/>
                <w:lang w:val="en-US"/>
              </w:rPr>
            </w:pPr>
          </w:p>
        </w:tc>
        <w:tc>
          <w:tcPr>
            <w:tcW w:w="1194" w:type="dxa"/>
          </w:tcPr>
          <w:p w14:paraId="1AD7BF26" w14:textId="238412A1" w:rsidR="00C17FF8" w:rsidRPr="002D03D8" w:rsidRDefault="00C17FF8" w:rsidP="005C143D">
            <w:pPr>
              <w:tabs>
                <w:tab w:val="decimal" w:pos="306"/>
              </w:tabs>
              <w:spacing w:line="240" w:lineRule="exact"/>
              <w:ind w:left="-117" w:right="-108"/>
              <w:jc w:val="center"/>
              <w:rPr>
                <w:rFonts w:ascii="CordiaUPC" w:hAnsi="CordiaUPC" w:cs="CordiaUPC"/>
                <w:snapToGrid w:val="0"/>
                <w:sz w:val="26"/>
                <w:szCs w:val="26"/>
                <w:lang w:val="en-US" w:eastAsia="th-TH" w:bidi="th-TH"/>
              </w:rPr>
            </w:pPr>
            <w:r w:rsidRPr="002D03D8">
              <w:rPr>
                <w:rFonts w:ascii="CordiaUPC" w:hAnsi="CordiaUPC" w:cs="CordiaUPC" w:hint="cs"/>
                <w:snapToGrid w:val="0"/>
                <w:sz w:val="26"/>
                <w:szCs w:val="26"/>
                <w:lang w:val="en-US" w:eastAsia="th-TH" w:bidi="th-TH"/>
              </w:rPr>
              <w:t>202</w:t>
            </w:r>
            <w:r w:rsidR="007515A8" w:rsidRPr="002D03D8">
              <w:rPr>
                <w:rFonts w:ascii="CordiaUPC" w:hAnsi="CordiaUPC" w:cs="CordiaUPC"/>
                <w:snapToGrid w:val="0"/>
                <w:sz w:val="26"/>
                <w:szCs w:val="26"/>
                <w:lang w:val="en-US" w:eastAsia="th-TH" w:bidi="th-TH"/>
              </w:rPr>
              <w:t>5</w:t>
            </w:r>
          </w:p>
        </w:tc>
        <w:tc>
          <w:tcPr>
            <w:tcW w:w="239" w:type="dxa"/>
          </w:tcPr>
          <w:p w14:paraId="61CCC9A1" w14:textId="77777777" w:rsidR="00C17FF8" w:rsidRPr="002D03D8" w:rsidRDefault="00C17FF8" w:rsidP="005C143D">
            <w:pPr>
              <w:tabs>
                <w:tab w:val="decimal" w:pos="1062"/>
              </w:tabs>
              <w:spacing w:line="240" w:lineRule="exact"/>
              <w:ind w:left="-117" w:right="-288"/>
              <w:jc w:val="center"/>
              <w:rPr>
                <w:rFonts w:ascii="CordiaUPC" w:hAnsi="CordiaUPC" w:cs="CordiaUPC"/>
                <w:sz w:val="26"/>
                <w:szCs w:val="26"/>
                <w:lang w:val="en-US"/>
              </w:rPr>
            </w:pPr>
          </w:p>
        </w:tc>
        <w:tc>
          <w:tcPr>
            <w:tcW w:w="1203" w:type="dxa"/>
          </w:tcPr>
          <w:p w14:paraId="08600181" w14:textId="40BB4015" w:rsidR="00C17FF8" w:rsidRPr="002D03D8" w:rsidRDefault="00C17FF8" w:rsidP="005C143D">
            <w:pPr>
              <w:tabs>
                <w:tab w:val="decimal" w:pos="324"/>
              </w:tabs>
              <w:spacing w:line="240" w:lineRule="exact"/>
              <w:ind w:left="-117" w:right="-108"/>
              <w:jc w:val="center"/>
              <w:rPr>
                <w:rFonts w:ascii="CordiaUPC" w:hAnsi="CordiaUPC" w:cs="CordiaUPC"/>
                <w:snapToGrid w:val="0"/>
                <w:sz w:val="26"/>
                <w:szCs w:val="26"/>
                <w:lang w:val="en-US" w:eastAsia="th-TH" w:bidi="th-TH"/>
              </w:rPr>
            </w:pPr>
            <w:r w:rsidRPr="002D03D8">
              <w:rPr>
                <w:rFonts w:ascii="CordiaUPC" w:hAnsi="CordiaUPC" w:cs="CordiaUPC" w:hint="cs"/>
                <w:snapToGrid w:val="0"/>
                <w:sz w:val="26"/>
                <w:szCs w:val="26"/>
                <w:lang w:val="en-US" w:eastAsia="th-TH" w:bidi="th-TH"/>
              </w:rPr>
              <w:t>20</w:t>
            </w:r>
            <w:r w:rsidRPr="002D03D8">
              <w:rPr>
                <w:rFonts w:ascii="CordiaUPC" w:hAnsi="CordiaUPC" w:cs="CordiaUPC"/>
                <w:snapToGrid w:val="0"/>
                <w:sz w:val="26"/>
                <w:szCs w:val="26"/>
                <w:lang w:val="en-US" w:eastAsia="th-TH" w:bidi="th-TH"/>
              </w:rPr>
              <w:t>2</w:t>
            </w:r>
            <w:r w:rsidR="007515A8" w:rsidRPr="002D03D8">
              <w:rPr>
                <w:rFonts w:ascii="CordiaUPC" w:hAnsi="CordiaUPC" w:cs="CordiaUPC"/>
                <w:snapToGrid w:val="0"/>
                <w:sz w:val="26"/>
                <w:szCs w:val="26"/>
                <w:lang w:val="en-US" w:eastAsia="th-TH" w:bidi="th-TH"/>
              </w:rPr>
              <w:t>4</w:t>
            </w:r>
          </w:p>
        </w:tc>
      </w:tr>
      <w:tr w:rsidR="00C17FF8" w:rsidRPr="002D03D8" w14:paraId="4B26F3FA" w14:textId="77777777" w:rsidTr="005C143D">
        <w:trPr>
          <w:trHeight w:val="137"/>
        </w:trPr>
        <w:tc>
          <w:tcPr>
            <w:tcW w:w="3816" w:type="dxa"/>
          </w:tcPr>
          <w:p w14:paraId="6A5B08A7" w14:textId="77777777" w:rsidR="00C17FF8" w:rsidRPr="002D03D8" w:rsidRDefault="00C17FF8" w:rsidP="005C143D">
            <w:pPr>
              <w:spacing w:line="240" w:lineRule="exact"/>
              <w:rPr>
                <w:rFonts w:ascii="CordiaUPC" w:hAnsi="CordiaUPC" w:cs="CordiaUPC"/>
                <w:b/>
                <w:bCs/>
                <w:i/>
                <w:iCs/>
                <w:color w:val="000000"/>
                <w:sz w:val="26"/>
                <w:szCs w:val="26"/>
                <w:lang w:val="en-US"/>
              </w:rPr>
            </w:pPr>
          </w:p>
        </w:tc>
        <w:tc>
          <w:tcPr>
            <w:tcW w:w="5490" w:type="dxa"/>
            <w:gridSpan w:val="7"/>
            <w:tcBorders>
              <w:top w:val="nil"/>
              <w:left w:val="nil"/>
              <w:bottom w:val="nil"/>
              <w:right w:val="nil"/>
            </w:tcBorders>
            <w:vAlign w:val="bottom"/>
          </w:tcPr>
          <w:p w14:paraId="4167EE1F" w14:textId="77777777" w:rsidR="00C17FF8" w:rsidRPr="002D03D8" w:rsidRDefault="00C17FF8" w:rsidP="005C143D">
            <w:pPr>
              <w:tabs>
                <w:tab w:val="decimal" w:pos="611"/>
              </w:tabs>
              <w:spacing w:line="240" w:lineRule="exact"/>
              <w:ind w:left="-108"/>
              <w:jc w:val="center"/>
              <w:rPr>
                <w:rFonts w:ascii="CordiaUPC" w:hAnsi="CordiaUPC" w:cs="CordiaUPC"/>
                <w:i/>
                <w:iCs/>
                <w:sz w:val="26"/>
                <w:szCs w:val="26"/>
                <w:lang w:val="en-US"/>
              </w:rPr>
            </w:pPr>
            <w:r w:rsidRPr="002D03D8">
              <w:rPr>
                <w:rFonts w:ascii="CordiaUPC" w:hAnsi="CordiaUPC" w:cs="CordiaUPC" w:hint="cs"/>
                <w:i/>
                <w:iCs/>
                <w:sz w:val="26"/>
                <w:szCs w:val="26"/>
                <w:lang w:val="en-US" w:bidi="th-TH"/>
              </w:rPr>
              <w:t>(in million Baht)</w:t>
            </w:r>
          </w:p>
        </w:tc>
      </w:tr>
      <w:tr w:rsidR="000436BB" w:rsidRPr="002D03D8" w14:paraId="0F8FEB66" w14:textId="77777777" w:rsidTr="005C143D">
        <w:trPr>
          <w:trHeight w:val="137"/>
        </w:trPr>
        <w:tc>
          <w:tcPr>
            <w:tcW w:w="3816" w:type="dxa"/>
          </w:tcPr>
          <w:p w14:paraId="306A9A0F" w14:textId="77777777" w:rsidR="000436BB" w:rsidRPr="002D03D8" w:rsidRDefault="000436BB" w:rsidP="000436BB">
            <w:pPr>
              <w:spacing w:line="240" w:lineRule="exact"/>
              <w:rPr>
                <w:rFonts w:ascii="CordiaUPC" w:hAnsi="CordiaUPC" w:cs="CordiaUPC"/>
                <w:b/>
                <w:bCs/>
                <w:i/>
                <w:iCs/>
                <w:color w:val="000000"/>
                <w:sz w:val="26"/>
                <w:szCs w:val="26"/>
              </w:rPr>
            </w:pPr>
            <w:r w:rsidRPr="002D03D8">
              <w:rPr>
                <w:rFonts w:ascii="CordiaUPC" w:hAnsi="CordiaUPC" w:cs="CordiaUPC" w:hint="cs"/>
                <w:sz w:val="26"/>
                <w:szCs w:val="26"/>
                <w:lang w:val="en-US" w:bidi="th-TH"/>
              </w:rPr>
              <w:t>Short</w:t>
            </w:r>
            <w:r w:rsidRPr="002D03D8">
              <w:rPr>
                <w:rFonts w:ascii="CordiaUPC" w:hAnsi="CordiaUPC" w:cs="CordiaUPC" w:hint="cs"/>
                <w:sz w:val="26"/>
                <w:szCs w:val="26"/>
                <w:cs/>
                <w:lang w:val="en-US" w:bidi="th-TH"/>
              </w:rPr>
              <w:t>-</w:t>
            </w:r>
            <w:r w:rsidRPr="002D03D8">
              <w:rPr>
                <w:rFonts w:ascii="CordiaUPC" w:hAnsi="CordiaUPC" w:cs="CordiaUPC" w:hint="cs"/>
                <w:sz w:val="26"/>
                <w:szCs w:val="26"/>
                <w:lang w:val="en-US" w:bidi="th-TH"/>
              </w:rPr>
              <w:t xml:space="preserve">term employee benefits </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bidi="th-TH"/>
              </w:rPr>
              <w:t>directors</w:t>
            </w:r>
          </w:p>
        </w:tc>
        <w:tc>
          <w:tcPr>
            <w:tcW w:w="1170" w:type="dxa"/>
            <w:vAlign w:val="bottom"/>
          </w:tcPr>
          <w:p w14:paraId="04A4FBEF" w14:textId="4AA37DB7" w:rsidR="000436BB" w:rsidRPr="002D03D8" w:rsidRDefault="000436BB" w:rsidP="000436BB">
            <w:pPr>
              <w:tabs>
                <w:tab w:val="decimal" w:pos="852"/>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napToGrid w:val="0"/>
                <w:sz w:val="26"/>
                <w:szCs w:val="26"/>
                <w:lang w:eastAsia="th-TH"/>
              </w:rPr>
              <w:t>83</w:t>
            </w:r>
          </w:p>
        </w:tc>
        <w:tc>
          <w:tcPr>
            <w:tcW w:w="240" w:type="dxa"/>
            <w:vAlign w:val="bottom"/>
          </w:tcPr>
          <w:p w14:paraId="4861A211" w14:textId="77777777" w:rsidR="000436BB" w:rsidRPr="002D03D8" w:rsidRDefault="000436BB" w:rsidP="000436BB">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64934063" w14:textId="0874207D" w:rsidR="000436BB" w:rsidRPr="002D03D8" w:rsidRDefault="000436BB" w:rsidP="000436BB">
            <w:pPr>
              <w:tabs>
                <w:tab w:val="decimal" w:pos="852"/>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napToGrid w:val="0"/>
                <w:sz w:val="26"/>
                <w:szCs w:val="26"/>
                <w:lang w:eastAsia="th-TH"/>
              </w:rPr>
              <w:t>78</w:t>
            </w:r>
          </w:p>
        </w:tc>
        <w:tc>
          <w:tcPr>
            <w:tcW w:w="243" w:type="dxa"/>
            <w:vAlign w:val="bottom"/>
          </w:tcPr>
          <w:p w14:paraId="001A0A7C" w14:textId="77777777" w:rsidR="000436BB" w:rsidRPr="002D03D8" w:rsidRDefault="000436BB" w:rsidP="000436BB">
            <w:pPr>
              <w:tabs>
                <w:tab w:val="decimal" w:pos="852"/>
              </w:tabs>
              <w:spacing w:line="240" w:lineRule="exact"/>
              <w:ind w:left="-117" w:right="-108"/>
              <w:rPr>
                <w:rFonts w:ascii="CordiaUPC" w:hAnsi="CordiaUPC" w:cs="CordiaUPC"/>
                <w:color w:val="000000"/>
                <w:sz w:val="26"/>
                <w:szCs w:val="26"/>
                <w:lang w:val="en-US"/>
              </w:rPr>
            </w:pPr>
          </w:p>
        </w:tc>
        <w:tc>
          <w:tcPr>
            <w:tcW w:w="1194" w:type="dxa"/>
            <w:vAlign w:val="bottom"/>
          </w:tcPr>
          <w:p w14:paraId="0210D579" w14:textId="36C628D5" w:rsidR="000436BB" w:rsidRPr="002D03D8" w:rsidRDefault="000436BB" w:rsidP="000436BB">
            <w:pPr>
              <w:tabs>
                <w:tab w:val="decimal" w:pos="830"/>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napToGrid w:val="0"/>
                <w:sz w:val="26"/>
                <w:szCs w:val="26"/>
                <w:lang w:eastAsia="th-TH"/>
              </w:rPr>
              <w:t>83</w:t>
            </w:r>
          </w:p>
        </w:tc>
        <w:tc>
          <w:tcPr>
            <w:tcW w:w="239" w:type="dxa"/>
            <w:vAlign w:val="bottom"/>
          </w:tcPr>
          <w:p w14:paraId="5ADA2CB1" w14:textId="77777777" w:rsidR="000436BB" w:rsidRPr="002D03D8" w:rsidRDefault="000436BB" w:rsidP="000436BB">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7EF1712E" w14:textId="7CC5D417" w:rsidR="000436BB" w:rsidRPr="002D03D8" w:rsidRDefault="000436BB" w:rsidP="000436BB">
            <w:pPr>
              <w:tabs>
                <w:tab w:val="decimal" w:pos="830"/>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napToGrid w:val="0"/>
                <w:sz w:val="26"/>
                <w:szCs w:val="26"/>
                <w:lang w:eastAsia="th-TH"/>
              </w:rPr>
              <w:t>78</w:t>
            </w:r>
          </w:p>
        </w:tc>
      </w:tr>
      <w:tr w:rsidR="000436BB" w:rsidRPr="002D03D8" w14:paraId="7DE8C684" w14:textId="77777777" w:rsidTr="005C143D">
        <w:trPr>
          <w:trHeight w:val="137"/>
        </w:trPr>
        <w:tc>
          <w:tcPr>
            <w:tcW w:w="3816" w:type="dxa"/>
          </w:tcPr>
          <w:p w14:paraId="1F465AEF" w14:textId="77777777" w:rsidR="000436BB" w:rsidRPr="002D03D8" w:rsidRDefault="000436BB" w:rsidP="000436BB">
            <w:pPr>
              <w:spacing w:line="240" w:lineRule="exact"/>
              <w:rPr>
                <w:rFonts w:ascii="CordiaUPC" w:hAnsi="CordiaUPC" w:cs="CordiaUPC"/>
                <w:color w:val="000000"/>
                <w:sz w:val="26"/>
                <w:szCs w:val="26"/>
              </w:rPr>
            </w:pPr>
            <w:r w:rsidRPr="002D03D8">
              <w:rPr>
                <w:rFonts w:ascii="CordiaUPC" w:hAnsi="CordiaUPC" w:cs="CordiaUPC" w:hint="cs"/>
                <w:sz w:val="26"/>
                <w:szCs w:val="26"/>
                <w:lang w:val="en-US" w:bidi="th-TH"/>
              </w:rPr>
              <w:t>Short</w:t>
            </w:r>
            <w:r w:rsidRPr="002D03D8">
              <w:rPr>
                <w:rFonts w:ascii="CordiaUPC" w:hAnsi="CordiaUPC" w:cs="CordiaUPC" w:hint="cs"/>
                <w:sz w:val="26"/>
                <w:szCs w:val="26"/>
                <w:cs/>
                <w:lang w:val="en-US" w:bidi="th-TH"/>
              </w:rPr>
              <w:t>-</w:t>
            </w:r>
            <w:r w:rsidRPr="002D03D8">
              <w:rPr>
                <w:rFonts w:ascii="CordiaUPC" w:hAnsi="CordiaUPC" w:cs="CordiaUPC" w:hint="cs"/>
                <w:sz w:val="26"/>
                <w:szCs w:val="26"/>
                <w:lang w:val="en-US" w:bidi="th-TH"/>
              </w:rPr>
              <w:t xml:space="preserve">term employee benefits </w:t>
            </w:r>
            <w:r w:rsidRPr="002D03D8">
              <w:rPr>
                <w:rFonts w:ascii="CordiaUPC" w:hAnsi="CordiaUPC" w:cs="CordiaUPC"/>
                <w:sz w:val="26"/>
                <w:szCs w:val="26"/>
                <w:lang w:val="en-US" w:bidi="th-TH"/>
              </w:rPr>
              <w:t>-</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bidi="th-TH"/>
              </w:rPr>
              <w:t>management</w:t>
            </w:r>
            <w:r w:rsidRPr="002D03D8">
              <w:rPr>
                <w:rFonts w:ascii="CordiaUPC" w:hAnsi="CordiaUPC" w:cs="CordiaUPC"/>
                <w:sz w:val="26"/>
                <w:szCs w:val="26"/>
                <w:lang w:val="en-US" w:bidi="th-TH"/>
              </w:rPr>
              <w:t>s</w:t>
            </w:r>
          </w:p>
        </w:tc>
        <w:tc>
          <w:tcPr>
            <w:tcW w:w="1170" w:type="dxa"/>
          </w:tcPr>
          <w:p w14:paraId="691B431C" w14:textId="7D1AA56D" w:rsidR="000436BB" w:rsidRPr="002D03D8" w:rsidRDefault="000436BB" w:rsidP="000436BB">
            <w:pPr>
              <w:tabs>
                <w:tab w:val="decimal" w:pos="852"/>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z w:val="26"/>
                <w:szCs w:val="26"/>
              </w:rPr>
              <w:t>587</w:t>
            </w:r>
          </w:p>
        </w:tc>
        <w:tc>
          <w:tcPr>
            <w:tcW w:w="240" w:type="dxa"/>
          </w:tcPr>
          <w:p w14:paraId="55EA8387" w14:textId="77777777" w:rsidR="000436BB" w:rsidRPr="002D03D8" w:rsidRDefault="000436BB" w:rsidP="000436BB">
            <w:pPr>
              <w:tabs>
                <w:tab w:val="decimal" w:pos="852"/>
              </w:tabs>
              <w:spacing w:line="240" w:lineRule="exact"/>
              <w:ind w:right="-108"/>
              <w:rPr>
                <w:rFonts w:ascii="CordiaUPC" w:hAnsi="CordiaUPC" w:cs="CordiaUPC"/>
                <w:sz w:val="26"/>
                <w:szCs w:val="26"/>
              </w:rPr>
            </w:pPr>
          </w:p>
        </w:tc>
        <w:tc>
          <w:tcPr>
            <w:tcW w:w="1201" w:type="dxa"/>
          </w:tcPr>
          <w:p w14:paraId="20C4C3A3" w14:textId="6A0F15A1" w:rsidR="000436BB" w:rsidRPr="002D03D8" w:rsidRDefault="000436BB" w:rsidP="000436BB">
            <w:pPr>
              <w:tabs>
                <w:tab w:val="decimal" w:pos="852"/>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z w:val="26"/>
                <w:szCs w:val="26"/>
              </w:rPr>
              <w:t>663</w:t>
            </w:r>
          </w:p>
        </w:tc>
        <w:tc>
          <w:tcPr>
            <w:tcW w:w="243" w:type="dxa"/>
            <w:vAlign w:val="bottom"/>
          </w:tcPr>
          <w:p w14:paraId="379205C7" w14:textId="77777777" w:rsidR="000436BB" w:rsidRPr="002D03D8" w:rsidRDefault="000436BB" w:rsidP="000436BB">
            <w:pPr>
              <w:tabs>
                <w:tab w:val="decimal" w:pos="852"/>
              </w:tabs>
              <w:spacing w:line="240" w:lineRule="exact"/>
              <w:ind w:right="-108"/>
              <w:rPr>
                <w:rFonts w:ascii="CordiaUPC" w:hAnsi="CordiaUPC" w:cs="CordiaUPC"/>
                <w:color w:val="000000"/>
                <w:sz w:val="26"/>
                <w:szCs w:val="26"/>
              </w:rPr>
            </w:pPr>
          </w:p>
        </w:tc>
        <w:tc>
          <w:tcPr>
            <w:tcW w:w="1194" w:type="dxa"/>
          </w:tcPr>
          <w:p w14:paraId="77F47AA8" w14:textId="6B1952E9" w:rsidR="000436BB" w:rsidRPr="002D03D8" w:rsidRDefault="000436BB" w:rsidP="000436BB">
            <w:pPr>
              <w:tabs>
                <w:tab w:val="decimal" w:pos="830"/>
              </w:tabs>
              <w:spacing w:line="240" w:lineRule="exact"/>
              <w:ind w:left="-117" w:right="-108"/>
              <w:rPr>
                <w:rFonts w:ascii="CordiaUPC" w:hAnsi="CordiaUPC" w:cs="CordiaUPC"/>
                <w:snapToGrid w:val="0"/>
                <w:sz w:val="26"/>
                <w:szCs w:val="26"/>
                <w:cs/>
                <w:lang w:val="en-US" w:eastAsia="th-TH" w:bidi="th-TH"/>
              </w:rPr>
            </w:pPr>
            <w:r w:rsidRPr="002D03D8">
              <w:rPr>
                <w:rFonts w:ascii="CordiaUPC" w:eastAsia="Times New Roman" w:hAnsi="CordiaUPC" w:cs="CordiaUPC"/>
                <w:snapToGrid w:val="0"/>
                <w:sz w:val="26"/>
                <w:szCs w:val="26"/>
                <w:lang w:eastAsia="th-TH"/>
              </w:rPr>
              <w:t>570</w:t>
            </w:r>
          </w:p>
        </w:tc>
        <w:tc>
          <w:tcPr>
            <w:tcW w:w="239" w:type="dxa"/>
            <w:vAlign w:val="bottom"/>
          </w:tcPr>
          <w:p w14:paraId="7912774A" w14:textId="77777777" w:rsidR="000436BB" w:rsidRPr="002D03D8" w:rsidRDefault="000436BB" w:rsidP="000436BB">
            <w:pPr>
              <w:tabs>
                <w:tab w:val="decimal" w:pos="852"/>
              </w:tabs>
              <w:spacing w:line="240" w:lineRule="exact"/>
              <w:ind w:right="-108"/>
              <w:rPr>
                <w:rFonts w:ascii="CordiaUPC" w:hAnsi="CordiaUPC" w:cs="CordiaUPC"/>
                <w:sz w:val="26"/>
                <w:szCs w:val="26"/>
              </w:rPr>
            </w:pPr>
          </w:p>
        </w:tc>
        <w:tc>
          <w:tcPr>
            <w:tcW w:w="1203" w:type="dxa"/>
          </w:tcPr>
          <w:p w14:paraId="54774040" w14:textId="4C667C1A" w:rsidR="000436BB" w:rsidRPr="002D03D8" w:rsidRDefault="000436BB" w:rsidP="000436BB">
            <w:pPr>
              <w:tabs>
                <w:tab w:val="decimal" w:pos="830"/>
              </w:tabs>
              <w:spacing w:line="240" w:lineRule="exact"/>
              <w:ind w:right="-108"/>
              <w:rPr>
                <w:rFonts w:ascii="CordiaUPC" w:hAnsi="CordiaUPC" w:cs="CordiaUPC"/>
                <w:sz w:val="26"/>
                <w:szCs w:val="26"/>
                <w:lang w:bidi="th-TH"/>
              </w:rPr>
            </w:pPr>
            <w:r w:rsidRPr="002D03D8">
              <w:rPr>
                <w:rFonts w:ascii="CordiaUPC" w:eastAsia="Times New Roman" w:hAnsi="CordiaUPC" w:cs="CordiaUPC"/>
                <w:snapToGrid w:val="0"/>
                <w:sz w:val="26"/>
                <w:szCs w:val="26"/>
                <w:lang w:eastAsia="th-TH"/>
              </w:rPr>
              <w:t>657</w:t>
            </w:r>
          </w:p>
        </w:tc>
      </w:tr>
      <w:tr w:rsidR="000436BB" w:rsidRPr="002D03D8" w14:paraId="6DADE4DF" w14:textId="77777777" w:rsidTr="005C143D">
        <w:trPr>
          <w:trHeight w:val="137"/>
        </w:trPr>
        <w:tc>
          <w:tcPr>
            <w:tcW w:w="3816" w:type="dxa"/>
          </w:tcPr>
          <w:p w14:paraId="6614AC0A" w14:textId="77777777" w:rsidR="000436BB" w:rsidRPr="002D03D8" w:rsidRDefault="000436BB" w:rsidP="000436BB">
            <w:pPr>
              <w:spacing w:line="240" w:lineRule="exact"/>
              <w:rPr>
                <w:rFonts w:ascii="CordiaUPC" w:hAnsi="CordiaUPC" w:cs="CordiaUPC"/>
                <w:sz w:val="26"/>
                <w:szCs w:val="26"/>
                <w:lang w:val="en-US" w:bidi="th-TH"/>
              </w:rPr>
            </w:pPr>
            <w:r w:rsidRPr="002D03D8">
              <w:rPr>
                <w:rFonts w:ascii="CordiaUPC" w:hAnsi="CordiaUPC" w:cs="CordiaUPC" w:hint="cs"/>
                <w:sz w:val="26"/>
                <w:szCs w:val="26"/>
              </w:rPr>
              <w:t>Post</w:t>
            </w:r>
            <w:r w:rsidRPr="002D03D8">
              <w:rPr>
                <w:rFonts w:ascii="CordiaUPC" w:hAnsi="CordiaUPC" w:cs="CordiaUPC" w:hint="cs"/>
                <w:sz w:val="26"/>
                <w:szCs w:val="26"/>
                <w:cs/>
                <w:lang w:bidi="th-TH"/>
              </w:rPr>
              <w:t>-</w:t>
            </w:r>
            <w:r w:rsidRPr="002D03D8">
              <w:rPr>
                <w:rFonts w:ascii="CordiaUPC" w:hAnsi="CordiaUPC" w:cs="CordiaUPC" w:hint="cs"/>
                <w:sz w:val="26"/>
                <w:szCs w:val="26"/>
              </w:rPr>
              <w:t>employment benefits</w:t>
            </w:r>
          </w:p>
        </w:tc>
        <w:tc>
          <w:tcPr>
            <w:tcW w:w="1170" w:type="dxa"/>
          </w:tcPr>
          <w:p w14:paraId="4218DFAA" w14:textId="02493F89" w:rsidR="000436BB" w:rsidRPr="002D03D8" w:rsidRDefault="000436BB" w:rsidP="000436BB">
            <w:pPr>
              <w:tabs>
                <w:tab w:val="decimal" w:pos="852"/>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z w:val="26"/>
                <w:szCs w:val="26"/>
              </w:rPr>
              <w:t>65</w:t>
            </w:r>
          </w:p>
        </w:tc>
        <w:tc>
          <w:tcPr>
            <w:tcW w:w="240" w:type="dxa"/>
          </w:tcPr>
          <w:p w14:paraId="4F49430A" w14:textId="77777777" w:rsidR="000436BB" w:rsidRPr="002D03D8" w:rsidRDefault="000436BB" w:rsidP="000436BB">
            <w:pPr>
              <w:tabs>
                <w:tab w:val="decimal" w:pos="852"/>
              </w:tabs>
              <w:spacing w:line="240" w:lineRule="exact"/>
              <w:ind w:right="-108"/>
              <w:rPr>
                <w:rFonts w:ascii="CordiaUPC" w:hAnsi="CordiaUPC" w:cs="CordiaUPC"/>
                <w:sz w:val="26"/>
                <w:szCs w:val="26"/>
              </w:rPr>
            </w:pPr>
          </w:p>
        </w:tc>
        <w:tc>
          <w:tcPr>
            <w:tcW w:w="1201" w:type="dxa"/>
          </w:tcPr>
          <w:p w14:paraId="489DBF02" w14:textId="5FBDA07F" w:rsidR="000436BB" w:rsidRPr="002D03D8" w:rsidRDefault="000436BB" w:rsidP="000436BB">
            <w:pPr>
              <w:tabs>
                <w:tab w:val="decimal" w:pos="852"/>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z w:val="26"/>
                <w:szCs w:val="26"/>
              </w:rPr>
              <w:t>64</w:t>
            </w:r>
          </w:p>
        </w:tc>
        <w:tc>
          <w:tcPr>
            <w:tcW w:w="243" w:type="dxa"/>
            <w:vAlign w:val="bottom"/>
          </w:tcPr>
          <w:p w14:paraId="66B58A8A" w14:textId="77777777" w:rsidR="000436BB" w:rsidRPr="002D03D8" w:rsidRDefault="000436BB" w:rsidP="000436BB">
            <w:pPr>
              <w:tabs>
                <w:tab w:val="decimal" w:pos="852"/>
              </w:tabs>
              <w:spacing w:line="240" w:lineRule="exact"/>
              <w:ind w:right="-108"/>
              <w:rPr>
                <w:rFonts w:ascii="CordiaUPC" w:hAnsi="CordiaUPC" w:cs="CordiaUPC"/>
                <w:sz w:val="26"/>
                <w:szCs w:val="26"/>
              </w:rPr>
            </w:pPr>
          </w:p>
        </w:tc>
        <w:tc>
          <w:tcPr>
            <w:tcW w:w="1194" w:type="dxa"/>
          </w:tcPr>
          <w:p w14:paraId="5D90AFAA" w14:textId="458EA530" w:rsidR="000436BB" w:rsidRPr="002D03D8" w:rsidRDefault="000436BB" w:rsidP="000436BB">
            <w:pPr>
              <w:tabs>
                <w:tab w:val="decimal" w:pos="830"/>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napToGrid w:val="0"/>
                <w:sz w:val="26"/>
                <w:szCs w:val="26"/>
                <w:lang w:eastAsia="th-TH"/>
              </w:rPr>
              <w:t>64</w:t>
            </w:r>
          </w:p>
        </w:tc>
        <w:tc>
          <w:tcPr>
            <w:tcW w:w="239" w:type="dxa"/>
            <w:vAlign w:val="bottom"/>
          </w:tcPr>
          <w:p w14:paraId="12AFFD4E" w14:textId="77777777" w:rsidR="000436BB" w:rsidRPr="002D03D8" w:rsidRDefault="000436BB" w:rsidP="000436BB">
            <w:pPr>
              <w:tabs>
                <w:tab w:val="decimal" w:pos="852"/>
              </w:tabs>
              <w:spacing w:line="240" w:lineRule="exact"/>
              <w:ind w:right="-108"/>
              <w:rPr>
                <w:rFonts w:ascii="CordiaUPC" w:hAnsi="CordiaUPC" w:cs="CordiaUPC"/>
                <w:sz w:val="26"/>
                <w:szCs w:val="26"/>
              </w:rPr>
            </w:pPr>
          </w:p>
        </w:tc>
        <w:tc>
          <w:tcPr>
            <w:tcW w:w="1203" w:type="dxa"/>
          </w:tcPr>
          <w:p w14:paraId="04954612" w14:textId="12B3D421" w:rsidR="000436BB" w:rsidRPr="002D03D8" w:rsidRDefault="000436BB" w:rsidP="000436BB">
            <w:pPr>
              <w:tabs>
                <w:tab w:val="decimal" w:pos="830"/>
              </w:tabs>
              <w:spacing w:line="240" w:lineRule="exact"/>
              <w:ind w:right="-108"/>
              <w:rPr>
                <w:rFonts w:ascii="CordiaUPC" w:hAnsi="CordiaUPC" w:cs="CordiaUPC"/>
                <w:sz w:val="26"/>
                <w:szCs w:val="26"/>
              </w:rPr>
            </w:pPr>
            <w:r w:rsidRPr="002D03D8">
              <w:rPr>
                <w:rFonts w:ascii="CordiaUPC" w:eastAsia="Times New Roman" w:hAnsi="CordiaUPC" w:cs="CordiaUPC"/>
                <w:snapToGrid w:val="0"/>
                <w:sz w:val="26"/>
                <w:szCs w:val="26"/>
                <w:lang w:eastAsia="th-TH"/>
              </w:rPr>
              <w:t>64</w:t>
            </w:r>
          </w:p>
        </w:tc>
      </w:tr>
      <w:tr w:rsidR="000436BB" w:rsidRPr="002D03D8" w14:paraId="55182468" w14:textId="77777777" w:rsidTr="005C143D">
        <w:trPr>
          <w:trHeight w:val="137"/>
        </w:trPr>
        <w:tc>
          <w:tcPr>
            <w:tcW w:w="3816" w:type="dxa"/>
          </w:tcPr>
          <w:p w14:paraId="43323207" w14:textId="77777777" w:rsidR="000436BB" w:rsidRPr="002D03D8" w:rsidRDefault="000436BB" w:rsidP="000436BB">
            <w:pPr>
              <w:spacing w:line="240" w:lineRule="exact"/>
              <w:ind w:right="-120"/>
              <w:rPr>
                <w:rFonts w:ascii="CordiaUPC" w:hAnsi="CordiaUPC" w:cs="CordiaUPC"/>
                <w:sz w:val="26"/>
                <w:szCs w:val="26"/>
                <w:lang w:val="en-US" w:bidi="th-TH"/>
              </w:rPr>
            </w:pPr>
            <w:r w:rsidRPr="002D03D8">
              <w:rPr>
                <w:rFonts w:ascii="CordiaUPC" w:hAnsi="CordiaUPC" w:cs="CordiaUPC"/>
                <w:sz w:val="26"/>
                <w:szCs w:val="26"/>
                <w:lang w:val="en-US" w:bidi="th-TH"/>
              </w:rPr>
              <w:t xml:space="preserve">Employee benefits from </w:t>
            </w:r>
            <w:r w:rsidRPr="002D03D8">
              <w:rPr>
                <w:rFonts w:ascii="CordiaUPC" w:hAnsi="CordiaUPC" w:cs="CordiaUPC"/>
                <w:sz w:val="26"/>
                <w:szCs w:val="26"/>
              </w:rPr>
              <w:t>s</w:t>
            </w:r>
            <w:r w:rsidRPr="002D03D8">
              <w:rPr>
                <w:rFonts w:ascii="CordiaUPC" w:hAnsi="CordiaUPC" w:cs="CordiaUPC" w:hint="cs"/>
                <w:sz w:val="26"/>
                <w:szCs w:val="26"/>
              </w:rPr>
              <w:t xml:space="preserve">hare-based payments </w:t>
            </w:r>
          </w:p>
        </w:tc>
        <w:tc>
          <w:tcPr>
            <w:tcW w:w="1170" w:type="dxa"/>
          </w:tcPr>
          <w:p w14:paraId="77B6097C" w14:textId="4F1724D7" w:rsidR="000436BB" w:rsidRPr="002D03D8" w:rsidRDefault="000436BB" w:rsidP="000436BB">
            <w:pPr>
              <w:tabs>
                <w:tab w:val="decimal" w:pos="852"/>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z w:val="26"/>
                <w:szCs w:val="26"/>
              </w:rPr>
              <w:t>83</w:t>
            </w:r>
          </w:p>
        </w:tc>
        <w:tc>
          <w:tcPr>
            <w:tcW w:w="240" w:type="dxa"/>
          </w:tcPr>
          <w:p w14:paraId="1D96DD2C" w14:textId="77777777" w:rsidR="000436BB" w:rsidRPr="002D03D8" w:rsidRDefault="000436BB" w:rsidP="000436BB">
            <w:pPr>
              <w:tabs>
                <w:tab w:val="decimal" w:pos="852"/>
              </w:tabs>
              <w:spacing w:line="240" w:lineRule="exact"/>
              <w:ind w:right="-108"/>
              <w:rPr>
                <w:rFonts w:ascii="CordiaUPC" w:hAnsi="CordiaUPC" w:cs="CordiaUPC"/>
                <w:sz w:val="26"/>
                <w:szCs w:val="26"/>
              </w:rPr>
            </w:pPr>
          </w:p>
        </w:tc>
        <w:tc>
          <w:tcPr>
            <w:tcW w:w="1201" w:type="dxa"/>
          </w:tcPr>
          <w:p w14:paraId="3FAFB607" w14:textId="08C30E45" w:rsidR="000436BB" w:rsidRPr="002D03D8" w:rsidRDefault="000436BB" w:rsidP="000436BB">
            <w:pPr>
              <w:tabs>
                <w:tab w:val="decimal" w:pos="839"/>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z w:val="26"/>
                <w:szCs w:val="26"/>
              </w:rPr>
              <w:t>43</w:t>
            </w:r>
          </w:p>
        </w:tc>
        <w:tc>
          <w:tcPr>
            <w:tcW w:w="243" w:type="dxa"/>
            <w:vAlign w:val="bottom"/>
          </w:tcPr>
          <w:p w14:paraId="52E70A9A" w14:textId="77777777" w:rsidR="000436BB" w:rsidRPr="002D03D8" w:rsidRDefault="000436BB" w:rsidP="000436BB">
            <w:pPr>
              <w:tabs>
                <w:tab w:val="decimal" w:pos="852"/>
              </w:tabs>
              <w:spacing w:line="240" w:lineRule="exact"/>
              <w:ind w:right="-108"/>
              <w:rPr>
                <w:rFonts w:ascii="CordiaUPC" w:hAnsi="CordiaUPC" w:cs="CordiaUPC"/>
                <w:sz w:val="26"/>
                <w:szCs w:val="26"/>
              </w:rPr>
            </w:pPr>
          </w:p>
        </w:tc>
        <w:tc>
          <w:tcPr>
            <w:tcW w:w="1194" w:type="dxa"/>
          </w:tcPr>
          <w:p w14:paraId="048E8A8B" w14:textId="0C63F5B0" w:rsidR="000436BB" w:rsidRPr="002D03D8" w:rsidRDefault="000436BB" w:rsidP="000436BB">
            <w:pPr>
              <w:tabs>
                <w:tab w:val="decimal" w:pos="830"/>
              </w:tabs>
              <w:spacing w:line="240" w:lineRule="exact"/>
              <w:ind w:left="-117" w:right="-108"/>
              <w:rPr>
                <w:rFonts w:ascii="CordiaUPC" w:hAnsi="CordiaUPC" w:cs="CordiaUPC"/>
                <w:snapToGrid w:val="0"/>
                <w:sz w:val="26"/>
                <w:szCs w:val="26"/>
                <w:lang w:val="en-US" w:eastAsia="th-TH" w:bidi="th-TH"/>
              </w:rPr>
            </w:pPr>
            <w:r w:rsidRPr="002D03D8">
              <w:rPr>
                <w:rFonts w:ascii="CordiaUPC" w:eastAsia="Times New Roman" w:hAnsi="CordiaUPC" w:cs="CordiaUPC"/>
                <w:snapToGrid w:val="0"/>
                <w:sz w:val="26"/>
                <w:szCs w:val="26"/>
                <w:lang w:eastAsia="th-TH"/>
              </w:rPr>
              <w:t>82</w:t>
            </w:r>
          </w:p>
        </w:tc>
        <w:tc>
          <w:tcPr>
            <w:tcW w:w="239" w:type="dxa"/>
            <w:vAlign w:val="bottom"/>
          </w:tcPr>
          <w:p w14:paraId="6B65ACBE" w14:textId="77777777" w:rsidR="000436BB" w:rsidRPr="002D03D8" w:rsidRDefault="000436BB" w:rsidP="000436BB">
            <w:pPr>
              <w:tabs>
                <w:tab w:val="decimal" w:pos="852"/>
              </w:tabs>
              <w:spacing w:line="240" w:lineRule="exact"/>
              <w:ind w:right="-108"/>
              <w:rPr>
                <w:rFonts w:ascii="CordiaUPC" w:hAnsi="CordiaUPC" w:cs="CordiaUPC"/>
                <w:sz w:val="26"/>
                <w:szCs w:val="26"/>
              </w:rPr>
            </w:pPr>
          </w:p>
        </w:tc>
        <w:tc>
          <w:tcPr>
            <w:tcW w:w="1203" w:type="dxa"/>
          </w:tcPr>
          <w:p w14:paraId="36A0E258" w14:textId="17DDB1EF" w:rsidR="000436BB" w:rsidRPr="002D03D8" w:rsidRDefault="000436BB" w:rsidP="000436BB">
            <w:pPr>
              <w:tabs>
                <w:tab w:val="decimal" w:pos="830"/>
              </w:tabs>
              <w:spacing w:line="240" w:lineRule="exact"/>
              <w:ind w:right="-108"/>
              <w:rPr>
                <w:rFonts w:ascii="CordiaUPC" w:hAnsi="CordiaUPC" w:cs="CordiaUPC"/>
                <w:sz w:val="26"/>
                <w:szCs w:val="26"/>
              </w:rPr>
            </w:pPr>
            <w:r w:rsidRPr="002D03D8">
              <w:rPr>
                <w:rFonts w:ascii="CordiaUPC" w:eastAsia="Times New Roman" w:hAnsi="CordiaUPC" w:cs="CordiaUPC"/>
                <w:snapToGrid w:val="0"/>
                <w:sz w:val="26"/>
                <w:szCs w:val="26"/>
                <w:lang w:eastAsia="th-TH"/>
              </w:rPr>
              <w:t>43</w:t>
            </w:r>
          </w:p>
        </w:tc>
      </w:tr>
      <w:tr w:rsidR="000436BB" w:rsidRPr="002D03D8" w14:paraId="2B2E1C8E" w14:textId="77777777" w:rsidTr="005C143D">
        <w:trPr>
          <w:trHeight w:val="137"/>
        </w:trPr>
        <w:tc>
          <w:tcPr>
            <w:tcW w:w="3816" w:type="dxa"/>
          </w:tcPr>
          <w:p w14:paraId="1A398CD7" w14:textId="77777777" w:rsidR="000436BB" w:rsidRPr="002D03D8" w:rsidRDefault="000436BB" w:rsidP="000436BB">
            <w:pPr>
              <w:spacing w:line="240" w:lineRule="exact"/>
              <w:rPr>
                <w:rFonts w:ascii="CordiaUPC" w:hAnsi="CordiaUPC" w:cs="CordiaUPC"/>
                <w:b/>
                <w:bCs/>
                <w:sz w:val="26"/>
                <w:szCs w:val="26"/>
                <w:lang w:val="en-US" w:bidi="th-TH"/>
              </w:rPr>
            </w:pPr>
            <w:r w:rsidRPr="002D03D8">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2CDCCC87" w14:textId="45ED1D2E" w:rsidR="000436BB" w:rsidRPr="002D03D8" w:rsidRDefault="000436BB" w:rsidP="000436BB">
            <w:pPr>
              <w:tabs>
                <w:tab w:val="decimal" w:pos="852"/>
              </w:tabs>
              <w:spacing w:line="240" w:lineRule="exact"/>
              <w:ind w:left="-117" w:right="-108"/>
              <w:rPr>
                <w:rFonts w:ascii="CordiaUPC" w:hAnsi="CordiaUPC" w:cs="CordiaUPC"/>
                <w:b/>
                <w:bCs/>
                <w:snapToGrid w:val="0"/>
                <w:sz w:val="26"/>
                <w:szCs w:val="26"/>
                <w:cs/>
                <w:lang w:val="en-US" w:eastAsia="th-TH" w:bidi="th-TH"/>
              </w:rPr>
            </w:pPr>
            <w:r w:rsidRPr="002D03D8">
              <w:rPr>
                <w:rFonts w:ascii="CordiaUPC" w:eastAsia="Times New Roman" w:hAnsi="CordiaUPC" w:cs="CordiaUPC"/>
                <w:b/>
                <w:bCs/>
                <w:sz w:val="26"/>
                <w:szCs w:val="26"/>
              </w:rPr>
              <w:t>818</w:t>
            </w:r>
          </w:p>
        </w:tc>
        <w:tc>
          <w:tcPr>
            <w:tcW w:w="240" w:type="dxa"/>
          </w:tcPr>
          <w:p w14:paraId="2D9F2844" w14:textId="77777777" w:rsidR="000436BB" w:rsidRPr="002D03D8" w:rsidRDefault="000436BB" w:rsidP="000436BB">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4DD88EA5" w14:textId="3E071048" w:rsidR="000436BB" w:rsidRPr="002D03D8" w:rsidRDefault="000436BB" w:rsidP="000436BB">
            <w:pPr>
              <w:tabs>
                <w:tab w:val="decimal" w:pos="852"/>
              </w:tabs>
              <w:spacing w:line="240" w:lineRule="exact"/>
              <w:ind w:left="-117" w:right="-108"/>
              <w:rPr>
                <w:rFonts w:ascii="CordiaUPC" w:hAnsi="CordiaUPC" w:cs="CordiaUPC"/>
                <w:b/>
                <w:bCs/>
                <w:snapToGrid w:val="0"/>
                <w:sz w:val="26"/>
                <w:szCs w:val="26"/>
                <w:lang w:val="en-US" w:eastAsia="th-TH" w:bidi="th-TH"/>
              </w:rPr>
            </w:pPr>
            <w:r w:rsidRPr="002D03D8">
              <w:rPr>
                <w:rFonts w:ascii="CordiaUPC" w:eastAsia="Times New Roman" w:hAnsi="CordiaUPC" w:cs="CordiaUPC"/>
                <w:b/>
                <w:bCs/>
                <w:sz w:val="26"/>
                <w:szCs w:val="26"/>
              </w:rPr>
              <w:t>848</w:t>
            </w:r>
          </w:p>
        </w:tc>
        <w:tc>
          <w:tcPr>
            <w:tcW w:w="243" w:type="dxa"/>
            <w:vAlign w:val="bottom"/>
          </w:tcPr>
          <w:p w14:paraId="07E536E6" w14:textId="77777777" w:rsidR="000436BB" w:rsidRPr="002D03D8" w:rsidRDefault="000436BB" w:rsidP="000436BB">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7F77B8B1" w14:textId="71D50CD8" w:rsidR="000436BB" w:rsidRPr="002D03D8" w:rsidRDefault="000436BB" w:rsidP="000436BB">
            <w:pPr>
              <w:tabs>
                <w:tab w:val="decimal" w:pos="830"/>
              </w:tabs>
              <w:spacing w:line="240" w:lineRule="exact"/>
              <w:ind w:left="-117" w:right="-108"/>
              <w:rPr>
                <w:rFonts w:ascii="CordiaUPC" w:hAnsi="CordiaUPC" w:cs="CordiaUPC"/>
                <w:b/>
                <w:bCs/>
                <w:snapToGrid w:val="0"/>
                <w:sz w:val="26"/>
                <w:szCs w:val="26"/>
                <w:cs/>
                <w:lang w:val="en-US" w:eastAsia="th-TH" w:bidi="th-TH"/>
              </w:rPr>
            </w:pPr>
            <w:r w:rsidRPr="002D03D8">
              <w:rPr>
                <w:rFonts w:ascii="CordiaUPC" w:eastAsia="Times New Roman" w:hAnsi="CordiaUPC" w:cs="CordiaUPC"/>
                <w:b/>
                <w:bCs/>
                <w:snapToGrid w:val="0"/>
                <w:sz w:val="26"/>
                <w:szCs w:val="26"/>
                <w:lang w:eastAsia="th-TH"/>
              </w:rPr>
              <w:t>799</w:t>
            </w:r>
          </w:p>
        </w:tc>
        <w:tc>
          <w:tcPr>
            <w:tcW w:w="239" w:type="dxa"/>
            <w:vAlign w:val="bottom"/>
          </w:tcPr>
          <w:p w14:paraId="2EF565C6" w14:textId="77777777" w:rsidR="000436BB" w:rsidRPr="002D03D8" w:rsidRDefault="000436BB" w:rsidP="000436BB">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174E1FFE" w14:textId="2EFFDD4A" w:rsidR="000436BB" w:rsidRPr="002D03D8" w:rsidRDefault="000436BB" w:rsidP="000436BB">
            <w:pPr>
              <w:tabs>
                <w:tab w:val="decimal" w:pos="830"/>
              </w:tabs>
              <w:spacing w:line="240" w:lineRule="exact"/>
              <w:ind w:right="-115"/>
              <w:rPr>
                <w:rFonts w:ascii="CordiaUPC" w:hAnsi="CordiaUPC" w:cs="CordiaUPC"/>
                <w:b/>
                <w:bCs/>
                <w:sz w:val="26"/>
                <w:szCs w:val="26"/>
                <w:lang w:bidi="th-TH"/>
              </w:rPr>
            </w:pPr>
            <w:r w:rsidRPr="002D03D8">
              <w:rPr>
                <w:rFonts w:ascii="CordiaUPC" w:eastAsia="Times New Roman" w:hAnsi="CordiaUPC" w:cs="CordiaUPC"/>
                <w:b/>
                <w:bCs/>
                <w:snapToGrid w:val="0"/>
                <w:sz w:val="26"/>
                <w:szCs w:val="26"/>
                <w:lang w:eastAsia="th-TH"/>
              </w:rPr>
              <w:t>842</w:t>
            </w:r>
          </w:p>
        </w:tc>
      </w:tr>
    </w:tbl>
    <w:p w14:paraId="230A3FCA" w14:textId="77777777" w:rsidR="00C17FF8" w:rsidRPr="002D03D8" w:rsidRDefault="00C17FF8" w:rsidP="00C17FF8">
      <w:pPr>
        <w:spacing w:line="240" w:lineRule="exact"/>
        <w:ind w:left="547"/>
        <w:jc w:val="thaiDistribute"/>
        <w:rPr>
          <w:rFonts w:ascii="CordiaUPC" w:hAnsi="CordiaUPC" w:cs="CordiaUPC"/>
          <w:spacing w:val="-2"/>
          <w:sz w:val="26"/>
          <w:szCs w:val="26"/>
          <w:cs/>
          <w:lang w:val="en-US" w:bidi="th-TH"/>
        </w:rPr>
      </w:pPr>
    </w:p>
    <w:p w14:paraId="5B3DF7CE" w14:textId="77777777" w:rsidR="00C17FF8" w:rsidRPr="002D03D8" w:rsidRDefault="00C17FF8" w:rsidP="00C17FF8">
      <w:pPr>
        <w:spacing w:line="240" w:lineRule="exact"/>
        <w:ind w:left="547"/>
        <w:jc w:val="both"/>
        <w:rPr>
          <w:rFonts w:ascii="CordiaUPC" w:hAnsi="CordiaUPC" w:cs="CordiaUPC"/>
          <w:sz w:val="26"/>
          <w:szCs w:val="26"/>
          <w:lang w:val="en-US"/>
        </w:rPr>
      </w:pPr>
      <w:r w:rsidRPr="002D03D8">
        <w:rPr>
          <w:rFonts w:ascii="CordiaUPC" w:hAnsi="CordiaUPC" w:cs="CordiaUPC" w:hint="cs"/>
          <w:sz w:val="26"/>
          <w:szCs w:val="26"/>
        </w:rPr>
        <w:t xml:space="preserve">Senior management personnel of the Bank are directors, management personnel at the level </w:t>
      </w:r>
      <w:r w:rsidRPr="002D03D8">
        <w:rPr>
          <w:rFonts w:ascii="CordiaUPC" w:hAnsi="CordiaUPC" w:cs="CordiaUPC"/>
          <w:sz w:val="26"/>
          <w:szCs w:val="26"/>
        </w:rPr>
        <w:t xml:space="preserve">“Chief”, </w:t>
      </w:r>
      <w:r w:rsidRPr="002D03D8">
        <w:rPr>
          <w:rFonts w:ascii="CordiaUPC" w:hAnsi="CordiaUPC" w:cs="CordiaUPC" w:hint="cs"/>
          <w:sz w:val="26"/>
          <w:szCs w:val="26"/>
        </w:rPr>
        <w:t xml:space="preserve">“Head of” </w:t>
      </w:r>
      <w:r w:rsidRPr="002D03D8">
        <w:rPr>
          <w:rFonts w:ascii="CordiaUPC" w:hAnsi="CordiaUPC" w:cs="CordiaUPC"/>
          <w:sz w:val="26"/>
          <w:szCs w:val="26"/>
        </w:rPr>
        <w:t xml:space="preserve">and equivalent to </w:t>
      </w:r>
      <w:r w:rsidRPr="002D03D8">
        <w:rPr>
          <w:rFonts w:ascii="CordiaUPC" w:hAnsi="CordiaUPC" w:cs="CordiaUPC"/>
          <w:sz w:val="26"/>
          <w:szCs w:val="26"/>
          <w:lang w:val="en-US" w:bidi="th-TH"/>
        </w:rPr>
        <w:t>“</w:t>
      </w:r>
      <w:r w:rsidRPr="002D03D8">
        <w:rPr>
          <w:rFonts w:ascii="CordiaUPC" w:hAnsi="CordiaUPC" w:cs="CordiaUPC"/>
          <w:sz w:val="26"/>
          <w:szCs w:val="26"/>
        </w:rPr>
        <w:t>E</w:t>
      </w:r>
      <w:r w:rsidRPr="002D03D8">
        <w:rPr>
          <w:rFonts w:ascii="CordiaUPC" w:hAnsi="CordiaUPC" w:cs="CordiaUPC" w:hint="cs"/>
          <w:sz w:val="26"/>
          <w:szCs w:val="26"/>
        </w:rPr>
        <w:t xml:space="preserve">xecutive </w:t>
      </w:r>
      <w:r w:rsidRPr="002D03D8">
        <w:rPr>
          <w:rFonts w:ascii="CordiaUPC" w:hAnsi="CordiaUPC" w:cs="CordiaUPC"/>
          <w:sz w:val="26"/>
          <w:szCs w:val="26"/>
        </w:rPr>
        <w:t>V</w:t>
      </w:r>
      <w:r w:rsidRPr="002D03D8">
        <w:rPr>
          <w:rFonts w:ascii="CordiaUPC" w:hAnsi="CordiaUPC" w:cs="CordiaUPC" w:hint="cs"/>
          <w:sz w:val="26"/>
          <w:szCs w:val="26"/>
        </w:rPr>
        <w:t xml:space="preserve">ice </w:t>
      </w:r>
      <w:r w:rsidRPr="002D03D8">
        <w:rPr>
          <w:rFonts w:ascii="CordiaUPC" w:hAnsi="CordiaUPC" w:cs="CordiaUPC"/>
          <w:sz w:val="26"/>
          <w:szCs w:val="26"/>
        </w:rPr>
        <w:t>P</w:t>
      </w:r>
      <w:r w:rsidRPr="002D03D8">
        <w:rPr>
          <w:rFonts w:ascii="CordiaUPC" w:hAnsi="CordiaUPC" w:cs="CordiaUPC" w:hint="cs"/>
          <w:sz w:val="26"/>
          <w:szCs w:val="26"/>
        </w:rPr>
        <w:t>resident</w:t>
      </w:r>
      <w:r w:rsidRPr="002D03D8">
        <w:rPr>
          <w:rFonts w:ascii="CordiaUPC" w:hAnsi="CordiaUPC" w:cs="CordiaUPC"/>
          <w:sz w:val="26"/>
          <w:szCs w:val="26"/>
        </w:rPr>
        <w:t>”</w:t>
      </w:r>
      <w:r w:rsidRPr="002D03D8">
        <w:rPr>
          <w:rFonts w:ascii="CordiaUPC" w:hAnsi="CordiaUPC" w:cs="CordiaUPC" w:hint="cs"/>
          <w:sz w:val="26"/>
          <w:szCs w:val="26"/>
        </w:rPr>
        <w:t>, and related management personnel of Accounting or Finance</w:t>
      </w:r>
      <w:r w:rsidRPr="002D03D8">
        <w:rPr>
          <w:rFonts w:ascii="CordiaUPC" w:hAnsi="CordiaUPC" w:cs="CordiaUPC" w:hint="cs"/>
          <w:sz w:val="26"/>
          <w:szCs w:val="26"/>
          <w:cs/>
          <w:lang w:bidi="th-TH"/>
        </w:rPr>
        <w:t xml:space="preserve">. </w:t>
      </w:r>
      <w:r w:rsidRPr="002D03D8">
        <w:rPr>
          <w:rFonts w:ascii="CordiaUPC" w:hAnsi="CordiaUPC" w:cs="CordiaUPC" w:hint="cs"/>
          <w:sz w:val="26"/>
          <w:szCs w:val="26"/>
        </w:rPr>
        <w:t>Senior management</w:t>
      </w:r>
      <w:r w:rsidRPr="002D03D8">
        <w:rPr>
          <w:rFonts w:ascii="CordiaUPC" w:hAnsi="CordiaUPC" w:cs="CordiaUPC" w:hint="cs"/>
          <w:sz w:val="26"/>
          <w:szCs w:val="26"/>
          <w:cs/>
          <w:lang w:bidi="th-TH"/>
        </w:rPr>
        <w:t xml:space="preserve"> </w:t>
      </w:r>
      <w:r w:rsidRPr="002D03D8">
        <w:rPr>
          <w:rFonts w:ascii="CordiaUPC" w:hAnsi="CordiaUPC" w:cs="CordiaUPC" w:hint="cs"/>
          <w:sz w:val="26"/>
          <w:szCs w:val="26"/>
        </w:rPr>
        <w:t>personnel of the subsidiaries are those at the level of director and executive officer upwards</w:t>
      </w:r>
      <w:r w:rsidRPr="002D03D8">
        <w:rPr>
          <w:rFonts w:ascii="CordiaUPC" w:hAnsi="CordiaUPC" w:cs="CordiaUPC" w:hint="cs"/>
          <w:sz w:val="26"/>
          <w:szCs w:val="26"/>
          <w:cs/>
          <w:lang w:bidi="th-TH"/>
        </w:rPr>
        <w:t>.</w:t>
      </w:r>
    </w:p>
    <w:p w14:paraId="7358885A" w14:textId="77777777" w:rsidR="00C17FF8" w:rsidRPr="002D03D8" w:rsidRDefault="00C17FF8" w:rsidP="00C17FF8">
      <w:pPr>
        <w:spacing w:line="240" w:lineRule="auto"/>
        <w:rPr>
          <w:rFonts w:ascii="CordiaUPC" w:hAnsi="CordiaUPC" w:cs="CordiaUPC"/>
          <w:sz w:val="26"/>
          <w:szCs w:val="26"/>
          <w:cs/>
          <w:lang w:val="en-US" w:bidi="th-TH"/>
        </w:rPr>
      </w:pPr>
    </w:p>
    <w:p w14:paraId="2673E1D4" w14:textId="4F85E996" w:rsidR="00C17FF8" w:rsidRPr="002D03D8" w:rsidRDefault="00C17FF8" w:rsidP="00C17FF8">
      <w:pPr>
        <w:spacing w:line="240" w:lineRule="exact"/>
        <w:ind w:left="547" w:hanging="547"/>
        <w:jc w:val="thaiDistribute"/>
        <w:rPr>
          <w:rFonts w:ascii="CordiaUPC" w:hAnsi="CordiaUPC" w:cs="CordiaUPC"/>
          <w:b/>
          <w:bCs/>
          <w:sz w:val="26"/>
          <w:szCs w:val="26"/>
        </w:rPr>
      </w:pPr>
      <w:r w:rsidRPr="002D03D8">
        <w:rPr>
          <w:rFonts w:ascii="CordiaUPC" w:hAnsi="CordiaUPC" w:cs="CordiaUPC"/>
          <w:b/>
          <w:bCs/>
          <w:sz w:val="26"/>
          <w:szCs w:val="26"/>
          <w:lang w:val="en-US"/>
        </w:rPr>
        <w:t>1</w:t>
      </w:r>
      <w:r w:rsidR="00804E90" w:rsidRPr="002D03D8">
        <w:rPr>
          <w:rFonts w:ascii="CordiaUPC" w:hAnsi="CordiaUPC" w:cs="CordiaUPC"/>
          <w:b/>
          <w:bCs/>
          <w:sz w:val="26"/>
          <w:szCs w:val="26"/>
          <w:lang w:val="en-US"/>
        </w:rPr>
        <w:t>4</w:t>
      </w:r>
      <w:r w:rsidRPr="002D03D8">
        <w:rPr>
          <w:rFonts w:ascii="CordiaUPC" w:hAnsi="CordiaUPC" w:cs="CordiaUPC" w:hint="cs"/>
          <w:b/>
          <w:bCs/>
          <w:sz w:val="26"/>
          <w:szCs w:val="26"/>
        </w:rPr>
        <w:t>.4</w:t>
      </w:r>
      <w:r w:rsidRPr="002D03D8">
        <w:rPr>
          <w:rFonts w:ascii="CordiaUPC" w:hAnsi="CordiaUPC" w:cs="CordiaUPC" w:hint="cs"/>
          <w:b/>
          <w:bCs/>
          <w:sz w:val="26"/>
          <w:szCs w:val="26"/>
        </w:rPr>
        <w:tab/>
        <w:t>Other benefits payable to the senior management personnel</w:t>
      </w:r>
    </w:p>
    <w:p w14:paraId="46AB42AE" w14:textId="77777777" w:rsidR="00C17FF8" w:rsidRPr="002D03D8" w:rsidRDefault="00C17FF8" w:rsidP="00C17FF8">
      <w:pPr>
        <w:spacing w:line="240" w:lineRule="exact"/>
        <w:ind w:left="547"/>
        <w:jc w:val="thaiDistribute"/>
        <w:rPr>
          <w:rFonts w:ascii="CordiaUPC" w:hAnsi="CordiaUPC" w:cs="CordiaUPC"/>
          <w:spacing w:val="-2"/>
          <w:sz w:val="26"/>
          <w:szCs w:val="26"/>
          <w:lang w:val="en-US"/>
        </w:rPr>
      </w:pPr>
      <w:r w:rsidRPr="002D03D8">
        <w:rPr>
          <w:rFonts w:ascii="CordiaUPC" w:hAnsi="CordiaUPC" w:cs="CordiaUPC" w:hint="cs"/>
          <w:spacing w:val="-2"/>
          <w:sz w:val="26"/>
          <w:szCs w:val="26"/>
          <w:lang w:val="en-US"/>
        </w:rPr>
        <w:tab/>
      </w:r>
    </w:p>
    <w:p w14:paraId="0BBEE3D5" w14:textId="0FAABFC0" w:rsidR="00C17FF8" w:rsidRPr="002D03D8" w:rsidRDefault="00C17FF8" w:rsidP="00C17FF8">
      <w:pPr>
        <w:spacing w:line="240" w:lineRule="exact"/>
        <w:ind w:left="547"/>
        <w:jc w:val="both"/>
        <w:rPr>
          <w:rFonts w:ascii="CordiaUPC" w:hAnsi="CordiaUPC" w:cs="CordiaUPC"/>
          <w:sz w:val="26"/>
          <w:szCs w:val="26"/>
          <w:lang w:val="en-US"/>
        </w:rPr>
      </w:pPr>
      <w:r w:rsidRPr="002D03D8">
        <w:rPr>
          <w:rFonts w:ascii="CordiaUPC" w:hAnsi="CordiaUPC" w:cs="CordiaUPC" w:hint="cs"/>
          <w:sz w:val="26"/>
          <w:szCs w:val="26"/>
        </w:rPr>
        <w:t>The Bank’s senior management personnel do not</w:t>
      </w:r>
      <w:r w:rsidRPr="002D03D8">
        <w:rPr>
          <w:rFonts w:ascii="CordiaUPC" w:hAnsi="CordiaUPC" w:cs="CordiaUPC" w:hint="cs"/>
          <w:sz w:val="26"/>
          <w:szCs w:val="26"/>
          <w:lang w:val="en-US"/>
        </w:rPr>
        <w:t xml:space="preserve"> </w:t>
      </w:r>
      <w:r w:rsidRPr="002D03D8">
        <w:rPr>
          <w:rFonts w:ascii="CordiaUPC" w:hAnsi="CordiaUPC" w:cs="CordiaUPC" w:hint="cs"/>
          <w:sz w:val="26"/>
          <w:szCs w:val="26"/>
        </w:rPr>
        <w:t xml:space="preserve">receive other benefits both in terms of </w:t>
      </w:r>
      <w:proofErr w:type="spellStart"/>
      <w:r w:rsidRPr="002D03D8">
        <w:rPr>
          <w:rFonts w:ascii="CordiaUPC" w:hAnsi="CordiaUPC" w:cs="CordiaUPC" w:hint="cs"/>
          <w:sz w:val="26"/>
          <w:szCs w:val="26"/>
        </w:rPr>
        <w:t>mone</w:t>
      </w:r>
      <w:r w:rsidRPr="002D03D8">
        <w:rPr>
          <w:rFonts w:ascii="CordiaUPC" w:hAnsi="CordiaUPC" w:cs="CordiaUPC" w:hint="cs"/>
          <w:sz w:val="26"/>
          <w:szCs w:val="26"/>
          <w:lang w:val="en-US"/>
        </w:rPr>
        <w:t>tary</w:t>
      </w:r>
      <w:proofErr w:type="spellEnd"/>
      <w:r w:rsidRPr="002D03D8">
        <w:rPr>
          <w:rFonts w:ascii="CordiaUPC" w:hAnsi="CordiaUPC" w:cs="CordiaUPC" w:hint="cs"/>
          <w:sz w:val="26"/>
          <w:szCs w:val="26"/>
          <w:lang w:val="en-US"/>
        </w:rPr>
        <w:t xml:space="preserve"> and non-monetary </w:t>
      </w:r>
      <w:r w:rsidRPr="002D03D8">
        <w:rPr>
          <w:rFonts w:ascii="CordiaUPC" w:hAnsi="CordiaUPC" w:cs="CordiaUPC" w:hint="cs"/>
          <w:sz w:val="26"/>
          <w:szCs w:val="26"/>
        </w:rPr>
        <w:t xml:space="preserve">items, except for the benefits that are normally received as mentioned in note </w:t>
      </w:r>
      <w:r w:rsidRPr="002D03D8">
        <w:rPr>
          <w:rFonts w:ascii="CordiaUPC" w:hAnsi="CordiaUPC" w:cs="CordiaUPC"/>
          <w:sz w:val="26"/>
          <w:szCs w:val="26"/>
          <w:lang w:bidi="th-TH"/>
        </w:rPr>
        <w:t>1</w:t>
      </w:r>
      <w:r w:rsidR="001F4F36" w:rsidRPr="002D03D8">
        <w:rPr>
          <w:rFonts w:ascii="CordiaUPC" w:hAnsi="CordiaUPC" w:cs="CordiaUPC"/>
          <w:sz w:val="26"/>
          <w:szCs w:val="26"/>
          <w:lang w:bidi="th-TH"/>
        </w:rPr>
        <w:t>4</w:t>
      </w:r>
      <w:r w:rsidRPr="002D03D8">
        <w:rPr>
          <w:rFonts w:ascii="CordiaUPC" w:hAnsi="CordiaUPC" w:cs="CordiaUPC"/>
          <w:sz w:val="26"/>
          <w:szCs w:val="26"/>
          <w:lang w:bidi="th-TH"/>
        </w:rPr>
        <w:t>.3</w:t>
      </w:r>
      <w:r w:rsidRPr="002D03D8">
        <w:rPr>
          <w:rFonts w:ascii="CordiaUPC" w:hAnsi="CordiaUPC" w:cs="CordiaUPC" w:hint="cs"/>
          <w:sz w:val="26"/>
          <w:szCs w:val="26"/>
        </w:rPr>
        <w:t xml:space="preserve"> such as</w:t>
      </w:r>
      <w:r w:rsidRPr="002D03D8">
        <w:rPr>
          <w:rFonts w:ascii="CordiaUPC" w:hAnsi="CordiaUPC" w:cs="CordiaUPC" w:hint="cs"/>
          <w:sz w:val="26"/>
          <w:szCs w:val="26"/>
          <w:lang w:val="en-US"/>
        </w:rPr>
        <w:t xml:space="preserve"> monthly director remuneration, meeting allowance, salary and bonus.</w:t>
      </w:r>
      <w:r w:rsidRPr="002D03D8">
        <w:rPr>
          <w:rFonts w:ascii="CordiaUPC" w:hAnsi="CordiaUPC" w:cs="CordiaUPC" w:hint="cs"/>
          <w:sz w:val="26"/>
          <w:szCs w:val="26"/>
        </w:rPr>
        <w:t xml:space="preserve"> Directors who are the Bank’s executives and the representative directors who are the executives of ING Bank N.V</w:t>
      </w:r>
      <w:r w:rsidRPr="002D03D8">
        <w:rPr>
          <w:rFonts w:ascii="CordiaUPC" w:hAnsi="CordiaUPC" w:cs="CordiaUPC" w:hint="cs"/>
          <w:sz w:val="26"/>
          <w:szCs w:val="26"/>
          <w:cs/>
          <w:lang w:bidi="th-TH"/>
        </w:rPr>
        <w:t xml:space="preserve">. </w:t>
      </w:r>
      <w:r w:rsidRPr="002D03D8">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2D03D8">
        <w:rPr>
          <w:rFonts w:ascii="CordiaUPC" w:hAnsi="CordiaUPC" w:cs="CordiaUPC" w:hint="cs"/>
          <w:sz w:val="26"/>
          <w:szCs w:val="26"/>
          <w:lang w:val="en-US"/>
        </w:rPr>
        <w:t xml:space="preserve"> Foreign executives are eligible for additional benefits, which are housing allowance, including utilities, telephone and home trip expenses in accordance with the established criteria.</w:t>
      </w:r>
    </w:p>
    <w:p w14:paraId="4465DB64" w14:textId="77777777" w:rsidR="00477E98" w:rsidRPr="002D03D8" w:rsidRDefault="00477E98" w:rsidP="00C17FF8">
      <w:pPr>
        <w:spacing w:line="240" w:lineRule="exact"/>
        <w:ind w:left="547"/>
        <w:jc w:val="both"/>
        <w:rPr>
          <w:rFonts w:ascii="CordiaUPC" w:hAnsi="CordiaUPC" w:cs="CordiaUPC"/>
          <w:sz w:val="26"/>
          <w:szCs w:val="26"/>
          <w:lang w:val="en-US"/>
        </w:rPr>
      </w:pPr>
    </w:p>
    <w:p w14:paraId="1615E85F" w14:textId="44F525FB" w:rsidR="00C17FF8" w:rsidRPr="002D03D8" w:rsidRDefault="00C17FF8">
      <w:pPr>
        <w:spacing w:line="240" w:lineRule="auto"/>
        <w:rPr>
          <w:rFonts w:ascii="CordiaUPC" w:hAnsi="CordiaUPC" w:cs="CordiaUPC"/>
          <w:sz w:val="26"/>
          <w:szCs w:val="26"/>
          <w:lang w:val="en-US"/>
        </w:rPr>
      </w:pPr>
      <w:r w:rsidRPr="002D03D8">
        <w:rPr>
          <w:rFonts w:ascii="CordiaUPC" w:hAnsi="CordiaUPC" w:cs="CordiaUPC"/>
          <w:sz w:val="26"/>
          <w:szCs w:val="26"/>
          <w:lang w:val="en-US"/>
        </w:rPr>
        <w:br w:type="page"/>
      </w:r>
    </w:p>
    <w:p w14:paraId="635535CE" w14:textId="59BB219C" w:rsidR="009D24E3" w:rsidRPr="002D03D8" w:rsidRDefault="009D24E3" w:rsidP="009D24E3">
      <w:pPr>
        <w:pStyle w:val="Heading1"/>
        <w:spacing w:before="0" w:after="0" w:line="240" w:lineRule="exact"/>
        <w:ind w:left="540" w:hanging="540"/>
        <w:rPr>
          <w:rFonts w:ascii="CordiaUPC" w:hAnsi="CordiaUPC" w:cs="CordiaUPC"/>
          <w:i w:val="0"/>
          <w:iCs/>
          <w:sz w:val="28"/>
          <w:szCs w:val="28"/>
        </w:rPr>
      </w:pPr>
      <w:r w:rsidRPr="002D03D8">
        <w:rPr>
          <w:rFonts w:ascii="CordiaUPC" w:hAnsi="CordiaUPC" w:cs="CordiaUPC"/>
          <w:i w:val="0"/>
          <w:iCs/>
          <w:sz w:val="28"/>
          <w:szCs w:val="28"/>
        </w:rPr>
        <w:lastRenderedPageBreak/>
        <w:t>1</w:t>
      </w:r>
      <w:r w:rsidR="00804E90" w:rsidRPr="002D03D8">
        <w:rPr>
          <w:rFonts w:ascii="CordiaUPC" w:hAnsi="CordiaUPC" w:cs="CordiaUPC"/>
          <w:i w:val="0"/>
          <w:iCs/>
          <w:sz w:val="28"/>
          <w:szCs w:val="28"/>
        </w:rPr>
        <w:t>5</w:t>
      </w:r>
      <w:r w:rsidRPr="002D03D8">
        <w:rPr>
          <w:rFonts w:ascii="CordiaUPC" w:hAnsi="CordiaUPC" w:cs="CordiaUPC" w:hint="cs"/>
          <w:i w:val="0"/>
          <w:iCs/>
          <w:sz w:val="28"/>
          <w:szCs w:val="28"/>
        </w:rPr>
        <w:tab/>
        <w:t>Segment information</w:t>
      </w:r>
    </w:p>
    <w:p w14:paraId="56FE17F2" w14:textId="77777777" w:rsidR="009D24E3" w:rsidRPr="002D03D8" w:rsidRDefault="009D24E3" w:rsidP="009D24E3">
      <w:pPr>
        <w:spacing w:line="240" w:lineRule="exact"/>
        <w:ind w:left="547"/>
        <w:jc w:val="thaiDistribute"/>
        <w:rPr>
          <w:rFonts w:ascii="CordiaUPC" w:hAnsi="CordiaUPC" w:cs="CordiaUPC"/>
          <w:sz w:val="28"/>
          <w:szCs w:val="28"/>
          <w:lang w:val="en-US"/>
        </w:rPr>
      </w:pPr>
    </w:p>
    <w:p w14:paraId="6CE97F45" w14:textId="77777777" w:rsidR="009D24E3" w:rsidRPr="002D03D8" w:rsidRDefault="009D24E3" w:rsidP="009D24E3">
      <w:pPr>
        <w:spacing w:line="240" w:lineRule="exact"/>
        <w:ind w:left="547"/>
        <w:jc w:val="thaiDistribute"/>
        <w:rPr>
          <w:rFonts w:ascii="CordiaUPC" w:hAnsi="CordiaUPC" w:cs="CordiaUPC"/>
          <w:sz w:val="26"/>
          <w:szCs w:val="26"/>
          <w:lang w:val="en-US"/>
        </w:rPr>
      </w:pPr>
      <w:r w:rsidRPr="002D03D8">
        <w:rPr>
          <w:rFonts w:ascii="CordiaUPC" w:hAnsi="CordiaUPC" w:cs="CordiaUPC" w:hint="cs"/>
          <w:sz w:val="26"/>
          <w:szCs w:val="26"/>
          <w:lang w:val="en-US"/>
        </w:rPr>
        <w:t>For management purposes, the Bank’s businesses are divided into the following core segments, based on customer segmentation</w:t>
      </w:r>
      <w:r w:rsidRPr="002D03D8">
        <w:rPr>
          <w:rFonts w:ascii="CordiaUPC" w:hAnsi="CordiaUPC" w:cs="CordiaUPC" w:hint="cs"/>
          <w:sz w:val="26"/>
          <w:szCs w:val="26"/>
          <w:cs/>
          <w:lang w:val="en-US" w:bidi="th-TH"/>
        </w:rPr>
        <w:t>:</w:t>
      </w:r>
    </w:p>
    <w:p w14:paraId="54C46A88" w14:textId="77777777" w:rsidR="009D24E3" w:rsidRPr="002D03D8" w:rsidRDefault="009D24E3" w:rsidP="009D24E3">
      <w:pPr>
        <w:spacing w:line="240" w:lineRule="exact"/>
        <w:ind w:left="547"/>
        <w:jc w:val="thaiDistribute"/>
        <w:rPr>
          <w:rFonts w:ascii="CordiaUPC" w:hAnsi="CordiaUPC" w:cs="CordiaUPC"/>
          <w:sz w:val="20"/>
          <w:lang w:val="en-US"/>
        </w:rPr>
      </w:pPr>
    </w:p>
    <w:p w14:paraId="0E37D5FA" w14:textId="77777777" w:rsidR="009D24E3" w:rsidRPr="002D03D8" w:rsidRDefault="009D24E3" w:rsidP="009D24E3">
      <w:pPr>
        <w:numPr>
          <w:ilvl w:val="0"/>
          <w:numId w:val="21"/>
        </w:numPr>
        <w:spacing w:after="200" w:line="240" w:lineRule="exact"/>
        <w:ind w:left="900" w:hanging="353"/>
        <w:contextualSpacing/>
        <w:jc w:val="thaiDistribute"/>
        <w:rPr>
          <w:rFonts w:ascii="CordiaUPC" w:hAnsi="CordiaUPC" w:cs="CordiaUPC"/>
          <w:sz w:val="26"/>
          <w:szCs w:val="26"/>
          <w:lang w:val="en-US"/>
        </w:rPr>
      </w:pPr>
      <w:r w:rsidRPr="002D03D8">
        <w:rPr>
          <w:rFonts w:ascii="CordiaUPC" w:hAnsi="CordiaUPC" w:cs="CordiaUPC" w:hint="cs"/>
          <w:sz w:val="26"/>
          <w:szCs w:val="26"/>
          <w:lang w:val="en-US"/>
        </w:rPr>
        <w:t>Commercial Banking</w:t>
      </w:r>
    </w:p>
    <w:p w14:paraId="0F1880E2" w14:textId="77777777" w:rsidR="009D24E3" w:rsidRPr="002D03D8" w:rsidRDefault="009D24E3" w:rsidP="009D24E3">
      <w:pPr>
        <w:spacing w:line="240" w:lineRule="exact"/>
        <w:ind w:left="1132"/>
        <w:contextualSpacing/>
        <w:jc w:val="thaiDistribute"/>
        <w:rPr>
          <w:rFonts w:ascii="CordiaUPC" w:hAnsi="CordiaUPC" w:cs="CordiaUPC"/>
          <w:sz w:val="20"/>
          <w:lang w:val="en-US"/>
        </w:rPr>
      </w:pPr>
    </w:p>
    <w:p w14:paraId="3A152642" w14:textId="4BCECC4A" w:rsidR="009D24E3" w:rsidRPr="002D03D8" w:rsidRDefault="009D24E3" w:rsidP="009D24E3">
      <w:pPr>
        <w:numPr>
          <w:ilvl w:val="1"/>
          <w:numId w:val="21"/>
        </w:numPr>
        <w:spacing w:after="200" w:line="240" w:lineRule="exact"/>
        <w:ind w:left="1260"/>
        <w:contextualSpacing/>
        <w:jc w:val="thaiDistribute"/>
        <w:rPr>
          <w:rFonts w:ascii="CordiaUPC" w:hAnsi="CordiaUPC" w:cs="CordiaUPC"/>
          <w:sz w:val="26"/>
          <w:szCs w:val="26"/>
          <w:lang w:val="en-US"/>
        </w:rPr>
      </w:pPr>
      <w:r w:rsidRPr="002D03D8">
        <w:rPr>
          <w:rFonts w:ascii="CordiaUPC" w:hAnsi="CordiaUPC" w:cs="CordiaUPC" w:hint="cs"/>
          <w:sz w:val="26"/>
          <w:szCs w:val="26"/>
          <w:lang w:val="en-US"/>
        </w:rPr>
        <w:t>Wholesale Banking</w:t>
      </w:r>
      <w:r w:rsidRPr="002D03D8">
        <w:rPr>
          <w:rFonts w:ascii="CordiaUPC" w:hAnsi="CordiaUPC" w:cs="CordiaUPC" w:hint="cs"/>
          <w:sz w:val="26"/>
          <w:szCs w:val="26"/>
          <w:cs/>
          <w:lang w:val="en-US" w:bidi="th-TH"/>
        </w:rPr>
        <w:t>:</w:t>
      </w:r>
      <w:r w:rsidR="00352A58"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This serves large</w:t>
      </w:r>
      <w:r w:rsidRPr="002D03D8">
        <w:rPr>
          <w:rFonts w:ascii="CordiaUPC" w:hAnsi="CordiaUPC" w:cs="CordiaUPC" w:hint="cs"/>
          <w:sz w:val="26"/>
          <w:szCs w:val="26"/>
          <w:cs/>
          <w:lang w:val="en-US" w:bidi="th-TH"/>
        </w:rPr>
        <w:t>-</w:t>
      </w:r>
      <w:r w:rsidRPr="002D03D8">
        <w:rPr>
          <w:rFonts w:ascii="CordiaUPC" w:hAnsi="CordiaUPC" w:cs="CordiaUPC" w:hint="cs"/>
          <w:sz w:val="26"/>
          <w:szCs w:val="26"/>
          <w:lang w:val="en-US"/>
        </w:rPr>
        <w:t>sized and medium</w:t>
      </w:r>
      <w:r w:rsidRPr="002D03D8">
        <w:rPr>
          <w:rFonts w:ascii="CordiaUPC" w:hAnsi="CordiaUPC" w:cs="CordiaUPC" w:hint="cs"/>
          <w:sz w:val="26"/>
          <w:szCs w:val="26"/>
          <w:cs/>
          <w:lang w:val="en-US" w:bidi="th-TH"/>
        </w:rPr>
        <w:t>-</w:t>
      </w:r>
      <w:r w:rsidRPr="002D03D8">
        <w:rPr>
          <w:rFonts w:ascii="CordiaUPC" w:hAnsi="CordiaUPC" w:cs="CordiaUPC" w:hint="cs"/>
          <w:sz w:val="26"/>
          <w:szCs w:val="26"/>
          <w:lang w:val="en-US"/>
        </w:rPr>
        <w:t>sized</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business customer</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The main products and</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services are corporate loans, letters of guarantee, deposits, trade finance and foreign exchange, supply</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chain solution, financial management, and other financial services</w:t>
      </w:r>
      <w:r w:rsidRPr="002D03D8">
        <w:rPr>
          <w:rFonts w:ascii="CordiaUPC" w:hAnsi="CordiaUPC" w:cs="CordiaUPC" w:hint="cs"/>
          <w:sz w:val="26"/>
          <w:szCs w:val="26"/>
          <w:cs/>
          <w:lang w:val="en-US" w:bidi="th-TH"/>
        </w:rPr>
        <w:t>.</w:t>
      </w:r>
    </w:p>
    <w:p w14:paraId="586988BE" w14:textId="77777777" w:rsidR="009D24E3" w:rsidRPr="002D03D8" w:rsidRDefault="009D24E3" w:rsidP="009D24E3">
      <w:pPr>
        <w:spacing w:line="240" w:lineRule="exact"/>
        <w:ind w:left="1260" w:hanging="360"/>
        <w:contextualSpacing/>
        <w:jc w:val="thaiDistribute"/>
        <w:rPr>
          <w:rFonts w:ascii="CordiaUPC" w:hAnsi="CordiaUPC" w:cs="CordiaUPC"/>
          <w:sz w:val="20"/>
          <w:lang w:val="en-US"/>
        </w:rPr>
      </w:pPr>
    </w:p>
    <w:p w14:paraId="63AFC7E6" w14:textId="693DD245" w:rsidR="009D24E3" w:rsidRPr="002D03D8" w:rsidRDefault="009D24E3" w:rsidP="009D24E3">
      <w:pPr>
        <w:numPr>
          <w:ilvl w:val="1"/>
          <w:numId w:val="21"/>
        </w:numPr>
        <w:spacing w:after="200" w:line="240" w:lineRule="exact"/>
        <w:ind w:left="1260"/>
        <w:contextualSpacing/>
        <w:jc w:val="thaiDistribute"/>
        <w:rPr>
          <w:rFonts w:ascii="CordiaUPC" w:hAnsi="CordiaUPC" w:cs="CordiaUPC"/>
          <w:sz w:val="26"/>
          <w:szCs w:val="26"/>
          <w:lang w:val="en-US"/>
        </w:rPr>
      </w:pPr>
      <w:r w:rsidRPr="002D03D8">
        <w:rPr>
          <w:rFonts w:ascii="CordiaUPC" w:hAnsi="CordiaUPC" w:cs="CordiaUPC" w:hint="cs"/>
          <w:sz w:val="26"/>
          <w:szCs w:val="26"/>
          <w:lang w:val="en-US"/>
        </w:rPr>
        <w:t>Small Enterprise</w:t>
      </w:r>
      <w:r w:rsidRPr="002D03D8">
        <w:rPr>
          <w:rFonts w:ascii="CordiaUPC" w:hAnsi="CordiaUPC" w:cs="CordiaUPC" w:hint="cs"/>
          <w:sz w:val="26"/>
          <w:szCs w:val="26"/>
          <w:cs/>
          <w:lang w:val="en-US" w:bidi="th-TH"/>
        </w:rPr>
        <w:t>:</w:t>
      </w:r>
      <w:r w:rsidR="00352A58"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This serves small</w:t>
      </w:r>
      <w:r w:rsidRPr="002D03D8">
        <w:rPr>
          <w:rFonts w:ascii="CordiaUPC" w:hAnsi="CordiaUPC" w:cs="CordiaUPC" w:hint="cs"/>
          <w:sz w:val="26"/>
          <w:szCs w:val="26"/>
          <w:cs/>
          <w:lang w:val="en-US" w:bidi="th-TH"/>
        </w:rPr>
        <w:t>-</w:t>
      </w:r>
      <w:r w:rsidRPr="002D03D8">
        <w:rPr>
          <w:rFonts w:ascii="CordiaUPC" w:hAnsi="CordiaUPC" w:cs="CordiaUPC" w:hint="cs"/>
          <w:sz w:val="26"/>
          <w:szCs w:val="26"/>
          <w:lang w:val="en-US"/>
        </w:rPr>
        <w:t>size business customer</w:t>
      </w:r>
      <w:r w:rsidRPr="002D03D8">
        <w:rPr>
          <w:rFonts w:ascii="CordiaUPC" w:hAnsi="CordiaUPC" w:cs="CordiaUPC" w:hint="cs"/>
          <w:sz w:val="26"/>
          <w:szCs w:val="26"/>
          <w:cs/>
          <w:lang w:val="en-US" w:bidi="th-TH"/>
        </w:rPr>
        <w:t>.</w:t>
      </w:r>
      <w:r w:rsidRPr="002D03D8">
        <w:rPr>
          <w:rFonts w:ascii="CordiaUPC" w:hAnsi="CordiaUPC" w:cs="CordiaUPC" w:hint="cs"/>
          <w:sz w:val="26"/>
          <w:szCs w:val="26"/>
          <w:lang w:val="en-US"/>
        </w:rPr>
        <w:t xml:space="preserve"> The main products and services are corporate</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loans, deposits and bancassurance</w:t>
      </w:r>
      <w:r w:rsidRPr="002D03D8">
        <w:rPr>
          <w:rFonts w:ascii="CordiaUPC" w:hAnsi="CordiaUPC" w:cs="CordiaUPC" w:hint="cs"/>
          <w:sz w:val="26"/>
          <w:szCs w:val="26"/>
          <w:cs/>
          <w:lang w:val="en-US" w:bidi="th-TH"/>
        </w:rPr>
        <w:t>.</w:t>
      </w:r>
    </w:p>
    <w:p w14:paraId="6994AB74" w14:textId="77777777" w:rsidR="009D24E3" w:rsidRPr="002D03D8" w:rsidRDefault="009D24E3" w:rsidP="009D24E3">
      <w:pPr>
        <w:spacing w:line="240" w:lineRule="exact"/>
        <w:ind w:left="1124" w:hanging="577"/>
        <w:jc w:val="thaiDistribute"/>
        <w:rPr>
          <w:rFonts w:ascii="CordiaUPC" w:hAnsi="CordiaUPC" w:cs="CordiaUPC"/>
          <w:sz w:val="26"/>
          <w:szCs w:val="26"/>
          <w:lang w:val="en-US"/>
        </w:rPr>
      </w:pPr>
    </w:p>
    <w:p w14:paraId="0782665F" w14:textId="77777777" w:rsidR="009D24E3" w:rsidRPr="002D03D8" w:rsidRDefault="009D24E3" w:rsidP="009D24E3">
      <w:pPr>
        <w:spacing w:line="240" w:lineRule="exact"/>
        <w:ind w:left="900" w:hanging="353"/>
        <w:jc w:val="thaiDistribute"/>
        <w:rPr>
          <w:rFonts w:ascii="CordiaUPC" w:hAnsi="CordiaUPC" w:cs="CordiaUPC"/>
          <w:sz w:val="26"/>
          <w:szCs w:val="26"/>
          <w:lang w:val="en-US"/>
        </w:rPr>
      </w:pPr>
      <w:r w:rsidRPr="002D03D8">
        <w:rPr>
          <w:rFonts w:ascii="CordiaUPC" w:hAnsi="CordiaUPC" w:cs="CordiaUPC" w:hint="cs"/>
          <w:sz w:val="26"/>
          <w:szCs w:val="26"/>
          <w:lang w:val="en-US"/>
        </w:rPr>
        <w:t>2</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ab/>
        <w:t>Retail Banking</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This represents individual persons</w:t>
      </w:r>
      <w:r w:rsidRPr="002D03D8">
        <w:rPr>
          <w:rFonts w:ascii="CordiaUPC" w:hAnsi="CordiaUPC" w:cs="CordiaUPC" w:hint="cs"/>
          <w:sz w:val="26"/>
          <w:szCs w:val="26"/>
          <w:cs/>
          <w:lang w:val="en-US" w:bidi="th-TH"/>
        </w:rPr>
        <w:t>.</w:t>
      </w:r>
      <w:r w:rsidRPr="002D03D8">
        <w:rPr>
          <w:rFonts w:ascii="CordiaUPC" w:hAnsi="CordiaUPC" w:cs="CordiaUPC" w:hint="cs"/>
          <w:sz w:val="26"/>
          <w:szCs w:val="26"/>
          <w:lang w:val="en-US"/>
        </w:rPr>
        <w:t xml:space="preserve"> The main products and services are</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deposits, housing loans, hire purchase, finance lease, personal loans, cards services, bancassurance and mutual</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funds, and foreign currency services</w:t>
      </w:r>
      <w:r w:rsidRPr="002D03D8">
        <w:rPr>
          <w:rFonts w:ascii="CordiaUPC" w:hAnsi="CordiaUPC" w:cs="CordiaUPC" w:hint="cs"/>
          <w:sz w:val="26"/>
          <w:szCs w:val="26"/>
          <w:cs/>
          <w:lang w:val="en-US" w:bidi="th-TH"/>
        </w:rPr>
        <w:t>.</w:t>
      </w:r>
    </w:p>
    <w:p w14:paraId="309E0D33" w14:textId="77777777" w:rsidR="009D24E3" w:rsidRPr="002D03D8" w:rsidRDefault="009D24E3" w:rsidP="009D24E3">
      <w:pPr>
        <w:spacing w:line="240" w:lineRule="exact"/>
        <w:ind w:left="547"/>
        <w:jc w:val="thaiDistribute"/>
        <w:rPr>
          <w:rFonts w:ascii="CordiaUPC" w:hAnsi="CordiaUPC" w:cs="CordiaUPC"/>
          <w:sz w:val="16"/>
          <w:szCs w:val="16"/>
          <w:lang w:val="en-US"/>
        </w:rPr>
      </w:pPr>
    </w:p>
    <w:p w14:paraId="3A6D2A54" w14:textId="77777777" w:rsidR="009D24E3" w:rsidRPr="002D03D8" w:rsidRDefault="009D24E3" w:rsidP="009D24E3">
      <w:pPr>
        <w:spacing w:line="240" w:lineRule="exact"/>
        <w:ind w:left="547"/>
        <w:jc w:val="thaiDistribute"/>
        <w:rPr>
          <w:rFonts w:ascii="CordiaUPC" w:hAnsi="CordiaUPC" w:cs="CordiaUPC"/>
          <w:sz w:val="26"/>
          <w:szCs w:val="26"/>
          <w:lang w:val="en-US"/>
        </w:rPr>
      </w:pPr>
      <w:r w:rsidRPr="002D03D8">
        <w:rPr>
          <w:rFonts w:ascii="CordiaUPC" w:hAnsi="CordiaUPC" w:cs="CordiaUPC" w:hint="cs"/>
          <w:sz w:val="26"/>
          <w:szCs w:val="26"/>
          <w:lang w:val="en-US"/>
        </w:rPr>
        <w:t>The Bank evaluates segment performance based on profit from operation, using the same</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accounting policies as those used in its preparation of the financial statements</w:t>
      </w:r>
      <w:r w:rsidRPr="002D03D8">
        <w:rPr>
          <w:rFonts w:ascii="CordiaUPC" w:hAnsi="CordiaUPC" w:cs="CordiaUPC" w:hint="cs"/>
          <w:sz w:val="26"/>
          <w:szCs w:val="26"/>
          <w:cs/>
          <w:lang w:val="en-US" w:bidi="th-TH"/>
        </w:rPr>
        <w:t xml:space="preserve">. </w:t>
      </w:r>
    </w:p>
    <w:p w14:paraId="08FDB954" w14:textId="77777777" w:rsidR="009D24E3" w:rsidRPr="002D03D8" w:rsidRDefault="009D24E3" w:rsidP="009D24E3">
      <w:pPr>
        <w:spacing w:line="240" w:lineRule="exact"/>
        <w:jc w:val="thaiDistribute"/>
        <w:rPr>
          <w:rFonts w:ascii="CordiaUPC" w:hAnsi="CordiaUPC" w:cs="CordiaUPC"/>
          <w:sz w:val="16"/>
          <w:szCs w:val="16"/>
          <w:lang w:val="en-US"/>
        </w:rPr>
      </w:pPr>
    </w:p>
    <w:p w14:paraId="08BB72B5" w14:textId="77777777" w:rsidR="009D24E3" w:rsidRPr="002D03D8" w:rsidRDefault="009D24E3" w:rsidP="009D24E3">
      <w:pPr>
        <w:spacing w:line="240" w:lineRule="exact"/>
        <w:ind w:left="547"/>
        <w:jc w:val="thaiDistribute"/>
        <w:rPr>
          <w:rFonts w:ascii="CordiaUPC" w:hAnsi="CordiaUPC" w:cs="CordiaUPC"/>
          <w:sz w:val="26"/>
          <w:szCs w:val="26"/>
          <w:lang w:val="en-US"/>
        </w:rPr>
      </w:pPr>
      <w:r w:rsidRPr="002D03D8">
        <w:rPr>
          <w:rFonts w:ascii="CordiaUPC" w:hAnsi="CordiaUPC" w:cs="CordiaUPC" w:hint="cs"/>
          <w:sz w:val="26"/>
          <w:szCs w:val="26"/>
          <w:lang w:val="en-US"/>
        </w:rPr>
        <w:t>The operating segment information, as reported below, is reported in a consistent manner with the Bank’s internal reports that are regularly reviewed by the Chief Operating Decision</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 xml:space="preserve">Maker </w:t>
      </w:r>
      <w:proofErr w:type="gramStart"/>
      <w:r w:rsidRPr="002D03D8">
        <w:rPr>
          <w:rFonts w:ascii="CordiaUPC" w:hAnsi="CordiaUPC" w:cs="CordiaUPC" w:hint="cs"/>
          <w:sz w:val="26"/>
          <w:szCs w:val="26"/>
          <w:lang w:val="en-US"/>
        </w:rPr>
        <w:t>in order to</w:t>
      </w:r>
      <w:proofErr w:type="gramEnd"/>
      <w:r w:rsidRPr="002D03D8">
        <w:rPr>
          <w:rFonts w:ascii="CordiaUPC" w:hAnsi="CordiaUPC" w:cs="CordiaUPC" w:hint="cs"/>
          <w:sz w:val="26"/>
          <w:szCs w:val="26"/>
          <w:lang w:val="en-US"/>
        </w:rPr>
        <w:t xml:space="preserve"> make decisions on the allocation of resources to the operating segments</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and assess their performance</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The Chief Operating Decision Maker has been identified as</w:t>
      </w: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rPr>
        <w:t>the Chief Executive Committee</w:t>
      </w:r>
      <w:r w:rsidRPr="002D03D8">
        <w:rPr>
          <w:rFonts w:ascii="CordiaUPC" w:hAnsi="CordiaUPC" w:cs="CordiaUPC" w:hint="cs"/>
          <w:sz w:val="26"/>
          <w:szCs w:val="26"/>
          <w:cs/>
          <w:lang w:val="en-US" w:bidi="th-TH"/>
        </w:rPr>
        <w:t>.</w:t>
      </w:r>
    </w:p>
    <w:p w14:paraId="1A2C3D28" w14:textId="77777777" w:rsidR="009D24E3" w:rsidRPr="002D03D8" w:rsidRDefault="009D24E3" w:rsidP="009D24E3">
      <w:pPr>
        <w:spacing w:line="240" w:lineRule="exact"/>
        <w:rPr>
          <w:rFonts w:ascii="CordiaUPC" w:eastAsia="Times New Roman" w:hAnsi="CordiaUPC" w:cs="CordiaUPC"/>
          <w:b/>
          <w:bCs/>
          <w:i/>
          <w:iCs/>
          <w:sz w:val="16"/>
          <w:szCs w:val="16"/>
          <w:lang w:bidi="th-TH"/>
        </w:rPr>
      </w:pPr>
    </w:p>
    <w:p w14:paraId="2E32F23C" w14:textId="77777777" w:rsidR="009D24E3" w:rsidRPr="002D03D8" w:rsidRDefault="009D24E3" w:rsidP="009D24E3">
      <w:pPr>
        <w:spacing w:line="240" w:lineRule="exact"/>
        <w:ind w:left="540"/>
        <w:rPr>
          <w:rFonts w:ascii="CordiaUPC" w:eastAsia="Times New Roman" w:hAnsi="CordiaUPC" w:cs="CordiaUPC"/>
          <w:b/>
          <w:bCs/>
          <w:i/>
          <w:iCs/>
          <w:sz w:val="26"/>
          <w:szCs w:val="26"/>
        </w:rPr>
      </w:pPr>
      <w:r w:rsidRPr="002D03D8">
        <w:rPr>
          <w:rFonts w:ascii="CordiaUPC" w:eastAsia="Times New Roman" w:hAnsi="CordiaUPC" w:cs="CordiaUPC"/>
          <w:b/>
          <w:bCs/>
          <w:i/>
          <w:iCs/>
          <w:sz w:val="26"/>
          <w:szCs w:val="26"/>
        </w:rPr>
        <w:t>Information about reportable segments:</w:t>
      </w:r>
    </w:p>
    <w:p w14:paraId="7383C54E" w14:textId="77777777" w:rsidR="009D24E3" w:rsidRPr="002D03D8" w:rsidRDefault="009D24E3" w:rsidP="009D24E3">
      <w:pPr>
        <w:spacing w:line="240" w:lineRule="auto"/>
        <w:ind w:left="270" w:firstLine="270"/>
        <w:rPr>
          <w:rFonts w:ascii="CordiaUPC" w:eastAsia="Times New Roman" w:hAnsi="CordiaUPC" w:cs="CordiaUPC"/>
          <w:b/>
          <w:bCs/>
          <w:i/>
          <w:iCs/>
          <w:sz w:val="14"/>
          <w:szCs w:val="14"/>
          <w:cs/>
          <w:lang w:bidi="th-TH"/>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9D24E3" w:rsidRPr="002D03D8" w14:paraId="65FE9597" w14:textId="77777777" w:rsidTr="005C143D">
        <w:trPr>
          <w:cantSplit/>
        </w:trPr>
        <w:tc>
          <w:tcPr>
            <w:tcW w:w="2880" w:type="dxa"/>
          </w:tcPr>
          <w:p w14:paraId="2135358D" w14:textId="77777777" w:rsidR="009D24E3" w:rsidRPr="002D03D8" w:rsidRDefault="009D24E3" w:rsidP="005C143D">
            <w:pPr>
              <w:spacing w:line="240" w:lineRule="exact"/>
              <w:ind w:left="131" w:right="-143" w:hanging="120"/>
              <w:rPr>
                <w:rFonts w:ascii="CordiaUPC" w:eastAsia="Times New Roman" w:hAnsi="CordiaUPC" w:cs="CordiaUPC"/>
                <w:sz w:val="26"/>
                <w:szCs w:val="26"/>
                <w:lang w:val="en-US" w:bidi="th-TH"/>
              </w:rPr>
            </w:pPr>
            <w:r w:rsidRPr="002D03D8">
              <w:rPr>
                <w:rFonts w:ascii="CordiaUPC" w:eastAsia="Times New Roman" w:hAnsi="CordiaUPC" w:cs="CordiaUPC"/>
                <w:b/>
                <w:bCs/>
                <w:i/>
                <w:iCs/>
                <w:sz w:val="26"/>
                <w:szCs w:val="26"/>
              </w:rPr>
              <w:t>For the t</w:t>
            </w:r>
            <w:r w:rsidRPr="002D03D8">
              <w:rPr>
                <w:rFonts w:ascii="CordiaUPC" w:eastAsia="Times New Roman" w:hAnsi="CordiaUPC" w:cs="CordiaUPC" w:hint="cs"/>
                <w:b/>
                <w:bCs/>
                <w:i/>
                <w:iCs/>
                <w:sz w:val="26"/>
                <w:szCs w:val="26"/>
              </w:rPr>
              <w:t>hree-month period ended</w:t>
            </w:r>
          </w:p>
        </w:tc>
        <w:tc>
          <w:tcPr>
            <w:tcW w:w="6417" w:type="dxa"/>
            <w:gridSpan w:val="9"/>
            <w:vAlign w:val="bottom"/>
          </w:tcPr>
          <w:p w14:paraId="11543193" w14:textId="77777777" w:rsidR="009D24E3" w:rsidRPr="002D03D8" w:rsidRDefault="009D24E3" w:rsidP="005C143D">
            <w:pPr>
              <w:spacing w:line="240" w:lineRule="exact"/>
              <w:jc w:val="center"/>
              <w:rPr>
                <w:rFonts w:ascii="CordiaUPC" w:eastAsia="Times New Roman" w:hAnsi="CordiaUPC" w:cs="CordiaUPC"/>
                <w:b/>
                <w:sz w:val="26"/>
                <w:szCs w:val="26"/>
              </w:rPr>
            </w:pPr>
          </w:p>
        </w:tc>
      </w:tr>
      <w:tr w:rsidR="009D24E3" w:rsidRPr="002D03D8" w14:paraId="144E001B" w14:textId="77777777" w:rsidTr="005C143D">
        <w:trPr>
          <w:cantSplit/>
        </w:trPr>
        <w:tc>
          <w:tcPr>
            <w:tcW w:w="2880" w:type="dxa"/>
          </w:tcPr>
          <w:p w14:paraId="72BD9CBE" w14:textId="230A9EDD" w:rsidR="009D24E3" w:rsidRPr="002D03D8" w:rsidRDefault="009D24E3" w:rsidP="005C143D">
            <w:pPr>
              <w:spacing w:line="240" w:lineRule="exact"/>
              <w:ind w:left="131" w:right="-143" w:hanging="120"/>
              <w:rPr>
                <w:rFonts w:ascii="CordiaUPC" w:eastAsia="Times New Roman" w:hAnsi="CordiaUPC" w:cs="CordiaUPC"/>
                <w:sz w:val="26"/>
                <w:szCs w:val="26"/>
                <w:lang w:val="en-US" w:bidi="th-TH"/>
              </w:rPr>
            </w:pPr>
            <w:r w:rsidRPr="002D03D8">
              <w:rPr>
                <w:rFonts w:ascii="CordiaUPC" w:eastAsia="Times New Roman" w:hAnsi="CordiaUPC" w:cs="CordiaUPC" w:hint="cs"/>
                <w:b/>
                <w:bCs/>
                <w:i/>
                <w:iCs/>
                <w:sz w:val="26"/>
                <w:szCs w:val="26"/>
              </w:rPr>
              <w:t xml:space="preserve">   30 </w:t>
            </w:r>
            <w:r w:rsidRPr="002D03D8">
              <w:rPr>
                <w:rFonts w:ascii="CordiaUPC" w:eastAsia="Times New Roman" w:hAnsi="CordiaUPC" w:cs="CordiaUPC"/>
                <w:b/>
                <w:bCs/>
                <w:i/>
                <w:iCs/>
                <w:sz w:val="26"/>
                <w:szCs w:val="26"/>
              </w:rPr>
              <w:t>September</w:t>
            </w:r>
            <w:r w:rsidRPr="002D03D8">
              <w:rPr>
                <w:rFonts w:ascii="CordiaUPC" w:eastAsia="Times New Roman" w:hAnsi="CordiaUPC" w:cs="CordiaUPC" w:hint="cs"/>
                <w:b/>
                <w:bCs/>
                <w:i/>
                <w:iCs/>
                <w:sz w:val="26"/>
                <w:szCs w:val="26"/>
              </w:rPr>
              <w:t xml:space="preserve"> 202</w:t>
            </w:r>
            <w:r w:rsidR="00001727" w:rsidRPr="002D03D8">
              <w:rPr>
                <w:rFonts w:ascii="CordiaUPC" w:eastAsia="Times New Roman" w:hAnsi="CordiaUPC" w:cs="CordiaUPC"/>
                <w:b/>
                <w:bCs/>
                <w:i/>
                <w:iCs/>
                <w:sz w:val="26"/>
                <w:szCs w:val="26"/>
              </w:rPr>
              <w:t>5</w:t>
            </w:r>
          </w:p>
        </w:tc>
        <w:tc>
          <w:tcPr>
            <w:tcW w:w="6417" w:type="dxa"/>
            <w:gridSpan w:val="9"/>
            <w:vAlign w:val="bottom"/>
          </w:tcPr>
          <w:p w14:paraId="6F330B86" w14:textId="77777777" w:rsidR="009D24E3" w:rsidRPr="002D03D8" w:rsidRDefault="009D24E3" w:rsidP="005C143D">
            <w:pPr>
              <w:spacing w:line="240" w:lineRule="exact"/>
              <w:jc w:val="center"/>
              <w:rPr>
                <w:rFonts w:ascii="CordiaUPC" w:eastAsia="Times New Roman" w:hAnsi="CordiaUPC" w:cs="CordiaUPC"/>
                <w:b/>
                <w:sz w:val="26"/>
                <w:szCs w:val="26"/>
              </w:rPr>
            </w:pPr>
            <w:r w:rsidRPr="002D03D8">
              <w:rPr>
                <w:rFonts w:ascii="CordiaUPC" w:eastAsia="Times New Roman" w:hAnsi="CordiaUPC" w:cs="CordiaUPC" w:hint="cs"/>
                <w:b/>
                <w:sz w:val="26"/>
                <w:szCs w:val="26"/>
              </w:rPr>
              <w:t>Consolidated</w:t>
            </w:r>
          </w:p>
        </w:tc>
      </w:tr>
      <w:tr w:rsidR="009D24E3" w:rsidRPr="002D03D8" w14:paraId="65E88342" w14:textId="77777777" w:rsidTr="005C143D">
        <w:trPr>
          <w:cantSplit/>
        </w:trPr>
        <w:tc>
          <w:tcPr>
            <w:tcW w:w="2880" w:type="dxa"/>
          </w:tcPr>
          <w:p w14:paraId="0F66B8FE" w14:textId="77777777" w:rsidR="009D24E3" w:rsidRPr="002D03D8" w:rsidDel="00F1172B" w:rsidRDefault="009D24E3" w:rsidP="005C143D">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72D3B00D" w14:textId="77777777" w:rsidR="009D24E3" w:rsidRPr="002D03D8" w:rsidRDefault="009D24E3" w:rsidP="005C143D">
            <w:pPr>
              <w:spacing w:line="240" w:lineRule="exact"/>
              <w:ind w:left="-61" w:right="-34"/>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Commercial Banking</w:t>
            </w:r>
          </w:p>
        </w:tc>
        <w:tc>
          <w:tcPr>
            <w:tcW w:w="180" w:type="dxa"/>
          </w:tcPr>
          <w:p w14:paraId="3E15E360"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089" w:type="dxa"/>
            <w:vAlign w:val="bottom"/>
          </w:tcPr>
          <w:p w14:paraId="68C0AF11"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Retail Banking</w:t>
            </w:r>
          </w:p>
        </w:tc>
        <w:tc>
          <w:tcPr>
            <w:tcW w:w="180" w:type="dxa"/>
          </w:tcPr>
          <w:p w14:paraId="43090D2C"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170" w:type="dxa"/>
            <w:vAlign w:val="bottom"/>
          </w:tcPr>
          <w:p w14:paraId="4D4B1D56"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Other segments</w:t>
            </w:r>
          </w:p>
        </w:tc>
        <w:tc>
          <w:tcPr>
            <w:tcW w:w="180" w:type="dxa"/>
          </w:tcPr>
          <w:p w14:paraId="55B1499A" w14:textId="77777777" w:rsidR="009D24E3" w:rsidRPr="002D03D8" w:rsidRDefault="009D24E3" w:rsidP="005C143D">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0D617F3A"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Elimination</w:t>
            </w:r>
          </w:p>
        </w:tc>
        <w:tc>
          <w:tcPr>
            <w:tcW w:w="180" w:type="dxa"/>
          </w:tcPr>
          <w:p w14:paraId="705A8538"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125" w:type="dxa"/>
            <w:vAlign w:val="bottom"/>
          </w:tcPr>
          <w:p w14:paraId="5BB5BB8A"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Total</w:t>
            </w:r>
          </w:p>
        </w:tc>
      </w:tr>
      <w:tr w:rsidR="009D24E3" w:rsidRPr="002D03D8" w14:paraId="48C877B8" w14:textId="77777777" w:rsidTr="005C143D">
        <w:trPr>
          <w:cantSplit/>
        </w:trPr>
        <w:tc>
          <w:tcPr>
            <w:tcW w:w="2880" w:type="dxa"/>
          </w:tcPr>
          <w:p w14:paraId="24006AEC" w14:textId="77777777" w:rsidR="009D24E3" w:rsidRPr="002D03D8" w:rsidRDefault="009D24E3" w:rsidP="005C143D">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3F12A172" w14:textId="77777777" w:rsidR="009D24E3" w:rsidRPr="002D03D8" w:rsidRDefault="009D24E3" w:rsidP="005C143D">
            <w:pPr>
              <w:spacing w:line="240" w:lineRule="exact"/>
              <w:jc w:val="center"/>
              <w:rPr>
                <w:rFonts w:ascii="CordiaUPC" w:eastAsia="Times New Roman" w:hAnsi="CordiaUPC" w:cs="CordiaUPC"/>
                <w:bCs/>
                <w:i/>
                <w:iCs/>
                <w:sz w:val="26"/>
                <w:szCs w:val="26"/>
              </w:rPr>
            </w:pPr>
            <w:r w:rsidRPr="002D03D8">
              <w:rPr>
                <w:rFonts w:ascii="CordiaUPC" w:eastAsia="Times New Roman" w:hAnsi="CordiaUPC" w:cs="CordiaUPC" w:hint="cs"/>
                <w:bCs/>
                <w:i/>
                <w:iCs/>
                <w:sz w:val="26"/>
                <w:szCs w:val="26"/>
              </w:rPr>
              <w:t>(in million Baht)</w:t>
            </w:r>
          </w:p>
        </w:tc>
      </w:tr>
      <w:tr w:rsidR="002C2539" w:rsidRPr="002D03D8" w14:paraId="09551571" w14:textId="77777777" w:rsidTr="005C143D">
        <w:trPr>
          <w:cantSplit/>
        </w:trPr>
        <w:tc>
          <w:tcPr>
            <w:tcW w:w="2880" w:type="dxa"/>
            <w:vAlign w:val="bottom"/>
          </w:tcPr>
          <w:p w14:paraId="4DA5977F" w14:textId="77777777" w:rsidR="002C2539" w:rsidRPr="002D03D8" w:rsidRDefault="002C2539" w:rsidP="002C2539">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Net interest income</w:t>
            </w:r>
          </w:p>
        </w:tc>
        <w:tc>
          <w:tcPr>
            <w:tcW w:w="1143" w:type="dxa"/>
            <w:vAlign w:val="bottom"/>
          </w:tcPr>
          <w:p w14:paraId="64B1D22E" w14:textId="614995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cs/>
              </w:rPr>
              <w:t>3</w:t>
            </w:r>
            <w:r w:rsidRPr="002D03D8">
              <w:rPr>
                <w:rFonts w:ascii="CordiaUPC" w:hAnsi="CordiaUPC" w:cs="CordiaUPC"/>
                <w:sz w:val="26"/>
                <w:szCs w:val="26"/>
              </w:rPr>
              <w:t>,</w:t>
            </w:r>
            <w:r w:rsidRPr="002D03D8">
              <w:rPr>
                <w:rFonts w:ascii="CordiaUPC" w:hAnsi="CordiaUPC" w:cs="CordiaUPC"/>
                <w:sz w:val="26"/>
                <w:szCs w:val="26"/>
                <w:cs/>
              </w:rPr>
              <w:t>207</w:t>
            </w:r>
          </w:p>
        </w:tc>
        <w:tc>
          <w:tcPr>
            <w:tcW w:w="180" w:type="dxa"/>
            <w:vAlign w:val="bottom"/>
          </w:tcPr>
          <w:p w14:paraId="14D90FE5" w14:textId="77777777" w:rsidR="002C2539" w:rsidRPr="002D03D8" w:rsidRDefault="002C2539" w:rsidP="002C253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66438E38" w14:textId="6914D93C"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7,929</w:t>
            </w:r>
          </w:p>
        </w:tc>
        <w:tc>
          <w:tcPr>
            <w:tcW w:w="180" w:type="dxa"/>
            <w:vAlign w:val="bottom"/>
          </w:tcPr>
          <w:p w14:paraId="48B3E5DE"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886423A" w14:textId="0257386B"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1,272</w:t>
            </w:r>
          </w:p>
        </w:tc>
        <w:tc>
          <w:tcPr>
            <w:tcW w:w="180" w:type="dxa"/>
            <w:vAlign w:val="bottom"/>
          </w:tcPr>
          <w:p w14:paraId="11A776FA"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08C085F" w14:textId="39F7FB02"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w:t>
            </w:r>
          </w:p>
        </w:tc>
        <w:tc>
          <w:tcPr>
            <w:tcW w:w="180" w:type="dxa"/>
            <w:vAlign w:val="bottom"/>
          </w:tcPr>
          <w:p w14:paraId="7729FD26"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20E19670" w14:textId="3FD84A1D" w:rsidR="002C2539" w:rsidRPr="002D03D8" w:rsidRDefault="002C2539"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12,405</w:t>
            </w:r>
          </w:p>
        </w:tc>
      </w:tr>
      <w:tr w:rsidR="002C2539" w:rsidRPr="002D03D8" w14:paraId="0FF018E9" w14:textId="77777777" w:rsidTr="005C143D">
        <w:trPr>
          <w:cantSplit/>
        </w:trPr>
        <w:tc>
          <w:tcPr>
            <w:tcW w:w="2880" w:type="dxa"/>
            <w:vAlign w:val="bottom"/>
          </w:tcPr>
          <w:p w14:paraId="20243FDB" w14:textId="77777777" w:rsidR="002C2539" w:rsidRPr="002D03D8" w:rsidRDefault="002C2539" w:rsidP="002C2539">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sz w:val="26"/>
                <w:szCs w:val="26"/>
              </w:rPr>
              <w:t>Net non-interest income</w:t>
            </w:r>
          </w:p>
        </w:tc>
        <w:tc>
          <w:tcPr>
            <w:tcW w:w="1143" w:type="dxa"/>
            <w:vAlign w:val="bottom"/>
          </w:tcPr>
          <w:p w14:paraId="29B28A0E" w14:textId="04FAE460"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904</w:t>
            </w:r>
          </w:p>
        </w:tc>
        <w:tc>
          <w:tcPr>
            <w:tcW w:w="180" w:type="dxa"/>
            <w:vAlign w:val="bottom"/>
          </w:tcPr>
          <w:p w14:paraId="4166F83A" w14:textId="77777777" w:rsidR="002C2539" w:rsidRPr="002D03D8" w:rsidRDefault="002C2539" w:rsidP="002C253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264DAB4E" w14:textId="39D9811B"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2,081</w:t>
            </w:r>
          </w:p>
        </w:tc>
        <w:tc>
          <w:tcPr>
            <w:tcW w:w="180" w:type="dxa"/>
            <w:vAlign w:val="bottom"/>
          </w:tcPr>
          <w:p w14:paraId="0CB187D6"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1B4CE93" w14:textId="33161749"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1,151</w:t>
            </w:r>
          </w:p>
        </w:tc>
        <w:tc>
          <w:tcPr>
            <w:tcW w:w="180" w:type="dxa"/>
            <w:vAlign w:val="bottom"/>
          </w:tcPr>
          <w:p w14:paraId="606588DC"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2404740" w14:textId="0DE8D94A"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(337)</w:t>
            </w:r>
          </w:p>
        </w:tc>
        <w:tc>
          <w:tcPr>
            <w:tcW w:w="180" w:type="dxa"/>
            <w:vAlign w:val="bottom"/>
          </w:tcPr>
          <w:p w14:paraId="66FA283B"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25E6524D" w14:textId="3571E1B7" w:rsidR="002C2539" w:rsidRPr="002D03D8" w:rsidRDefault="002C2539"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3,799</w:t>
            </w:r>
          </w:p>
        </w:tc>
      </w:tr>
      <w:tr w:rsidR="002C2539" w:rsidRPr="002D03D8" w14:paraId="22E182E6" w14:textId="77777777" w:rsidTr="005C143D">
        <w:trPr>
          <w:cantSplit/>
        </w:trPr>
        <w:tc>
          <w:tcPr>
            <w:tcW w:w="2880" w:type="dxa"/>
            <w:vAlign w:val="bottom"/>
          </w:tcPr>
          <w:p w14:paraId="08F85A52" w14:textId="77777777" w:rsidR="002C2539" w:rsidRPr="002D03D8" w:rsidRDefault="002C2539" w:rsidP="002C2539">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3AADADB1" w14:textId="5B9F72B8"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4,111</w:t>
            </w:r>
          </w:p>
        </w:tc>
        <w:tc>
          <w:tcPr>
            <w:tcW w:w="180" w:type="dxa"/>
            <w:vAlign w:val="bottom"/>
          </w:tcPr>
          <w:p w14:paraId="33ED3818" w14:textId="77777777" w:rsidR="002C2539" w:rsidRPr="002D03D8" w:rsidRDefault="002C2539" w:rsidP="002C253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2E8DAD90" w14:textId="2F63BBCC"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10,010</w:t>
            </w:r>
          </w:p>
        </w:tc>
        <w:tc>
          <w:tcPr>
            <w:tcW w:w="180" w:type="dxa"/>
            <w:vAlign w:val="bottom"/>
          </w:tcPr>
          <w:p w14:paraId="0C4833AC"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48F31677" w14:textId="4627BA1B"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2,423</w:t>
            </w:r>
          </w:p>
        </w:tc>
        <w:tc>
          <w:tcPr>
            <w:tcW w:w="180" w:type="dxa"/>
            <w:vAlign w:val="bottom"/>
          </w:tcPr>
          <w:p w14:paraId="30B1A9EC"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AD0A2A5" w14:textId="2248674A"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(340)</w:t>
            </w:r>
          </w:p>
        </w:tc>
        <w:tc>
          <w:tcPr>
            <w:tcW w:w="180" w:type="dxa"/>
            <w:vAlign w:val="bottom"/>
          </w:tcPr>
          <w:p w14:paraId="20FC5A9A"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0C2C8470" w14:textId="3425CA82" w:rsidR="002C2539" w:rsidRPr="002D03D8" w:rsidRDefault="002C2539"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cs/>
              </w:rPr>
              <w:t>16</w:t>
            </w:r>
            <w:r w:rsidRPr="002D03D8">
              <w:rPr>
                <w:rFonts w:ascii="CordiaUPC" w:hAnsi="CordiaUPC" w:cs="CordiaUPC"/>
                <w:sz w:val="26"/>
                <w:szCs w:val="26"/>
              </w:rPr>
              <w:t>,</w:t>
            </w:r>
            <w:r w:rsidRPr="002D03D8">
              <w:rPr>
                <w:rFonts w:ascii="CordiaUPC" w:hAnsi="CordiaUPC" w:cs="CordiaUPC"/>
                <w:sz w:val="26"/>
                <w:szCs w:val="26"/>
                <w:cs/>
              </w:rPr>
              <w:t>20</w:t>
            </w:r>
            <w:r w:rsidRPr="002D03D8">
              <w:rPr>
                <w:rFonts w:ascii="CordiaUPC" w:hAnsi="CordiaUPC" w:cs="CordiaUPC"/>
                <w:sz w:val="26"/>
                <w:szCs w:val="26"/>
              </w:rPr>
              <w:t>4</w:t>
            </w:r>
          </w:p>
        </w:tc>
      </w:tr>
      <w:tr w:rsidR="002C2539" w:rsidRPr="002D03D8" w14:paraId="17F470BE" w14:textId="77777777" w:rsidTr="005C143D">
        <w:trPr>
          <w:cantSplit/>
        </w:trPr>
        <w:tc>
          <w:tcPr>
            <w:tcW w:w="2880" w:type="dxa"/>
            <w:vAlign w:val="bottom"/>
          </w:tcPr>
          <w:p w14:paraId="40676C99" w14:textId="77777777" w:rsidR="002C2539" w:rsidRPr="002D03D8" w:rsidRDefault="002C2539" w:rsidP="002C2539">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5ABE0884" w14:textId="4CA7C1F9"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(771)</w:t>
            </w:r>
          </w:p>
        </w:tc>
        <w:tc>
          <w:tcPr>
            <w:tcW w:w="180" w:type="dxa"/>
            <w:vAlign w:val="bottom"/>
          </w:tcPr>
          <w:p w14:paraId="47598F1D" w14:textId="77777777" w:rsidR="002C2539" w:rsidRPr="002D03D8" w:rsidRDefault="002C2539" w:rsidP="002C253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51D4193C" w14:textId="779B7673"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(2,597)</w:t>
            </w:r>
          </w:p>
        </w:tc>
        <w:tc>
          <w:tcPr>
            <w:tcW w:w="180" w:type="dxa"/>
            <w:vAlign w:val="bottom"/>
          </w:tcPr>
          <w:p w14:paraId="50D8FA7F"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F0EC2F6" w14:textId="2A1ACF92"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(4,076)</w:t>
            </w:r>
          </w:p>
        </w:tc>
        <w:tc>
          <w:tcPr>
            <w:tcW w:w="180" w:type="dxa"/>
            <w:vAlign w:val="bottom"/>
          </w:tcPr>
          <w:p w14:paraId="645A35A0"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3C8284B" w14:textId="68590D24"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64</w:t>
            </w:r>
          </w:p>
        </w:tc>
        <w:tc>
          <w:tcPr>
            <w:tcW w:w="180" w:type="dxa"/>
            <w:vAlign w:val="bottom"/>
          </w:tcPr>
          <w:p w14:paraId="60BEB809"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0FA7159A" w14:textId="0ABBA82B" w:rsidR="002C2539" w:rsidRPr="002D03D8" w:rsidRDefault="002C2539"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w:t>
            </w:r>
            <w:r w:rsidRPr="002D03D8">
              <w:rPr>
                <w:rFonts w:ascii="CordiaUPC" w:hAnsi="CordiaUPC" w:cs="CordiaUPC"/>
                <w:sz w:val="26"/>
                <w:szCs w:val="26"/>
                <w:cs/>
              </w:rPr>
              <w:t>7</w:t>
            </w:r>
            <w:r w:rsidRPr="002D03D8">
              <w:rPr>
                <w:rFonts w:ascii="CordiaUPC" w:hAnsi="CordiaUPC" w:cs="CordiaUPC"/>
                <w:sz w:val="26"/>
                <w:szCs w:val="26"/>
              </w:rPr>
              <w:t>,</w:t>
            </w:r>
            <w:r w:rsidRPr="002D03D8">
              <w:rPr>
                <w:rFonts w:ascii="CordiaUPC" w:hAnsi="CordiaUPC" w:cs="CordiaUPC"/>
                <w:sz w:val="26"/>
                <w:szCs w:val="26"/>
                <w:cs/>
              </w:rPr>
              <w:t>3</w:t>
            </w:r>
            <w:r w:rsidRPr="002D03D8">
              <w:rPr>
                <w:rFonts w:ascii="CordiaUPC" w:hAnsi="CordiaUPC" w:cs="CordiaUPC"/>
                <w:sz w:val="26"/>
                <w:szCs w:val="26"/>
              </w:rPr>
              <w:t>80)</w:t>
            </w:r>
          </w:p>
        </w:tc>
      </w:tr>
      <w:tr w:rsidR="002C2539" w:rsidRPr="002D03D8" w14:paraId="0540DE1B" w14:textId="77777777" w:rsidTr="005C143D">
        <w:trPr>
          <w:cantSplit/>
        </w:trPr>
        <w:tc>
          <w:tcPr>
            <w:tcW w:w="2880" w:type="dxa"/>
            <w:vAlign w:val="bottom"/>
          </w:tcPr>
          <w:p w14:paraId="1795DA8E" w14:textId="77777777" w:rsidR="002C2539" w:rsidRPr="002D03D8" w:rsidRDefault="002C2539" w:rsidP="002C2539">
            <w:pPr>
              <w:spacing w:line="240" w:lineRule="exact"/>
              <w:ind w:left="142" w:right="-79" w:hanging="142"/>
              <w:rPr>
                <w:rFonts w:ascii="CordiaUPC" w:eastAsia="Times New Roman" w:hAnsi="CordiaUPC" w:cs="CordiaUPC"/>
                <w:spacing w:val="-4"/>
                <w:sz w:val="26"/>
                <w:szCs w:val="26"/>
              </w:rPr>
            </w:pPr>
            <w:r w:rsidRPr="002D03D8">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6AEE2F88" w14:textId="1A54B913"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3,340</w:t>
            </w:r>
          </w:p>
        </w:tc>
        <w:tc>
          <w:tcPr>
            <w:tcW w:w="180" w:type="dxa"/>
            <w:vAlign w:val="bottom"/>
          </w:tcPr>
          <w:p w14:paraId="4EA26C37" w14:textId="77777777" w:rsidR="002C2539" w:rsidRPr="002D03D8" w:rsidRDefault="002C2539" w:rsidP="002C253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81E64E7" w14:textId="7F640F3E" w:rsidR="002C2539" w:rsidRPr="002D03D8" w:rsidRDefault="002C2539" w:rsidP="001174C8">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7,413</w:t>
            </w:r>
          </w:p>
        </w:tc>
        <w:tc>
          <w:tcPr>
            <w:tcW w:w="180" w:type="dxa"/>
            <w:vAlign w:val="bottom"/>
          </w:tcPr>
          <w:p w14:paraId="5111D379"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3EAB5D4" w14:textId="55ACC814"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w:t>
            </w:r>
            <w:r w:rsidRPr="002D03D8">
              <w:rPr>
                <w:rFonts w:ascii="CordiaUPC" w:hAnsi="CordiaUPC" w:cs="CordiaUPC"/>
                <w:sz w:val="26"/>
                <w:szCs w:val="26"/>
                <w:cs/>
              </w:rPr>
              <w:t>1</w:t>
            </w:r>
            <w:r w:rsidRPr="002D03D8">
              <w:rPr>
                <w:rFonts w:ascii="CordiaUPC" w:hAnsi="CordiaUPC" w:cs="CordiaUPC"/>
                <w:sz w:val="26"/>
                <w:szCs w:val="26"/>
              </w:rPr>
              <w:t>,</w:t>
            </w:r>
            <w:r w:rsidRPr="002D03D8">
              <w:rPr>
                <w:rFonts w:ascii="CordiaUPC" w:hAnsi="CordiaUPC" w:cs="CordiaUPC"/>
                <w:sz w:val="26"/>
                <w:szCs w:val="26"/>
                <w:cs/>
              </w:rPr>
              <w:t>653</w:t>
            </w:r>
            <w:r w:rsidRPr="002D03D8">
              <w:rPr>
                <w:rFonts w:ascii="CordiaUPC" w:hAnsi="CordiaUPC" w:cs="CordiaUPC"/>
                <w:sz w:val="26"/>
                <w:szCs w:val="26"/>
              </w:rPr>
              <w:t>)</w:t>
            </w:r>
          </w:p>
        </w:tc>
        <w:tc>
          <w:tcPr>
            <w:tcW w:w="180" w:type="dxa"/>
            <w:vAlign w:val="bottom"/>
          </w:tcPr>
          <w:p w14:paraId="4E4E5CEF"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2F500B47" w14:textId="591FBA89"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(276)</w:t>
            </w:r>
          </w:p>
        </w:tc>
        <w:tc>
          <w:tcPr>
            <w:tcW w:w="180" w:type="dxa"/>
            <w:vAlign w:val="bottom"/>
          </w:tcPr>
          <w:p w14:paraId="2CCD5D17"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D78FAF8" w14:textId="19833B37" w:rsidR="002C2539" w:rsidRPr="002D03D8" w:rsidRDefault="002C2539"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8,824</w:t>
            </w:r>
          </w:p>
        </w:tc>
      </w:tr>
      <w:tr w:rsidR="002C2539" w:rsidRPr="002D03D8" w14:paraId="3F8D1846" w14:textId="77777777" w:rsidTr="005C143D">
        <w:trPr>
          <w:cantSplit/>
        </w:trPr>
        <w:tc>
          <w:tcPr>
            <w:tcW w:w="2880" w:type="dxa"/>
            <w:vAlign w:val="bottom"/>
          </w:tcPr>
          <w:p w14:paraId="24955567" w14:textId="77777777" w:rsidR="002C2539" w:rsidRPr="002D03D8" w:rsidRDefault="002C2539" w:rsidP="002C2539">
            <w:pPr>
              <w:spacing w:line="240" w:lineRule="exact"/>
              <w:ind w:left="142" w:right="11" w:hanging="142"/>
              <w:rPr>
                <w:rFonts w:ascii="CordiaUPC" w:eastAsia="Times New Roman" w:hAnsi="CordiaUPC" w:cs="CordiaUPC"/>
                <w:sz w:val="26"/>
                <w:szCs w:val="26"/>
              </w:rPr>
            </w:pPr>
            <w:r w:rsidRPr="002D03D8">
              <w:rPr>
                <w:rFonts w:ascii="CordiaUPC" w:eastAsia="Times New Roman" w:hAnsi="CordiaUPC" w:cs="CordiaUPC"/>
                <w:spacing w:val="-4"/>
                <w:sz w:val="26"/>
                <w:szCs w:val="26"/>
              </w:rPr>
              <w:t>Expected</w:t>
            </w:r>
            <w:r w:rsidRPr="002D03D8">
              <w:rPr>
                <w:rFonts w:ascii="CordiaUPC" w:eastAsia="Times New Roman" w:hAnsi="CordiaUPC" w:cs="CordiaUPC" w:hint="cs"/>
                <w:spacing w:val="-4"/>
                <w:sz w:val="26"/>
                <w:szCs w:val="26"/>
              </w:rPr>
              <w:t xml:space="preserve"> credit loss</w:t>
            </w:r>
          </w:p>
        </w:tc>
        <w:tc>
          <w:tcPr>
            <w:tcW w:w="1143" w:type="dxa"/>
            <w:vAlign w:val="bottom"/>
          </w:tcPr>
          <w:p w14:paraId="0FFA0E9D"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70F4760" w14:textId="77777777" w:rsidR="002C2539" w:rsidRPr="002D03D8" w:rsidRDefault="002C2539" w:rsidP="002C2539">
            <w:pPr>
              <w:spacing w:line="240" w:lineRule="exact"/>
              <w:rPr>
                <w:rFonts w:ascii="CordiaUPC" w:eastAsia="Times New Roman" w:hAnsi="CordiaUPC" w:cs="CordiaUPC"/>
                <w:sz w:val="26"/>
                <w:szCs w:val="26"/>
              </w:rPr>
            </w:pPr>
          </w:p>
        </w:tc>
        <w:tc>
          <w:tcPr>
            <w:tcW w:w="1089" w:type="dxa"/>
            <w:vAlign w:val="bottom"/>
          </w:tcPr>
          <w:p w14:paraId="7031D309" w14:textId="77777777" w:rsidR="002C2539" w:rsidRPr="002D03D8" w:rsidRDefault="002C2539" w:rsidP="002C253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27A0412" w14:textId="77777777" w:rsidR="002C2539" w:rsidRPr="002D03D8" w:rsidRDefault="002C2539" w:rsidP="002C2539">
            <w:pPr>
              <w:spacing w:line="240" w:lineRule="exact"/>
              <w:rPr>
                <w:rFonts w:ascii="CordiaUPC" w:eastAsia="Times New Roman" w:hAnsi="CordiaUPC" w:cs="CordiaUPC"/>
                <w:sz w:val="26"/>
                <w:szCs w:val="26"/>
              </w:rPr>
            </w:pPr>
          </w:p>
        </w:tc>
        <w:tc>
          <w:tcPr>
            <w:tcW w:w="1170" w:type="dxa"/>
            <w:vAlign w:val="bottom"/>
          </w:tcPr>
          <w:p w14:paraId="5DFAED7F" w14:textId="77777777" w:rsidR="002C2539" w:rsidRPr="002D03D8" w:rsidRDefault="002C2539" w:rsidP="002C2539">
            <w:pPr>
              <w:tabs>
                <w:tab w:val="decimal" w:pos="910"/>
              </w:tabs>
              <w:spacing w:line="240" w:lineRule="exact"/>
              <w:rPr>
                <w:rFonts w:ascii="CordiaUPC" w:eastAsia="Times New Roman" w:hAnsi="CordiaUPC" w:cs="CordiaUPC"/>
                <w:sz w:val="26"/>
                <w:szCs w:val="26"/>
              </w:rPr>
            </w:pPr>
          </w:p>
        </w:tc>
        <w:tc>
          <w:tcPr>
            <w:tcW w:w="180" w:type="dxa"/>
            <w:vAlign w:val="bottom"/>
          </w:tcPr>
          <w:p w14:paraId="7E75FB7F" w14:textId="77777777" w:rsidR="002C2539" w:rsidRPr="002D03D8" w:rsidRDefault="002C2539" w:rsidP="002C2539">
            <w:pPr>
              <w:spacing w:line="240" w:lineRule="exact"/>
              <w:rPr>
                <w:rFonts w:ascii="CordiaUPC" w:eastAsia="Times New Roman" w:hAnsi="CordiaUPC" w:cs="CordiaUPC"/>
                <w:sz w:val="26"/>
                <w:szCs w:val="26"/>
              </w:rPr>
            </w:pPr>
          </w:p>
        </w:tc>
        <w:tc>
          <w:tcPr>
            <w:tcW w:w="1170" w:type="dxa"/>
            <w:vAlign w:val="bottom"/>
          </w:tcPr>
          <w:p w14:paraId="0F3E3997" w14:textId="77777777" w:rsidR="002C2539" w:rsidRPr="002D03D8" w:rsidRDefault="002C2539" w:rsidP="002C2539">
            <w:pPr>
              <w:tabs>
                <w:tab w:val="decimal" w:pos="767"/>
              </w:tabs>
              <w:spacing w:line="240" w:lineRule="exact"/>
              <w:rPr>
                <w:rFonts w:ascii="CordiaUPC" w:eastAsia="Times New Roman" w:hAnsi="CordiaUPC" w:cs="CordiaUPC"/>
                <w:sz w:val="26"/>
                <w:szCs w:val="26"/>
              </w:rPr>
            </w:pPr>
          </w:p>
        </w:tc>
        <w:tc>
          <w:tcPr>
            <w:tcW w:w="180" w:type="dxa"/>
            <w:vAlign w:val="bottom"/>
          </w:tcPr>
          <w:p w14:paraId="61341279" w14:textId="77777777" w:rsidR="002C2539" w:rsidRPr="002D03D8" w:rsidRDefault="002C2539" w:rsidP="002C253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25B583C6" w14:textId="3CE0CBFA" w:rsidR="002C2539" w:rsidRPr="002D03D8" w:rsidRDefault="001174C8"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 xml:space="preserve"> </w:t>
            </w:r>
            <w:r w:rsidR="002C2539" w:rsidRPr="002D03D8">
              <w:rPr>
                <w:rFonts w:ascii="CordiaUPC" w:hAnsi="CordiaUPC" w:cs="CordiaUPC"/>
                <w:sz w:val="26"/>
                <w:szCs w:val="26"/>
              </w:rPr>
              <w:t>(3,894)</w:t>
            </w:r>
          </w:p>
        </w:tc>
      </w:tr>
      <w:tr w:rsidR="002C2539" w:rsidRPr="002D03D8" w14:paraId="1998AAAF" w14:textId="77777777" w:rsidTr="005C143D">
        <w:trPr>
          <w:cantSplit/>
        </w:trPr>
        <w:tc>
          <w:tcPr>
            <w:tcW w:w="2880" w:type="dxa"/>
            <w:vAlign w:val="bottom"/>
          </w:tcPr>
          <w:p w14:paraId="22E90B00" w14:textId="77777777" w:rsidR="002C2539" w:rsidRPr="002D03D8" w:rsidRDefault="002C2539" w:rsidP="002C2539">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b/>
                <w:bCs/>
                <w:sz w:val="26"/>
                <w:szCs w:val="26"/>
              </w:rPr>
              <w:t xml:space="preserve">Profit before income tax </w:t>
            </w:r>
          </w:p>
        </w:tc>
        <w:tc>
          <w:tcPr>
            <w:tcW w:w="1143" w:type="dxa"/>
            <w:vAlign w:val="bottom"/>
          </w:tcPr>
          <w:p w14:paraId="6157C31C"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EE4E747" w14:textId="77777777" w:rsidR="002C2539" w:rsidRPr="002D03D8" w:rsidRDefault="002C2539" w:rsidP="002C2539">
            <w:pPr>
              <w:spacing w:line="240" w:lineRule="exact"/>
              <w:rPr>
                <w:rFonts w:ascii="CordiaUPC" w:eastAsia="Times New Roman" w:hAnsi="CordiaUPC" w:cs="CordiaUPC"/>
                <w:sz w:val="26"/>
                <w:szCs w:val="26"/>
              </w:rPr>
            </w:pPr>
          </w:p>
        </w:tc>
        <w:tc>
          <w:tcPr>
            <w:tcW w:w="1089" w:type="dxa"/>
            <w:vAlign w:val="bottom"/>
          </w:tcPr>
          <w:p w14:paraId="2E899464" w14:textId="77777777" w:rsidR="002C2539" w:rsidRPr="002D03D8" w:rsidRDefault="002C2539" w:rsidP="002C253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F0E9512" w14:textId="77777777" w:rsidR="002C2539" w:rsidRPr="002D03D8" w:rsidRDefault="002C2539" w:rsidP="002C2539">
            <w:pPr>
              <w:spacing w:line="240" w:lineRule="exact"/>
              <w:rPr>
                <w:rFonts w:ascii="CordiaUPC" w:eastAsia="Times New Roman" w:hAnsi="CordiaUPC" w:cs="CordiaUPC"/>
                <w:sz w:val="26"/>
                <w:szCs w:val="26"/>
              </w:rPr>
            </w:pPr>
          </w:p>
        </w:tc>
        <w:tc>
          <w:tcPr>
            <w:tcW w:w="1170" w:type="dxa"/>
            <w:vAlign w:val="bottom"/>
          </w:tcPr>
          <w:p w14:paraId="1D79BE17" w14:textId="77777777" w:rsidR="002C2539" w:rsidRPr="002D03D8" w:rsidRDefault="002C2539" w:rsidP="002C2539">
            <w:pPr>
              <w:tabs>
                <w:tab w:val="decimal" w:pos="910"/>
              </w:tabs>
              <w:spacing w:line="240" w:lineRule="exact"/>
              <w:rPr>
                <w:rFonts w:ascii="CordiaUPC" w:eastAsia="Times New Roman" w:hAnsi="CordiaUPC" w:cs="CordiaUPC"/>
                <w:sz w:val="26"/>
                <w:szCs w:val="26"/>
              </w:rPr>
            </w:pPr>
          </w:p>
        </w:tc>
        <w:tc>
          <w:tcPr>
            <w:tcW w:w="180" w:type="dxa"/>
            <w:vAlign w:val="bottom"/>
          </w:tcPr>
          <w:p w14:paraId="627E3738" w14:textId="77777777" w:rsidR="002C2539" w:rsidRPr="002D03D8" w:rsidRDefault="002C2539" w:rsidP="002C2539">
            <w:pPr>
              <w:spacing w:line="240" w:lineRule="exact"/>
              <w:rPr>
                <w:rFonts w:ascii="CordiaUPC" w:eastAsia="Times New Roman" w:hAnsi="CordiaUPC" w:cs="CordiaUPC"/>
                <w:sz w:val="26"/>
                <w:szCs w:val="26"/>
              </w:rPr>
            </w:pPr>
          </w:p>
        </w:tc>
        <w:tc>
          <w:tcPr>
            <w:tcW w:w="1170" w:type="dxa"/>
            <w:vAlign w:val="bottom"/>
          </w:tcPr>
          <w:p w14:paraId="1F194865" w14:textId="77777777" w:rsidR="002C2539" w:rsidRPr="002D03D8" w:rsidRDefault="002C2539" w:rsidP="002C2539">
            <w:pPr>
              <w:tabs>
                <w:tab w:val="decimal" w:pos="767"/>
              </w:tabs>
              <w:spacing w:line="240" w:lineRule="exact"/>
              <w:rPr>
                <w:rFonts w:ascii="CordiaUPC" w:eastAsia="Times New Roman" w:hAnsi="CordiaUPC" w:cs="CordiaUPC"/>
                <w:sz w:val="26"/>
                <w:szCs w:val="26"/>
              </w:rPr>
            </w:pPr>
          </w:p>
        </w:tc>
        <w:tc>
          <w:tcPr>
            <w:tcW w:w="180" w:type="dxa"/>
            <w:vAlign w:val="bottom"/>
          </w:tcPr>
          <w:p w14:paraId="27FB177F" w14:textId="77777777" w:rsidR="002C2539" w:rsidRPr="002D03D8" w:rsidRDefault="002C2539" w:rsidP="002C2539">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6C11D94" w14:textId="7545F1A0" w:rsidR="002C2539" w:rsidRPr="002D03D8" w:rsidRDefault="002C2539" w:rsidP="001174C8">
            <w:pPr>
              <w:tabs>
                <w:tab w:val="decimal" w:pos="852"/>
              </w:tabs>
              <w:spacing w:line="240" w:lineRule="exact"/>
              <w:ind w:right="-79"/>
              <w:rPr>
                <w:rFonts w:ascii="CordiaUPC" w:hAnsi="CordiaUPC" w:cs="CordiaUPC"/>
                <w:b/>
                <w:bCs/>
                <w:sz w:val="26"/>
                <w:szCs w:val="26"/>
              </w:rPr>
            </w:pPr>
            <w:r w:rsidRPr="002D03D8">
              <w:rPr>
                <w:rFonts w:ascii="CordiaUPC" w:hAnsi="CordiaUPC" w:cs="CordiaUPC"/>
                <w:b/>
                <w:bCs/>
                <w:sz w:val="26"/>
                <w:szCs w:val="26"/>
              </w:rPr>
              <w:t>4,930</w:t>
            </w:r>
          </w:p>
        </w:tc>
      </w:tr>
      <w:tr w:rsidR="002C2539" w:rsidRPr="002D03D8" w14:paraId="0248B531" w14:textId="77777777" w:rsidTr="005C143D">
        <w:trPr>
          <w:cantSplit/>
        </w:trPr>
        <w:tc>
          <w:tcPr>
            <w:tcW w:w="2880" w:type="dxa"/>
            <w:vAlign w:val="bottom"/>
          </w:tcPr>
          <w:p w14:paraId="10D8AEFA" w14:textId="77777777" w:rsidR="002C2539" w:rsidRPr="002D03D8" w:rsidRDefault="002C2539" w:rsidP="002C2539">
            <w:pPr>
              <w:spacing w:line="240" w:lineRule="exact"/>
              <w:ind w:left="142" w:right="-79" w:hanging="142"/>
              <w:rPr>
                <w:rFonts w:ascii="CordiaUPC" w:eastAsia="Times New Roman" w:hAnsi="CordiaUPC" w:cs="CordiaUPC"/>
                <w:sz w:val="26"/>
                <w:szCs w:val="26"/>
              </w:rPr>
            </w:pPr>
            <w:r w:rsidRPr="002D03D8">
              <w:rPr>
                <w:rFonts w:ascii="CordiaUPC" w:eastAsia="Times New Roman" w:hAnsi="CordiaUPC" w:cs="CordiaUPC"/>
                <w:sz w:val="26"/>
                <w:szCs w:val="26"/>
              </w:rPr>
              <w:t xml:space="preserve">Tax </w:t>
            </w:r>
            <w:r w:rsidRPr="002D03D8">
              <w:rPr>
                <w:rFonts w:ascii="CordiaUPC" w:eastAsia="Times New Roman" w:hAnsi="CordiaUPC" w:cs="CordiaUPC"/>
                <w:sz w:val="26"/>
                <w:szCs w:val="26"/>
                <w:lang w:val="en-US" w:bidi="th-TH"/>
              </w:rPr>
              <w:t>(</w:t>
            </w:r>
            <w:r w:rsidRPr="002D03D8">
              <w:rPr>
                <w:rFonts w:ascii="CordiaUPC" w:eastAsia="Times New Roman" w:hAnsi="CordiaUPC" w:cs="CordiaUPC"/>
                <w:sz w:val="26"/>
                <w:szCs w:val="26"/>
              </w:rPr>
              <w:t>expense) income</w:t>
            </w:r>
          </w:p>
        </w:tc>
        <w:tc>
          <w:tcPr>
            <w:tcW w:w="1143" w:type="dxa"/>
            <w:vAlign w:val="bottom"/>
          </w:tcPr>
          <w:p w14:paraId="63BD7786"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69F2D30" w14:textId="77777777" w:rsidR="002C2539" w:rsidRPr="002D03D8" w:rsidRDefault="002C2539" w:rsidP="002C2539">
            <w:pPr>
              <w:spacing w:line="240" w:lineRule="exact"/>
              <w:rPr>
                <w:rFonts w:ascii="CordiaUPC" w:eastAsia="Times New Roman" w:hAnsi="CordiaUPC" w:cs="CordiaUPC"/>
                <w:sz w:val="26"/>
                <w:szCs w:val="26"/>
              </w:rPr>
            </w:pPr>
          </w:p>
        </w:tc>
        <w:tc>
          <w:tcPr>
            <w:tcW w:w="1089" w:type="dxa"/>
            <w:vAlign w:val="bottom"/>
          </w:tcPr>
          <w:p w14:paraId="53957EA7" w14:textId="77777777" w:rsidR="002C2539" w:rsidRPr="002D03D8" w:rsidRDefault="002C2539" w:rsidP="002C253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9289C05" w14:textId="77777777" w:rsidR="002C2539" w:rsidRPr="002D03D8" w:rsidRDefault="002C2539" w:rsidP="002C2539">
            <w:pPr>
              <w:spacing w:line="240" w:lineRule="exact"/>
              <w:rPr>
                <w:rFonts w:ascii="CordiaUPC" w:eastAsia="Times New Roman" w:hAnsi="CordiaUPC" w:cs="CordiaUPC"/>
                <w:sz w:val="26"/>
                <w:szCs w:val="26"/>
              </w:rPr>
            </w:pPr>
          </w:p>
        </w:tc>
        <w:tc>
          <w:tcPr>
            <w:tcW w:w="1170" w:type="dxa"/>
            <w:vAlign w:val="bottom"/>
          </w:tcPr>
          <w:p w14:paraId="15F62D02" w14:textId="77777777" w:rsidR="002C2539" w:rsidRPr="002D03D8" w:rsidRDefault="002C2539" w:rsidP="002C2539">
            <w:pPr>
              <w:tabs>
                <w:tab w:val="decimal" w:pos="910"/>
              </w:tabs>
              <w:spacing w:line="240" w:lineRule="exact"/>
              <w:rPr>
                <w:rFonts w:ascii="CordiaUPC" w:eastAsia="Times New Roman" w:hAnsi="CordiaUPC" w:cs="CordiaUPC"/>
                <w:sz w:val="26"/>
                <w:szCs w:val="26"/>
              </w:rPr>
            </w:pPr>
          </w:p>
        </w:tc>
        <w:tc>
          <w:tcPr>
            <w:tcW w:w="180" w:type="dxa"/>
            <w:vAlign w:val="bottom"/>
          </w:tcPr>
          <w:p w14:paraId="20295A41" w14:textId="77777777" w:rsidR="002C2539" w:rsidRPr="002D03D8" w:rsidRDefault="002C2539" w:rsidP="002C2539">
            <w:pPr>
              <w:spacing w:line="240" w:lineRule="exact"/>
              <w:rPr>
                <w:rFonts w:ascii="CordiaUPC" w:eastAsia="Times New Roman" w:hAnsi="CordiaUPC" w:cs="CordiaUPC"/>
                <w:sz w:val="26"/>
                <w:szCs w:val="26"/>
              </w:rPr>
            </w:pPr>
          </w:p>
        </w:tc>
        <w:tc>
          <w:tcPr>
            <w:tcW w:w="1170" w:type="dxa"/>
            <w:vAlign w:val="bottom"/>
          </w:tcPr>
          <w:p w14:paraId="6D782FC0" w14:textId="77777777" w:rsidR="002C2539" w:rsidRPr="002D03D8" w:rsidRDefault="002C2539" w:rsidP="002C2539">
            <w:pPr>
              <w:tabs>
                <w:tab w:val="decimal" w:pos="767"/>
              </w:tabs>
              <w:spacing w:line="240" w:lineRule="exact"/>
              <w:rPr>
                <w:rFonts w:ascii="CordiaUPC" w:eastAsia="Times New Roman" w:hAnsi="CordiaUPC" w:cs="CordiaUPC"/>
                <w:sz w:val="26"/>
                <w:szCs w:val="26"/>
              </w:rPr>
            </w:pPr>
          </w:p>
        </w:tc>
        <w:tc>
          <w:tcPr>
            <w:tcW w:w="180" w:type="dxa"/>
            <w:vAlign w:val="bottom"/>
          </w:tcPr>
          <w:p w14:paraId="36CCC52C" w14:textId="77777777" w:rsidR="002C2539" w:rsidRPr="002D03D8" w:rsidRDefault="002C2539" w:rsidP="002C253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8B4FC87" w14:textId="77F4B06F" w:rsidR="002C2539" w:rsidRPr="002D03D8" w:rsidRDefault="002C2539"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369</w:t>
            </w:r>
          </w:p>
        </w:tc>
      </w:tr>
      <w:tr w:rsidR="002C2539" w:rsidRPr="002D03D8" w14:paraId="4A84B9D4" w14:textId="77777777" w:rsidTr="005C143D">
        <w:trPr>
          <w:cantSplit/>
        </w:trPr>
        <w:tc>
          <w:tcPr>
            <w:tcW w:w="2880" w:type="dxa"/>
            <w:vAlign w:val="bottom"/>
          </w:tcPr>
          <w:p w14:paraId="3A5BCCBA" w14:textId="77777777" w:rsidR="002C2539" w:rsidRPr="002D03D8" w:rsidRDefault="002C2539" w:rsidP="002C2539">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b/>
                <w:bCs/>
                <w:sz w:val="26"/>
                <w:szCs w:val="26"/>
              </w:rPr>
              <w:t xml:space="preserve">Profit for the </w:t>
            </w:r>
            <w:r w:rsidRPr="002D03D8">
              <w:rPr>
                <w:rFonts w:ascii="CordiaUPC" w:eastAsia="Times New Roman" w:hAnsi="CordiaUPC" w:cs="CordiaUPC"/>
                <w:b/>
                <w:bCs/>
                <w:sz w:val="26"/>
                <w:szCs w:val="26"/>
              </w:rPr>
              <w:t>period</w:t>
            </w:r>
          </w:p>
        </w:tc>
        <w:tc>
          <w:tcPr>
            <w:tcW w:w="1143" w:type="dxa"/>
            <w:vAlign w:val="bottom"/>
          </w:tcPr>
          <w:p w14:paraId="6EC9D0B0" w14:textId="77777777" w:rsidR="002C2539" w:rsidRPr="002D03D8" w:rsidRDefault="002C2539" w:rsidP="002C253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F57EDF7" w14:textId="77777777" w:rsidR="002C2539" w:rsidRPr="002D03D8" w:rsidRDefault="002C2539" w:rsidP="002C2539">
            <w:pPr>
              <w:spacing w:line="240" w:lineRule="exact"/>
              <w:rPr>
                <w:rFonts w:ascii="CordiaUPC" w:eastAsia="Times New Roman" w:hAnsi="CordiaUPC" w:cs="CordiaUPC"/>
                <w:sz w:val="26"/>
                <w:szCs w:val="26"/>
              </w:rPr>
            </w:pPr>
          </w:p>
        </w:tc>
        <w:tc>
          <w:tcPr>
            <w:tcW w:w="1089" w:type="dxa"/>
            <w:vAlign w:val="bottom"/>
          </w:tcPr>
          <w:p w14:paraId="7B510AA6" w14:textId="77777777" w:rsidR="002C2539" w:rsidRPr="002D03D8" w:rsidRDefault="002C2539" w:rsidP="002C253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F126E0D" w14:textId="77777777" w:rsidR="002C2539" w:rsidRPr="002D03D8" w:rsidRDefault="002C2539" w:rsidP="002C2539">
            <w:pPr>
              <w:spacing w:line="240" w:lineRule="exact"/>
              <w:rPr>
                <w:rFonts w:ascii="CordiaUPC" w:eastAsia="Times New Roman" w:hAnsi="CordiaUPC" w:cs="CordiaUPC"/>
                <w:sz w:val="26"/>
                <w:szCs w:val="26"/>
              </w:rPr>
            </w:pPr>
          </w:p>
        </w:tc>
        <w:tc>
          <w:tcPr>
            <w:tcW w:w="1170" w:type="dxa"/>
            <w:vAlign w:val="bottom"/>
          </w:tcPr>
          <w:p w14:paraId="3114CA5B" w14:textId="77777777" w:rsidR="002C2539" w:rsidRPr="002D03D8" w:rsidRDefault="002C2539" w:rsidP="002C2539">
            <w:pPr>
              <w:tabs>
                <w:tab w:val="decimal" w:pos="910"/>
              </w:tabs>
              <w:spacing w:line="240" w:lineRule="exact"/>
              <w:rPr>
                <w:rFonts w:ascii="CordiaUPC" w:eastAsia="Times New Roman" w:hAnsi="CordiaUPC" w:cs="CordiaUPC"/>
                <w:sz w:val="26"/>
                <w:szCs w:val="26"/>
              </w:rPr>
            </w:pPr>
          </w:p>
        </w:tc>
        <w:tc>
          <w:tcPr>
            <w:tcW w:w="180" w:type="dxa"/>
            <w:vAlign w:val="bottom"/>
          </w:tcPr>
          <w:p w14:paraId="05A3D29D" w14:textId="77777777" w:rsidR="002C2539" w:rsidRPr="002D03D8" w:rsidRDefault="002C2539" w:rsidP="002C2539">
            <w:pPr>
              <w:spacing w:line="240" w:lineRule="exact"/>
              <w:rPr>
                <w:rFonts w:ascii="CordiaUPC" w:eastAsia="Times New Roman" w:hAnsi="CordiaUPC" w:cs="CordiaUPC"/>
                <w:sz w:val="26"/>
                <w:szCs w:val="26"/>
              </w:rPr>
            </w:pPr>
          </w:p>
        </w:tc>
        <w:tc>
          <w:tcPr>
            <w:tcW w:w="1170" w:type="dxa"/>
            <w:vAlign w:val="bottom"/>
          </w:tcPr>
          <w:p w14:paraId="78D3846F" w14:textId="77777777" w:rsidR="002C2539" w:rsidRPr="002D03D8" w:rsidRDefault="002C2539" w:rsidP="002C2539">
            <w:pPr>
              <w:tabs>
                <w:tab w:val="decimal" w:pos="767"/>
              </w:tabs>
              <w:spacing w:line="240" w:lineRule="exact"/>
              <w:rPr>
                <w:rFonts w:ascii="CordiaUPC" w:eastAsia="Times New Roman" w:hAnsi="CordiaUPC" w:cs="CordiaUPC"/>
                <w:sz w:val="26"/>
                <w:szCs w:val="26"/>
              </w:rPr>
            </w:pPr>
          </w:p>
        </w:tc>
        <w:tc>
          <w:tcPr>
            <w:tcW w:w="180" w:type="dxa"/>
            <w:vAlign w:val="bottom"/>
          </w:tcPr>
          <w:p w14:paraId="658C8764" w14:textId="77777777" w:rsidR="002C2539" w:rsidRPr="002D03D8" w:rsidRDefault="002C2539" w:rsidP="002C2539">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5B32E4EA" w14:textId="7D3ED68C" w:rsidR="002C2539" w:rsidRPr="002D03D8" w:rsidRDefault="002C2539" w:rsidP="001174C8">
            <w:pPr>
              <w:tabs>
                <w:tab w:val="decimal" w:pos="852"/>
              </w:tabs>
              <w:spacing w:line="240" w:lineRule="exact"/>
              <w:ind w:right="-79"/>
              <w:rPr>
                <w:rFonts w:ascii="CordiaUPC" w:hAnsi="CordiaUPC" w:cs="CordiaUPC"/>
                <w:b/>
                <w:bCs/>
                <w:sz w:val="26"/>
                <w:szCs w:val="26"/>
              </w:rPr>
            </w:pPr>
            <w:r w:rsidRPr="002D03D8">
              <w:rPr>
                <w:rFonts w:ascii="CordiaUPC" w:hAnsi="CordiaUPC" w:cs="CordiaUPC"/>
                <w:b/>
                <w:bCs/>
                <w:sz w:val="26"/>
                <w:szCs w:val="26"/>
              </w:rPr>
              <w:t>5,299</w:t>
            </w:r>
          </w:p>
        </w:tc>
      </w:tr>
    </w:tbl>
    <w:p w14:paraId="60D9C52B" w14:textId="77777777" w:rsidR="009D24E3" w:rsidRPr="002D03D8" w:rsidRDefault="009D24E3" w:rsidP="009D24E3">
      <w:pPr>
        <w:spacing w:line="240" w:lineRule="exact"/>
        <w:jc w:val="thaiDistribute"/>
        <w:rPr>
          <w:rFonts w:ascii="CordiaUPC" w:hAnsi="CordiaUPC" w:cs="CordiaUPC"/>
          <w:spacing w:val="-2"/>
          <w:sz w:val="26"/>
          <w:szCs w:val="26"/>
          <w:lang w:val="en-US"/>
        </w:rPr>
      </w:pPr>
    </w:p>
    <w:p w14:paraId="1D6DE395" w14:textId="77777777" w:rsidR="009D24E3" w:rsidRPr="002D03D8" w:rsidRDefault="009D24E3" w:rsidP="009D24E3">
      <w:pPr>
        <w:spacing w:line="240" w:lineRule="auto"/>
        <w:rPr>
          <w:rFonts w:ascii="CordiaUPC" w:hAnsi="CordiaUPC" w:cs="CordiaUPC"/>
          <w:spacing w:val="-2"/>
          <w:sz w:val="26"/>
          <w:szCs w:val="26"/>
          <w:lang w:val="en-US"/>
        </w:rPr>
      </w:pPr>
      <w:r w:rsidRPr="002D03D8">
        <w:rPr>
          <w:rFonts w:ascii="CordiaUPC" w:hAnsi="CordiaUPC" w:cs="CordiaUPC"/>
          <w:spacing w:val="-2"/>
          <w:sz w:val="26"/>
          <w:szCs w:val="26"/>
          <w:lang w:val="en-US"/>
        </w:rPr>
        <w:br w:type="page"/>
      </w:r>
    </w:p>
    <w:tbl>
      <w:tblPr>
        <w:tblW w:w="9228" w:type="dxa"/>
        <w:tblInd w:w="450" w:type="dxa"/>
        <w:tblLayout w:type="fixed"/>
        <w:tblCellMar>
          <w:left w:w="79" w:type="dxa"/>
          <w:right w:w="79" w:type="dxa"/>
        </w:tblCellMar>
        <w:tblLook w:val="0000" w:firstRow="0" w:lastRow="0" w:firstColumn="0" w:lastColumn="0" w:noHBand="0" w:noVBand="0"/>
      </w:tblPr>
      <w:tblGrid>
        <w:gridCol w:w="2811"/>
        <w:gridCol w:w="1143"/>
        <w:gridCol w:w="180"/>
        <w:gridCol w:w="1089"/>
        <w:gridCol w:w="180"/>
        <w:gridCol w:w="1170"/>
        <w:gridCol w:w="180"/>
        <w:gridCol w:w="1170"/>
        <w:gridCol w:w="180"/>
        <w:gridCol w:w="1125"/>
      </w:tblGrid>
      <w:tr w:rsidR="009D24E3" w:rsidRPr="002D03D8" w14:paraId="34227D2B" w14:textId="77777777" w:rsidTr="005C143D">
        <w:trPr>
          <w:cantSplit/>
        </w:trPr>
        <w:tc>
          <w:tcPr>
            <w:tcW w:w="2811" w:type="dxa"/>
          </w:tcPr>
          <w:p w14:paraId="1BC08041" w14:textId="77777777" w:rsidR="009D24E3" w:rsidRPr="002D03D8" w:rsidRDefault="009D24E3" w:rsidP="005C143D">
            <w:pPr>
              <w:spacing w:line="240" w:lineRule="exact"/>
              <w:ind w:left="131" w:right="-143" w:hanging="120"/>
              <w:rPr>
                <w:rFonts w:ascii="CordiaUPC" w:eastAsia="Times New Roman" w:hAnsi="CordiaUPC" w:cs="CordiaUPC"/>
                <w:sz w:val="26"/>
                <w:szCs w:val="26"/>
                <w:lang w:val="en-US" w:bidi="th-TH"/>
              </w:rPr>
            </w:pPr>
            <w:r w:rsidRPr="002D03D8">
              <w:rPr>
                <w:rFonts w:ascii="CordiaUPC" w:eastAsia="Times New Roman" w:hAnsi="CordiaUPC" w:cs="CordiaUPC"/>
                <w:b/>
                <w:bCs/>
                <w:i/>
                <w:iCs/>
                <w:sz w:val="26"/>
                <w:szCs w:val="26"/>
              </w:rPr>
              <w:lastRenderedPageBreak/>
              <w:t>For the t</w:t>
            </w:r>
            <w:r w:rsidRPr="002D03D8">
              <w:rPr>
                <w:rFonts w:ascii="CordiaUPC" w:eastAsia="Times New Roman" w:hAnsi="CordiaUPC" w:cs="CordiaUPC" w:hint="cs"/>
                <w:b/>
                <w:bCs/>
                <w:i/>
                <w:iCs/>
                <w:sz w:val="26"/>
                <w:szCs w:val="26"/>
              </w:rPr>
              <w:t>hree-month period ended</w:t>
            </w:r>
          </w:p>
        </w:tc>
        <w:tc>
          <w:tcPr>
            <w:tcW w:w="6417" w:type="dxa"/>
            <w:gridSpan w:val="9"/>
            <w:vAlign w:val="bottom"/>
          </w:tcPr>
          <w:p w14:paraId="43050F23" w14:textId="77777777" w:rsidR="009D24E3" w:rsidRPr="002D03D8" w:rsidRDefault="009D24E3" w:rsidP="005C143D">
            <w:pPr>
              <w:spacing w:line="240" w:lineRule="exact"/>
              <w:jc w:val="center"/>
              <w:rPr>
                <w:rFonts w:ascii="CordiaUPC" w:eastAsia="Times New Roman" w:hAnsi="CordiaUPC" w:cs="CordiaUPC"/>
                <w:b/>
                <w:sz w:val="26"/>
                <w:szCs w:val="26"/>
              </w:rPr>
            </w:pPr>
          </w:p>
        </w:tc>
      </w:tr>
      <w:tr w:rsidR="009D24E3" w:rsidRPr="002D03D8" w14:paraId="0CAEBE72" w14:textId="77777777" w:rsidTr="005C143D">
        <w:trPr>
          <w:cantSplit/>
        </w:trPr>
        <w:tc>
          <w:tcPr>
            <w:tcW w:w="2811" w:type="dxa"/>
          </w:tcPr>
          <w:p w14:paraId="2A28B117" w14:textId="0654E88C" w:rsidR="009D24E3" w:rsidRPr="002D03D8" w:rsidRDefault="009D24E3" w:rsidP="005C143D">
            <w:pPr>
              <w:spacing w:line="240" w:lineRule="exact"/>
              <w:ind w:left="131" w:right="-143" w:hanging="120"/>
              <w:rPr>
                <w:rFonts w:ascii="CordiaUPC" w:eastAsia="Times New Roman" w:hAnsi="CordiaUPC" w:cs="CordiaUPC"/>
                <w:sz w:val="26"/>
                <w:szCs w:val="26"/>
                <w:lang w:val="en-US" w:bidi="th-TH"/>
              </w:rPr>
            </w:pPr>
            <w:r w:rsidRPr="002D03D8">
              <w:rPr>
                <w:rFonts w:ascii="CordiaUPC" w:eastAsia="Times New Roman" w:hAnsi="CordiaUPC" w:cs="CordiaUPC" w:hint="cs"/>
                <w:b/>
                <w:bCs/>
                <w:i/>
                <w:iCs/>
                <w:sz w:val="26"/>
                <w:szCs w:val="26"/>
              </w:rPr>
              <w:t xml:space="preserve">   30 </w:t>
            </w:r>
            <w:r w:rsidRPr="002D03D8">
              <w:rPr>
                <w:rFonts w:ascii="CordiaUPC" w:hAnsi="CordiaUPC" w:cs="CordiaUPC" w:hint="cs"/>
                <w:b/>
                <w:bCs/>
                <w:i/>
                <w:iCs/>
                <w:sz w:val="26"/>
                <w:szCs w:val="26"/>
              </w:rPr>
              <w:t>September</w:t>
            </w:r>
            <w:r w:rsidRPr="002D03D8">
              <w:rPr>
                <w:rFonts w:ascii="CordiaUPC" w:eastAsia="Times New Roman" w:hAnsi="CordiaUPC" w:cs="CordiaUPC" w:hint="cs"/>
                <w:b/>
                <w:bCs/>
                <w:i/>
                <w:iCs/>
                <w:sz w:val="26"/>
                <w:szCs w:val="26"/>
              </w:rPr>
              <w:t xml:space="preserve"> 202</w:t>
            </w:r>
            <w:r w:rsidR="00001727" w:rsidRPr="002D03D8">
              <w:rPr>
                <w:rFonts w:ascii="CordiaUPC" w:eastAsia="Times New Roman" w:hAnsi="CordiaUPC" w:cs="CordiaUPC"/>
                <w:b/>
                <w:bCs/>
                <w:i/>
                <w:iCs/>
                <w:sz w:val="26"/>
                <w:szCs w:val="26"/>
              </w:rPr>
              <w:t>4</w:t>
            </w:r>
          </w:p>
        </w:tc>
        <w:tc>
          <w:tcPr>
            <w:tcW w:w="6417" w:type="dxa"/>
            <w:gridSpan w:val="9"/>
            <w:vAlign w:val="bottom"/>
          </w:tcPr>
          <w:p w14:paraId="761E8A5B" w14:textId="77777777" w:rsidR="009D24E3" w:rsidRPr="002D03D8" w:rsidRDefault="009D24E3" w:rsidP="005C143D">
            <w:pPr>
              <w:spacing w:line="240" w:lineRule="exact"/>
              <w:jc w:val="center"/>
              <w:rPr>
                <w:rFonts w:ascii="CordiaUPC" w:eastAsia="Times New Roman" w:hAnsi="CordiaUPC" w:cs="CordiaUPC"/>
                <w:b/>
                <w:sz w:val="26"/>
                <w:szCs w:val="26"/>
              </w:rPr>
            </w:pPr>
            <w:r w:rsidRPr="002D03D8">
              <w:rPr>
                <w:rFonts w:ascii="CordiaUPC" w:eastAsia="Times New Roman" w:hAnsi="CordiaUPC" w:cs="CordiaUPC" w:hint="cs"/>
                <w:b/>
                <w:sz w:val="26"/>
                <w:szCs w:val="26"/>
              </w:rPr>
              <w:t>Consolidated</w:t>
            </w:r>
          </w:p>
        </w:tc>
      </w:tr>
      <w:tr w:rsidR="009D24E3" w:rsidRPr="002D03D8" w14:paraId="2D7A89CF" w14:textId="77777777" w:rsidTr="005C143D">
        <w:trPr>
          <w:cantSplit/>
        </w:trPr>
        <w:tc>
          <w:tcPr>
            <w:tcW w:w="2811" w:type="dxa"/>
          </w:tcPr>
          <w:p w14:paraId="26CCD8C8" w14:textId="77777777" w:rsidR="009D24E3" w:rsidRPr="002D03D8" w:rsidDel="00F1172B" w:rsidRDefault="009D24E3" w:rsidP="005C143D">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1BA5416E" w14:textId="77777777" w:rsidR="009D24E3" w:rsidRPr="002D03D8" w:rsidRDefault="009D24E3" w:rsidP="005C143D">
            <w:pPr>
              <w:spacing w:line="240" w:lineRule="exact"/>
              <w:ind w:left="-61" w:right="-34"/>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Commercial Banking</w:t>
            </w:r>
          </w:p>
        </w:tc>
        <w:tc>
          <w:tcPr>
            <w:tcW w:w="180" w:type="dxa"/>
          </w:tcPr>
          <w:p w14:paraId="2DCBEB75"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089" w:type="dxa"/>
            <w:vAlign w:val="bottom"/>
          </w:tcPr>
          <w:p w14:paraId="0314C0D3"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Retail Banking</w:t>
            </w:r>
          </w:p>
        </w:tc>
        <w:tc>
          <w:tcPr>
            <w:tcW w:w="180" w:type="dxa"/>
          </w:tcPr>
          <w:p w14:paraId="4E35FF8C"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170" w:type="dxa"/>
            <w:vAlign w:val="bottom"/>
          </w:tcPr>
          <w:p w14:paraId="08996DBD"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Other segments</w:t>
            </w:r>
          </w:p>
        </w:tc>
        <w:tc>
          <w:tcPr>
            <w:tcW w:w="180" w:type="dxa"/>
          </w:tcPr>
          <w:p w14:paraId="0113A7E8" w14:textId="77777777" w:rsidR="009D24E3" w:rsidRPr="002D03D8" w:rsidRDefault="009D24E3" w:rsidP="005C143D">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6A1D2441"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Elimination</w:t>
            </w:r>
          </w:p>
        </w:tc>
        <w:tc>
          <w:tcPr>
            <w:tcW w:w="180" w:type="dxa"/>
          </w:tcPr>
          <w:p w14:paraId="7B04BB8F"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125" w:type="dxa"/>
            <w:vAlign w:val="bottom"/>
          </w:tcPr>
          <w:p w14:paraId="7F9C6278"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Total</w:t>
            </w:r>
          </w:p>
        </w:tc>
      </w:tr>
      <w:tr w:rsidR="006D7FAA" w:rsidRPr="002D03D8" w14:paraId="26017441" w14:textId="77777777" w:rsidTr="005C143D">
        <w:trPr>
          <w:cantSplit/>
        </w:trPr>
        <w:tc>
          <w:tcPr>
            <w:tcW w:w="2811" w:type="dxa"/>
          </w:tcPr>
          <w:p w14:paraId="61D2AE5F" w14:textId="77777777" w:rsidR="006D7FAA" w:rsidRPr="002D03D8" w:rsidRDefault="006D7FAA" w:rsidP="005C143D">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6A785929" w14:textId="60A91D89" w:rsidR="006D7FAA" w:rsidRPr="002D03D8" w:rsidRDefault="006D7FAA" w:rsidP="005C143D">
            <w:pPr>
              <w:spacing w:line="240" w:lineRule="exact"/>
              <w:jc w:val="center"/>
              <w:rPr>
                <w:rFonts w:ascii="CordiaUPC" w:eastAsia="Times New Roman" w:hAnsi="CordiaUPC" w:cs="CordiaUPC"/>
                <w:bCs/>
                <w:i/>
                <w:iCs/>
                <w:sz w:val="26"/>
                <w:szCs w:val="26"/>
              </w:rPr>
            </w:pPr>
            <w:r w:rsidRPr="002D03D8">
              <w:rPr>
                <w:rFonts w:ascii="CordiaUPC" w:hAnsi="CordiaUPC" w:cs="CordiaUPC"/>
                <w:sz w:val="26"/>
                <w:szCs w:val="26"/>
                <w:lang w:val="en-US" w:bidi="th-TH"/>
              </w:rPr>
              <w:t>(Restated)</w:t>
            </w:r>
          </w:p>
        </w:tc>
      </w:tr>
      <w:tr w:rsidR="009D24E3" w:rsidRPr="002D03D8" w14:paraId="6451D208" w14:textId="77777777" w:rsidTr="005C143D">
        <w:trPr>
          <w:cantSplit/>
        </w:trPr>
        <w:tc>
          <w:tcPr>
            <w:tcW w:w="2811" w:type="dxa"/>
          </w:tcPr>
          <w:p w14:paraId="5105998C" w14:textId="77777777" w:rsidR="009D24E3" w:rsidRPr="002D03D8" w:rsidRDefault="009D24E3" w:rsidP="005C143D">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5EE07769" w14:textId="77777777" w:rsidR="009D24E3" w:rsidRPr="002D03D8" w:rsidRDefault="009D24E3" w:rsidP="005C143D">
            <w:pPr>
              <w:spacing w:line="240" w:lineRule="exact"/>
              <w:jc w:val="center"/>
              <w:rPr>
                <w:rFonts w:ascii="CordiaUPC" w:eastAsia="Times New Roman" w:hAnsi="CordiaUPC" w:cs="CordiaUPC"/>
                <w:bCs/>
                <w:i/>
                <w:iCs/>
                <w:sz w:val="26"/>
                <w:szCs w:val="26"/>
              </w:rPr>
            </w:pPr>
            <w:r w:rsidRPr="002D03D8">
              <w:rPr>
                <w:rFonts w:ascii="CordiaUPC" w:eastAsia="Times New Roman" w:hAnsi="CordiaUPC" w:cs="CordiaUPC" w:hint="cs"/>
                <w:bCs/>
                <w:i/>
                <w:iCs/>
                <w:sz w:val="26"/>
                <w:szCs w:val="26"/>
              </w:rPr>
              <w:t>(in million Baht)</w:t>
            </w:r>
          </w:p>
        </w:tc>
      </w:tr>
      <w:tr w:rsidR="00001727" w:rsidRPr="002D03D8" w14:paraId="3B2BAE5F" w14:textId="77777777" w:rsidTr="005C143D">
        <w:trPr>
          <w:cantSplit/>
        </w:trPr>
        <w:tc>
          <w:tcPr>
            <w:tcW w:w="2811" w:type="dxa"/>
            <w:vAlign w:val="bottom"/>
          </w:tcPr>
          <w:p w14:paraId="31F36369" w14:textId="77777777" w:rsidR="00001727" w:rsidRPr="002D03D8" w:rsidRDefault="00001727" w:rsidP="00001727">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Net interest income</w:t>
            </w:r>
          </w:p>
        </w:tc>
        <w:tc>
          <w:tcPr>
            <w:tcW w:w="1143" w:type="dxa"/>
            <w:vAlign w:val="bottom"/>
          </w:tcPr>
          <w:p w14:paraId="61397933" w14:textId="05045A50" w:rsidR="00001727" w:rsidRPr="002D03D8" w:rsidRDefault="00001727" w:rsidP="00001727">
            <w:pPr>
              <w:tabs>
                <w:tab w:val="decimal" w:pos="85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cs/>
                <w:lang w:bidi="th-TH"/>
              </w:rPr>
              <w:t>3</w:t>
            </w:r>
            <w:r w:rsidRPr="002D03D8">
              <w:rPr>
                <w:rFonts w:ascii="CordiaUPC" w:hAnsi="CordiaUPC" w:cs="CordiaUPC"/>
                <w:sz w:val="26"/>
                <w:szCs w:val="26"/>
              </w:rPr>
              <w:t>,</w:t>
            </w:r>
            <w:r w:rsidRPr="002D03D8">
              <w:rPr>
                <w:rFonts w:ascii="CordiaUPC" w:hAnsi="CordiaUPC" w:cs="CordiaUPC"/>
                <w:sz w:val="26"/>
                <w:szCs w:val="26"/>
                <w:cs/>
                <w:lang w:bidi="th-TH"/>
              </w:rPr>
              <w:t>915</w:t>
            </w:r>
          </w:p>
        </w:tc>
        <w:tc>
          <w:tcPr>
            <w:tcW w:w="180" w:type="dxa"/>
            <w:vAlign w:val="bottom"/>
          </w:tcPr>
          <w:p w14:paraId="74EB935C" w14:textId="77777777" w:rsidR="00001727" w:rsidRPr="002D03D8" w:rsidRDefault="00001727" w:rsidP="00001727">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0C81179A" w14:textId="6CD37A3F" w:rsidR="00001727" w:rsidRPr="002D03D8" w:rsidRDefault="00001727" w:rsidP="00001727">
            <w:pPr>
              <w:tabs>
                <w:tab w:val="decimal" w:pos="843"/>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9</w:t>
            </w:r>
            <w:r w:rsidRPr="002D03D8">
              <w:rPr>
                <w:rFonts w:ascii="CordiaUPC" w:hAnsi="CordiaUPC" w:cs="CordiaUPC"/>
                <w:sz w:val="26"/>
                <w:szCs w:val="26"/>
                <w:lang w:val="en-US" w:bidi="th-TH"/>
              </w:rPr>
              <w:t>,</w:t>
            </w:r>
            <w:r w:rsidRPr="002D03D8">
              <w:rPr>
                <w:rFonts w:ascii="CordiaUPC" w:hAnsi="CordiaUPC" w:cs="CordiaUPC"/>
                <w:sz w:val="26"/>
                <w:szCs w:val="26"/>
              </w:rPr>
              <w:t>408</w:t>
            </w:r>
          </w:p>
        </w:tc>
        <w:tc>
          <w:tcPr>
            <w:tcW w:w="180" w:type="dxa"/>
            <w:vAlign w:val="bottom"/>
          </w:tcPr>
          <w:p w14:paraId="4F732711" w14:textId="77777777" w:rsidR="00001727" w:rsidRPr="002D03D8" w:rsidRDefault="00001727" w:rsidP="00001727">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FAE92E4" w14:textId="5ED269D8" w:rsidR="00001727" w:rsidRPr="002D03D8" w:rsidRDefault="00001727" w:rsidP="00001727">
            <w:pPr>
              <w:tabs>
                <w:tab w:val="decimal" w:pos="852"/>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744</w:t>
            </w:r>
          </w:p>
        </w:tc>
        <w:tc>
          <w:tcPr>
            <w:tcW w:w="180" w:type="dxa"/>
            <w:vAlign w:val="bottom"/>
          </w:tcPr>
          <w:p w14:paraId="3745F4E5" w14:textId="77777777" w:rsidR="00001727" w:rsidRPr="002D03D8" w:rsidRDefault="00001727" w:rsidP="00001727">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1D0B449" w14:textId="54F3B5D3" w:rsidR="00001727" w:rsidRPr="002D03D8" w:rsidRDefault="00001727" w:rsidP="00001727">
            <w:pPr>
              <w:tabs>
                <w:tab w:val="decimal" w:pos="825"/>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(5)</w:t>
            </w:r>
          </w:p>
        </w:tc>
        <w:tc>
          <w:tcPr>
            <w:tcW w:w="180" w:type="dxa"/>
            <w:vAlign w:val="bottom"/>
          </w:tcPr>
          <w:p w14:paraId="0EA105C0" w14:textId="77777777" w:rsidR="00001727" w:rsidRPr="002D03D8" w:rsidRDefault="00001727" w:rsidP="00001727">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52665730" w14:textId="3FAF8155" w:rsidR="00001727" w:rsidRPr="002D03D8" w:rsidRDefault="00001727" w:rsidP="00001727">
            <w:pPr>
              <w:tabs>
                <w:tab w:val="decimal" w:pos="852"/>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14,062</w:t>
            </w:r>
          </w:p>
        </w:tc>
      </w:tr>
      <w:tr w:rsidR="00687505" w:rsidRPr="002D03D8" w14:paraId="2493FEE1" w14:textId="77777777" w:rsidTr="005C143D">
        <w:trPr>
          <w:cantSplit/>
        </w:trPr>
        <w:tc>
          <w:tcPr>
            <w:tcW w:w="2811" w:type="dxa"/>
            <w:vAlign w:val="bottom"/>
          </w:tcPr>
          <w:p w14:paraId="15CD3580" w14:textId="77777777" w:rsidR="00687505" w:rsidRPr="002D03D8" w:rsidRDefault="00687505" w:rsidP="00687505">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sz w:val="26"/>
                <w:szCs w:val="26"/>
              </w:rPr>
              <w:t>Net non-interest income</w:t>
            </w:r>
          </w:p>
        </w:tc>
        <w:tc>
          <w:tcPr>
            <w:tcW w:w="1143" w:type="dxa"/>
            <w:vAlign w:val="bottom"/>
          </w:tcPr>
          <w:p w14:paraId="7C8A31CF" w14:textId="12370637" w:rsidR="00687505" w:rsidRPr="002D03D8" w:rsidRDefault="00687505" w:rsidP="00687505">
            <w:pPr>
              <w:tabs>
                <w:tab w:val="decimal" w:pos="85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cs/>
                <w:lang w:bidi="th-TH"/>
              </w:rPr>
              <w:t>910</w:t>
            </w:r>
          </w:p>
        </w:tc>
        <w:tc>
          <w:tcPr>
            <w:tcW w:w="180" w:type="dxa"/>
            <w:vAlign w:val="bottom"/>
          </w:tcPr>
          <w:p w14:paraId="5CA5C8E2" w14:textId="77777777" w:rsidR="00687505" w:rsidRPr="002D03D8" w:rsidRDefault="00687505" w:rsidP="00687505">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5F187B83" w14:textId="777D1681" w:rsidR="00687505" w:rsidRPr="002D03D8" w:rsidRDefault="00687505" w:rsidP="00687505">
            <w:pPr>
              <w:tabs>
                <w:tab w:val="decimal" w:pos="843"/>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1,609</w:t>
            </w:r>
          </w:p>
        </w:tc>
        <w:tc>
          <w:tcPr>
            <w:tcW w:w="180" w:type="dxa"/>
            <w:vAlign w:val="bottom"/>
          </w:tcPr>
          <w:p w14:paraId="494742A1"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DD405DC" w14:textId="0BEFCEE8" w:rsidR="00687505" w:rsidRPr="002D03D8" w:rsidRDefault="00687505" w:rsidP="00687505">
            <w:pPr>
              <w:tabs>
                <w:tab w:val="decimal" w:pos="852"/>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809</w:t>
            </w:r>
          </w:p>
        </w:tc>
        <w:tc>
          <w:tcPr>
            <w:tcW w:w="180" w:type="dxa"/>
            <w:vAlign w:val="bottom"/>
          </w:tcPr>
          <w:p w14:paraId="59F1ADED"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7AA313E" w14:textId="4D472559" w:rsidR="00687505" w:rsidRPr="002D03D8" w:rsidRDefault="00687505" w:rsidP="00687505">
            <w:pPr>
              <w:tabs>
                <w:tab w:val="decimal" w:pos="825"/>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(159)</w:t>
            </w:r>
          </w:p>
        </w:tc>
        <w:tc>
          <w:tcPr>
            <w:tcW w:w="180" w:type="dxa"/>
            <w:vAlign w:val="bottom"/>
          </w:tcPr>
          <w:p w14:paraId="472FF0B0"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15316FA0" w14:textId="23DF5D5E" w:rsidR="00687505" w:rsidRPr="002D03D8" w:rsidRDefault="00687505" w:rsidP="00687505">
            <w:pPr>
              <w:tabs>
                <w:tab w:val="decimal" w:pos="852"/>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3,169</w:t>
            </w:r>
          </w:p>
        </w:tc>
      </w:tr>
      <w:tr w:rsidR="00687505" w:rsidRPr="002D03D8" w14:paraId="04A067FF" w14:textId="77777777" w:rsidTr="005C143D">
        <w:trPr>
          <w:cantSplit/>
        </w:trPr>
        <w:tc>
          <w:tcPr>
            <w:tcW w:w="2811" w:type="dxa"/>
            <w:vAlign w:val="bottom"/>
          </w:tcPr>
          <w:p w14:paraId="5CA5C897" w14:textId="77777777" w:rsidR="00687505" w:rsidRPr="002D03D8" w:rsidRDefault="00687505" w:rsidP="00687505">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5F0D344D" w14:textId="0077FAF5" w:rsidR="00687505" w:rsidRPr="002D03D8" w:rsidRDefault="00687505" w:rsidP="00687505">
            <w:pPr>
              <w:tabs>
                <w:tab w:val="decimal" w:pos="85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4,825</w:t>
            </w:r>
          </w:p>
        </w:tc>
        <w:tc>
          <w:tcPr>
            <w:tcW w:w="180" w:type="dxa"/>
            <w:vAlign w:val="bottom"/>
          </w:tcPr>
          <w:p w14:paraId="189C59F2" w14:textId="77777777" w:rsidR="00687505" w:rsidRPr="002D03D8" w:rsidRDefault="00687505" w:rsidP="00687505">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413368F0" w14:textId="488E7820" w:rsidR="00687505" w:rsidRPr="002D03D8" w:rsidRDefault="00687505" w:rsidP="00687505">
            <w:pPr>
              <w:tabs>
                <w:tab w:val="decimal" w:pos="843"/>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11,017</w:t>
            </w:r>
          </w:p>
        </w:tc>
        <w:tc>
          <w:tcPr>
            <w:tcW w:w="180" w:type="dxa"/>
            <w:vAlign w:val="bottom"/>
          </w:tcPr>
          <w:p w14:paraId="6C4D98B9"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7E8F3BB" w14:textId="2692D912" w:rsidR="00687505" w:rsidRPr="002D03D8" w:rsidRDefault="00687505" w:rsidP="00687505">
            <w:pPr>
              <w:tabs>
                <w:tab w:val="decimal" w:pos="852"/>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1,553</w:t>
            </w:r>
          </w:p>
        </w:tc>
        <w:tc>
          <w:tcPr>
            <w:tcW w:w="180" w:type="dxa"/>
            <w:vAlign w:val="bottom"/>
          </w:tcPr>
          <w:p w14:paraId="3EDB36F5"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AD82FBD" w14:textId="1E846092" w:rsidR="00687505" w:rsidRPr="002D03D8" w:rsidRDefault="00687505" w:rsidP="00687505">
            <w:pPr>
              <w:tabs>
                <w:tab w:val="decimal" w:pos="825"/>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(164)</w:t>
            </w:r>
          </w:p>
        </w:tc>
        <w:tc>
          <w:tcPr>
            <w:tcW w:w="180" w:type="dxa"/>
            <w:vAlign w:val="bottom"/>
          </w:tcPr>
          <w:p w14:paraId="52AC6496"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A9BC34E" w14:textId="62C77568" w:rsidR="00687505" w:rsidRPr="002D03D8" w:rsidRDefault="00687505" w:rsidP="00687505">
            <w:pPr>
              <w:tabs>
                <w:tab w:val="decimal" w:pos="852"/>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17,231</w:t>
            </w:r>
          </w:p>
        </w:tc>
      </w:tr>
      <w:tr w:rsidR="00687505" w:rsidRPr="002D03D8" w14:paraId="58E8BAA6" w14:textId="77777777" w:rsidTr="005C143D">
        <w:trPr>
          <w:cantSplit/>
        </w:trPr>
        <w:tc>
          <w:tcPr>
            <w:tcW w:w="2811" w:type="dxa"/>
            <w:vAlign w:val="bottom"/>
          </w:tcPr>
          <w:p w14:paraId="18C26141" w14:textId="77777777" w:rsidR="00687505" w:rsidRPr="002D03D8" w:rsidRDefault="00687505" w:rsidP="00687505">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7419B641" w14:textId="67BF052A" w:rsidR="00687505" w:rsidRPr="002D03D8" w:rsidRDefault="00687505" w:rsidP="00687505">
            <w:pPr>
              <w:tabs>
                <w:tab w:val="decimal" w:pos="85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(595)</w:t>
            </w:r>
          </w:p>
        </w:tc>
        <w:tc>
          <w:tcPr>
            <w:tcW w:w="180" w:type="dxa"/>
            <w:vAlign w:val="bottom"/>
          </w:tcPr>
          <w:p w14:paraId="1971CBEF" w14:textId="77777777" w:rsidR="00687505" w:rsidRPr="002D03D8" w:rsidRDefault="00687505" w:rsidP="00687505">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3DA94E17" w14:textId="022E6C3A" w:rsidR="00687505" w:rsidRPr="002D03D8" w:rsidRDefault="00687505" w:rsidP="00687505">
            <w:pPr>
              <w:tabs>
                <w:tab w:val="decimal" w:pos="843"/>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(2,996)</w:t>
            </w:r>
          </w:p>
        </w:tc>
        <w:tc>
          <w:tcPr>
            <w:tcW w:w="180" w:type="dxa"/>
            <w:vAlign w:val="bottom"/>
          </w:tcPr>
          <w:p w14:paraId="2325A006"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578CD95" w14:textId="5364B8F6" w:rsidR="00687505" w:rsidRPr="002D03D8" w:rsidRDefault="00687505" w:rsidP="00687505">
            <w:pPr>
              <w:tabs>
                <w:tab w:val="decimal" w:pos="852"/>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(3,677)</w:t>
            </w:r>
          </w:p>
        </w:tc>
        <w:tc>
          <w:tcPr>
            <w:tcW w:w="180" w:type="dxa"/>
            <w:vAlign w:val="bottom"/>
          </w:tcPr>
          <w:p w14:paraId="3673D14E"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43160B3" w14:textId="02236678" w:rsidR="00687505" w:rsidRPr="002D03D8" w:rsidRDefault="00687505" w:rsidP="00687505">
            <w:pPr>
              <w:tabs>
                <w:tab w:val="decimal" w:pos="825"/>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61</w:t>
            </w:r>
          </w:p>
        </w:tc>
        <w:tc>
          <w:tcPr>
            <w:tcW w:w="180" w:type="dxa"/>
            <w:vAlign w:val="bottom"/>
          </w:tcPr>
          <w:p w14:paraId="455771D1"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6B64102" w14:textId="4BC30955" w:rsidR="00687505" w:rsidRPr="002D03D8" w:rsidRDefault="00687505" w:rsidP="00687505">
            <w:pPr>
              <w:tabs>
                <w:tab w:val="decimal" w:pos="852"/>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(7,207)</w:t>
            </w:r>
          </w:p>
        </w:tc>
      </w:tr>
      <w:tr w:rsidR="00687505" w:rsidRPr="002D03D8" w14:paraId="2506B613" w14:textId="77777777" w:rsidTr="005C143D">
        <w:trPr>
          <w:cantSplit/>
        </w:trPr>
        <w:tc>
          <w:tcPr>
            <w:tcW w:w="2811" w:type="dxa"/>
            <w:vAlign w:val="bottom"/>
          </w:tcPr>
          <w:p w14:paraId="734D52BC" w14:textId="77777777" w:rsidR="00687505" w:rsidRPr="002D03D8" w:rsidRDefault="00687505" w:rsidP="00687505">
            <w:pPr>
              <w:spacing w:line="240" w:lineRule="exact"/>
              <w:ind w:left="142" w:right="-79" w:hanging="142"/>
              <w:rPr>
                <w:rFonts w:ascii="CordiaUPC" w:eastAsia="Times New Roman" w:hAnsi="CordiaUPC" w:cs="CordiaUPC"/>
                <w:spacing w:val="-4"/>
                <w:sz w:val="26"/>
                <w:szCs w:val="26"/>
              </w:rPr>
            </w:pPr>
            <w:r w:rsidRPr="002D03D8">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786BEDBB" w14:textId="53BC4E64" w:rsidR="00687505" w:rsidRPr="002D03D8" w:rsidRDefault="00687505" w:rsidP="00687505">
            <w:pPr>
              <w:tabs>
                <w:tab w:val="decimal" w:pos="85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4,230</w:t>
            </w:r>
          </w:p>
        </w:tc>
        <w:tc>
          <w:tcPr>
            <w:tcW w:w="180" w:type="dxa"/>
            <w:vAlign w:val="bottom"/>
          </w:tcPr>
          <w:p w14:paraId="5F8C0D74" w14:textId="77777777" w:rsidR="00687505" w:rsidRPr="002D03D8" w:rsidRDefault="00687505" w:rsidP="00687505">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1AECF1FC" w14:textId="0DF5AD31" w:rsidR="00687505" w:rsidRPr="002D03D8" w:rsidRDefault="00687505" w:rsidP="00687505">
            <w:pPr>
              <w:tabs>
                <w:tab w:val="decimal" w:pos="843"/>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8,021</w:t>
            </w:r>
          </w:p>
        </w:tc>
        <w:tc>
          <w:tcPr>
            <w:tcW w:w="180" w:type="dxa"/>
            <w:vAlign w:val="bottom"/>
          </w:tcPr>
          <w:p w14:paraId="0F0C1808"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E02A952" w14:textId="7B5A5480" w:rsidR="00687505" w:rsidRPr="002D03D8" w:rsidRDefault="00687505" w:rsidP="00687505">
            <w:pPr>
              <w:tabs>
                <w:tab w:val="decimal" w:pos="852"/>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(2,124)</w:t>
            </w:r>
          </w:p>
        </w:tc>
        <w:tc>
          <w:tcPr>
            <w:tcW w:w="180" w:type="dxa"/>
            <w:vAlign w:val="bottom"/>
          </w:tcPr>
          <w:p w14:paraId="27269465"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E17A5DC" w14:textId="34EBA41F" w:rsidR="00687505" w:rsidRPr="002D03D8" w:rsidRDefault="00687505" w:rsidP="00687505">
            <w:pPr>
              <w:tabs>
                <w:tab w:val="decimal" w:pos="825"/>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(103)</w:t>
            </w:r>
          </w:p>
        </w:tc>
        <w:tc>
          <w:tcPr>
            <w:tcW w:w="180" w:type="dxa"/>
            <w:vAlign w:val="bottom"/>
          </w:tcPr>
          <w:p w14:paraId="3C42A11E"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32BDE94" w14:textId="728CFBD9" w:rsidR="00687505" w:rsidRPr="002D03D8" w:rsidRDefault="00687505" w:rsidP="00687505">
            <w:pPr>
              <w:tabs>
                <w:tab w:val="decimal" w:pos="852"/>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10,024</w:t>
            </w:r>
          </w:p>
        </w:tc>
      </w:tr>
      <w:tr w:rsidR="00687505" w:rsidRPr="002D03D8" w14:paraId="592E980F" w14:textId="77777777" w:rsidTr="005C143D">
        <w:trPr>
          <w:cantSplit/>
        </w:trPr>
        <w:tc>
          <w:tcPr>
            <w:tcW w:w="2811" w:type="dxa"/>
            <w:vAlign w:val="bottom"/>
          </w:tcPr>
          <w:p w14:paraId="0D83B65F" w14:textId="77777777" w:rsidR="00687505" w:rsidRPr="002D03D8" w:rsidRDefault="00687505" w:rsidP="00687505">
            <w:pPr>
              <w:spacing w:line="240" w:lineRule="exact"/>
              <w:ind w:left="142" w:right="11" w:hanging="142"/>
              <w:rPr>
                <w:rFonts w:ascii="CordiaUPC" w:eastAsia="Times New Roman" w:hAnsi="CordiaUPC" w:cs="CordiaUPC"/>
                <w:sz w:val="26"/>
                <w:szCs w:val="26"/>
              </w:rPr>
            </w:pPr>
            <w:r w:rsidRPr="002D03D8">
              <w:rPr>
                <w:rFonts w:ascii="CordiaUPC" w:eastAsia="Times New Roman" w:hAnsi="CordiaUPC" w:cs="CordiaUPC"/>
                <w:spacing w:val="-4"/>
                <w:sz w:val="26"/>
                <w:szCs w:val="26"/>
              </w:rPr>
              <w:t>Expected</w:t>
            </w:r>
            <w:r w:rsidRPr="002D03D8">
              <w:rPr>
                <w:rFonts w:ascii="CordiaUPC" w:eastAsia="Times New Roman" w:hAnsi="CordiaUPC" w:cs="CordiaUPC" w:hint="cs"/>
                <w:spacing w:val="-4"/>
                <w:sz w:val="26"/>
                <w:szCs w:val="26"/>
              </w:rPr>
              <w:t xml:space="preserve"> credit loss</w:t>
            </w:r>
          </w:p>
        </w:tc>
        <w:tc>
          <w:tcPr>
            <w:tcW w:w="1143" w:type="dxa"/>
            <w:vAlign w:val="bottom"/>
          </w:tcPr>
          <w:p w14:paraId="10F80839"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6601E8B" w14:textId="77777777" w:rsidR="00687505" w:rsidRPr="002D03D8" w:rsidRDefault="00687505" w:rsidP="00687505">
            <w:pPr>
              <w:spacing w:line="240" w:lineRule="exact"/>
              <w:rPr>
                <w:rFonts w:ascii="CordiaUPC" w:eastAsia="Times New Roman" w:hAnsi="CordiaUPC" w:cs="CordiaUPC"/>
                <w:sz w:val="26"/>
                <w:szCs w:val="26"/>
              </w:rPr>
            </w:pPr>
          </w:p>
        </w:tc>
        <w:tc>
          <w:tcPr>
            <w:tcW w:w="1089" w:type="dxa"/>
            <w:vAlign w:val="bottom"/>
          </w:tcPr>
          <w:p w14:paraId="008077F1" w14:textId="77777777" w:rsidR="00687505" w:rsidRPr="002D03D8" w:rsidRDefault="00687505" w:rsidP="00687505">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B8609ED" w14:textId="77777777" w:rsidR="00687505" w:rsidRPr="002D03D8" w:rsidRDefault="00687505" w:rsidP="00687505">
            <w:pPr>
              <w:spacing w:line="240" w:lineRule="exact"/>
              <w:rPr>
                <w:rFonts w:ascii="CordiaUPC" w:eastAsia="Times New Roman" w:hAnsi="CordiaUPC" w:cs="CordiaUPC"/>
                <w:sz w:val="26"/>
                <w:szCs w:val="26"/>
              </w:rPr>
            </w:pPr>
          </w:p>
        </w:tc>
        <w:tc>
          <w:tcPr>
            <w:tcW w:w="1170" w:type="dxa"/>
            <w:vAlign w:val="bottom"/>
          </w:tcPr>
          <w:p w14:paraId="4037BDD6" w14:textId="77777777" w:rsidR="00687505" w:rsidRPr="002D03D8" w:rsidRDefault="00687505" w:rsidP="00687505">
            <w:pPr>
              <w:tabs>
                <w:tab w:val="decimal" w:pos="910"/>
              </w:tabs>
              <w:spacing w:line="240" w:lineRule="exact"/>
              <w:rPr>
                <w:rFonts w:ascii="CordiaUPC" w:eastAsia="Times New Roman" w:hAnsi="CordiaUPC" w:cs="CordiaUPC"/>
                <w:sz w:val="26"/>
                <w:szCs w:val="26"/>
              </w:rPr>
            </w:pPr>
          </w:p>
        </w:tc>
        <w:tc>
          <w:tcPr>
            <w:tcW w:w="180" w:type="dxa"/>
            <w:vAlign w:val="bottom"/>
          </w:tcPr>
          <w:p w14:paraId="357A9FE5" w14:textId="77777777" w:rsidR="00687505" w:rsidRPr="002D03D8" w:rsidRDefault="00687505" w:rsidP="00687505">
            <w:pPr>
              <w:spacing w:line="240" w:lineRule="exact"/>
              <w:rPr>
                <w:rFonts w:ascii="CordiaUPC" w:eastAsia="Times New Roman" w:hAnsi="CordiaUPC" w:cs="CordiaUPC"/>
                <w:sz w:val="26"/>
                <w:szCs w:val="26"/>
              </w:rPr>
            </w:pPr>
          </w:p>
        </w:tc>
        <w:tc>
          <w:tcPr>
            <w:tcW w:w="1170" w:type="dxa"/>
            <w:vAlign w:val="bottom"/>
          </w:tcPr>
          <w:p w14:paraId="3C54F646" w14:textId="77777777" w:rsidR="00687505" w:rsidRPr="002D03D8" w:rsidRDefault="00687505" w:rsidP="00687505">
            <w:pPr>
              <w:tabs>
                <w:tab w:val="decimal" w:pos="767"/>
              </w:tabs>
              <w:spacing w:line="240" w:lineRule="exact"/>
              <w:rPr>
                <w:rFonts w:ascii="CordiaUPC" w:eastAsia="Times New Roman" w:hAnsi="CordiaUPC" w:cs="CordiaUPC"/>
                <w:sz w:val="26"/>
                <w:szCs w:val="26"/>
              </w:rPr>
            </w:pPr>
          </w:p>
        </w:tc>
        <w:tc>
          <w:tcPr>
            <w:tcW w:w="180" w:type="dxa"/>
            <w:vAlign w:val="bottom"/>
          </w:tcPr>
          <w:p w14:paraId="2278AC5B" w14:textId="77777777" w:rsidR="00687505" w:rsidRPr="002D03D8" w:rsidRDefault="00687505" w:rsidP="00687505">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0A78D922" w14:textId="037B9B4E" w:rsidR="00687505" w:rsidRPr="002D03D8" w:rsidRDefault="00687505" w:rsidP="00687505">
            <w:pPr>
              <w:tabs>
                <w:tab w:val="decimal" w:pos="852"/>
              </w:tabs>
              <w:spacing w:line="240" w:lineRule="exact"/>
              <w:ind w:right="-79"/>
              <w:rPr>
                <w:rFonts w:ascii="CordiaUPC" w:eastAsia="Times New Roman" w:hAnsi="CordiaUPC" w:cs="CordiaUPC"/>
                <w:sz w:val="26"/>
                <w:szCs w:val="26"/>
              </w:rPr>
            </w:pPr>
            <w:r w:rsidRPr="002D03D8">
              <w:rPr>
                <w:rFonts w:ascii="CordiaUPC" w:hAnsi="CordiaUPC" w:cs="CordiaUPC"/>
                <w:sz w:val="26"/>
                <w:szCs w:val="26"/>
              </w:rPr>
              <w:t>(</w:t>
            </w:r>
            <w:r w:rsidRPr="002D03D8">
              <w:rPr>
                <w:rFonts w:ascii="CordiaUPC" w:hAnsi="CordiaUPC" w:cs="CordiaUPC"/>
                <w:sz w:val="26"/>
                <w:szCs w:val="26"/>
                <w:cs/>
              </w:rPr>
              <w:t>4</w:t>
            </w:r>
            <w:r w:rsidRPr="002D03D8">
              <w:rPr>
                <w:rFonts w:ascii="CordiaUPC" w:hAnsi="CordiaUPC" w:cs="CordiaUPC"/>
                <w:sz w:val="26"/>
                <w:szCs w:val="26"/>
              </w:rPr>
              <w:t>,</w:t>
            </w:r>
            <w:r w:rsidRPr="002D03D8">
              <w:rPr>
                <w:rFonts w:ascii="CordiaUPC" w:hAnsi="CordiaUPC" w:cs="CordiaUPC"/>
                <w:sz w:val="26"/>
                <w:szCs w:val="26"/>
                <w:cs/>
              </w:rPr>
              <w:t>807</w:t>
            </w:r>
            <w:r w:rsidRPr="002D03D8">
              <w:rPr>
                <w:rFonts w:ascii="CordiaUPC" w:hAnsi="CordiaUPC" w:cs="CordiaUPC"/>
                <w:sz w:val="26"/>
                <w:szCs w:val="26"/>
              </w:rPr>
              <w:t>)</w:t>
            </w:r>
          </w:p>
        </w:tc>
      </w:tr>
      <w:tr w:rsidR="00687505" w:rsidRPr="002D03D8" w14:paraId="6C200A80" w14:textId="77777777" w:rsidTr="005C143D">
        <w:trPr>
          <w:cantSplit/>
        </w:trPr>
        <w:tc>
          <w:tcPr>
            <w:tcW w:w="2811" w:type="dxa"/>
            <w:vAlign w:val="bottom"/>
          </w:tcPr>
          <w:p w14:paraId="6B8C65D1" w14:textId="77777777" w:rsidR="00687505" w:rsidRPr="002D03D8" w:rsidRDefault="00687505" w:rsidP="00687505">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b/>
                <w:bCs/>
                <w:sz w:val="26"/>
                <w:szCs w:val="26"/>
              </w:rPr>
              <w:t xml:space="preserve">Profit before income tax </w:t>
            </w:r>
          </w:p>
        </w:tc>
        <w:tc>
          <w:tcPr>
            <w:tcW w:w="1143" w:type="dxa"/>
            <w:vAlign w:val="bottom"/>
          </w:tcPr>
          <w:p w14:paraId="042AF220"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E975803" w14:textId="77777777" w:rsidR="00687505" w:rsidRPr="002D03D8" w:rsidRDefault="00687505" w:rsidP="00687505">
            <w:pPr>
              <w:spacing w:line="240" w:lineRule="exact"/>
              <w:rPr>
                <w:rFonts w:ascii="CordiaUPC" w:eastAsia="Times New Roman" w:hAnsi="CordiaUPC" w:cs="CordiaUPC"/>
                <w:sz w:val="26"/>
                <w:szCs w:val="26"/>
              </w:rPr>
            </w:pPr>
          </w:p>
        </w:tc>
        <w:tc>
          <w:tcPr>
            <w:tcW w:w="1089" w:type="dxa"/>
            <w:vAlign w:val="bottom"/>
          </w:tcPr>
          <w:p w14:paraId="0F18799B" w14:textId="77777777" w:rsidR="00687505" w:rsidRPr="002D03D8" w:rsidRDefault="00687505" w:rsidP="00687505">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8FDF55E" w14:textId="77777777" w:rsidR="00687505" w:rsidRPr="002D03D8" w:rsidRDefault="00687505" w:rsidP="00687505">
            <w:pPr>
              <w:spacing w:line="240" w:lineRule="exact"/>
              <w:rPr>
                <w:rFonts w:ascii="CordiaUPC" w:eastAsia="Times New Roman" w:hAnsi="CordiaUPC" w:cs="CordiaUPC"/>
                <w:sz w:val="26"/>
                <w:szCs w:val="26"/>
              </w:rPr>
            </w:pPr>
          </w:p>
        </w:tc>
        <w:tc>
          <w:tcPr>
            <w:tcW w:w="1170" w:type="dxa"/>
            <w:vAlign w:val="bottom"/>
          </w:tcPr>
          <w:p w14:paraId="01BAEA9F" w14:textId="77777777" w:rsidR="00687505" w:rsidRPr="002D03D8" w:rsidRDefault="00687505" w:rsidP="00687505">
            <w:pPr>
              <w:tabs>
                <w:tab w:val="decimal" w:pos="910"/>
              </w:tabs>
              <w:spacing w:line="240" w:lineRule="exact"/>
              <w:rPr>
                <w:rFonts w:ascii="CordiaUPC" w:eastAsia="Times New Roman" w:hAnsi="CordiaUPC" w:cs="CordiaUPC"/>
                <w:sz w:val="26"/>
                <w:szCs w:val="26"/>
              </w:rPr>
            </w:pPr>
          </w:p>
        </w:tc>
        <w:tc>
          <w:tcPr>
            <w:tcW w:w="180" w:type="dxa"/>
            <w:vAlign w:val="bottom"/>
          </w:tcPr>
          <w:p w14:paraId="7AC79692" w14:textId="77777777" w:rsidR="00687505" w:rsidRPr="002D03D8" w:rsidRDefault="00687505" w:rsidP="00687505">
            <w:pPr>
              <w:spacing w:line="240" w:lineRule="exact"/>
              <w:rPr>
                <w:rFonts w:ascii="CordiaUPC" w:eastAsia="Times New Roman" w:hAnsi="CordiaUPC" w:cs="CordiaUPC"/>
                <w:sz w:val="26"/>
                <w:szCs w:val="26"/>
              </w:rPr>
            </w:pPr>
          </w:p>
        </w:tc>
        <w:tc>
          <w:tcPr>
            <w:tcW w:w="1170" w:type="dxa"/>
            <w:vAlign w:val="bottom"/>
          </w:tcPr>
          <w:p w14:paraId="55E863D0" w14:textId="77777777" w:rsidR="00687505" w:rsidRPr="002D03D8" w:rsidRDefault="00687505" w:rsidP="00687505">
            <w:pPr>
              <w:tabs>
                <w:tab w:val="decimal" w:pos="767"/>
              </w:tabs>
              <w:spacing w:line="240" w:lineRule="exact"/>
              <w:rPr>
                <w:rFonts w:ascii="CordiaUPC" w:eastAsia="Times New Roman" w:hAnsi="CordiaUPC" w:cs="CordiaUPC"/>
                <w:sz w:val="26"/>
                <w:szCs w:val="26"/>
              </w:rPr>
            </w:pPr>
          </w:p>
        </w:tc>
        <w:tc>
          <w:tcPr>
            <w:tcW w:w="180" w:type="dxa"/>
            <w:vAlign w:val="bottom"/>
          </w:tcPr>
          <w:p w14:paraId="4F4A0E62" w14:textId="77777777" w:rsidR="00687505" w:rsidRPr="002D03D8" w:rsidRDefault="00687505" w:rsidP="00687505">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716AE0D" w14:textId="3341523A" w:rsidR="00687505" w:rsidRPr="002D03D8" w:rsidRDefault="00687505" w:rsidP="00687505">
            <w:pPr>
              <w:tabs>
                <w:tab w:val="decimal" w:pos="852"/>
              </w:tabs>
              <w:spacing w:line="240" w:lineRule="exact"/>
              <w:ind w:right="-79"/>
              <w:rPr>
                <w:rFonts w:ascii="CordiaUPC" w:eastAsia="Times New Roman" w:hAnsi="CordiaUPC" w:cs="CordiaUPC"/>
                <w:b/>
                <w:bCs/>
                <w:sz w:val="26"/>
                <w:szCs w:val="26"/>
              </w:rPr>
            </w:pPr>
            <w:r w:rsidRPr="002D03D8">
              <w:rPr>
                <w:rFonts w:ascii="CordiaUPC" w:hAnsi="CordiaUPC" w:cs="CordiaUPC"/>
                <w:b/>
                <w:bCs/>
                <w:sz w:val="26"/>
                <w:szCs w:val="26"/>
                <w:cs/>
              </w:rPr>
              <w:t>5</w:t>
            </w:r>
            <w:r w:rsidRPr="002D03D8">
              <w:rPr>
                <w:rFonts w:ascii="CordiaUPC" w:hAnsi="CordiaUPC" w:cs="CordiaUPC"/>
                <w:b/>
                <w:bCs/>
                <w:sz w:val="26"/>
                <w:szCs w:val="26"/>
              </w:rPr>
              <w:t>,217</w:t>
            </w:r>
          </w:p>
        </w:tc>
      </w:tr>
      <w:tr w:rsidR="00687505" w:rsidRPr="002D03D8" w14:paraId="1C010DDF" w14:textId="77777777" w:rsidTr="005C143D">
        <w:trPr>
          <w:cantSplit/>
        </w:trPr>
        <w:tc>
          <w:tcPr>
            <w:tcW w:w="2811" w:type="dxa"/>
            <w:vAlign w:val="bottom"/>
          </w:tcPr>
          <w:p w14:paraId="243FD247" w14:textId="77777777" w:rsidR="00687505" w:rsidRPr="002D03D8" w:rsidRDefault="00687505" w:rsidP="00687505">
            <w:pPr>
              <w:spacing w:line="240" w:lineRule="exact"/>
              <w:ind w:left="142" w:right="-79" w:hanging="142"/>
              <w:rPr>
                <w:rFonts w:ascii="CordiaUPC" w:eastAsia="Times New Roman" w:hAnsi="CordiaUPC" w:cs="CordiaUPC"/>
                <w:sz w:val="26"/>
                <w:szCs w:val="26"/>
              </w:rPr>
            </w:pPr>
            <w:r w:rsidRPr="002D03D8">
              <w:rPr>
                <w:rFonts w:ascii="CordiaUPC" w:eastAsia="Times New Roman" w:hAnsi="CordiaUPC" w:cs="CordiaUPC"/>
                <w:sz w:val="26"/>
                <w:szCs w:val="26"/>
              </w:rPr>
              <w:t xml:space="preserve">Tax </w:t>
            </w:r>
            <w:r w:rsidRPr="002D03D8">
              <w:rPr>
                <w:rFonts w:ascii="CordiaUPC" w:eastAsia="Times New Roman" w:hAnsi="CordiaUPC" w:cs="CordiaUPC"/>
                <w:sz w:val="26"/>
                <w:szCs w:val="26"/>
                <w:lang w:val="en-US" w:bidi="th-TH"/>
              </w:rPr>
              <w:t>(</w:t>
            </w:r>
            <w:r w:rsidRPr="002D03D8">
              <w:rPr>
                <w:rFonts w:ascii="CordiaUPC" w:eastAsia="Times New Roman" w:hAnsi="CordiaUPC" w:cs="CordiaUPC"/>
                <w:sz w:val="26"/>
                <w:szCs w:val="26"/>
              </w:rPr>
              <w:t>expense) income</w:t>
            </w:r>
          </w:p>
        </w:tc>
        <w:tc>
          <w:tcPr>
            <w:tcW w:w="1143" w:type="dxa"/>
            <w:vAlign w:val="bottom"/>
          </w:tcPr>
          <w:p w14:paraId="3F72B859"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F16FDE8" w14:textId="77777777" w:rsidR="00687505" w:rsidRPr="002D03D8" w:rsidRDefault="00687505" w:rsidP="00687505">
            <w:pPr>
              <w:spacing w:line="240" w:lineRule="exact"/>
              <w:rPr>
                <w:rFonts w:ascii="CordiaUPC" w:eastAsia="Times New Roman" w:hAnsi="CordiaUPC" w:cs="CordiaUPC"/>
                <w:sz w:val="26"/>
                <w:szCs w:val="26"/>
              </w:rPr>
            </w:pPr>
          </w:p>
        </w:tc>
        <w:tc>
          <w:tcPr>
            <w:tcW w:w="1089" w:type="dxa"/>
            <w:vAlign w:val="bottom"/>
          </w:tcPr>
          <w:p w14:paraId="20178360" w14:textId="77777777" w:rsidR="00687505" w:rsidRPr="002D03D8" w:rsidRDefault="00687505" w:rsidP="00687505">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117C866" w14:textId="77777777" w:rsidR="00687505" w:rsidRPr="002D03D8" w:rsidRDefault="00687505" w:rsidP="00687505">
            <w:pPr>
              <w:spacing w:line="240" w:lineRule="exact"/>
              <w:rPr>
                <w:rFonts w:ascii="CordiaUPC" w:eastAsia="Times New Roman" w:hAnsi="CordiaUPC" w:cs="CordiaUPC"/>
                <w:sz w:val="26"/>
                <w:szCs w:val="26"/>
              </w:rPr>
            </w:pPr>
          </w:p>
        </w:tc>
        <w:tc>
          <w:tcPr>
            <w:tcW w:w="1170" w:type="dxa"/>
            <w:vAlign w:val="bottom"/>
          </w:tcPr>
          <w:p w14:paraId="486FD8AE" w14:textId="77777777" w:rsidR="00687505" w:rsidRPr="002D03D8" w:rsidRDefault="00687505" w:rsidP="00687505">
            <w:pPr>
              <w:tabs>
                <w:tab w:val="decimal" w:pos="910"/>
              </w:tabs>
              <w:spacing w:line="240" w:lineRule="exact"/>
              <w:rPr>
                <w:rFonts w:ascii="CordiaUPC" w:eastAsia="Times New Roman" w:hAnsi="CordiaUPC" w:cs="CordiaUPC"/>
                <w:sz w:val="26"/>
                <w:szCs w:val="26"/>
              </w:rPr>
            </w:pPr>
          </w:p>
        </w:tc>
        <w:tc>
          <w:tcPr>
            <w:tcW w:w="180" w:type="dxa"/>
            <w:vAlign w:val="bottom"/>
          </w:tcPr>
          <w:p w14:paraId="05D86D12" w14:textId="77777777" w:rsidR="00687505" w:rsidRPr="002D03D8" w:rsidRDefault="00687505" w:rsidP="00687505">
            <w:pPr>
              <w:spacing w:line="240" w:lineRule="exact"/>
              <w:rPr>
                <w:rFonts w:ascii="CordiaUPC" w:eastAsia="Times New Roman" w:hAnsi="CordiaUPC" w:cs="CordiaUPC"/>
                <w:sz w:val="26"/>
                <w:szCs w:val="26"/>
              </w:rPr>
            </w:pPr>
          </w:p>
        </w:tc>
        <w:tc>
          <w:tcPr>
            <w:tcW w:w="1170" w:type="dxa"/>
            <w:vAlign w:val="bottom"/>
          </w:tcPr>
          <w:p w14:paraId="5ADD078E" w14:textId="77777777" w:rsidR="00687505" w:rsidRPr="002D03D8" w:rsidRDefault="00687505" w:rsidP="00687505">
            <w:pPr>
              <w:tabs>
                <w:tab w:val="decimal" w:pos="767"/>
              </w:tabs>
              <w:spacing w:line="240" w:lineRule="exact"/>
              <w:rPr>
                <w:rFonts w:ascii="CordiaUPC" w:eastAsia="Times New Roman" w:hAnsi="CordiaUPC" w:cs="CordiaUPC"/>
                <w:sz w:val="26"/>
                <w:szCs w:val="26"/>
              </w:rPr>
            </w:pPr>
          </w:p>
        </w:tc>
        <w:tc>
          <w:tcPr>
            <w:tcW w:w="180" w:type="dxa"/>
            <w:vAlign w:val="bottom"/>
          </w:tcPr>
          <w:p w14:paraId="6C77BF61" w14:textId="77777777" w:rsidR="00687505" w:rsidRPr="002D03D8" w:rsidRDefault="00687505" w:rsidP="00687505">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48F5E28D" w14:textId="4B01986D" w:rsidR="00687505" w:rsidRPr="002D03D8" w:rsidRDefault="00687505" w:rsidP="00687505">
            <w:pPr>
              <w:tabs>
                <w:tab w:val="decimal" w:pos="852"/>
              </w:tabs>
              <w:spacing w:line="240" w:lineRule="exact"/>
              <w:ind w:right="-79"/>
              <w:rPr>
                <w:rFonts w:ascii="CordiaUPC" w:eastAsia="Times New Roman" w:hAnsi="CordiaUPC" w:cs="CordiaUPC"/>
                <w:sz w:val="26"/>
                <w:szCs w:val="26"/>
              </w:rPr>
            </w:pPr>
            <w:r w:rsidRPr="002D03D8">
              <w:rPr>
                <w:rFonts w:ascii="CordiaUPC" w:hAnsi="CordiaUPC" w:cs="CordiaUPC"/>
                <w:sz w:val="26"/>
                <w:szCs w:val="26"/>
              </w:rPr>
              <w:t>5</w:t>
            </w:r>
            <w:r w:rsidRPr="002D03D8">
              <w:rPr>
                <w:rFonts w:ascii="CordiaUPC" w:hAnsi="CordiaUPC" w:cs="CordiaUPC" w:hint="cs"/>
                <w:sz w:val="26"/>
                <w:szCs w:val="26"/>
                <w:cs/>
              </w:rPr>
              <w:t>4</w:t>
            </w:r>
          </w:p>
        </w:tc>
      </w:tr>
      <w:tr w:rsidR="00687505" w:rsidRPr="002D03D8" w14:paraId="59487601" w14:textId="77777777" w:rsidTr="00920869">
        <w:trPr>
          <w:cantSplit/>
        </w:trPr>
        <w:tc>
          <w:tcPr>
            <w:tcW w:w="2811" w:type="dxa"/>
            <w:vAlign w:val="bottom"/>
          </w:tcPr>
          <w:p w14:paraId="6F7DE4E6" w14:textId="77777777" w:rsidR="00687505" w:rsidRPr="002D03D8" w:rsidRDefault="00687505" w:rsidP="00687505">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b/>
                <w:bCs/>
                <w:sz w:val="26"/>
                <w:szCs w:val="26"/>
              </w:rPr>
              <w:t>Profit for the period</w:t>
            </w:r>
          </w:p>
        </w:tc>
        <w:tc>
          <w:tcPr>
            <w:tcW w:w="1143" w:type="dxa"/>
            <w:vAlign w:val="bottom"/>
          </w:tcPr>
          <w:p w14:paraId="4BC330EF"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A391186" w14:textId="77777777" w:rsidR="00687505" w:rsidRPr="002D03D8" w:rsidRDefault="00687505" w:rsidP="00687505">
            <w:pPr>
              <w:spacing w:line="240" w:lineRule="exact"/>
              <w:rPr>
                <w:rFonts w:ascii="CordiaUPC" w:eastAsia="Times New Roman" w:hAnsi="CordiaUPC" w:cs="CordiaUPC"/>
                <w:sz w:val="26"/>
                <w:szCs w:val="26"/>
              </w:rPr>
            </w:pPr>
          </w:p>
        </w:tc>
        <w:tc>
          <w:tcPr>
            <w:tcW w:w="1089" w:type="dxa"/>
            <w:vAlign w:val="bottom"/>
          </w:tcPr>
          <w:p w14:paraId="1A620D36" w14:textId="77777777" w:rsidR="00687505" w:rsidRPr="002D03D8" w:rsidRDefault="00687505" w:rsidP="00687505">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EA187B1" w14:textId="77777777" w:rsidR="00687505" w:rsidRPr="002D03D8" w:rsidRDefault="00687505" w:rsidP="00687505">
            <w:pPr>
              <w:spacing w:line="240" w:lineRule="exact"/>
              <w:rPr>
                <w:rFonts w:ascii="CordiaUPC" w:eastAsia="Times New Roman" w:hAnsi="CordiaUPC" w:cs="CordiaUPC"/>
                <w:sz w:val="26"/>
                <w:szCs w:val="26"/>
              </w:rPr>
            </w:pPr>
          </w:p>
        </w:tc>
        <w:tc>
          <w:tcPr>
            <w:tcW w:w="1170" w:type="dxa"/>
            <w:vAlign w:val="bottom"/>
          </w:tcPr>
          <w:p w14:paraId="55DF582F" w14:textId="77777777" w:rsidR="00687505" w:rsidRPr="002D03D8" w:rsidRDefault="00687505" w:rsidP="00687505">
            <w:pPr>
              <w:tabs>
                <w:tab w:val="decimal" w:pos="910"/>
              </w:tabs>
              <w:spacing w:line="240" w:lineRule="exact"/>
              <w:rPr>
                <w:rFonts w:ascii="CordiaUPC" w:eastAsia="Times New Roman" w:hAnsi="CordiaUPC" w:cs="CordiaUPC"/>
                <w:sz w:val="26"/>
                <w:szCs w:val="26"/>
              </w:rPr>
            </w:pPr>
          </w:p>
        </w:tc>
        <w:tc>
          <w:tcPr>
            <w:tcW w:w="180" w:type="dxa"/>
            <w:vAlign w:val="bottom"/>
          </w:tcPr>
          <w:p w14:paraId="7446D677" w14:textId="77777777" w:rsidR="00687505" w:rsidRPr="002D03D8" w:rsidRDefault="00687505" w:rsidP="00687505">
            <w:pPr>
              <w:spacing w:line="240" w:lineRule="exact"/>
              <w:rPr>
                <w:rFonts w:ascii="CordiaUPC" w:eastAsia="Times New Roman" w:hAnsi="CordiaUPC" w:cs="CordiaUPC"/>
                <w:sz w:val="26"/>
                <w:szCs w:val="26"/>
              </w:rPr>
            </w:pPr>
          </w:p>
        </w:tc>
        <w:tc>
          <w:tcPr>
            <w:tcW w:w="1170" w:type="dxa"/>
            <w:vAlign w:val="bottom"/>
          </w:tcPr>
          <w:p w14:paraId="5C9E99CD" w14:textId="77777777" w:rsidR="00687505" w:rsidRPr="002D03D8" w:rsidRDefault="00687505" w:rsidP="00687505">
            <w:pPr>
              <w:tabs>
                <w:tab w:val="decimal" w:pos="767"/>
              </w:tabs>
              <w:spacing w:line="240" w:lineRule="exact"/>
              <w:rPr>
                <w:rFonts w:ascii="CordiaUPC" w:eastAsia="Times New Roman" w:hAnsi="CordiaUPC" w:cs="CordiaUPC"/>
                <w:sz w:val="26"/>
                <w:szCs w:val="26"/>
              </w:rPr>
            </w:pPr>
          </w:p>
        </w:tc>
        <w:tc>
          <w:tcPr>
            <w:tcW w:w="180" w:type="dxa"/>
            <w:vAlign w:val="bottom"/>
          </w:tcPr>
          <w:p w14:paraId="4B7F3001" w14:textId="77777777" w:rsidR="00687505" w:rsidRPr="002D03D8" w:rsidRDefault="00687505" w:rsidP="00687505">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69616ABB" w14:textId="45ADE864" w:rsidR="00687505" w:rsidRPr="002D03D8" w:rsidRDefault="00687505" w:rsidP="00687505">
            <w:pPr>
              <w:tabs>
                <w:tab w:val="decimal" w:pos="852"/>
              </w:tabs>
              <w:spacing w:line="240" w:lineRule="exact"/>
              <w:ind w:right="-79"/>
              <w:rPr>
                <w:rFonts w:ascii="CordiaUPC" w:eastAsia="Times New Roman" w:hAnsi="CordiaUPC" w:cs="CordiaUPC"/>
                <w:b/>
                <w:bCs/>
                <w:sz w:val="26"/>
                <w:szCs w:val="26"/>
              </w:rPr>
            </w:pPr>
            <w:r w:rsidRPr="002D03D8">
              <w:rPr>
                <w:rFonts w:ascii="CordiaUPC" w:hAnsi="CordiaUPC" w:cs="CordiaUPC"/>
                <w:b/>
                <w:bCs/>
                <w:sz w:val="26"/>
                <w:szCs w:val="26"/>
                <w:cs/>
              </w:rPr>
              <w:t>5</w:t>
            </w:r>
            <w:r w:rsidRPr="002D03D8">
              <w:rPr>
                <w:rFonts w:ascii="CordiaUPC" w:hAnsi="CordiaUPC" w:cs="CordiaUPC"/>
                <w:b/>
                <w:bCs/>
                <w:sz w:val="26"/>
                <w:szCs w:val="26"/>
              </w:rPr>
              <w:t>,271</w:t>
            </w:r>
          </w:p>
        </w:tc>
      </w:tr>
    </w:tbl>
    <w:p w14:paraId="4BE3D7AF" w14:textId="77777777" w:rsidR="009D24E3" w:rsidRPr="002D03D8" w:rsidRDefault="009D24E3" w:rsidP="009D24E3">
      <w:pPr>
        <w:spacing w:line="240" w:lineRule="exact"/>
        <w:ind w:left="547" w:right="389"/>
        <w:jc w:val="thaiDistribute"/>
        <w:rPr>
          <w:rFonts w:ascii="CordiaUPC" w:eastAsia="Times New Roman" w:hAnsi="CordiaUPC" w:cs="CordiaUPC"/>
          <w:b/>
          <w:bCs/>
          <w:i/>
          <w:iCs/>
          <w:sz w:val="26"/>
          <w:szCs w:val="26"/>
          <w:lang w:bidi="th-TH"/>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9D24E3" w:rsidRPr="002D03D8" w14:paraId="43A031DD" w14:textId="77777777" w:rsidTr="005C143D">
        <w:trPr>
          <w:cantSplit/>
        </w:trPr>
        <w:tc>
          <w:tcPr>
            <w:tcW w:w="2880" w:type="dxa"/>
          </w:tcPr>
          <w:p w14:paraId="79A86B36" w14:textId="77777777" w:rsidR="009D24E3" w:rsidRPr="002D03D8" w:rsidRDefault="009D24E3" w:rsidP="005C143D">
            <w:pPr>
              <w:spacing w:line="240" w:lineRule="exact"/>
              <w:ind w:left="131" w:right="-143" w:hanging="120"/>
              <w:rPr>
                <w:rFonts w:ascii="CordiaUPC" w:eastAsia="Times New Roman" w:hAnsi="CordiaUPC" w:cs="CordiaUPC"/>
                <w:sz w:val="26"/>
                <w:szCs w:val="26"/>
                <w:lang w:val="en-US" w:bidi="th-TH"/>
              </w:rPr>
            </w:pPr>
            <w:r w:rsidRPr="002D03D8">
              <w:rPr>
                <w:rFonts w:ascii="CordiaUPC" w:eastAsia="Times New Roman" w:hAnsi="CordiaUPC" w:cs="CordiaUPC"/>
                <w:b/>
                <w:bCs/>
                <w:i/>
                <w:iCs/>
                <w:sz w:val="26"/>
                <w:szCs w:val="26"/>
              </w:rPr>
              <w:t>For the nine</w:t>
            </w:r>
            <w:r w:rsidRPr="002D03D8">
              <w:rPr>
                <w:rFonts w:ascii="CordiaUPC" w:eastAsia="Times New Roman" w:hAnsi="CordiaUPC" w:cs="CordiaUPC" w:hint="cs"/>
                <w:b/>
                <w:bCs/>
                <w:i/>
                <w:iCs/>
                <w:sz w:val="26"/>
                <w:szCs w:val="26"/>
              </w:rPr>
              <w:t>-month period ended</w:t>
            </w:r>
          </w:p>
        </w:tc>
        <w:tc>
          <w:tcPr>
            <w:tcW w:w="6417" w:type="dxa"/>
            <w:gridSpan w:val="9"/>
            <w:vAlign w:val="bottom"/>
          </w:tcPr>
          <w:p w14:paraId="4D25F120" w14:textId="77777777" w:rsidR="009D24E3" w:rsidRPr="002D03D8" w:rsidRDefault="009D24E3" w:rsidP="005C143D">
            <w:pPr>
              <w:spacing w:line="240" w:lineRule="exact"/>
              <w:jc w:val="center"/>
              <w:rPr>
                <w:rFonts w:ascii="CordiaUPC" w:eastAsia="Times New Roman" w:hAnsi="CordiaUPC" w:cs="CordiaUPC"/>
                <w:b/>
                <w:sz w:val="26"/>
                <w:szCs w:val="26"/>
              </w:rPr>
            </w:pPr>
          </w:p>
        </w:tc>
      </w:tr>
      <w:tr w:rsidR="009D24E3" w:rsidRPr="002D03D8" w14:paraId="616DAE60" w14:textId="77777777" w:rsidTr="005C143D">
        <w:trPr>
          <w:cantSplit/>
        </w:trPr>
        <w:tc>
          <w:tcPr>
            <w:tcW w:w="2880" w:type="dxa"/>
          </w:tcPr>
          <w:p w14:paraId="73A5D1EF" w14:textId="68352E26" w:rsidR="009D24E3" w:rsidRPr="002D03D8" w:rsidRDefault="009D24E3" w:rsidP="005C143D">
            <w:pPr>
              <w:spacing w:line="240" w:lineRule="exact"/>
              <w:ind w:left="131" w:right="-143" w:hanging="120"/>
              <w:rPr>
                <w:rFonts w:ascii="CordiaUPC" w:eastAsia="Times New Roman" w:hAnsi="CordiaUPC" w:cs="CordiaUPC"/>
                <w:sz w:val="26"/>
                <w:szCs w:val="26"/>
                <w:lang w:val="en-US" w:bidi="th-TH"/>
              </w:rPr>
            </w:pPr>
            <w:r w:rsidRPr="002D03D8">
              <w:rPr>
                <w:rFonts w:ascii="CordiaUPC" w:eastAsia="Times New Roman" w:hAnsi="CordiaUPC" w:cs="CordiaUPC" w:hint="cs"/>
                <w:b/>
                <w:bCs/>
                <w:i/>
                <w:iCs/>
                <w:sz w:val="26"/>
                <w:szCs w:val="26"/>
              </w:rPr>
              <w:t xml:space="preserve">   30 </w:t>
            </w:r>
            <w:r w:rsidRPr="002D03D8">
              <w:rPr>
                <w:rFonts w:ascii="CordiaUPC" w:hAnsi="CordiaUPC" w:cs="CordiaUPC" w:hint="cs"/>
                <w:b/>
                <w:bCs/>
                <w:i/>
                <w:iCs/>
                <w:sz w:val="26"/>
                <w:szCs w:val="26"/>
              </w:rPr>
              <w:t>September</w:t>
            </w:r>
            <w:r w:rsidRPr="002D03D8">
              <w:rPr>
                <w:rFonts w:ascii="CordiaUPC" w:hAnsi="CordiaUPC" w:cs="CordiaUPC"/>
                <w:b/>
                <w:bCs/>
                <w:i/>
                <w:iCs/>
                <w:sz w:val="26"/>
                <w:szCs w:val="26"/>
                <w:lang w:val="en-US"/>
              </w:rPr>
              <w:t xml:space="preserve"> </w:t>
            </w:r>
            <w:r w:rsidRPr="002D03D8">
              <w:rPr>
                <w:rFonts w:ascii="CordiaUPC" w:eastAsia="Times New Roman" w:hAnsi="CordiaUPC" w:cs="CordiaUPC" w:hint="cs"/>
                <w:b/>
                <w:bCs/>
                <w:i/>
                <w:iCs/>
                <w:sz w:val="26"/>
                <w:szCs w:val="26"/>
              </w:rPr>
              <w:t>202</w:t>
            </w:r>
            <w:r w:rsidR="00001727" w:rsidRPr="002D03D8">
              <w:rPr>
                <w:rFonts w:ascii="CordiaUPC" w:eastAsia="Times New Roman" w:hAnsi="CordiaUPC" w:cs="CordiaUPC"/>
                <w:b/>
                <w:bCs/>
                <w:i/>
                <w:iCs/>
                <w:sz w:val="26"/>
                <w:szCs w:val="26"/>
              </w:rPr>
              <w:t>5</w:t>
            </w:r>
          </w:p>
        </w:tc>
        <w:tc>
          <w:tcPr>
            <w:tcW w:w="6417" w:type="dxa"/>
            <w:gridSpan w:val="9"/>
            <w:vAlign w:val="bottom"/>
          </w:tcPr>
          <w:p w14:paraId="3B73B82F" w14:textId="77777777" w:rsidR="009D24E3" w:rsidRPr="002D03D8" w:rsidRDefault="009D24E3" w:rsidP="005C143D">
            <w:pPr>
              <w:spacing w:line="240" w:lineRule="exact"/>
              <w:jc w:val="center"/>
              <w:rPr>
                <w:rFonts w:ascii="CordiaUPC" w:eastAsia="Times New Roman" w:hAnsi="CordiaUPC" w:cs="CordiaUPC"/>
                <w:b/>
                <w:sz w:val="26"/>
                <w:szCs w:val="26"/>
              </w:rPr>
            </w:pPr>
            <w:r w:rsidRPr="002D03D8">
              <w:rPr>
                <w:rFonts w:ascii="CordiaUPC" w:eastAsia="Times New Roman" w:hAnsi="CordiaUPC" w:cs="CordiaUPC" w:hint="cs"/>
                <w:b/>
                <w:sz w:val="26"/>
                <w:szCs w:val="26"/>
              </w:rPr>
              <w:t>Consolidated</w:t>
            </w:r>
          </w:p>
        </w:tc>
      </w:tr>
      <w:tr w:rsidR="009D24E3" w:rsidRPr="002D03D8" w14:paraId="1459BFA0" w14:textId="77777777" w:rsidTr="005C143D">
        <w:trPr>
          <w:cantSplit/>
        </w:trPr>
        <w:tc>
          <w:tcPr>
            <w:tcW w:w="2880" w:type="dxa"/>
          </w:tcPr>
          <w:p w14:paraId="47C787C5" w14:textId="77777777" w:rsidR="009D24E3" w:rsidRPr="002D03D8" w:rsidDel="00F1172B" w:rsidRDefault="009D24E3" w:rsidP="005C143D">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4CB063D0" w14:textId="77777777" w:rsidR="009D24E3" w:rsidRPr="002D03D8" w:rsidRDefault="009D24E3" w:rsidP="005C143D">
            <w:pPr>
              <w:spacing w:line="240" w:lineRule="exact"/>
              <w:ind w:left="-61" w:right="-34"/>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Commercial Banking</w:t>
            </w:r>
          </w:p>
        </w:tc>
        <w:tc>
          <w:tcPr>
            <w:tcW w:w="180" w:type="dxa"/>
          </w:tcPr>
          <w:p w14:paraId="25F1F4D6"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089" w:type="dxa"/>
            <w:vAlign w:val="bottom"/>
          </w:tcPr>
          <w:p w14:paraId="4E4A7A27"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Retail Banking</w:t>
            </w:r>
          </w:p>
        </w:tc>
        <w:tc>
          <w:tcPr>
            <w:tcW w:w="180" w:type="dxa"/>
          </w:tcPr>
          <w:p w14:paraId="1A3CFDCA"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170" w:type="dxa"/>
            <w:vAlign w:val="bottom"/>
          </w:tcPr>
          <w:p w14:paraId="30E0FD22"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Other segments</w:t>
            </w:r>
          </w:p>
        </w:tc>
        <w:tc>
          <w:tcPr>
            <w:tcW w:w="180" w:type="dxa"/>
          </w:tcPr>
          <w:p w14:paraId="425BD785" w14:textId="77777777" w:rsidR="009D24E3" w:rsidRPr="002D03D8" w:rsidRDefault="009D24E3" w:rsidP="005C143D">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5867DECF"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Elimination</w:t>
            </w:r>
          </w:p>
        </w:tc>
        <w:tc>
          <w:tcPr>
            <w:tcW w:w="180" w:type="dxa"/>
          </w:tcPr>
          <w:p w14:paraId="23DB8EB5"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125" w:type="dxa"/>
            <w:vAlign w:val="bottom"/>
          </w:tcPr>
          <w:p w14:paraId="38FE719F"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Total</w:t>
            </w:r>
          </w:p>
        </w:tc>
      </w:tr>
      <w:tr w:rsidR="009D24E3" w:rsidRPr="002D03D8" w14:paraId="379D2E32" w14:textId="77777777" w:rsidTr="005C143D">
        <w:trPr>
          <w:cantSplit/>
        </w:trPr>
        <w:tc>
          <w:tcPr>
            <w:tcW w:w="2880" w:type="dxa"/>
          </w:tcPr>
          <w:p w14:paraId="52190EF4" w14:textId="77777777" w:rsidR="009D24E3" w:rsidRPr="002D03D8" w:rsidRDefault="009D24E3" w:rsidP="005C143D">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265F7877" w14:textId="77777777" w:rsidR="009D24E3" w:rsidRPr="002D03D8" w:rsidRDefault="009D24E3" w:rsidP="005C143D">
            <w:pPr>
              <w:spacing w:line="240" w:lineRule="exact"/>
              <w:jc w:val="center"/>
              <w:rPr>
                <w:rFonts w:ascii="CordiaUPC" w:eastAsia="Times New Roman" w:hAnsi="CordiaUPC" w:cs="CordiaUPC"/>
                <w:bCs/>
                <w:i/>
                <w:iCs/>
                <w:sz w:val="26"/>
                <w:szCs w:val="26"/>
              </w:rPr>
            </w:pPr>
            <w:r w:rsidRPr="002D03D8">
              <w:rPr>
                <w:rFonts w:ascii="CordiaUPC" w:eastAsia="Times New Roman" w:hAnsi="CordiaUPC" w:cs="CordiaUPC" w:hint="cs"/>
                <w:bCs/>
                <w:i/>
                <w:iCs/>
                <w:sz w:val="26"/>
                <w:szCs w:val="26"/>
              </w:rPr>
              <w:t>(in million Baht)</w:t>
            </w:r>
          </w:p>
        </w:tc>
      </w:tr>
      <w:tr w:rsidR="00D47E82" w:rsidRPr="002D03D8" w14:paraId="034B99C7" w14:textId="77777777" w:rsidTr="005C143D">
        <w:trPr>
          <w:cantSplit/>
        </w:trPr>
        <w:tc>
          <w:tcPr>
            <w:tcW w:w="2880" w:type="dxa"/>
            <w:vAlign w:val="bottom"/>
          </w:tcPr>
          <w:p w14:paraId="2401FA26" w14:textId="77777777" w:rsidR="00D47E82" w:rsidRPr="002D03D8" w:rsidRDefault="00D47E82" w:rsidP="00D47E82">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Net interest income</w:t>
            </w:r>
          </w:p>
        </w:tc>
        <w:tc>
          <w:tcPr>
            <w:tcW w:w="1143" w:type="dxa"/>
            <w:vAlign w:val="bottom"/>
          </w:tcPr>
          <w:p w14:paraId="7AE6504E" w14:textId="0642CC58"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10,105</w:t>
            </w:r>
          </w:p>
        </w:tc>
        <w:tc>
          <w:tcPr>
            <w:tcW w:w="180" w:type="dxa"/>
            <w:vAlign w:val="bottom"/>
          </w:tcPr>
          <w:p w14:paraId="70A3ABA1" w14:textId="77777777" w:rsidR="00D47E82" w:rsidRPr="002D03D8" w:rsidRDefault="00D47E82" w:rsidP="00D47E8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51FC43E3" w14:textId="4BA60823"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24,986</w:t>
            </w:r>
          </w:p>
        </w:tc>
        <w:tc>
          <w:tcPr>
            <w:tcW w:w="180" w:type="dxa"/>
            <w:vAlign w:val="bottom"/>
          </w:tcPr>
          <w:p w14:paraId="55C533CE"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9614599" w14:textId="3B92FB16"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3,286</w:t>
            </w:r>
          </w:p>
        </w:tc>
        <w:tc>
          <w:tcPr>
            <w:tcW w:w="180" w:type="dxa"/>
            <w:vAlign w:val="bottom"/>
          </w:tcPr>
          <w:p w14:paraId="73B7B74D"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9FFF211" w14:textId="10B742B4"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(12)</w:t>
            </w:r>
          </w:p>
        </w:tc>
        <w:tc>
          <w:tcPr>
            <w:tcW w:w="180" w:type="dxa"/>
            <w:vAlign w:val="bottom"/>
          </w:tcPr>
          <w:p w14:paraId="1AF66200"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791A5C15" w14:textId="6186A059" w:rsidR="00D47E82" w:rsidRPr="002D03D8" w:rsidRDefault="00D47E82"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38,365</w:t>
            </w:r>
          </w:p>
        </w:tc>
      </w:tr>
      <w:tr w:rsidR="00D47E82" w:rsidRPr="002D03D8" w14:paraId="5E72C14A" w14:textId="77777777" w:rsidTr="005C143D">
        <w:trPr>
          <w:cantSplit/>
        </w:trPr>
        <w:tc>
          <w:tcPr>
            <w:tcW w:w="2880" w:type="dxa"/>
            <w:vAlign w:val="bottom"/>
          </w:tcPr>
          <w:p w14:paraId="06571C6C" w14:textId="77777777" w:rsidR="00D47E82" w:rsidRPr="002D03D8" w:rsidRDefault="00D47E82" w:rsidP="00D47E82">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sz w:val="26"/>
                <w:szCs w:val="26"/>
              </w:rPr>
              <w:t>Net non-interest income</w:t>
            </w:r>
          </w:p>
        </w:tc>
        <w:tc>
          <w:tcPr>
            <w:tcW w:w="1143" w:type="dxa"/>
            <w:vAlign w:val="bottom"/>
          </w:tcPr>
          <w:p w14:paraId="56EA0665" w14:textId="04C24F93"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3,016</w:t>
            </w:r>
          </w:p>
        </w:tc>
        <w:tc>
          <w:tcPr>
            <w:tcW w:w="180" w:type="dxa"/>
            <w:vAlign w:val="bottom"/>
          </w:tcPr>
          <w:p w14:paraId="6B043323" w14:textId="77777777" w:rsidR="00D47E82" w:rsidRPr="002D03D8" w:rsidRDefault="00D47E82" w:rsidP="00D47E8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1B2AAA32" w14:textId="2D737AB1"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5,688</w:t>
            </w:r>
          </w:p>
        </w:tc>
        <w:tc>
          <w:tcPr>
            <w:tcW w:w="180" w:type="dxa"/>
            <w:vAlign w:val="bottom"/>
          </w:tcPr>
          <w:p w14:paraId="4ED009F8"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E1B45B7" w14:textId="4236AC4C"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3,123</w:t>
            </w:r>
          </w:p>
        </w:tc>
        <w:tc>
          <w:tcPr>
            <w:tcW w:w="180" w:type="dxa"/>
            <w:vAlign w:val="bottom"/>
          </w:tcPr>
          <w:p w14:paraId="174E300F"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D967A3B" w14:textId="467CAAD6"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(1,096)</w:t>
            </w:r>
          </w:p>
        </w:tc>
        <w:tc>
          <w:tcPr>
            <w:tcW w:w="180" w:type="dxa"/>
            <w:vAlign w:val="bottom"/>
          </w:tcPr>
          <w:p w14:paraId="00DBE78E"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F4ED5F5" w14:textId="37B2BBAB" w:rsidR="00D47E82" w:rsidRPr="002D03D8" w:rsidRDefault="00D47E82"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10,731</w:t>
            </w:r>
          </w:p>
        </w:tc>
      </w:tr>
      <w:tr w:rsidR="00D47E82" w:rsidRPr="002D03D8" w14:paraId="55A1722F" w14:textId="77777777" w:rsidTr="005C143D">
        <w:trPr>
          <w:cantSplit/>
        </w:trPr>
        <w:tc>
          <w:tcPr>
            <w:tcW w:w="2880" w:type="dxa"/>
            <w:vAlign w:val="bottom"/>
          </w:tcPr>
          <w:p w14:paraId="736E1C71" w14:textId="77777777" w:rsidR="00D47E82" w:rsidRPr="002D03D8" w:rsidRDefault="00D47E82" w:rsidP="00D47E82">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62461A6D" w14:textId="5ED6667C"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13,121</w:t>
            </w:r>
          </w:p>
        </w:tc>
        <w:tc>
          <w:tcPr>
            <w:tcW w:w="180" w:type="dxa"/>
            <w:vAlign w:val="bottom"/>
          </w:tcPr>
          <w:p w14:paraId="3670BFB5" w14:textId="77777777" w:rsidR="00D47E82" w:rsidRPr="002D03D8" w:rsidRDefault="00D47E82" w:rsidP="00D47E8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1E77631D" w14:textId="62269B4E"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30,674</w:t>
            </w:r>
          </w:p>
        </w:tc>
        <w:tc>
          <w:tcPr>
            <w:tcW w:w="180" w:type="dxa"/>
            <w:vAlign w:val="bottom"/>
          </w:tcPr>
          <w:p w14:paraId="652219A3"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83E74B4" w14:textId="7E20EDA0"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6,409</w:t>
            </w:r>
          </w:p>
        </w:tc>
        <w:tc>
          <w:tcPr>
            <w:tcW w:w="180" w:type="dxa"/>
            <w:vAlign w:val="bottom"/>
          </w:tcPr>
          <w:p w14:paraId="3F100C36"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5B13FE4" w14:textId="504921B6"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(1,108)</w:t>
            </w:r>
          </w:p>
        </w:tc>
        <w:tc>
          <w:tcPr>
            <w:tcW w:w="180" w:type="dxa"/>
            <w:vAlign w:val="bottom"/>
          </w:tcPr>
          <w:p w14:paraId="5BED0A95"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FBBE087" w14:textId="209F366F" w:rsidR="00D47E82" w:rsidRPr="002D03D8" w:rsidRDefault="00D47E82"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49,096</w:t>
            </w:r>
          </w:p>
        </w:tc>
      </w:tr>
      <w:tr w:rsidR="00D47E82" w:rsidRPr="002D03D8" w14:paraId="062AEE99" w14:textId="77777777" w:rsidTr="005C143D">
        <w:trPr>
          <w:cantSplit/>
        </w:trPr>
        <w:tc>
          <w:tcPr>
            <w:tcW w:w="2880" w:type="dxa"/>
            <w:vAlign w:val="bottom"/>
          </w:tcPr>
          <w:p w14:paraId="2DA6586E" w14:textId="77777777" w:rsidR="00D47E82" w:rsidRPr="002D03D8" w:rsidRDefault="00D47E82" w:rsidP="00D47E82">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619B4841" w14:textId="16F808B5"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(2,413)</w:t>
            </w:r>
          </w:p>
        </w:tc>
        <w:tc>
          <w:tcPr>
            <w:tcW w:w="180" w:type="dxa"/>
            <w:vAlign w:val="bottom"/>
          </w:tcPr>
          <w:p w14:paraId="1D2FCCB8" w14:textId="77777777" w:rsidR="00D47E82" w:rsidRPr="002D03D8" w:rsidRDefault="00D47E82" w:rsidP="00D47E8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4DCD5FEC" w14:textId="4472CD10"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(7,850)</w:t>
            </w:r>
          </w:p>
        </w:tc>
        <w:tc>
          <w:tcPr>
            <w:tcW w:w="180" w:type="dxa"/>
            <w:vAlign w:val="bottom"/>
          </w:tcPr>
          <w:p w14:paraId="5AE5B999"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A0E0CC2" w14:textId="0331B954"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(11,682)</w:t>
            </w:r>
          </w:p>
        </w:tc>
        <w:tc>
          <w:tcPr>
            <w:tcW w:w="180" w:type="dxa"/>
            <w:vAlign w:val="bottom"/>
          </w:tcPr>
          <w:p w14:paraId="480C30B7"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6B5A5D7" w14:textId="259F8F2E"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189</w:t>
            </w:r>
          </w:p>
        </w:tc>
        <w:tc>
          <w:tcPr>
            <w:tcW w:w="180" w:type="dxa"/>
            <w:vAlign w:val="bottom"/>
          </w:tcPr>
          <w:p w14:paraId="51A7D5E9"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2EC63D50" w14:textId="75448C03" w:rsidR="00D47E82" w:rsidRPr="002D03D8" w:rsidRDefault="00D47E82"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(21,756)</w:t>
            </w:r>
          </w:p>
        </w:tc>
      </w:tr>
      <w:tr w:rsidR="00D47E82" w:rsidRPr="002D03D8" w14:paraId="11616474" w14:textId="77777777" w:rsidTr="005C143D">
        <w:trPr>
          <w:cantSplit/>
        </w:trPr>
        <w:tc>
          <w:tcPr>
            <w:tcW w:w="2880" w:type="dxa"/>
            <w:vAlign w:val="bottom"/>
          </w:tcPr>
          <w:p w14:paraId="38101077" w14:textId="77777777" w:rsidR="00D47E82" w:rsidRPr="002D03D8" w:rsidRDefault="00D47E82" w:rsidP="00D47E82">
            <w:pPr>
              <w:spacing w:line="240" w:lineRule="exact"/>
              <w:ind w:left="142" w:right="-79" w:hanging="142"/>
              <w:rPr>
                <w:rFonts w:ascii="CordiaUPC" w:eastAsia="Times New Roman" w:hAnsi="CordiaUPC" w:cs="CordiaUPC"/>
                <w:spacing w:val="-4"/>
                <w:sz w:val="26"/>
                <w:szCs w:val="26"/>
              </w:rPr>
            </w:pPr>
            <w:r w:rsidRPr="002D03D8">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5B547780" w14:textId="61BC37B0"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color w:val="000000"/>
                <w:sz w:val="26"/>
                <w:szCs w:val="26"/>
              </w:rPr>
              <w:t>10,708</w:t>
            </w:r>
          </w:p>
        </w:tc>
        <w:tc>
          <w:tcPr>
            <w:tcW w:w="180" w:type="dxa"/>
            <w:vAlign w:val="bottom"/>
          </w:tcPr>
          <w:p w14:paraId="52795446" w14:textId="77777777" w:rsidR="00D47E82" w:rsidRPr="002D03D8" w:rsidRDefault="00D47E82" w:rsidP="00D47E8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13A2D50D" w14:textId="0CB14AA9"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color w:val="000000"/>
                <w:sz w:val="26"/>
                <w:szCs w:val="26"/>
              </w:rPr>
              <w:t>22,824</w:t>
            </w:r>
          </w:p>
        </w:tc>
        <w:tc>
          <w:tcPr>
            <w:tcW w:w="180" w:type="dxa"/>
            <w:vAlign w:val="bottom"/>
          </w:tcPr>
          <w:p w14:paraId="68D42278"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2D3B5220" w14:textId="0889E235"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(5,273)</w:t>
            </w:r>
          </w:p>
        </w:tc>
        <w:tc>
          <w:tcPr>
            <w:tcW w:w="180" w:type="dxa"/>
            <w:vAlign w:val="bottom"/>
          </w:tcPr>
          <w:p w14:paraId="57CA6B1E"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B7C4168" w14:textId="2CB7B032"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(919)</w:t>
            </w:r>
          </w:p>
        </w:tc>
        <w:tc>
          <w:tcPr>
            <w:tcW w:w="180" w:type="dxa"/>
            <w:vAlign w:val="bottom"/>
          </w:tcPr>
          <w:p w14:paraId="38E5EEA6"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8013529" w14:textId="1DEF36B2" w:rsidR="00D47E82" w:rsidRPr="002D03D8" w:rsidRDefault="00D47E82"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27,340</w:t>
            </w:r>
          </w:p>
        </w:tc>
      </w:tr>
      <w:tr w:rsidR="00D47E82" w:rsidRPr="002D03D8" w14:paraId="744405BB" w14:textId="77777777" w:rsidTr="005C143D">
        <w:trPr>
          <w:cantSplit/>
        </w:trPr>
        <w:tc>
          <w:tcPr>
            <w:tcW w:w="2880" w:type="dxa"/>
            <w:vAlign w:val="bottom"/>
          </w:tcPr>
          <w:p w14:paraId="60576199" w14:textId="77777777" w:rsidR="00D47E82" w:rsidRPr="002D03D8" w:rsidRDefault="00D47E82" w:rsidP="00D47E82">
            <w:pPr>
              <w:spacing w:line="240" w:lineRule="exact"/>
              <w:ind w:left="142" w:right="11" w:hanging="142"/>
              <w:rPr>
                <w:rFonts w:ascii="CordiaUPC" w:eastAsia="Times New Roman" w:hAnsi="CordiaUPC" w:cs="CordiaUPC"/>
                <w:sz w:val="26"/>
                <w:szCs w:val="26"/>
              </w:rPr>
            </w:pPr>
            <w:r w:rsidRPr="002D03D8">
              <w:rPr>
                <w:rFonts w:ascii="CordiaUPC" w:eastAsia="Times New Roman" w:hAnsi="CordiaUPC" w:cs="CordiaUPC"/>
                <w:spacing w:val="-4"/>
                <w:sz w:val="26"/>
                <w:szCs w:val="26"/>
              </w:rPr>
              <w:t>Expected</w:t>
            </w:r>
            <w:r w:rsidRPr="002D03D8">
              <w:rPr>
                <w:rFonts w:ascii="CordiaUPC" w:eastAsia="Times New Roman" w:hAnsi="CordiaUPC" w:cs="CordiaUPC" w:hint="cs"/>
                <w:spacing w:val="-4"/>
                <w:sz w:val="26"/>
                <w:szCs w:val="26"/>
              </w:rPr>
              <w:t xml:space="preserve"> credit loss</w:t>
            </w:r>
          </w:p>
        </w:tc>
        <w:tc>
          <w:tcPr>
            <w:tcW w:w="1143" w:type="dxa"/>
            <w:vAlign w:val="bottom"/>
          </w:tcPr>
          <w:p w14:paraId="134811E9"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EE3DDA1" w14:textId="77777777" w:rsidR="00D47E82" w:rsidRPr="002D03D8" w:rsidRDefault="00D47E82" w:rsidP="00D47E82">
            <w:pPr>
              <w:spacing w:line="240" w:lineRule="exact"/>
              <w:rPr>
                <w:rFonts w:ascii="CordiaUPC" w:eastAsia="Times New Roman" w:hAnsi="CordiaUPC" w:cs="CordiaUPC"/>
                <w:sz w:val="26"/>
                <w:szCs w:val="26"/>
              </w:rPr>
            </w:pPr>
          </w:p>
        </w:tc>
        <w:tc>
          <w:tcPr>
            <w:tcW w:w="1089" w:type="dxa"/>
            <w:vAlign w:val="bottom"/>
          </w:tcPr>
          <w:p w14:paraId="16BA35FE" w14:textId="77777777" w:rsidR="00D47E82" w:rsidRPr="002D03D8" w:rsidRDefault="00D47E82" w:rsidP="00D47E8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0B61636" w14:textId="77777777" w:rsidR="00D47E82" w:rsidRPr="002D03D8" w:rsidRDefault="00D47E82" w:rsidP="00D47E82">
            <w:pPr>
              <w:spacing w:line="240" w:lineRule="exact"/>
              <w:rPr>
                <w:rFonts w:ascii="CordiaUPC" w:eastAsia="Times New Roman" w:hAnsi="CordiaUPC" w:cs="CordiaUPC"/>
                <w:sz w:val="26"/>
                <w:szCs w:val="26"/>
              </w:rPr>
            </w:pPr>
          </w:p>
        </w:tc>
        <w:tc>
          <w:tcPr>
            <w:tcW w:w="1170" w:type="dxa"/>
            <w:vAlign w:val="bottom"/>
          </w:tcPr>
          <w:p w14:paraId="647ECD49" w14:textId="77777777" w:rsidR="00D47E82" w:rsidRPr="002D03D8" w:rsidRDefault="00D47E82" w:rsidP="00D47E82">
            <w:pPr>
              <w:tabs>
                <w:tab w:val="decimal" w:pos="910"/>
              </w:tabs>
              <w:spacing w:line="240" w:lineRule="exact"/>
              <w:rPr>
                <w:rFonts w:ascii="CordiaUPC" w:eastAsia="Times New Roman" w:hAnsi="CordiaUPC" w:cs="CordiaUPC"/>
                <w:sz w:val="26"/>
                <w:szCs w:val="26"/>
              </w:rPr>
            </w:pPr>
          </w:p>
        </w:tc>
        <w:tc>
          <w:tcPr>
            <w:tcW w:w="180" w:type="dxa"/>
            <w:vAlign w:val="bottom"/>
          </w:tcPr>
          <w:p w14:paraId="6F966826" w14:textId="77777777" w:rsidR="00D47E82" w:rsidRPr="002D03D8" w:rsidRDefault="00D47E82" w:rsidP="00D47E82">
            <w:pPr>
              <w:spacing w:line="240" w:lineRule="exact"/>
              <w:rPr>
                <w:rFonts w:ascii="CordiaUPC" w:eastAsia="Times New Roman" w:hAnsi="CordiaUPC" w:cs="CordiaUPC"/>
                <w:sz w:val="26"/>
                <w:szCs w:val="26"/>
              </w:rPr>
            </w:pPr>
          </w:p>
        </w:tc>
        <w:tc>
          <w:tcPr>
            <w:tcW w:w="1170" w:type="dxa"/>
            <w:vAlign w:val="bottom"/>
          </w:tcPr>
          <w:p w14:paraId="78265E0E" w14:textId="77777777" w:rsidR="00D47E82" w:rsidRPr="002D03D8" w:rsidRDefault="00D47E82" w:rsidP="00D47E82">
            <w:pPr>
              <w:tabs>
                <w:tab w:val="decimal" w:pos="767"/>
              </w:tabs>
              <w:spacing w:line="240" w:lineRule="exact"/>
              <w:rPr>
                <w:rFonts w:ascii="CordiaUPC" w:eastAsia="Times New Roman" w:hAnsi="CordiaUPC" w:cs="CordiaUPC"/>
                <w:sz w:val="26"/>
                <w:szCs w:val="26"/>
              </w:rPr>
            </w:pPr>
          </w:p>
        </w:tc>
        <w:tc>
          <w:tcPr>
            <w:tcW w:w="180" w:type="dxa"/>
            <w:vAlign w:val="bottom"/>
          </w:tcPr>
          <w:p w14:paraId="72F340C9" w14:textId="77777777" w:rsidR="00D47E82" w:rsidRPr="002D03D8" w:rsidRDefault="00D47E82" w:rsidP="00D47E82">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7909490A" w14:textId="7D121DE8" w:rsidR="00D47E82" w:rsidRPr="002D03D8" w:rsidRDefault="00D47E82"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(12,718)</w:t>
            </w:r>
          </w:p>
        </w:tc>
      </w:tr>
      <w:tr w:rsidR="00D47E82" w:rsidRPr="002D03D8" w14:paraId="7B453391" w14:textId="77777777" w:rsidTr="005C143D">
        <w:trPr>
          <w:cantSplit/>
        </w:trPr>
        <w:tc>
          <w:tcPr>
            <w:tcW w:w="2880" w:type="dxa"/>
            <w:vAlign w:val="bottom"/>
          </w:tcPr>
          <w:p w14:paraId="709CD5EF" w14:textId="77777777" w:rsidR="00D47E82" w:rsidRPr="002D03D8" w:rsidRDefault="00D47E82" w:rsidP="00D47E82">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b/>
                <w:bCs/>
                <w:sz w:val="26"/>
                <w:szCs w:val="26"/>
              </w:rPr>
              <w:t xml:space="preserve">Profit before income tax </w:t>
            </w:r>
          </w:p>
        </w:tc>
        <w:tc>
          <w:tcPr>
            <w:tcW w:w="1143" w:type="dxa"/>
            <w:vAlign w:val="bottom"/>
          </w:tcPr>
          <w:p w14:paraId="4BC82D88"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987900C" w14:textId="77777777" w:rsidR="00D47E82" w:rsidRPr="002D03D8" w:rsidRDefault="00D47E82" w:rsidP="00D47E82">
            <w:pPr>
              <w:spacing w:line="240" w:lineRule="exact"/>
              <w:rPr>
                <w:rFonts w:ascii="CordiaUPC" w:eastAsia="Times New Roman" w:hAnsi="CordiaUPC" w:cs="CordiaUPC"/>
                <w:sz w:val="26"/>
                <w:szCs w:val="26"/>
              </w:rPr>
            </w:pPr>
          </w:p>
        </w:tc>
        <w:tc>
          <w:tcPr>
            <w:tcW w:w="1089" w:type="dxa"/>
            <w:vAlign w:val="bottom"/>
          </w:tcPr>
          <w:p w14:paraId="40AE0DCD" w14:textId="77777777" w:rsidR="00D47E82" w:rsidRPr="002D03D8" w:rsidRDefault="00D47E82" w:rsidP="00D47E8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0544B75" w14:textId="77777777" w:rsidR="00D47E82" w:rsidRPr="002D03D8" w:rsidRDefault="00D47E82" w:rsidP="00D47E82">
            <w:pPr>
              <w:spacing w:line="240" w:lineRule="exact"/>
              <w:rPr>
                <w:rFonts w:ascii="CordiaUPC" w:eastAsia="Times New Roman" w:hAnsi="CordiaUPC" w:cs="CordiaUPC"/>
                <w:sz w:val="26"/>
                <w:szCs w:val="26"/>
              </w:rPr>
            </w:pPr>
          </w:p>
        </w:tc>
        <w:tc>
          <w:tcPr>
            <w:tcW w:w="1170" w:type="dxa"/>
            <w:vAlign w:val="bottom"/>
          </w:tcPr>
          <w:p w14:paraId="6CDFCD79" w14:textId="77777777" w:rsidR="00D47E82" w:rsidRPr="002D03D8" w:rsidRDefault="00D47E82" w:rsidP="00D47E82">
            <w:pPr>
              <w:tabs>
                <w:tab w:val="decimal" w:pos="910"/>
              </w:tabs>
              <w:spacing w:line="240" w:lineRule="exact"/>
              <w:rPr>
                <w:rFonts w:ascii="CordiaUPC" w:eastAsia="Times New Roman" w:hAnsi="CordiaUPC" w:cs="CordiaUPC"/>
                <w:sz w:val="26"/>
                <w:szCs w:val="26"/>
              </w:rPr>
            </w:pPr>
          </w:p>
        </w:tc>
        <w:tc>
          <w:tcPr>
            <w:tcW w:w="180" w:type="dxa"/>
            <w:vAlign w:val="bottom"/>
          </w:tcPr>
          <w:p w14:paraId="60DA9277" w14:textId="77777777" w:rsidR="00D47E82" w:rsidRPr="002D03D8" w:rsidRDefault="00D47E82" w:rsidP="00D47E82">
            <w:pPr>
              <w:spacing w:line="240" w:lineRule="exact"/>
              <w:rPr>
                <w:rFonts w:ascii="CordiaUPC" w:eastAsia="Times New Roman" w:hAnsi="CordiaUPC" w:cs="CordiaUPC"/>
                <w:sz w:val="26"/>
                <w:szCs w:val="26"/>
              </w:rPr>
            </w:pPr>
          </w:p>
        </w:tc>
        <w:tc>
          <w:tcPr>
            <w:tcW w:w="1170" w:type="dxa"/>
            <w:vAlign w:val="bottom"/>
          </w:tcPr>
          <w:p w14:paraId="3C31D4A5" w14:textId="77777777" w:rsidR="00D47E82" w:rsidRPr="002D03D8" w:rsidRDefault="00D47E82" w:rsidP="00D47E82">
            <w:pPr>
              <w:tabs>
                <w:tab w:val="decimal" w:pos="767"/>
              </w:tabs>
              <w:spacing w:line="240" w:lineRule="exact"/>
              <w:rPr>
                <w:rFonts w:ascii="CordiaUPC" w:eastAsia="Times New Roman" w:hAnsi="CordiaUPC" w:cs="CordiaUPC"/>
                <w:sz w:val="26"/>
                <w:szCs w:val="26"/>
              </w:rPr>
            </w:pPr>
          </w:p>
        </w:tc>
        <w:tc>
          <w:tcPr>
            <w:tcW w:w="180" w:type="dxa"/>
            <w:vAlign w:val="bottom"/>
          </w:tcPr>
          <w:p w14:paraId="5EB7899E" w14:textId="77777777" w:rsidR="00D47E82" w:rsidRPr="002D03D8" w:rsidRDefault="00D47E82" w:rsidP="00D47E82">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42275DC5" w14:textId="3B1245EB" w:rsidR="00D47E82" w:rsidRPr="002D03D8" w:rsidRDefault="00D47E82" w:rsidP="001174C8">
            <w:pPr>
              <w:tabs>
                <w:tab w:val="decimal" w:pos="852"/>
              </w:tabs>
              <w:spacing w:line="240" w:lineRule="exact"/>
              <w:ind w:right="-79"/>
              <w:rPr>
                <w:rFonts w:ascii="CordiaUPC" w:hAnsi="CordiaUPC" w:cs="CordiaUPC"/>
                <w:b/>
                <w:bCs/>
                <w:sz w:val="26"/>
                <w:szCs w:val="26"/>
              </w:rPr>
            </w:pPr>
            <w:r w:rsidRPr="002D03D8">
              <w:rPr>
                <w:rFonts w:ascii="CordiaUPC" w:hAnsi="CordiaUPC" w:cs="CordiaUPC"/>
                <w:b/>
                <w:bCs/>
                <w:sz w:val="26"/>
                <w:szCs w:val="26"/>
              </w:rPr>
              <w:t>14,622</w:t>
            </w:r>
          </w:p>
        </w:tc>
      </w:tr>
      <w:tr w:rsidR="00D47E82" w:rsidRPr="002D03D8" w14:paraId="5FACE389" w14:textId="77777777" w:rsidTr="005C143D">
        <w:trPr>
          <w:cantSplit/>
        </w:trPr>
        <w:tc>
          <w:tcPr>
            <w:tcW w:w="2880" w:type="dxa"/>
            <w:vAlign w:val="bottom"/>
          </w:tcPr>
          <w:p w14:paraId="28D83C2F" w14:textId="77777777" w:rsidR="00D47E82" w:rsidRPr="002D03D8" w:rsidRDefault="00D47E82" w:rsidP="00D47E82">
            <w:pPr>
              <w:spacing w:line="240" w:lineRule="exact"/>
              <w:ind w:left="142" w:right="-79" w:hanging="142"/>
              <w:rPr>
                <w:rFonts w:ascii="CordiaUPC" w:eastAsia="Times New Roman" w:hAnsi="CordiaUPC" w:cs="CordiaUPC"/>
                <w:sz w:val="26"/>
                <w:szCs w:val="26"/>
              </w:rPr>
            </w:pPr>
            <w:r w:rsidRPr="002D03D8">
              <w:rPr>
                <w:rFonts w:ascii="CordiaUPC" w:eastAsia="Times New Roman" w:hAnsi="CordiaUPC" w:cs="CordiaUPC"/>
                <w:sz w:val="26"/>
                <w:szCs w:val="26"/>
              </w:rPr>
              <w:t>Tax (expense) income</w:t>
            </w:r>
          </w:p>
        </w:tc>
        <w:tc>
          <w:tcPr>
            <w:tcW w:w="1143" w:type="dxa"/>
            <w:vAlign w:val="bottom"/>
          </w:tcPr>
          <w:p w14:paraId="0A89B051"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F3DD3B6" w14:textId="77777777" w:rsidR="00D47E82" w:rsidRPr="002D03D8" w:rsidRDefault="00D47E82" w:rsidP="00D47E82">
            <w:pPr>
              <w:spacing w:line="240" w:lineRule="exact"/>
              <w:rPr>
                <w:rFonts w:ascii="CordiaUPC" w:eastAsia="Times New Roman" w:hAnsi="CordiaUPC" w:cs="CordiaUPC"/>
                <w:sz w:val="26"/>
                <w:szCs w:val="26"/>
              </w:rPr>
            </w:pPr>
          </w:p>
        </w:tc>
        <w:tc>
          <w:tcPr>
            <w:tcW w:w="1089" w:type="dxa"/>
            <w:vAlign w:val="bottom"/>
          </w:tcPr>
          <w:p w14:paraId="61EFE779" w14:textId="77777777" w:rsidR="00D47E82" w:rsidRPr="002D03D8" w:rsidRDefault="00D47E82" w:rsidP="00D47E8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B8FFE8C" w14:textId="77777777" w:rsidR="00D47E82" w:rsidRPr="002D03D8" w:rsidRDefault="00D47E82" w:rsidP="00D47E82">
            <w:pPr>
              <w:spacing w:line="240" w:lineRule="exact"/>
              <w:rPr>
                <w:rFonts w:ascii="CordiaUPC" w:eastAsia="Times New Roman" w:hAnsi="CordiaUPC" w:cs="CordiaUPC"/>
                <w:sz w:val="26"/>
                <w:szCs w:val="26"/>
              </w:rPr>
            </w:pPr>
          </w:p>
        </w:tc>
        <w:tc>
          <w:tcPr>
            <w:tcW w:w="1170" w:type="dxa"/>
            <w:vAlign w:val="bottom"/>
          </w:tcPr>
          <w:p w14:paraId="6E2528C8" w14:textId="77777777" w:rsidR="00D47E82" w:rsidRPr="002D03D8" w:rsidRDefault="00D47E82" w:rsidP="00D47E82">
            <w:pPr>
              <w:tabs>
                <w:tab w:val="decimal" w:pos="910"/>
              </w:tabs>
              <w:spacing w:line="240" w:lineRule="exact"/>
              <w:rPr>
                <w:rFonts w:ascii="CordiaUPC" w:eastAsia="Times New Roman" w:hAnsi="CordiaUPC" w:cs="CordiaUPC"/>
                <w:sz w:val="26"/>
                <w:szCs w:val="26"/>
              </w:rPr>
            </w:pPr>
          </w:p>
        </w:tc>
        <w:tc>
          <w:tcPr>
            <w:tcW w:w="180" w:type="dxa"/>
            <w:vAlign w:val="bottom"/>
          </w:tcPr>
          <w:p w14:paraId="229A7E63" w14:textId="77777777" w:rsidR="00D47E82" w:rsidRPr="002D03D8" w:rsidRDefault="00D47E82" w:rsidP="00D47E82">
            <w:pPr>
              <w:spacing w:line="240" w:lineRule="exact"/>
              <w:rPr>
                <w:rFonts w:ascii="CordiaUPC" w:eastAsia="Times New Roman" w:hAnsi="CordiaUPC" w:cs="CordiaUPC"/>
                <w:sz w:val="26"/>
                <w:szCs w:val="26"/>
              </w:rPr>
            </w:pPr>
          </w:p>
        </w:tc>
        <w:tc>
          <w:tcPr>
            <w:tcW w:w="1170" w:type="dxa"/>
            <w:vAlign w:val="bottom"/>
          </w:tcPr>
          <w:p w14:paraId="1BEF6E04" w14:textId="77777777" w:rsidR="00D47E82" w:rsidRPr="002D03D8" w:rsidRDefault="00D47E82" w:rsidP="00D47E82">
            <w:pPr>
              <w:tabs>
                <w:tab w:val="decimal" w:pos="767"/>
              </w:tabs>
              <w:spacing w:line="240" w:lineRule="exact"/>
              <w:rPr>
                <w:rFonts w:ascii="CordiaUPC" w:eastAsia="Times New Roman" w:hAnsi="CordiaUPC" w:cs="CordiaUPC"/>
                <w:sz w:val="26"/>
                <w:szCs w:val="26"/>
              </w:rPr>
            </w:pPr>
          </w:p>
        </w:tc>
        <w:tc>
          <w:tcPr>
            <w:tcW w:w="180" w:type="dxa"/>
            <w:vAlign w:val="bottom"/>
          </w:tcPr>
          <w:p w14:paraId="4B5C3EF5" w14:textId="77777777" w:rsidR="00D47E82" w:rsidRPr="002D03D8" w:rsidRDefault="00D47E82" w:rsidP="00D47E82">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2CE81CFD" w14:textId="47110CEE" w:rsidR="00D47E82" w:rsidRPr="002D03D8" w:rsidRDefault="00D47E82" w:rsidP="001174C8">
            <w:pPr>
              <w:tabs>
                <w:tab w:val="decimal" w:pos="852"/>
              </w:tabs>
              <w:spacing w:line="240" w:lineRule="exact"/>
              <w:ind w:right="-79"/>
              <w:rPr>
                <w:rFonts w:ascii="CordiaUPC" w:hAnsi="CordiaUPC" w:cs="CordiaUPC"/>
                <w:sz w:val="26"/>
                <w:szCs w:val="26"/>
              </w:rPr>
            </w:pPr>
            <w:r w:rsidRPr="002D03D8">
              <w:rPr>
                <w:rFonts w:ascii="CordiaUPC" w:hAnsi="CordiaUPC" w:cs="CordiaUPC"/>
                <w:sz w:val="26"/>
                <w:szCs w:val="26"/>
              </w:rPr>
              <w:t>777</w:t>
            </w:r>
          </w:p>
        </w:tc>
      </w:tr>
      <w:tr w:rsidR="00D47E82" w:rsidRPr="002D03D8" w14:paraId="351B764B" w14:textId="77777777" w:rsidTr="005C143D">
        <w:trPr>
          <w:cantSplit/>
        </w:trPr>
        <w:tc>
          <w:tcPr>
            <w:tcW w:w="2880" w:type="dxa"/>
            <w:vAlign w:val="bottom"/>
          </w:tcPr>
          <w:p w14:paraId="06A1DF81" w14:textId="77777777" w:rsidR="00D47E82" w:rsidRPr="002D03D8" w:rsidRDefault="00D47E82" w:rsidP="00D47E82">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b/>
                <w:bCs/>
                <w:sz w:val="26"/>
                <w:szCs w:val="26"/>
              </w:rPr>
              <w:t xml:space="preserve">Profit for the </w:t>
            </w:r>
            <w:r w:rsidRPr="002D03D8">
              <w:rPr>
                <w:rFonts w:ascii="CordiaUPC" w:eastAsia="Times New Roman" w:hAnsi="CordiaUPC" w:cs="CordiaUPC"/>
                <w:b/>
                <w:bCs/>
                <w:sz w:val="26"/>
                <w:szCs w:val="26"/>
              </w:rPr>
              <w:t>period</w:t>
            </w:r>
          </w:p>
        </w:tc>
        <w:tc>
          <w:tcPr>
            <w:tcW w:w="1143" w:type="dxa"/>
            <w:vAlign w:val="bottom"/>
          </w:tcPr>
          <w:p w14:paraId="0B081E73" w14:textId="77777777" w:rsidR="00D47E82" w:rsidRPr="002D03D8" w:rsidRDefault="00D47E82" w:rsidP="00D47E8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184D94C" w14:textId="77777777" w:rsidR="00D47E82" w:rsidRPr="002D03D8" w:rsidRDefault="00D47E82" w:rsidP="00D47E82">
            <w:pPr>
              <w:spacing w:line="240" w:lineRule="exact"/>
              <w:rPr>
                <w:rFonts w:ascii="CordiaUPC" w:eastAsia="Times New Roman" w:hAnsi="CordiaUPC" w:cs="CordiaUPC"/>
                <w:sz w:val="26"/>
                <w:szCs w:val="26"/>
              </w:rPr>
            </w:pPr>
          </w:p>
        </w:tc>
        <w:tc>
          <w:tcPr>
            <w:tcW w:w="1089" w:type="dxa"/>
            <w:vAlign w:val="bottom"/>
          </w:tcPr>
          <w:p w14:paraId="7091294D" w14:textId="77777777" w:rsidR="00D47E82" w:rsidRPr="002D03D8" w:rsidRDefault="00D47E82" w:rsidP="00D47E8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BEA5002" w14:textId="77777777" w:rsidR="00D47E82" w:rsidRPr="002D03D8" w:rsidRDefault="00D47E82" w:rsidP="00D47E82">
            <w:pPr>
              <w:spacing w:line="240" w:lineRule="exact"/>
              <w:rPr>
                <w:rFonts w:ascii="CordiaUPC" w:eastAsia="Times New Roman" w:hAnsi="CordiaUPC" w:cs="CordiaUPC"/>
                <w:sz w:val="26"/>
                <w:szCs w:val="26"/>
              </w:rPr>
            </w:pPr>
          </w:p>
        </w:tc>
        <w:tc>
          <w:tcPr>
            <w:tcW w:w="1170" w:type="dxa"/>
            <w:vAlign w:val="bottom"/>
          </w:tcPr>
          <w:p w14:paraId="370C18E5" w14:textId="77777777" w:rsidR="00D47E82" w:rsidRPr="002D03D8" w:rsidRDefault="00D47E82" w:rsidP="00D47E82">
            <w:pPr>
              <w:tabs>
                <w:tab w:val="decimal" w:pos="910"/>
              </w:tabs>
              <w:spacing w:line="240" w:lineRule="exact"/>
              <w:rPr>
                <w:rFonts w:ascii="CordiaUPC" w:eastAsia="Times New Roman" w:hAnsi="CordiaUPC" w:cs="CordiaUPC"/>
                <w:sz w:val="26"/>
                <w:szCs w:val="26"/>
              </w:rPr>
            </w:pPr>
          </w:p>
        </w:tc>
        <w:tc>
          <w:tcPr>
            <w:tcW w:w="180" w:type="dxa"/>
            <w:vAlign w:val="bottom"/>
          </w:tcPr>
          <w:p w14:paraId="6623DD8F" w14:textId="77777777" w:rsidR="00D47E82" w:rsidRPr="002D03D8" w:rsidRDefault="00D47E82" w:rsidP="00D47E82">
            <w:pPr>
              <w:spacing w:line="240" w:lineRule="exact"/>
              <w:rPr>
                <w:rFonts w:ascii="CordiaUPC" w:eastAsia="Times New Roman" w:hAnsi="CordiaUPC" w:cs="CordiaUPC"/>
                <w:sz w:val="26"/>
                <w:szCs w:val="26"/>
              </w:rPr>
            </w:pPr>
          </w:p>
        </w:tc>
        <w:tc>
          <w:tcPr>
            <w:tcW w:w="1170" w:type="dxa"/>
            <w:vAlign w:val="bottom"/>
          </w:tcPr>
          <w:p w14:paraId="08F7A506" w14:textId="77777777" w:rsidR="00D47E82" w:rsidRPr="002D03D8" w:rsidRDefault="00D47E82" w:rsidP="00D47E82">
            <w:pPr>
              <w:tabs>
                <w:tab w:val="decimal" w:pos="767"/>
              </w:tabs>
              <w:spacing w:line="240" w:lineRule="exact"/>
              <w:rPr>
                <w:rFonts w:ascii="CordiaUPC" w:eastAsia="Times New Roman" w:hAnsi="CordiaUPC" w:cs="CordiaUPC"/>
                <w:sz w:val="26"/>
                <w:szCs w:val="26"/>
              </w:rPr>
            </w:pPr>
          </w:p>
        </w:tc>
        <w:tc>
          <w:tcPr>
            <w:tcW w:w="180" w:type="dxa"/>
            <w:vAlign w:val="bottom"/>
          </w:tcPr>
          <w:p w14:paraId="1F828424" w14:textId="77777777" w:rsidR="00D47E82" w:rsidRPr="002D03D8" w:rsidRDefault="00D47E82" w:rsidP="00D47E82">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6D140BF4" w14:textId="7429E804" w:rsidR="00D47E82" w:rsidRPr="002D03D8" w:rsidRDefault="00D47E82" w:rsidP="001174C8">
            <w:pPr>
              <w:tabs>
                <w:tab w:val="decimal" w:pos="852"/>
              </w:tabs>
              <w:spacing w:line="240" w:lineRule="exact"/>
              <w:ind w:right="-79"/>
              <w:rPr>
                <w:rFonts w:ascii="CordiaUPC" w:hAnsi="CordiaUPC" w:cs="CordiaUPC"/>
                <w:b/>
                <w:bCs/>
                <w:sz w:val="26"/>
                <w:szCs w:val="26"/>
              </w:rPr>
            </w:pPr>
            <w:r w:rsidRPr="002D03D8">
              <w:rPr>
                <w:rFonts w:ascii="CordiaUPC" w:hAnsi="CordiaUPC" w:cs="CordiaUPC"/>
                <w:b/>
                <w:bCs/>
                <w:sz w:val="26"/>
                <w:szCs w:val="26"/>
              </w:rPr>
              <w:t>15,399</w:t>
            </w:r>
          </w:p>
        </w:tc>
      </w:tr>
    </w:tbl>
    <w:p w14:paraId="080DA87F" w14:textId="77777777" w:rsidR="009D24E3" w:rsidRPr="002D03D8" w:rsidRDefault="009D24E3" w:rsidP="009D24E3">
      <w:pPr>
        <w:spacing w:line="240" w:lineRule="exact"/>
        <w:ind w:left="547" w:right="389"/>
        <w:jc w:val="thaiDistribute"/>
        <w:rPr>
          <w:rFonts w:ascii="CordiaUPC" w:eastAsia="Times New Roman" w:hAnsi="CordiaUPC" w:cs="CordiaUPC"/>
          <w:b/>
          <w:bCs/>
          <w:i/>
          <w:iCs/>
          <w:sz w:val="26"/>
          <w:szCs w:val="26"/>
          <w:lang w:bidi="th-TH"/>
        </w:rPr>
      </w:pPr>
    </w:p>
    <w:tbl>
      <w:tblPr>
        <w:tblW w:w="9279" w:type="dxa"/>
        <w:tblInd w:w="450" w:type="dxa"/>
        <w:tblLayout w:type="fixed"/>
        <w:tblCellMar>
          <w:left w:w="79" w:type="dxa"/>
          <w:right w:w="79" w:type="dxa"/>
        </w:tblCellMar>
        <w:tblLook w:val="0000" w:firstRow="0" w:lastRow="0" w:firstColumn="0" w:lastColumn="0" w:noHBand="0" w:noVBand="0"/>
      </w:tblPr>
      <w:tblGrid>
        <w:gridCol w:w="2853"/>
        <w:gridCol w:w="1143"/>
        <w:gridCol w:w="189"/>
        <w:gridCol w:w="1071"/>
        <w:gridCol w:w="189"/>
        <w:gridCol w:w="1193"/>
        <w:gridCol w:w="183"/>
        <w:gridCol w:w="1126"/>
        <w:gridCol w:w="189"/>
        <w:gridCol w:w="1143"/>
      </w:tblGrid>
      <w:tr w:rsidR="009D24E3" w:rsidRPr="002D03D8" w14:paraId="5BEA2365" w14:textId="77777777" w:rsidTr="005C143D">
        <w:trPr>
          <w:cantSplit/>
        </w:trPr>
        <w:tc>
          <w:tcPr>
            <w:tcW w:w="2853" w:type="dxa"/>
          </w:tcPr>
          <w:p w14:paraId="0F05C99C" w14:textId="77777777" w:rsidR="009D24E3" w:rsidRPr="002D03D8" w:rsidRDefault="009D24E3" w:rsidP="005C143D">
            <w:pPr>
              <w:spacing w:line="240" w:lineRule="exact"/>
              <w:ind w:left="131" w:right="-143" w:hanging="120"/>
              <w:rPr>
                <w:rFonts w:ascii="CordiaUPC" w:eastAsia="Times New Roman" w:hAnsi="CordiaUPC" w:cs="CordiaUPC"/>
                <w:sz w:val="26"/>
                <w:szCs w:val="26"/>
                <w:lang w:val="en-US" w:bidi="th-TH"/>
              </w:rPr>
            </w:pPr>
            <w:r w:rsidRPr="002D03D8">
              <w:rPr>
                <w:rFonts w:ascii="CordiaUPC" w:eastAsia="Times New Roman" w:hAnsi="CordiaUPC" w:cs="CordiaUPC"/>
                <w:b/>
                <w:bCs/>
                <w:i/>
                <w:iCs/>
                <w:sz w:val="26"/>
                <w:szCs w:val="26"/>
              </w:rPr>
              <w:t>For the nine</w:t>
            </w:r>
            <w:r w:rsidRPr="002D03D8">
              <w:rPr>
                <w:rFonts w:ascii="CordiaUPC" w:eastAsia="Times New Roman" w:hAnsi="CordiaUPC" w:cs="CordiaUPC" w:hint="cs"/>
                <w:b/>
                <w:bCs/>
                <w:i/>
                <w:iCs/>
                <w:sz w:val="26"/>
                <w:szCs w:val="26"/>
              </w:rPr>
              <w:t>-month period ended</w:t>
            </w:r>
          </w:p>
        </w:tc>
        <w:tc>
          <w:tcPr>
            <w:tcW w:w="6426" w:type="dxa"/>
            <w:gridSpan w:val="9"/>
            <w:vAlign w:val="bottom"/>
          </w:tcPr>
          <w:p w14:paraId="6C14255C" w14:textId="77777777" w:rsidR="009D24E3" w:rsidRPr="002D03D8" w:rsidRDefault="009D24E3" w:rsidP="005C143D">
            <w:pPr>
              <w:spacing w:line="240" w:lineRule="exact"/>
              <w:jc w:val="center"/>
              <w:rPr>
                <w:rFonts w:ascii="CordiaUPC" w:eastAsia="Times New Roman" w:hAnsi="CordiaUPC" w:cs="CordiaUPC"/>
                <w:b/>
                <w:sz w:val="26"/>
                <w:szCs w:val="26"/>
              </w:rPr>
            </w:pPr>
          </w:p>
        </w:tc>
      </w:tr>
      <w:tr w:rsidR="009D24E3" w:rsidRPr="002D03D8" w14:paraId="614AABC2" w14:textId="77777777" w:rsidTr="005C143D">
        <w:trPr>
          <w:cantSplit/>
        </w:trPr>
        <w:tc>
          <w:tcPr>
            <w:tcW w:w="2853" w:type="dxa"/>
          </w:tcPr>
          <w:p w14:paraId="405CC5F7" w14:textId="622C57D7" w:rsidR="009D24E3" w:rsidRPr="002D03D8" w:rsidRDefault="009D24E3" w:rsidP="005C143D">
            <w:pPr>
              <w:spacing w:line="240" w:lineRule="exact"/>
              <w:ind w:left="131" w:right="-143" w:hanging="120"/>
              <w:rPr>
                <w:rFonts w:ascii="CordiaUPC" w:eastAsia="Times New Roman" w:hAnsi="CordiaUPC" w:cs="CordiaUPC"/>
                <w:sz w:val="26"/>
                <w:szCs w:val="26"/>
                <w:lang w:val="en-US" w:bidi="th-TH"/>
              </w:rPr>
            </w:pPr>
            <w:r w:rsidRPr="002D03D8">
              <w:rPr>
                <w:rFonts w:ascii="CordiaUPC" w:eastAsia="Times New Roman" w:hAnsi="CordiaUPC" w:cs="CordiaUPC" w:hint="cs"/>
                <w:b/>
                <w:bCs/>
                <w:i/>
                <w:iCs/>
                <w:sz w:val="26"/>
                <w:szCs w:val="26"/>
              </w:rPr>
              <w:t xml:space="preserve">   30 </w:t>
            </w:r>
            <w:r w:rsidRPr="002D03D8">
              <w:rPr>
                <w:rFonts w:ascii="CordiaUPC" w:hAnsi="CordiaUPC" w:cs="CordiaUPC" w:hint="cs"/>
                <w:b/>
                <w:bCs/>
                <w:i/>
                <w:iCs/>
                <w:sz w:val="26"/>
                <w:szCs w:val="26"/>
              </w:rPr>
              <w:t>September</w:t>
            </w:r>
            <w:r w:rsidRPr="002D03D8">
              <w:rPr>
                <w:rFonts w:ascii="CordiaUPC" w:eastAsia="Times New Roman" w:hAnsi="CordiaUPC" w:cs="CordiaUPC" w:hint="cs"/>
                <w:b/>
                <w:bCs/>
                <w:i/>
                <w:iCs/>
                <w:sz w:val="26"/>
                <w:szCs w:val="26"/>
              </w:rPr>
              <w:t xml:space="preserve"> 202</w:t>
            </w:r>
            <w:r w:rsidR="00001727" w:rsidRPr="002D03D8">
              <w:rPr>
                <w:rFonts w:ascii="CordiaUPC" w:eastAsia="Times New Roman" w:hAnsi="CordiaUPC" w:cs="CordiaUPC"/>
                <w:b/>
                <w:bCs/>
                <w:i/>
                <w:iCs/>
                <w:sz w:val="26"/>
                <w:szCs w:val="26"/>
              </w:rPr>
              <w:t>4</w:t>
            </w:r>
          </w:p>
        </w:tc>
        <w:tc>
          <w:tcPr>
            <w:tcW w:w="6426" w:type="dxa"/>
            <w:gridSpan w:val="9"/>
            <w:vAlign w:val="bottom"/>
          </w:tcPr>
          <w:p w14:paraId="42235A44" w14:textId="77777777" w:rsidR="009D24E3" w:rsidRPr="002D03D8" w:rsidRDefault="009D24E3" w:rsidP="005C143D">
            <w:pPr>
              <w:spacing w:line="240" w:lineRule="exact"/>
              <w:jc w:val="center"/>
              <w:rPr>
                <w:rFonts w:ascii="CordiaUPC" w:eastAsia="Times New Roman" w:hAnsi="CordiaUPC" w:cs="CordiaUPC"/>
                <w:b/>
                <w:sz w:val="26"/>
                <w:szCs w:val="26"/>
              </w:rPr>
            </w:pPr>
            <w:r w:rsidRPr="002D03D8">
              <w:rPr>
                <w:rFonts w:ascii="CordiaUPC" w:eastAsia="Times New Roman" w:hAnsi="CordiaUPC" w:cs="CordiaUPC" w:hint="cs"/>
                <w:b/>
                <w:sz w:val="26"/>
                <w:szCs w:val="26"/>
              </w:rPr>
              <w:t>Consolidated</w:t>
            </w:r>
          </w:p>
        </w:tc>
      </w:tr>
      <w:tr w:rsidR="009D24E3" w:rsidRPr="002D03D8" w14:paraId="28448D60" w14:textId="77777777" w:rsidTr="005C143D">
        <w:trPr>
          <w:cantSplit/>
        </w:trPr>
        <w:tc>
          <w:tcPr>
            <w:tcW w:w="2853" w:type="dxa"/>
          </w:tcPr>
          <w:p w14:paraId="08AC0F24" w14:textId="77777777" w:rsidR="009D24E3" w:rsidRPr="002D03D8" w:rsidDel="00F1172B" w:rsidRDefault="009D24E3" w:rsidP="005C143D">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4BCD8D80" w14:textId="77777777" w:rsidR="009D24E3" w:rsidRPr="002D03D8" w:rsidRDefault="009D24E3" w:rsidP="005C143D">
            <w:pPr>
              <w:spacing w:line="240" w:lineRule="exact"/>
              <w:ind w:left="-61" w:right="-34"/>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Commercial Banking</w:t>
            </w:r>
          </w:p>
        </w:tc>
        <w:tc>
          <w:tcPr>
            <w:tcW w:w="189" w:type="dxa"/>
          </w:tcPr>
          <w:p w14:paraId="27BA54E6"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071" w:type="dxa"/>
            <w:vAlign w:val="bottom"/>
          </w:tcPr>
          <w:p w14:paraId="3257B686"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Retail Banking</w:t>
            </w:r>
          </w:p>
        </w:tc>
        <w:tc>
          <w:tcPr>
            <w:tcW w:w="189" w:type="dxa"/>
          </w:tcPr>
          <w:p w14:paraId="6A020AA5"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193" w:type="dxa"/>
            <w:vAlign w:val="bottom"/>
          </w:tcPr>
          <w:p w14:paraId="6B5F3F38"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Other segments</w:t>
            </w:r>
          </w:p>
        </w:tc>
        <w:tc>
          <w:tcPr>
            <w:tcW w:w="183" w:type="dxa"/>
          </w:tcPr>
          <w:p w14:paraId="40093B09" w14:textId="77777777" w:rsidR="009D24E3" w:rsidRPr="002D03D8" w:rsidRDefault="009D24E3" w:rsidP="005C143D">
            <w:pPr>
              <w:tabs>
                <w:tab w:val="decimal" w:pos="374"/>
              </w:tabs>
              <w:spacing w:line="240" w:lineRule="exact"/>
              <w:ind w:left="-79" w:right="-79"/>
              <w:jc w:val="center"/>
              <w:rPr>
                <w:rFonts w:ascii="CordiaUPC" w:eastAsia="Times New Roman" w:hAnsi="CordiaUPC" w:cs="CordiaUPC"/>
                <w:sz w:val="26"/>
                <w:szCs w:val="26"/>
              </w:rPr>
            </w:pPr>
          </w:p>
        </w:tc>
        <w:tc>
          <w:tcPr>
            <w:tcW w:w="1126" w:type="dxa"/>
            <w:vAlign w:val="bottom"/>
          </w:tcPr>
          <w:p w14:paraId="3D2A8D21"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Elimination</w:t>
            </w:r>
          </w:p>
        </w:tc>
        <w:tc>
          <w:tcPr>
            <w:tcW w:w="189" w:type="dxa"/>
          </w:tcPr>
          <w:p w14:paraId="2475020F"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143" w:type="dxa"/>
            <w:vAlign w:val="bottom"/>
          </w:tcPr>
          <w:p w14:paraId="37DCAF79"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Total</w:t>
            </w:r>
          </w:p>
        </w:tc>
      </w:tr>
      <w:tr w:rsidR="006D7FAA" w:rsidRPr="002D03D8" w14:paraId="50F9724F" w14:textId="77777777" w:rsidTr="005C143D">
        <w:trPr>
          <w:cantSplit/>
        </w:trPr>
        <w:tc>
          <w:tcPr>
            <w:tcW w:w="2853" w:type="dxa"/>
          </w:tcPr>
          <w:p w14:paraId="13A9A6F3" w14:textId="77777777" w:rsidR="006D7FAA" w:rsidRPr="002D03D8" w:rsidRDefault="006D7FAA" w:rsidP="005C143D">
            <w:pPr>
              <w:spacing w:line="240" w:lineRule="exact"/>
              <w:ind w:left="281" w:right="-143" w:hanging="120"/>
              <w:rPr>
                <w:rFonts w:ascii="CordiaUPC" w:eastAsia="Times New Roman" w:hAnsi="CordiaUPC" w:cs="CordiaUPC"/>
                <w:b/>
                <w:bCs/>
                <w:i/>
                <w:iCs/>
                <w:sz w:val="26"/>
                <w:szCs w:val="26"/>
                <w:lang w:val="en-US" w:bidi="th-TH"/>
              </w:rPr>
            </w:pPr>
          </w:p>
        </w:tc>
        <w:tc>
          <w:tcPr>
            <w:tcW w:w="6426" w:type="dxa"/>
            <w:gridSpan w:val="9"/>
            <w:vAlign w:val="bottom"/>
          </w:tcPr>
          <w:p w14:paraId="6E7671D2" w14:textId="0CA325A2" w:rsidR="006D7FAA" w:rsidRPr="002D03D8" w:rsidRDefault="006D7FAA" w:rsidP="005C143D">
            <w:pPr>
              <w:spacing w:line="240" w:lineRule="exact"/>
              <w:jc w:val="center"/>
              <w:rPr>
                <w:rFonts w:ascii="CordiaUPC" w:eastAsia="Times New Roman" w:hAnsi="CordiaUPC" w:cs="CordiaUPC"/>
                <w:bCs/>
                <w:i/>
                <w:iCs/>
                <w:sz w:val="26"/>
                <w:szCs w:val="26"/>
              </w:rPr>
            </w:pPr>
            <w:r w:rsidRPr="002D03D8">
              <w:rPr>
                <w:rFonts w:ascii="CordiaUPC" w:hAnsi="CordiaUPC" w:cs="CordiaUPC"/>
                <w:sz w:val="26"/>
                <w:szCs w:val="26"/>
                <w:lang w:val="en-US" w:bidi="th-TH"/>
              </w:rPr>
              <w:t>(Restated)</w:t>
            </w:r>
          </w:p>
        </w:tc>
      </w:tr>
      <w:tr w:rsidR="009D24E3" w:rsidRPr="002D03D8" w14:paraId="328D71BC" w14:textId="77777777" w:rsidTr="005C143D">
        <w:trPr>
          <w:cantSplit/>
        </w:trPr>
        <w:tc>
          <w:tcPr>
            <w:tcW w:w="2853" w:type="dxa"/>
          </w:tcPr>
          <w:p w14:paraId="68F05C3C" w14:textId="77777777" w:rsidR="009D24E3" w:rsidRPr="002D03D8" w:rsidRDefault="009D24E3" w:rsidP="005C143D">
            <w:pPr>
              <w:spacing w:line="240" w:lineRule="exact"/>
              <w:ind w:left="281" w:right="-143" w:hanging="120"/>
              <w:rPr>
                <w:rFonts w:ascii="CordiaUPC" w:eastAsia="Times New Roman" w:hAnsi="CordiaUPC" w:cs="CordiaUPC"/>
                <w:b/>
                <w:bCs/>
                <w:i/>
                <w:iCs/>
                <w:sz w:val="26"/>
                <w:szCs w:val="26"/>
                <w:lang w:val="en-US" w:bidi="th-TH"/>
              </w:rPr>
            </w:pPr>
          </w:p>
        </w:tc>
        <w:tc>
          <w:tcPr>
            <w:tcW w:w="6426" w:type="dxa"/>
            <w:gridSpan w:val="9"/>
            <w:vAlign w:val="bottom"/>
          </w:tcPr>
          <w:p w14:paraId="680F6B1F" w14:textId="77777777" w:rsidR="009D24E3" w:rsidRPr="002D03D8" w:rsidRDefault="009D24E3" w:rsidP="005C143D">
            <w:pPr>
              <w:spacing w:line="240" w:lineRule="exact"/>
              <w:jc w:val="center"/>
              <w:rPr>
                <w:rFonts w:ascii="CordiaUPC" w:eastAsia="Times New Roman" w:hAnsi="CordiaUPC" w:cs="CordiaUPC"/>
                <w:bCs/>
                <w:i/>
                <w:iCs/>
                <w:sz w:val="26"/>
                <w:szCs w:val="26"/>
              </w:rPr>
            </w:pPr>
            <w:r w:rsidRPr="002D03D8">
              <w:rPr>
                <w:rFonts w:ascii="CordiaUPC" w:eastAsia="Times New Roman" w:hAnsi="CordiaUPC" w:cs="CordiaUPC" w:hint="cs"/>
                <w:bCs/>
                <w:i/>
                <w:iCs/>
                <w:sz w:val="26"/>
                <w:szCs w:val="26"/>
              </w:rPr>
              <w:t>(in million Baht)</w:t>
            </w:r>
          </w:p>
        </w:tc>
      </w:tr>
      <w:tr w:rsidR="00001727" w:rsidRPr="002D03D8" w14:paraId="2CA81750" w14:textId="77777777" w:rsidTr="005C143D">
        <w:trPr>
          <w:cantSplit/>
        </w:trPr>
        <w:tc>
          <w:tcPr>
            <w:tcW w:w="2853" w:type="dxa"/>
            <w:vAlign w:val="bottom"/>
          </w:tcPr>
          <w:p w14:paraId="7750FB3B" w14:textId="77777777" w:rsidR="00001727" w:rsidRPr="002D03D8" w:rsidRDefault="00001727" w:rsidP="00001727">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Net interest income</w:t>
            </w:r>
          </w:p>
        </w:tc>
        <w:tc>
          <w:tcPr>
            <w:tcW w:w="1143" w:type="dxa"/>
            <w:vAlign w:val="bottom"/>
          </w:tcPr>
          <w:p w14:paraId="78C300A3" w14:textId="525D6C7F" w:rsidR="00001727" w:rsidRPr="002D03D8" w:rsidRDefault="00001727" w:rsidP="00001727">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cs/>
                <w:lang w:bidi="th-TH"/>
              </w:rPr>
              <w:t>12</w:t>
            </w:r>
            <w:r w:rsidRPr="002D03D8">
              <w:rPr>
                <w:rFonts w:ascii="CordiaUPC" w:hAnsi="CordiaUPC" w:cs="CordiaUPC"/>
                <w:sz w:val="26"/>
                <w:szCs w:val="26"/>
              </w:rPr>
              <w:t>,</w:t>
            </w:r>
            <w:r w:rsidRPr="002D03D8">
              <w:rPr>
                <w:rFonts w:ascii="CordiaUPC" w:hAnsi="CordiaUPC" w:cs="CordiaUPC"/>
                <w:sz w:val="26"/>
                <w:szCs w:val="26"/>
                <w:cs/>
                <w:lang w:bidi="th-TH"/>
              </w:rPr>
              <w:t>064</w:t>
            </w:r>
          </w:p>
        </w:tc>
        <w:tc>
          <w:tcPr>
            <w:tcW w:w="189" w:type="dxa"/>
            <w:vAlign w:val="bottom"/>
          </w:tcPr>
          <w:p w14:paraId="6BFC774E" w14:textId="77777777" w:rsidR="00001727" w:rsidRPr="002D03D8" w:rsidRDefault="00001727" w:rsidP="00001727">
            <w:pPr>
              <w:tabs>
                <w:tab w:val="decimal" w:pos="798"/>
              </w:tabs>
              <w:spacing w:line="240" w:lineRule="exact"/>
              <w:ind w:right="-79"/>
              <w:jc w:val="right"/>
              <w:rPr>
                <w:rFonts w:ascii="CordiaUPC" w:eastAsia="Times New Roman" w:hAnsi="CordiaUPC" w:cs="CordiaUPC"/>
                <w:sz w:val="26"/>
                <w:szCs w:val="26"/>
                <w:lang w:val="en-US" w:bidi="th-TH"/>
              </w:rPr>
            </w:pPr>
          </w:p>
        </w:tc>
        <w:tc>
          <w:tcPr>
            <w:tcW w:w="1071" w:type="dxa"/>
            <w:tcBorders>
              <w:top w:val="nil"/>
              <w:left w:val="nil"/>
              <w:bottom w:val="nil"/>
              <w:right w:val="nil"/>
            </w:tcBorders>
            <w:shd w:val="clear" w:color="auto" w:fill="auto"/>
            <w:vAlign w:val="bottom"/>
          </w:tcPr>
          <w:p w14:paraId="4F79E28C" w14:textId="6C64CD68" w:rsidR="00001727" w:rsidRPr="002D03D8" w:rsidRDefault="00001727" w:rsidP="00001727">
            <w:pPr>
              <w:tabs>
                <w:tab w:val="decimal" w:pos="776"/>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28,555</w:t>
            </w:r>
          </w:p>
        </w:tc>
        <w:tc>
          <w:tcPr>
            <w:tcW w:w="189" w:type="dxa"/>
            <w:vAlign w:val="bottom"/>
          </w:tcPr>
          <w:p w14:paraId="11F4EE67" w14:textId="77777777" w:rsidR="00001727" w:rsidRPr="002D03D8" w:rsidRDefault="00001727" w:rsidP="00001727">
            <w:pPr>
              <w:tabs>
                <w:tab w:val="decimal" w:pos="798"/>
              </w:tabs>
              <w:spacing w:line="240" w:lineRule="exact"/>
              <w:ind w:right="-79"/>
              <w:rPr>
                <w:rFonts w:ascii="CordiaUPC" w:eastAsia="Times New Roman" w:hAnsi="CordiaUPC" w:cs="CordiaUPC"/>
                <w:sz w:val="26"/>
                <w:szCs w:val="26"/>
                <w:lang w:val="en-US" w:bidi="th-TH"/>
              </w:rPr>
            </w:pPr>
          </w:p>
        </w:tc>
        <w:tc>
          <w:tcPr>
            <w:tcW w:w="1193" w:type="dxa"/>
            <w:tcBorders>
              <w:top w:val="nil"/>
              <w:left w:val="nil"/>
              <w:bottom w:val="nil"/>
              <w:right w:val="nil"/>
            </w:tcBorders>
            <w:shd w:val="clear" w:color="auto" w:fill="auto"/>
            <w:vAlign w:val="bottom"/>
          </w:tcPr>
          <w:p w14:paraId="7C6A9B37" w14:textId="2C4A8A0E" w:rsidR="00001727" w:rsidRPr="002D03D8" w:rsidRDefault="00001727" w:rsidP="00001727">
            <w:pPr>
              <w:tabs>
                <w:tab w:val="decimal" w:pos="790"/>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2,042</w:t>
            </w:r>
          </w:p>
        </w:tc>
        <w:tc>
          <w:tcPr>
            <w:tcW w:w="183" w:type="dxa"/>
            <w:vAlign w:val="bottom"/>
          </w:tcPr>
          <w:p w14:paraId="20D176DB" w14:textId="77777777" w:rsidR="00001727" w:rsidRPr="002D03D8" w:rsidRDefault="00001727" w:rsidP="00001727">
            <w:pPr>
              <w:tabs>
                <w:tab w:val="decimal" w:pos="798"/>
              </w:tabs>
              <w:spacing w:line="240" w:lineRule="exact"/>
              <w:ind w:right="-79"/>
              <w:rPr>
                <w:rFonts w:ascii="CordiaUPC" w:eastAsia="Times New Roman" w:hAnsi="CordiaUPC" w:cs="CordiaUPC"/>
                <w:sz w:val="26"/>
                <w:szCs w:val="26"/>
                <w:lang w:val="en-US" w:bidi="th-TH"/>
              </w:rPr>
            </w:pPr>
          </w:p>
        </w:tc>
        <w:tc>
          <w:tcPr>
            <w:tcW w:w="1126" w:type="dxa"/>
            <w:tcBorders>
              <w:top w:val="nil"/>
              <w:left w:val="nil"/>
              <w:bottom w:val="nil"/>
              <w:right w:val="nil"/>
            </w:tcBorders>
            <w:shd w:val="clear" w:color="auto" w:fill="auto"/>
            <w:vAlign w:val="bottom"/>
          </w:tcPr>
          <w:p w14:paraId="1EC97C5D" w14:textId="6C151837" w:rsidR="00001727" w:rsidRPr="002D03D8" w:rsidRDefault="00001727" w:rsidP="00001727">
            <w:pPr>
              <w:tabs>
                <w:tab w:val="decimal" w:pos="777"/>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(18)</w:t>
            </w:r>
          </w:p>
        </w:tc>
        <w:tc>
          <w:tcPr>
            <w:tcW w:w="189" w:type="dxa"/>
            <w:vAlign w:val="bottom"/>
          </w:tcPr>
          <w:p w14:paraId="32B4B63B" w14:textId="77777777" w:rsidR="00001727" w:rsidRPr="002D03D8" w:rsidRDefault="00001727" w:rsidP="00001727">
            <w:pPr>
              <w:tabs>
                <w:tab w:val="decimal" w:pos="798"/>
              </w:tabs>
              <w:spacing w:line="240" w:lineRule="exact"/>
              <w:ind w:right="-79"/>
              <w:rPr>
                <w:rFonts w:ascii="CordiaUPC" w:eastAsia="Times New Roman" w:hAnsi="CordiaUPC" w:cs="CordiaUPC"/>
                <w:sz w:val="26"/>
                <w:szCs w:val="26"/>
                <w:lang w:val="en-US" w:bidi="th-TH"/>
              </w:rPr>
            </w:pPr>
          </w:p>
        </w:tc>
        <w:tc>
          <w:tcPr>
            <w:tcW w:w="1143" w:type="dxa"/>
            <w:tcBorders>
              <w:top w:val="nil"/>
              <w:left w:val="nil"/>
              <w:bottom w:val="nil"/>
              <w:right w:val="nil"/>
            </w:tcBorders>
            <w:shd w:val="clear" w:color="auto" w:fill="auto"/>
            <w:vAlign w:val="bottom"/>
          </w:tcPr>
          <w:p w14:paraId="59BFC2FC" w14:textId="6E8C8EBC" w:rsidR="00001727" w:rsidRPr="002D03D8" w:rsidRDefault="00001727" w:rsidP="00001727">
            <w:pPr>
              <w:tabs>
                <w:tab w:val="decimal" w:pos="81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42,643</w:t>
            </w:r>
          </w:p>
        </w:tc>
      </w:tr>
      <w:tr w:rsidR="00687505" w:rsidRPr="002D03D8" w14:paraId="0A29396C" w14:textId="77777777" w:rsidTr="005C143D">
        <w:trPr>
          <w:cantSplit/>
        </w:trPr>
        <w:tc>
          <w:tcPr>
            <w:tcW w:w="2853" w:type="dxa"/>
            <w:vAlign w:val="bottom"/>
          </w:tcPr>
          <w:p w14:paraId="479322C4" w14:textId="77777777" w:rsidR="00687505" w:rsidRPr="002D03D8" w:rsidRDefault="00687505" w:rsidP="00687505">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sz w:val="26"/>
                <w:szCs w:val="26"/>
              </w:rPr>
              <w:t>Net non-interest income</w:t>
            </w:r>
          </w:p>
        </w:tc>
        <w:tc>
          <w:tcPr>
            <w:tcW w:w="1143" w:type="dxa"/>
            <w:vAlign w:val="bottom"/>
          </w:tcPr>
          <w:p w14:paraId="72A996B6" w14:textId="1727FB92"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2,696</w:t>
            </w:r>
          </w:p>
        </w:tc>
        <w:tc>
          <w:tcPr>
            <w:tcW w:w="189" w:type="dxa"/>
            <w:vAlign w:val="bottom"/>
          </w:tcPr>
          <w:p w14:paraId="6F07B854" w14:textId="77777777" w:rsidR="00687505" w:rsidRPr="002D03D8" w:rsidRDefault="00687505" w:rsidP="00687505">
            <w:pPr>
              <w:tabs>
                <w:tab w:val="decimal" w:pos="798"/>
              </w:tabs>
              <w:spacing w:line="240" w:lineRule="exact"/>
              <w:ind w:right="-79"/>
              <w:jc w:val="right"/>
              <w:rPr>
                <w:rFonts w:ascii="CordiaUPC" w:eastAsia="Times New Roman" w:hAnsi="CordiaUPC" w:cs="CordiaUPC"/>
                <w:sz w:val="26"/>
                <w:szCs w:val="26"/>
                <w:lang w:val="en-US" w:bidi="th-TH"/>
              </w:rPr>
            </w:pPr>
          </w:p>
        </w:tc>
        <w:tc>
          <w:tcPr>
            <w:tcW w:w="1071" w:type="dxa"/>
            <w:tcBorders>
              <w:top w:val="nil"/>
              <w:left w:val="nil"/>
              <w:bottom w:val="nil"/>
              <w:right w:val="nil"/>
            </w:tcBorders>
            <w:shd w:val="clear" w:color="auto" w:fill="auto"/>
            <w:vAlign w:val="bottom"/>
          </w:tcPr>
          <w:p w14:paraId="1637643B" w14:textId="141E654E" w:rsidR="00687505" w:rsidRPr="002D03D8" w:rsidRDefault="00687505" w:rsidP="00687505">
            <w:pPr>
              <w:tabs>
                <w:tab w:val="decimal" w:pos="776"/>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cs/>
                <w:lang w:bidi="th-TH"/>
              </w:rPr>
              <w:t>5</w:t>
            </w:r>
            <w:r w:rsidRPr="002D03D8">
              <w:rPr>
                <w:rFonts w:ascii="CordiaUPC" w:hAnsi="CordiaUPC" w:cs="CordiaUPC"/>
                <w:sz w:val="26"/>
                <w:szCs w:val="26"/>
              </w:rPr>
              <w:t>,</w:t>
            </w:r>
            <w:r w:rsidRPr="002D03D8">
              <w:rPr>
                <w:rFonts w:ascii="CordiaUPC" w:hAnsi="CordiaUPC" w:cs="CordiaUPC"/>
                <w:sz w:val="26"/>
                <w:szCs w:val="26"/>
                <w:cs/>
                <w:lang w:bidi="th-TH"/>
              </w:rPr>
              <w:t>050</w:t>
            </w:r>
          </w:p>
        </w:tc>
        <w:tc>
          <w:tcPr>
            <w:tcW w:w="189" w:type="dxa"/>
            <w:vAlign w:val="bottom"/>
          </w:tcPr>
          <w:p w14:paraId="660CECB2"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93" w:type="dxa"/>
            <w:tcBorders>
              <w:top w:val="nil"/>
              <w:left w:val="nil"/>
              <w:bottom w:val="nil"/>
              <w:right w:val="nil"/>
            </w:tcBorders>
            <w:shd w:val="clear" w:color="auto" w:fill="auto"/>
            <w:vAlign w:val="bottom"/>
          </w:tcPr>
          <w:p w14:paraId="18E14A86" w14:textId="29DBE86A" w:rsidR="00687505" w:rsidRPr="002D03D8" w:rsidRDefault="00687505" w:rsidP="00687505">
            <w:pPr>
              <w:tabs>
                <w:tab w:val="decimal" w:pos="790"/>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2,306</w:t>
            </w:r>
          </w:p>
        </w:tc>
        <w:tc>
          <w:tcPr>
            <w:tcW w:w="183" w:type="dxa"/>
            <w:vAlign w:val="bottom"/>
          </w:tcPr>
          <w:p w14:paraId="15F4B2B3"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26" w:type="dxa"/>
            <w:tcBorders>
              <w:top w:val="nil"/>
              <w:left w:val="nil"/>
              <w:bottom w:val="nil"/>
              <w:right w:val="nil"/>
            </w:tcBorders>
            <w:shd w:val="clear" w:color="auto" w:fill="auto"/>
            <w:vAlign w:val="bottom"/>
          </w:tcPr>
          <w:p w14:paraId="67784375" w14:textId="3E1DC412" w:rsidR="00687505" w:rsidRPr="002D03D8" w:rsidRDefault="00687505" w:rsidP="00687505">
            <w:pPr>
              <w:tabs>
                <w:tab w:val="decimal" w:pos="777"/>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(453)</w:t>
            </w:r>
          </w:p>
        </w:tc>
        <w:tc>
          <w:tcPr>
            <w:tcW w:w="189" w:type="dxa"/>
            <w:vAlign w:val="bottom"/>
          </w:tcPr>
          <w:p w14:paraId="0BC0D5D2"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43" w:type="dxa"/>
            <w:tcBorders>
              <w:top w:val="nil"/>
              <w:left w:val="nil"/>
              <w:bottom w:val="nil"/>
              <w:right w:val="nil"/>
            </w:tcBorders>
            <w:shd w:val="clear" w:color="auto" w:fill="auto"/>
            <w:vAlign w:val="bottom"/>
          </w:tcPr>
          <w:p w14:paraId="7FD7857E" w14:textId="193031CD" w:rsidR="00687505" w:rsidRPr="002D03D8" w:rsidRDefault="00687505" w:rsidP="00687505">
            <w:pPr>
              <w:tabs>
                <w:tab w:val="decimal" w:pos="81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9,599</w:t>
            </w:r>
          </w:p>
        </w:tc>
      </w:tr>
      <w:tr w:rsidR="00687505" w:rsidRPr="002D03D8" w14:paraId="4F7C32EA" w14:textId="77777777" w:rsidTr="005C143D">
        <w:trPr>
          <w:cantSplit/>
        </w:trPr>
        <w:tc>
          <w:tcPr>
            <w:tcW w:w="2853" w:type="dxa"/>
            <w:vAlign w:val="bottom"/>
          </w:tcPr>
          <w:p w14:paraId="6A8CA771" w14:textId="77777777" w:rsidR="00687505" w:rsidRPr="002D03D8" w:rsidRDefault="00687505" w:rsidP="00687505">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310097A2" w14:textId="51326C50"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14,760</w:t>
            </w:r>
          </w:p>
        </w:tc>
        <w:tc>
          <w:tcPr>
            <w:tcW w:w="189" w:type="dxa"/>
            <w:vAlign w:val="bottom"/>
          </w:tcPr>
          <w:p w14:paraId="7EC5E5CF" w14:textId="77777777" w:rsidR="00687505" w:rsidRPr="002D03D8" w:rsidRDefault="00687505" w:rsidP="00687505">
            <w:pPr>
              <w:tabs>
                <w:tab w:val="decimal" w:pos="798"/>
              </w:tabs>
              <w:spacing w:line="240" w:lineRule="exact"/>
              <w:ind w:right="-79"/>
              <w:jc w:val="right"/>
              <w:rPr>
                <w:rFonts w:ascii="CordiaUPC" w:eastAsia="Times New Roman" w:hAnsi="CordiaUPC" w:cs="CordiaUPC"/>
                <w:sz w:val="26"/>
                <w:szCs w:val="26"/>
                <w:lang w:val="en-US" w:bidi="th-TH"/>
              </w:rPr>
            </w:pPr>
          </w:p>
        </w:tc>
        <w:tc>
          <w:tcPr>
            <w:tcW w:w="1071" w:type="dxa"/>
            <w:tcBorders>
              <w:top w:val="single" w:sz="4" w:space="0" w:color="auto"/>
            </w:tcBorders>
            <w:vAlign w:val="bottom"/>
          </w:tcPr>
          <w:p w14:paraId="090E2CBD" w14:textId="34489731" w:rsidR="00687505" w:rsidRPr="002D03D8" w:rsidRDefault="00687505" w:rsidP="00687505">
            <w:pPr>
              <w:tabs>
                <w:tab w:val="decimal" w:pos="776"/>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33,605</w:t>
            </w:r>
          </w:p>
        </w:tc>
        <w:tc>
          <w:tcPr>
            <w:tcW w:w="189" w:type="dxa"/>
            <w:vAlign w:val="bottom"/>
          </w:tcPr>
          <w:p w14:paraId="7FD70FEB"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93" w:type="dxa"/>
            <w:tcBorders>
              <w:top w:val="single" w:sz="4" w:space="0" w:color="auto"/>
            </w:tcBorders>
            <w:vAlign w:val="bottom"/>
          </w:tcPr>
          <w:p w14:paraId="788AB296" w14:textId="0458CA91" w:rsidR="00687505" w:rsidRPr="002D03D8" w:rsidRDefault="00687505" w:rsidP="00687505">
            <w:pPr>
              <w:tabs>
                <w:tab w:val="decimal" w:pos="790"/>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4,348</w:t>
            </w:r>
          </w:p>
        </w:tc>
        <w:tc>
          <w:tcPr>
            <w:tcW w:w="183" w:type="dxa"/>
            <w:vAlign w:val="bottom"/>
          </w:tcPr>
          <w:p w14:paraId="7BF22D62"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26" w:type="dxa"/>
            <w:tcBorders>
              <w:top w:val="single" w:sz="4" w:space="0" w:color="auto"/>
            </w:tcBorders>
            <w:vAlign w:val="bottom"/>
          </w:tcPr>
          <w:p w14:paraId="14C40369" w14:textId="251C9DFA" w:rsidR="00687505" w:rsidRPr="002D03D8" w:rsidRDefault="00687505" w:rsidP="00687505">
            <w:pPr>
              <w:tabs>
                <w:tab w:val="decimal" w:pos="777"/>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(471)</w:t>
            </w:r>
          </w:p>
        </w:tc>
        <w:tc>
          <w:tcPr>
            <w:tcW w:w="189" w:type="dxa"/>
            <w:vAlign w:val="bottom"/>
          </w:tcPr>
          <w:p w14:paraId="3EC3A1E5"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43" w:type="dxa"/>
            <w:tcBorders>
              <w:top w:val="single" w:sz="4" w:space="0" w:color="auto"/>
            </w:tcBorders>
            <w:vAlign w:val="bottom"/>
          </w:tcPr>
          <w:p w14:paraId="7226A45B" w14:textId="56C84958" w:rsidR="00687505" w:rsidRPr="002D03D8" w:rsidRDefault="00687505" w:rsidP="00687505">
            <w:pPr>
              <w:tabs>
                <w:tab w:val="decimal" w:pos="81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52,242</w:t>
            </w:r>
          </w:p>
        </w:tc>
      </w:tr>
      <w:tr w:rsidR="00687505" w:rsidRPr="002D03D8" w14:paraId="2A58472A" w14:textId="77777777" w:rsidTr="005C143D">
        <w:trPr>
          <w:cantSplit/>
        </w:trPr>
        <w:tc>
          <w:tcPr>
            <w:tcW w:w="2853" w:type="dxa"/>
            <w:vAlign w:val="bottom"/>
          </w:tcPr>
          <w:p w14:paraId="6ABA1E96" w14:textId="77777777" w:rsidR="00687505" w:rsidRPr="002D03D8" w:rsidRDefault="00687505" w:rsidP="00687505">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013449B2" w14:textId="0D9A2DEE"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(2,210)</w:t>
            </w:r>
          </w:p>
        </w:tc>
        <w:tc>
          <w:tcPr>
            <w:tcW w:w="189" w:type="dxa"/>
            <w:vAlign w:val="bottom"/>
          </w:tcPr>
          <w:p w14:paraId="4DFBE60A" w14:textId="77777777" w:rsidR="00687505" w:rsidRPr="002D03D8" w:rsidRDefault="00687505" w:rsidP="00687505">
            <w:pPr>
              <w:tabs>
                <w:tab w:val="decimal" w:pos="798"/>
              </w:tabs>
              <w:spacing w:line="240" w:lineRule="exact"/>
              <w:ind w:right="-79"/>
              <w:jc w:val="right"/>
              <w:rPr>
                <w:rFonts w:ascii="CordiaUPC" w:eastAsia="Times New Roman" w:hAnsi="CordiaUPC" w:cs="CordiaUPC"/>
                <w:sz w:val="26"/>
                <w:szCs w:val="26"/>
                <w:lang w:val="en-US" w:bidi="th-TH"/>
              </w:rPr>
            </w:pPr>
          </w:p>
        </w:tc>
        <w:tc>
          <w:tcPr>
            <w:tcW w:w="1071" w:type="dxa"/>
            <w:tcBorders>
              <w:bottom w:val="single" w:sz="4" w:space="0" w:color="auto"/>
            </w:tcBorders>
            <w:vAlign w:val="bottom"/>
          </w:tcPr>
          <w:p w14:paraId="53B4E633" w14:textId="41074222" w:rsidR="00687505" w:rsidRPr="002D03D8" w:rsidRDefault="00687505" w:rsidP="00687505">
            <w:pPr>
              <w:tabs>
                <w:tab w:val="decimal" w:pos="776"/>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(9,058)</w:t>
            </w:r>
          </w:p>
        </w:tc>
        <w:tc>
          <w:tcPr>
            <w:tcW w:w="189" w:type="dxa"/>
            <w:vAlign w:val="bottom"/>
          </w:tcPr>
          <w:p w14:paraId="5DF00C4A"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93" w:type="dxa"/>
            <w:tcBorders>
              <w:bottom w:val="single" w:sz="4" w:space="0" w:color="auto"/>
            </w:tcBorders>
            <w:vAlign w:val="bottom"/>
          </w:tcPr>
          <w:p w14:paraId="5D1463F3" w14:textId="3DD2D016" w:rsidR="00687505" w:rsidRPr="002D03D8" w:rsidRDefault="00687505" w:rsidP="00687505">
            <w:pPr>
              <w:tabs>
                <w:tab w:val="decimal" w:pos="790"/>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(10,838)</w:t>
            </w:r>
          </w:p>
        </w:tc>
        <w:tc>
          <w:tcPr>
            <w:tcW w:w="183" w:type="dxa"/>
            <w:vAlign w:val="bottom"/>
          </w:tcPr>
          <w:p w14:paraId="724B3EC9"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26" w:type="dxa"/>
            <w:tcBorders>
              <w:bottom w:val="single" w:sz="4" w:space="0" w:color="auto"/>
            </w:tcBorders>
            <w:vAlign w:val="bottom"/>
          </w:tcPr>
          <w:p w14:paraId="4BB4993C" w14:textId="28E86B07" w:rsidR="00687505" w:rsidRPr="002D03D8" w:rsidRDefault="00687505" w:rsidP="00687505">
            <w:pPr>
              <w:tabs>
                <w:tab w:val="decimal" w:pos="777"/>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145</w:t>
            </w:r>
          </w:p>
        </w:tc>
        <w:tc>
          <w:tcPr>
            <w:tcW w:w="189" w:type="dxa"/>
            <w:vAlign w:val="bottom"/>
          </w:tcPr>
          <w:p w14:paraId="6A676225"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43" w:type="dxa"/>
            <w:tcBorders>
              <w:bottom w:val="single" w:sz="4" w:space="0" w:color="auto"/>
            </w:tcBorders>
            <w:vAlign w:val="bottom"/>
          </w:tcPr>
          <w:p w14:paraId="1B2D0CFF" w14:textId="4A25E0F9" w:rsidR="00687505" w:rsidRPr="002D03D8" w:rsidRDefault="00687505" w:rsidP="00687505">
            <w:pPr>
              <w:tabs>
                <w:tab w:val="decimal" w:pos="81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(21,961)</w:t>
            </w:r>
          </w:p>
        </w:tc>
      </w:tr>
      <w:tr w:rsidR="00687505" w:rsidRPr="002D03D8" w14:paraId="046BFF24" w14:textId="77777777" w:rsidTr="005C143D">
        <w:trPr>
          <w:cantSplit/>
        </w:trPr>
        <w:tc>
          <w:tcPr>
            <w:tcW w:w="2853" w:type="dxa"/>
            <w:vAlign w:val="bottom"/>
          </w:tcPr>
          <w:p w14:paraId="17AED666" w14:textId="77777777" w:rsidR="00687505" w:rsidRPr="002D03D8" w:rsidRDefault="00687505" w:rsidP="00687505">
            <w:pPr>
              <w:spacing w:line="240" w:lineRule="exact"/>
              <w:ind w:left="142" w:right="-79" w:hanging="142"/>
              <w:rPr>
                <w:rFonts w:ascii="CordiaUPC" w:eastAsia="Times New Roman" w:hAnsi="CordiaUPC" w:cs="CordiaUPC"/>
                <w:spacing w:val="-4"/>
                <w:sz w:val="26"/>
                <w:szCs w:val="26"/>
                <w:cs/>
                <w:lang w:bidi="th-TH"/>
              </w:rPr>
            </w:pPr>
            <w:r w:rsidRPr="002D03D8">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2963CD1D" w14:textId="1CC21878"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12,550</w:t>
            </w:r>
          </w:p>
        </w:tc>
        <w:tc>
          <w:tcPr>
            <w:tcW w:w="189" w:type="dxa"/>
            <w:vAlign w:val="bottom"/>
          </w:tcPr>
          <w:p w14:paraId="74C0A501" w14:textId="77777777" w:rsidR="00687505" w:rsidRPr="002D03D8" w:rsidRDefault="00687505" w:rsidP="00687505">
            <w:pPr>
              <w:tabs>
                <w:tab w:val="decimal" w:pos="798"/>
              </w:tabs>
              <w:spacing w:line="240" w:lineRule="exact"/>
              <w:ind w:right="-79"/>
              <w:jc w:val="right"/>
              <w:rPr>
                <w:rFonts w:ascii="CordiaUPC" w:eastAsia="Times New Roman" w:hAnsi="CordiaUPC" w:cs="CordiaUPC"/>
                <w:sz w:val="26"/>
                <w:szCs w:val="26"/>
                <w:lang w:val="en-US" w:bidi="th-TH"/>
              </w:rPr>
            </w:pPr>
          </w:p>
        </w:tc>
        <w:tc>
          <w:tcPr>
            <w:tcW w:w="1071" w:type="dxa"/>
            <w:tcBorders>
              <w:top w:val="single" w:sz="4" w:space="0" w:color="auto"/>
              <w:bottom w:val="double" w:sz="4" w:space="0" w:color="auto"/>
            </w:tcBorders>
            <w:vAlign w:val="bottom"/>
          </w:tcPr>
          <w:p w14:paraId="1D86FE8B" w14:textId="4F178380" w:rsidR="00687505" w:rsidRPr="002D03D8" w:rsidRDefault="00687505" w:rsidP="00687505">
            <w:pPr>
              <w:tabs>
                <w:tab w:val="decimal" w:pos="776"/>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24,547</w:t>
            </w:r>
          </w:p>
        </w:tc>
        <w:tc>
          <w:tcPr>
            <w:tcW w:w="189" w:type="dxa"/>
            <w:vAlign w:val="bottom"/>
          </w:tcPr>
          <w:p w14:paraId="5EDFD29E"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93" w:type="dxa"/>
            <w:tcBorders>
              <w:top w:val="single" w:sz="4" w:space="0" w:color="auto"/>
              <w:bottom w:val="double" w:sz="4" w:space="0" w:color="auto"/>
            </w:tcBorders>
            <w:vAlign w:val="bottom"/>
          </w:tcPr>
          <w:p w14:paraId="4B9FD31C" w14:textId="3089E17D" w:rsidR="00687505" w:rsidRPr="002D03D8" w:rsidRDefault="00687505" w:rsidP="00687505">
            <w:pPr>
              <w:tabs>
                <w:tab w:val="decimal" w:pos="790"/>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(6,490)</w:t>
            </w:r>
          </w:p>
        </w:tc>
        <w:tc>
          <w:tcPr>
            <w:tcW w:w="183" w:type="dxa"/>
            <w:vAlign w:val="bottom"/>
          </w:tcPr>
          <w:p w14:paraId="4D72BF99"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26" w:type="dxa"/>
            <w:tcBorders>
              <w:top w:val="single" w:sz="4" w:space="0" w:color="auto"/>
              <w:bottom w:val="double" w:sz="4" w:space="0" w:color="auto"/>
            </w:tcBorders>
            <w:vAlign w:val="bottom"/>
          </w:tcPr>
          <w:p w14:paraId="462D3609" w14:textId="2309EF0C" w:rsidR="00687505" w:rsidRPr="002D03D8" w:rsidRDefault="00687505" w:rsidP="00687505">
            <w:pPr>
              <w:tabs>
                <w:tab w:val="decimal" w:pos="777"/>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(326)</w:t>
            </w:r>
          </w:p>
        </w:tc>
        <w:tc>
          <w:tcPr>
            <w:tcW w:w="189" w:type="dxa"/>
            <w:vAlign w:val="bottom"/>
          </w:tcPr>
          <w:p w14:paraId="4F7ECEDC"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lang w:val="en-US" w:bidi="th-TH"/>
              </w:rPr>
            </w:pPr>
          </w:p>
        </w:tc>
        <w:tc>
          <w:tcPr>
            <w:tcW w:w="1143" w:type="dxa"/>
            <w:tcBorders>
              <w:top w:val="single" w:sz="4" w:space="0" w:color="auto"/>
            </w:tcBorders>
            <w:vAlign w:val="bottom"/>
          </w:tcPr>
          <w:p w14:paraId="4ED2B4B9" w14:textId="3D45904C" w:rsidR="00687505" w:rsidRPr="002D03D8" w:rsidRDefault="00687505" w:rsidP="00687505">
            <w:pPr>
              <w:tabs>
                <w:tab w:val="decimal" w:pos="818"/>
              </w:tabs>
              <w:spacing w:line="240" w:lineRule="exact"/>
              <w:ind w:right="-79"/>
              <w:rPr>
                <w:rFonts w:ascii="CordiaUPC" w:eastAsia="Times New Roman" w:hAnsi="CordiaUPC" w:cs="CordiaUPC"/>
                <w:sz w:val="26"/>
                <w:szCs w:val="26"/>
                <w:lang w:val="en-US" w:bidi="th-TH"/>
              </w:rPr>
            </w:pPr>
            <w:r w:rsidRPr="002D03D8">
              <w:rPr>
                <w:rFonts w:ascii="CordiaUPC" w:hAnsi="CordiaUPC" w:cs="CordiaUPC"/>
                <w:sz w:val="26"/>
                <w:szCs w:val="26"/>
              </w:rPr>
              <w:t>30,281</w:t>
            </w:r>
          </w:p>
        </w:tc>
      </w:tr>
      <w:tr w:rsidR="00687505" w:rsidRPr="002D03D8" w14:paraId="1B7340F1" w14:textId="77777777" w:rsidTr="005C143D">
        <w:trPr>
          <w:cantSplit/>
        </w:trPr>
        <w:tc>
          <w:tcPr>
            <w:tcW w:w="2853" w:type="dxa"/>
            <w:vAlign w:val="bottom"/>
          </w:tcPr>
          <w:p w14:paraId="3E27CB11" w14:textId="77777777" w:rsidR="00687505" w:rsidRPr="002D03D8" w:rsidRDefault="00687505" w:rsidP="00687505">
            <w:pPr>
              <w:spacing w:line="240" w:lineRule="exact"/>
              <w:ind w:left="142" w:right="11" w:hanging="142"/>
              <w:rPr>
                <w:rFonts w:ascii="CordiaUPC" w:eastAsia="Times New Roman" w:hAnsi="CordiaUPC" w:cs="CordiaUPC"/>
                <w:sz w:val="26"/>
                <w:szCs w:val="26"/>
              </w:rPr>
            </w:pPr>
            <w:r w:rsidRPr="002D03D8">
              <w:rPr>
                <w:rFonts w:ascii="CordiaUPC" w:eastAsia="Times New Roman" w:hAnsi="CordiaUPC" w:cs="CordiaUPC"/>
                <w:spacing w:val="-4"/>
                <w:sz w:val="26"/>
                <w:szCs w:val="26"/>
              </w:rPr>
              <w:t>Expected</w:t>
            </w:r>
            <w:r w:rsidRPr="002D03D8">
              <w:rPr>
                <w:rFonts w:ascii="CordiaUPC" w:eastAsia="Times New Roman" w:hAnsi="CordiaUPC" w:cs="CordiaUPC" w:hint="cs"/>
                <w:spacing w:val="-4"/>
                <w:sz w:val="26"/>
                <w:szCs w:val="26"/>
              </w:rPr>
              <w:t xml:space="preserve"> credit loss</w:t>
            </w:r>
          </w:p>
        </w:tc>
        <w:tc>
          <w:tcPr>
            <w:tcW w:w="1143" w:type="dxa"/>
            <w:vAlign w:val="bottom"/>
          </w:tcPr>
          <w:p w14:paraId="17A60D7D"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rPr>
            </w:pPr>
          </w:p>
        </w:tc>
        <w:tc>
          <w:tcPr>
            <w:tcW w:w="189" w:type="dxa"/>
            <w:vAlign w:val="bottom"/>
          </w:tcPr>
          <w:p w14:paraId="586044BB" w14:textId="77777777" w:rsidR="00687505" w:rsidRPr="002D03D8" w:rsidRDefault="00687505" w:rsidP="00687505">
            <w:pPr>
              <w:spacing w:line="240" w:lineRule="exact"/>
              <w:rPr>
                <w:rFonts w:ascii="CordiaUPC" w:eastAsia="Times New Roman" w:hAnsi="CordiaUPC" w:cs="CordiaUPC"/>
                <w:sz w:val="26"/>
                <w:szCs w:val="26"/>
              </w:rPr>
            </w:pPr>
          </w:p>
        </w:tc>
        <w:tc>
          <w:tcPr>
            <w:tcW w:w="1071" w:type="dxa"/>
            <w:vAlign w:val="bottom"/>
          </w:tcPr>
          <w:p w14:paraId="0039AF5A" w14:textId="77777777" w:rsidR="00687505" w:rsidRPr="002D03D8" w:rsidRDefault="00687505" w:rsidP="00687505">
            <w:pPr>
              <w:tabs>
                <w:tab w:val="decimal" w:pos="843"/>
              </w:tabs>
              <w:spacing w:line="240" w:lineRule="exact"/>
              <w:ind w:right="-79"/>
              <w:rPr>
                <w:rFonts w:ascii="CordiaUPC" w:eastAsia="Times New Roman" w:hAnsi="CordiaUPC" w:cs="CordiaUPC"/>
                <w:sz w:val="26"/>
                <w:szCs w:val="26"/>
              </w:rPr>
            </w:pPr>
          </w:p>
        </w:tc>
        <w:tc>
          <w:tcPr>
            <w:tcW w:w="189" w:type="dxa"/>
            <w:vAlign w:val="bottom"/>
          </w:tcPr>
          <w:p w14:paraId="4008B503" w14:textId="77777777" w:rsidR="00687505" w:rsidRPr="002D03D8" w:rsidRDefault="00687505" w:rsidP="00687505">
            <w:pPr>
              <w:spacing w:line="240" w:lineRule="exact"/>
              <w:rPr>
                <w:rFonts w:ascii="CordiaUPC" w:eastAsia="Times New Roman" w:hAnsi="CordiaUPC" w:cs="CordiaUPC"/>
                <w:sz w:val="26"/>
                <w:szCs w:val="26"/>
              </w:rPr>
            </w:pPr>
          </w:p>
        </w:tc>
        <w:tc>
          <w:tcPr>
            <w:tcW w:w="1193" w:type="dxa"/>
            <w:vAlign w:val="bottom"/>
          </w:tcPr>
          <w:p w14:paraId="2914F91A" w14:textId="77777777" w:rsidR="00687505" w:rsidRPr="002D03D8" w:rsidRDefault="00687505" w:rsidP="00687505">
            <w:pPr>
              <w:tabs>
                <w:tab w:val="decimal" w:pos="910"/>
              </w:tabs>
              <w:spacing w:line="240" w:lineRule="exact"/>
              <w:rPr>
                <w:rFonts w:ascii="CordiaUPC" w:eastAsia="Times New Roman" w:hAnsi="CordiaUPC" w:cs="CordiaUPC"/>
                <w:sz w:val="26"/>
                <w:szCs w:val="26"/>
              </w:rPr>
            </w:pPr>
          </w:p>
        </w:tc>
        <w:tc>
          <w:tcPr>
            <w:tcW w:w="183" w:type="dxa"/>
            <w:vAlign w:val="bottom"/>
          </w:tcPr>
          <w:p w14:paraId="24A52779" w14:textId="77777777" w:rsidR="00687505" w:rsidRPr="002D03D8" w:rsidRDefault="00687505" w:rsidP="00687505">
            <w:pPr>
              <w:spacing w:line="240" w:lineRule="exact"/>
              <w:rPr>
                <w:rFonts w:ascii="CordiaUPC" w:eastAsia="Times New Roman" w:hAnsi="CordiaUPC" w:cs="CordiaUPC"/>
                <w:sz w:val="26"/>
                <w:szCs w:val="26"/>
              </w:rPr>
            </w:pPr>
          </w:p>
        </w:tc>
        <w:tc>
          <w:tcPr>
            <w:tcW w:w="1126" w:type="dxa"/>
            <w:vAlign w:val="bottom"/>
          </w:tcPr>
          <w:p w14:paraId="6EE81C4E" w14:textId="77777777" w:rsidR="00687505" w:rsidRPr="002D03D8" w:rsidRDefault="00687505" w:rsidP="00687505">
            <w:pPr>
              <w:tabs>
                <w:tab w:val="decimal" w:pos="767"/>
              </w:tabs>
              <w:spacing w:line="240" w:lineRule="exact"/>
              <w:rPr>
                <w:rFonts w:ascii="CordiaUPC" w:eastAsia="Times New Roman" w:hAnsi="CordiaUPC" w:cs="CordiaUPC"/>
                <w:sz w:val="26"/>
                <w:szCs w:val="26"/>
              </w:rPr>
            </w:pPr>
          </w:p>
        </w:tc>
        <w:tc>
          <w:tcPr>
            <w:tcW w:w="189" w:type="dxa"/>
            <w:vAlign w:val="bottom"/>
          </w:tcPr>
          <w:p w14:paraId="5992C3E3" w14:textId="77777777" w:rsidR="00687505" w:rsidRPr="002D03D8" w:rsidRDefault="00687505" w:rsidP="00687505">
            <w:pPr>
              <w:spacing w:line="240" w:lineRule="exact"/>
              <w:rPr>
                <w:rFonts w:ascii="CordiaUPC" w:eastAsia="Times New Roman" w:hAnsi="CordiaUPC" w:cs="CordiaUPC"/>
                <w:sz w:val="26"/>
                <w:szCs w:val="26"/>
              </w:rPr>
            </w:pPr>
          </w:p>
        </w:tc>
        <w:tc>
          <w:tcPr>
            <w:tcW w:w="1143" w:type="dxa"/>
            <w:tcBorders>
              <w:bottom w:val="single" w:sz="4" w:space="0" w:color="auto"/>
            </w:tcBorders>
            <w:vAlign w:val="bottom"/>
          </w:tcPr>
          <w:p w14:paraId="6E71B680" w14:textId="73FC3A08" w:rsidR="00687505" w:rsidRPr="002D03D8" w:rsidRDefault="00687505" w:rsidP="00687505">
            <w:pPr>
              <w:tabs>
                <w:tab w:val="decimal" w:pos="818"/>
              </w:tabs>
              <w:spacing w:line="240" w:lineRule="exact"/>
              <w:ind w:right="-79"/>
              <w:rPr>
                <w:rFonts w:ascii="CordiaUPC" w:eastAsia="Times New Roman" w:hAnsi="CordiaUPC" w:cs="CordiaUPC"/>
                <w:sz w:val="26"/>
                <w:szCs w:val="26"/>
              </w:rPr>
            </w:pPr>
            <w:r w:rsidRPr="002D03D8">
              <w:rPr>
                <w:rFonts w:ascii="CordiaUPC" w:hAnsi="CordiaUPC" w:cs="CordiaUPC"/>
                <w:sz w:val="26"/>
                <w:szCs w:val="26"/>
              </w:rPr>
              <w:t>(15,102)</w:t>
            </w:r>
          </w:p>
        </w:tc>
      </w:tr>
      <w:tr w:rsidR="00687505" w:rsidRPr="002D03D8" w14:paraId="45F9474E" w14:textId="77777777" w:rsidTr="005C143D">
        <w:trPr>
          <w:cantSplit/>
        </w:trPr>
        <w:tc>
          <w:tcPr>
            <w:tcW w:w="2853" w:type="dxa"/>
            <w:vAlign w:val="bottom"/>
          </w:tcPr>
          <w:p w14:paraId="2F8F1B85" w14:textId="77777777" w:rsidR="00687505" w:rsidRPr="002D03D8" w:rsidRDefault="00687505" w:rsidP="00687505">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b/>
                <w:bCs/>
                <w:sz w:val="26"/>
                <w:szCs w:val="26"/>
              </w:rPr>
              <w:t xml:space="preserve">Profit before income tax </w:t>
            </w:r>
          </w:p>
        </w:tc>
        <w:tc>
          <w:tcPr>
            <w:tcW w:w="1143" w:type="dxa"/>
            <w:vAlign w:val="bottom"/>
          </w:tcPr>
          <w:p w14:paraId="201F791D"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rPr>
            </w:pPr>
          </w:p>
        </w:tc>
        <w:tc>
          <w:tcPr>
            <w:tcW w:w="189" w:type="dxa"/>
            <w:vAlign w:val="bottom"/>
          </w:tcPr>
          <w:p w14:paraId="7275FF0F" w14:textId="77777777" w:rsidR="00687505" w:rsidRPr="002D03D8" w:rsidRDefault="00687505" w:rsidP="00687505">
            <w:pPr>
              <w:spacing w:line="240" w:lineRule="exact"/>
              <w:rPr>
                <w:rFonts w:ascii="CordiaUPC" w:eastAsia="Times New Roman" w:hAnsi="CordiaUPC" w:cs="CordiaUPC"/>
                <w:sz w:val="26"/>
                <w:szCs w:val="26"/>
              </w:rPr>
            </w:pPr>
          </w:p>
        </w:tc>
        <w:tc>
          <w:tcPr>
            <w:tcW w:w="1071" w:type="dxa"/>
            <w:vAlign w:val="bottom"/>
          </w:tcPr>
          <w:p w14:paraId="33C6E520" w14:textId="77777777" w:rsidR="00687505" w:rsidRPr="002D03D8" w:rsidRDefault="00687505" w:rsidP="00687505">
            <w:pPr>
              <w:tabs>
                <w:tab w:val="decimal" w:pos="843"/>
              </w:tabs>
              <w:spacing w:line="240" w:lineRule="exact"/>
              <w:ind w:right="-79"/>
              <w:rPr>
                <w:rFonts w:ascii="CordiaUPC" w:eastAsia="Times New Roman" w:hAnsi="CordiaUPC" w:cs="CordiaUPC"/>
                <w:sz w:val="26"/>
                <w:szCs w:val="26"/>
              </w:rPr>
            </w:pPr>
          </w:p>
        </w:tc>
        <w:tc>
          <w:tcPr>
            <w:tcW w:w="189" w:type="dxa"/>
            <w:vAlign w:val="bottom"/>
          </w:tcPr>
          <w:p w14:paraId="7050CE12" w14:textId="77777777" w:rsidR="00687505" w:rsidRPr="002D03D8" w:rsidRDefault="00687505" w:rsidP="00687505">
            <w:pPr>
              <w:spacing w:line="240" w:lineRule="exact"/>
              <w:rPr>
                <w:rFonts w:ascii="CordiaUPC" w:eastAsia="Times New Roman" w:hAnsi="CordiaUPC" w:cs="CordiaUPC"/>
                <w:sz w:val="26"/>
                <w:szCs w:val="26"/>
              </w:rPr>
            </w:pPr>
          </w:p>
        </w:tc>
        <w:tc>
          <w:tcPr>
            <w:tcW w:w="1193" w:type="dxa"/>
            <w:vAlign w:val="bottom"/>
          </w:tcPr>
          <w:p w14:paraId="66FE7363" w14:textId="77777777" w:rsidR="00687505" w:rsidRPr="002D03D8" w:rsidRDefault="00687505" w:rsidP="00687505">
            <w:pPr>
              <w:tabs>
                <w:tab w:val="decimal" w:pos="910"/>
              </w:tabs>
              <w:spacing w:line="240" w:lineRule="exact"/>
              <w:rPr>
                <w:rFonts w:ascii="CordiaUPC" w:eastAsia="Times New Roman" w:hAnsi="CordiaUPC" w:cs="CordiaUPC"/>
                <w:sz w:val="26"/>
                <w:szCs w:val="26"/>
              </w:rPr>
            </w:pPr>
          </w:p>
        </w:tc>
        <w:tc>
          <w:tcPr>
            <w:tcW w:w="183" w:type="dxa"/>
            <w:vAlign w:val="bottom"/>
          </w:tcPr>
          <w:p w14:paraId="4A9D77B4" w14:textId="77777777" w:rsidR="00687505" w:rsidRPr="002D03D8" w:rsidRDefault="00687505" w:rsidP="00687505">
            <w:pPr>
              <w:spacing w:line="240" w:lineRule="exact"/>
              <w:rPr>
                <w:rFonts w:ascii="CordiaUPC" w:eastAsia="Times New Roman" w:hAnsi="CordiaUPC" w:cs="CordiaUPC"/>
                <w:sz w:val="26"/>
                <w:szCs w:val="26"/>
              </w:rPr>
            </w:pPr>
          </w:p>
        </w:tc>
        <w:tc>
          <w:tcPr>
            <w:tcW w:w="1126" w:type="dxa"/>
            <w:vAlign w:val="bottom"/>
          </w:tcPr>
          <w:p w14:paraId="16060CF5" w14:textId="77777777" w:rsidR="00687505" w:rsidRPr="002D03D8" w:rsidRDefault="00687505" w:rsidP="00687505">
            <w:pPr>
              <w:tabs>
                <w:tab w:val="decimal" w:pos="767"/>
              </w:tabs>
              <w:spacing w:line="240" w:lineRule="exact"/>
              <w:rPr>
                <w:rFonts w:ascii="CordiaUPC" w:eastAsia="Times New Roman" w:hAnsi="CordiaUPC" w:cs="CordiaUPC"/>
                <w:sz w:val="26"/>
                <w:szCs w:val="26"/>
              </w:rPr>
            </w:pPr>
          </w:p>
        </w:tc>
        <w:tc>
          <w:tcPr>
            <w:tcW w:w="189" w:type="dxa"/>
            <w:vAlign w:val="bottom"/>
          </w:tcPr>
          <w:p w14:paraId="012BE14F" w14:textId="77777777" w:rsidR="00687505" w:rsidRPr="002D03D8" w:rsidRDefault="00687505" w:rsidP="00687505">
            <w:pPr>
              <w:spacing w:line="240" w:lineRule="exact"/>
              <w:rPr>
                <w:rFonts w:ascii="CordiaUPC" w:eastAsia="Times New Roman" w:hAnsi="CordiaUPC" w:cs="CordiaUPC"/>
                <w:sz w:val="26"/>
                <w:szCs w:val="26"/>
              </w:rPr>
            </w:pPr>
          </w:p>
        </w:tc>
        <w:tc>
          <w:tcPr>
            <w:tcW w:w="1143" w:type="dxa"/>
            <w:tcBorders>
              <w:top w:val="single" w:sz="4" w:space="0" w:color="auto"/>
            </w:tcBorders>
            <w:vAlign w:val="bottom"/>
          </w:tcPr>
          <w:p w14:paraId="0B6F400F" w14:textId="16C9EA64" w:rsidR="00687505" w:rsidRPr="002D03D8" w:rsidRDefault="00687505" w:rsidP="00687505">
            <w:pPr>
              <w:tabs>
                <w:tab w:val="decimal" w:pos="818"/>
              </w:tabs>
              <w:spacing w:line="240" w:lineRule="exact"/>
              <w:ind w:right="-79"/>
              <w:rPr>
                <w:rFonts w:ascii="CordiaUPC" w:eastAsia="Times New Roman" w:hAnsi="CordiaUPC" w:cs="CordiaUPC"/>
                <w:b/>
                <w:bCs/>
                <w:sz w:val="26"/>
                <w:szCs w:val="26"/>
              </w:rPr>
            </w:pPr>
            <w:r w:rsidRPr="002D03D8">
              <w:rPr>
                <w:rFonts w:ascii="CordiaUPC" w:hAnsi="CordiaUPC" w:cs="CordiaUPC"/>
                <w:b/>
                <w:bCs/>
                <w:sz w:val="26"/>
                <w:szCs w:val="26"/>
              </w:rPr>
              <w:t>15,179</w:t>
            </w:r>
          </w:p>
        </w:tc>
      </w:tr>
      <w:tr w:rsidR="00687505" w:rsidRPr="002D03D8" w14:paraId="3CF4B0C6" w14:textId="77777777" w:rsidTr="005C143D">
        <w:trPr>
          <w:cantSplit/>
        </w:trPr>
        <w:tc>
          <w:tcPr>
            <w:tcW w:w="2853" w:type="dxa"/>
            <w:vAlign w:val="bottom"/>
          </w:tcPr>
          <w:p w14:paraId="07316819" w14:textId="77777777" w:rsidR="00687505" w:rsidRPr="002D03D8" w:rsidRDefault="00687505" w:rsidP="00687505">
            <w:pPr>
              <w:spacing w:line="240" w:lineRule="exact"/>
              <w:ind w:left="142" w:right="-79" w:hanging="142"/>
              <w:rPr>
                <w:rFonts w:ascii="CordiaUPC" w:eastAsia="Times New Roman" w:hAnsi="CordiaUPC" w:cs="CordiaUPC"/>
                <w:sz w:val="26"/>
                <w:szCs w:val="26"/>
              </w:rPr>
            </w:pPr>
            <w:r w:rsidRPr="002D03D8">
              <w:rPr>
                <w:rFonts w:ascii="CordiaUPC" w:eastAsia="Times New Roman" w:hAnsi="CordiaUPC" w:cs="CordiaUPC"/>
                <w:sz w:val="26"/>
                <w:szCs w:val="26"/>
              </w:rPr>
              <w:t xml:space="preserve">Tax </w:t>
            </w:r>
            <w:r w:rsidRPr="002D03D8">
              <w:rPr>
                <w:rFonts w:ascii="CordiaUPC" w:eastAsia="Times New Roman" w:hAnsi="CordiaUPC" w:cs="CordiaUPC"/>
                <w:sz w:val="26"/>
                <w:szCs w:val="26"/>
                <w:lang w:val="en-US" w:bidi="th-TH"/>
              </w:rPr>
              <w:t>(</w:t>
            </w:r>
            <w:r w:rsidRPr="002D03D8">
              <w:rPr>
                <w:rFonts w:ascii="CordiaUPC" w:eastAsia="Times New Roman" w:hAnsi="CordiaUPC" w:cs="CordiaUPC"/>
                <w:sz w:val="26"/>
                <w:szCs w:val="26"/>
              </w:rPr>
              <w:t>expense) income</w:t>
            </w:r>
          </w:p>
        </w:tc>
        <w:tc>
          <w:tcPr>
            <w:tcW w:w="1143" w:type="dxa"/>
            <w:vAlign w:val="bottom"/>
          </w:tcPr>
          <w:p w14:paraId="0D734055"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rPr>
            </w:pPr>
          </w:p>
        </w:tc>
        <w:tc>
          <w:tcPr>
            <w:tcW w:w="189" w:type="dxa"/>
            <w:vAlign w:val="bottom"/>
          </w:tcPr>
          <w:p w14:paraId="1977A7AA" w14:textId="77777777" w:rsidR="00687505" w:rsidRPr="002D03D8" w:rsidRDefault="00687505" w:rsidP="00687505">
            <w:pPr>
              <w:spacing w:line="240" w:lineRule="exact"/>
              <w:rPr>
                <w:rFonts w:ascii="CordiaUPC" w:eastAsia="Times New Roman" w:hAnsi="CordiaUPC" w:cs="CordiaUPC"/>
                <w:sz w:val="26"/>
                <w:szCs w:val="26"/>
              </w:rPr>
            </w:pPr>
          </w:p>
        </w:tc>
        <w:tc>
          <w:tcPr>
            <w:tcW w:w="1071" w:type="dxa"/>
            <w:vAlign w:val="bottom"/>
          </w:tcPr>
          <w:p w14:paraId="1E67F3BC" w14:textId="77777777" w:rsidR="00687505" w:rsidRPr="002D03D8" w:rsidRDefault="00687505" w:rsidP="00687505">
            <w:pPr>
              <w:tabs>
                <w:tab w:val="decimal" w:pos="843"/>
              </w:tabs>
              <w:spacing w:line="240" w:lineRule="exact"/>
              <w:ind w:right="-79"/>
              <w:rPr>
                <w:rFonts w:ascii="CordiaUPC" w:eastAsia="Times New Roman" w:hAnsi="CordiaUPC" w:cs="CordiaUPC"/>
                <w:sz w:val="26"/>
                <w:szCs w:val="26"/>
              </w:rPr>
            </w:pPr>
          </w:p>
        </w:tc>
        <w:tc>
          <w:tcPr>
            <w:tcW w:w="189" w:type="dxa"/>
            <w:vAlign w:val="bottom"/>
          </w:tcPr>
          <w:p w14:paraId="14FE3802" w14:textId="77777777" w:rsidR="00687505" w:rsidRPr="002D03D8" w:rsidRDefault="00687505" w:rsidP="00687505">
            <w:pPr>
              <w:spacing w:line="240" w:lineRule="exact"/>
              <w:rPr>
                <w:rFonts w:ascii="CordiaUPC" w:eastAsia="Times New Roman" w:hAnsi="CordiaUPC" w:cs="CordiaUPC"/>
                <w:sz w:val="26"/>
                <w:szCs w:val="26"/>
              </w:rPr>
            </w:pPr>
          </w:p>
        </w:tc>
        <w:tc>
          <w:tcPr>
            <w:tcW w:w="1193" w:type="dxa"/>
            <w:vAlign w:val="bottom"/>
          </w:tcPr>
          <w:p w14:paraId="77B76DDA" w14:textId="77777777" w:rsidR="00687505" w:rsidRPr="002D03D8" w:rsidRDefault="00687505" w:rsidP="00687505">
            <w:pPr>
              <w:tabs>
                <w:tab w:val="decimal" w:pos="910"/>
              </w:tabs>
              <w:spacing w:line="240" w:lineRule="exact"/>
              <w:rPr>
                <w:rFonts w:ascii="CordiaUPC" w:eastAsia="Times New Roman" w:hAnsi="CordiaUPC" w:cs="CordiaUPC"/>
                <w:sz w:val="26"/>
                <w:szCs w:val="26"/>
              </w:rPr>
            </w:pPr>
          </w:p>
        </w:tc>
        <w:tc>
          <w:tcPr>
            <w:tcW w:w="183" w:type="dxa"/>
            <w:vAlign w:val="bottom"/>
          </w:tcPr>
          <w:p w14:paraId="52FE4F30" w14:textId="77777777" w:rsidR="00687505" w:rsidRPr="002D03D8" w:rsidRDefault="00687505" w:rsidP="00687505">
            <w:pPr>
              <w:spacing w:line="240" w:lineRule="exact"/>
              <w:rPr>
                <w:rFonts w:ascii="CordiaUPC" w:eastAsia="Times New Roman" w:hAnsi="CordiaUPC" w:cs="CordiaUPC"/>
                <w:sz w:val="26"/>
                <w:szCs w:val="26"/>
              </w:rPr>
            </w:pPr>
          </w:p>
        </w:tc>
        <w:tc>
          <w:tcPr>
            <w:tcW w:w="1126" w:type="dxa"/>
            <w:vAlign w:val="bottom"/>
          </w:tcPr>
          <w:p w14:paraId="0130BC2F" w14:textId="77777777" w:rsidR="00687505" w:rsidRPr="002D03D8" w:rsidRDefault="00687505" w:rsidP="00687505">
            <w:pPr>
              <w:tabs>
                <w:tab w:val="decimal" w:pos="767"/>
              </w:tabs>
              <w:spacing w:line="240" w:lineRule="exact"/>
              <w:rPr>
                <w:rFonts w:ascii="CordiaUPC" w:eastAsia="Times New Roman" w:hAnsi="CordiaUPC" w:cs="CordiaUPC"/>
                <w:sz w:val="26"/>
                <w:szCs w:val="26"/>
              </w:rPr>
            </w:pPr>
          </w:p>
        </w:tc>
        <w:tc>
          <w:tcPr>
            <w:tcW w:w="189" w:type="dxa"/>
            <w:vAlign w:val="bottom"/>
          </w:tcPr>
          <w:p w14:paraId="45AFFF16" w14:textId="77777777" w:rsidR="00687505" w:rsidRPr="002D03D8" w:rsidRDefault="00687505" w:rsidP="00687505">
            <w:pPr>
              <w:spacing w:line="240" w:lineRule="exact"/>
              <w:rPr>
                <w:rFonts w:ascii="CordiaUPC" w:eastAsia="Times New Roman" w:hAnsi="CordiaUPC" w:cs="CordiaUPC"/>
                <w:sz w:val="26"/>
                <w:szCs w:val="26"/>
              </w:rPr>
            </w:pPr>
          </w:p>
        </w:tc>
        <w:tc>
          <w:tcPr>
            <w:tcW w:w="1143" w:type="dxa"/>
            <w:tcBorders>
              <w:bottom w:val="single" w:sz="4" w:space="0" w:color="auto"/>
            </w:tcBorders>
            <w:vAlign w:val="bottom"/>
          </w:tcPr>
          <w:p w14:paraId="0BD9C8B0" w14:textId="1C81DD62" w:rsidR="00687505" w:rsidRPr="002D03D8" w:rsidRDefault="00687505" w:rsidP="00687505">
            <w:pPr>
              <w:tabs>
                <w:tab w:val="decimal" w:pos="818"/>
              </w:tabs>
              <w:spacing w:line="240" w:lineRule="exact"/>
              <w:ind w:right="-79"/>
              <w:rPr>
                <w:rFonts w:ascii="CordiaUPC" w:eastAsia="Times New Roman" w:hAnsi="CordiaUPC" w:cs="CordiaUPC"/>
                <w:sz w:val="26"/>
                <w:szCs w:val="26"/>
              </w:rPr>
            </w:pPr>
            <w:r w:rsidRPr="002D03D8">
              <w:rPr>
                <w:rFonts w:ascii="CordiaUPC" w:hAnsi="CordiaUPC" w:cs="CordiaUPC"/>
                <w:sz w:val="26"/>
                <w:szCs w:val="26"/>
              </w:rPr>
              <w:t>860</w:t>
            </w:r>
          </w:p>
        </w:tc>
      </w:tr>
      <w:tr w:rsidR="00687505" w:rsidRPr="002D03D8" w14:paraId="241FF683" w14:textId="77777777" w:rsidTr="00CA6C6F">
        <w:trPr>
          <w:cantSplit/>
        </w:trPr>
        <w:tc>
          <w:tcPr>
            <w:tcW w:w="2853" w:type="dxa"/>
            <w:vAlign w:val="bottom"/>
          </w:tcPr>
          <w:p w14:paraId="122E758C" w14:textId="77777777" w:rsidR="00687505" w:rsidRPr="002D03D8" w:rsidRDefault="00687505" w:rsidP="00687505">
            <w:pPr>
              <w:spacing w:line="240" w:lineRule="exact"/>
              <w:ind w:left="142" w:right="-79" w:hanging="142"/>
              <w:rPr>
                <w:rFonts w:ascii="CordiaUPC" w:eastAsia="Times New Roman" w:hAnsi="CordiaUPC" w:cs="CordiaUPC"/>
                <w:b/>
                <w:bCs/>
                <w:sz w:val="26"/>
                <w:szCs w:val="26"/>
              </w:rPr>
            </w:pPr>
            <w:r w:rsidRPr="002D03D8">
              <w:rPr>
                <w:rFonts w:ascii="CordiaUPC" w:eastAsia="Times New Roman" w:hAnsi="CordiaUPC" w:cs="CordiaUPC" w:hint="cs"/>
                <w:b/>
                <w:bCs/>
                <w:sz w:val="26"/>
                <w:szCs w:val="26"/>
              </w:rPr>
              <w:t>Profit for the period</w:t>
            </w:r>
          </w:p>
        </w:tc>
        <w:tc>
          <w:tcPr>
            <w:tcW w:w="1143" w:type="dxa"/>
            <w:vAlign w:val="bottom"/>
          </w:tcPr>
          <w:p w14:paraId="1B6038A1" w14:textId="77777777" w:rsidR="00687505" w:rsidRPr="002D03D8" w:rsidRDefault="00687505" w:rsidP="00687505">
            <w:pPr>
              <w:tabs>
                <w:tab w:val="decimal" w:pos="798"/>
              </w:tabs>
              <w:spacing w:line="240" w:lineRule="exact"/>
              <w:ind w:right="-79"/>
              <w:rPr>
                <w:rFonts w:ascii="CordiaUPC" w:eastAsia="Times New Roman" w:hAnsi="CordiaUPC" w:cs="CordiaUPC"/>
                <w:sz w:val="26"/>
                <w:szCs w:val="26"/>
              </w:rPr>
            </w:pPr>
          </w:p>
        </w:tc>
        <w:tc>
          <w:tcPr>
            <w:tcW w:w="189" w:type="dxa"/>
            <w:vAlign w:val="bottom"/>
          </w:tcPr>
          <w:p w14:paraId="556937E0" w14:textId="77777777" w:rsidR="00687505" w:rsidRPr="002D03D8" w:rsidRDefault="00687505" w:rsidP="00687505">
            <w:pPr>
              <w:spacing w:line="240" w:lineRule="exact"/>
              <w:rPr>
                <w:rFonts w:ascii="CordiaUPC" w:eastAsia="Times New Roman" w:hAnsi="CordiaUPC" w:cs="CordiaUPC"/>
                <w:sz w:val="26"/>
                <w:szCs w:val="26"/>
              </w:rPr>
            </w:pPr>
          </w:p>
        </w:tc>
        <w:tc>
          <w:tcPr>
            <w:tcW w:w="1071" w:type="dxa"/>
            <w:vAlign w:val="bottom"/>
          </w:tcPr>
          <w:p w14:paraId="40917FD7" w14:textId="77777777" w:rsidR="00687505" w:rsidRPr="002D03D8" w:rsidRDefault="00687505" w:rsidP="00687505">
            <w:pPr>
              <w:tabs>
                <w:tab w:val="decimal" w:pos="843"/>
              </w:tabs>
              <w:spacing w:line="240" w:lineRule="exact"/>
              <w:ind w:right="-79"/>
              <w:rPr>
                <w:rFonts w:ascii="CordiaUPC" w:eastAsia="Times New Roman" w:hAnsi="CordiaUPC" w:cs="CordiaUPC"/>
                <w:sz w:val="26"/>
                <w:szCs w:val="26"/>
              </w:rPr>
            </w:pPr>
          </w:p>
        </w:tc>
        <w:tc>
          <w:tcPr>
            <w:tcW w:w="189" w:type="dxa"/>
            <w:vAlign w:val="bottom"/>
          </w:tcPr>
          <w:p w14:paraId="28E2316D" w14:textId="77777777" w:rsidR="00687505" w:rsidRPr="002D03D8" w:rsidRDefault="00687505" w:rsidP="00687505">
            <w:pPr>
              <w:spacing w:line="240" w:lineRule="exact"/>
              <w:rPr>
                <w:rFonts w:ascii="CordiaUPC" w:eastAsia="Times New Roman" w:hAnsi="CordiaUPC" w:cs="CordiaUPC"/>
                <w:sz w:val="26"/>
                <w:szCs w:val="26"/>
              </w:rPr>
            </w:pPr>
          </w:p>
        </w:tc>
        <w:tc>
          <w:tcPr>
            <w:tcW w:w="1193" w:type="dxa"/>
            <w:vAlign w:val="bottom"/>
          </w:tcPr>
          <w:p w14:paraId="088EDFAB" w14:textId="77777777" w:rsidR="00687505" w:rsidRPr="002D03D8" w:rsidRDefault="00687505" w:rsidP="00687505">
            <w:pPr>
              <w:tabs>
                <w:tab w:val="decimal" w:pos="910"/>
              </w:tabs>
              <w:spacing w:line="240" w:lineRule="exact"/>
              <w:rPr>
                <w:rFonts w:ascii="CordiaUPC" w:eastAsia="Times New Roman" w:hAnsi="CordiaUPC" w:cs="CordiaUPC"/>
                <w:sz w:val="26"/>
                <w:szCs w:val="26"/>
              </w:rPr>
            </w:pPr>
          </w:p>
        </w:tc>
        <w:tc>
          <w:tcPr>
            <w:tcW w:w="183" w:type="dxa"/>
            <w:vAlign w:val="bottom"/>
          </w:tcPr>
          <w:p w14:paraId="6C275805" w14:textId="77777777" w:rsidR="00687505" w:rsidRPr="002D03D8" w:rsidRDefault="00687505" w:rsidP="00687505">
            <w:pPr>
              <w:spacing w:line="240" w:lineRule="exact"/>
              <w:rPr>
                <w:rFonts w:ascii="CordiaUPC" w:eastAsia="Times New Roman" w:hAnsi="CordiaUPC" w:cs="CordiaUPC"/>
                <w:sz w:val="26"/>
                <w:szCs w:val="26"/>
              </w:rPr>
            </w:pPr>
          </w:p>
        </w:tc>
        <w:tc>
          <w:tcPr>
            <w:tcW w:w="1126" w:type="dxa"/>
            <w:vAlign w:val="bottom"/>
          </w:tcPr>
          <w:p w14:paraId="3C689ACC" w14:textId="77777777" w:rsidR="00687505" w:rsidRPr="002D03D8" w:rsidRDefault="00687505" w:rsidP="00687505">
            <w:pPr>
              <w:tabs>
                <w:tab w:val="decimal" w:pos="767"/>
              </w:tabs>
              <w:spacing w:line="240" w:lineRule="exact"/>
              <w:rPr>
                <w:rFonts w:ascii="CordiaUPC" w:eastAsia="Times New Roman" w:hAnsi="CordiaUPC" w:cs="CordiaUPC"/>
                <w:sz w:val="26"/>
                <w:szCs w:val="26"/>
              </w:rPr>
            </w:pPr>
          </w:p>
        </w:tc>
        <w:tc>
          <w:tcPr>
            <w:tcW w:w="189" w:type="dxa"/>
            <w:vAlign w:val="bottom"/>
          </w:tcPr>
          <w:p w14:paraId="14075C01" w14:textId="77777777" w:rsidR="00687505" w:rsidRPr="002D03D8" w:rsidRDefault="00687505" w:rsidP="00687505">
            <w:pPr>
              <w:spacing w:line="240" w:lineRule="exact"/>
              <w:rPr>
                <w:rFonts w:ascii="CordiaUPC" w:eastAsia="Times New Roman" w:hAnsi="CordiaUPC" w:cs="CordiaUPC"/>
                <w:sz w:val="26"/>
                <w:szCs w:val="26"/>
              </w:rPr>
            </w:pPr>
          </w:p>
        </w:tc>
        <w:tc>
          <w:tcPr>
            <w:tcW w:w="1143" w:type="dxa"/>
            <w:tcBorders>
              <w:top w:val="single" w:sz="4" w:space="0" w:color="auto"/>
              <w:bottom w:val="double" w:sz="4" w:space="0" w:color="auto"/>
            </w:tcBorders>
            <w:vAlign w:val="bottom"/>
          </w:tcPr>
          <w:p w14:paraId="7961484F" w14:textId="2924F4D4" w:rsidR="00687505" w:rsidRPr="002D03D8" w:rsidRDefault="00687505" w:rsidP="00687505">
            <w:pPr>
              <w:tabs>
                <w:tab w:val="decimal" w:pos="818"/>
              </w:tabs>
              <w:spacing w:line="240" w:lineRule="exact"/>
              <w:ind w:right="-79"/>
              <w:rPr>
                <w:rFonts w:ascii="CordiaUPC" w:eastAsia="Times New Roman" w:hAnsi="CordiaUPC" w:cs="CordiaUPC"/>
                <w:b/>
                <w:bCs/>
                <w:sz w:val="26"/>
                <w:szCs w:val="26"/>
              </w:rPr>
            </w:pPr>
            <w:r w:rsidRPr="002D03D8">
              <w:rPr>
                <w:rFonts w:ascii="CordiaUPC" w:hAnsi="CordiaUPC" w:cs="CordiaUPC"/>
                <w:b/>
                <w:bCs/>
                <w:sz w:val="26"/>
                <w:szCs w:val="26"/>
              </w:rPr>
              <w:t>16,039</w:t>
            </w:r>
          </w:p>
        </w:tc>
      </w:tr>
    </w:tbl>
    <w:p w14:paraId="7940C425" w14:textId="77777777" w:rsidR="009D24E3" w:rsidRPr="002D03D8" w:rsidRDefault="009D24E3" w:rsidP="009D24E3">
      <w:pPr>
        <w:spacing w:line="240" w:lineRule="exact"/>
        <w:ind w:left="547" w:right="389"/>
        <w:jc w:val="thaiDistribute"/>
        <w:rPr>
          <w:rFonts w:ascii="CordiaUPC" w:eastAsia="Times New Roman" w:hAnsi="CordiaUPC" w:cs="CordiaUPC"/>
          <w:b/>
          <w:bCs/>
          <w:i/>
          <w:iCs/>
          <w:sz w:val="26"/>
          <w:szCs w:val="26"/>
          <w:lang w:bidi="th-TH"/>
        </w:rPr>
      </w:pPr>
    </w:p>
    <w:p w14:paraId="44B1C75D" w14:textId="77777777" w:rsidR="009D24E3" w:rsidRPr="002D03D8" w:rsidRDefault="009D24E3" w:rsidP="009D24E3">
      <w:pPr>
        <w:spacing w:line="240" w:lineRule="auto"/>
        <w:rPr>
          <w:rFonts w:ascii="CordiaUPC" w:eastAsia="Times New Roman" w:hAnsi="CordiaUPC" w:cs="CordiaUPC"/>
          <w:b/>
          <w:bCs/>
          <w:i/>
          <w:iCs/>
          <w:sz w:val="26"/>
          <w:szCs w:val="26"/>
        </w:rPr>
      </w:pPr>
      <w:r w:rsidRPr="002D03D8">
        <w:rPr>
          <w:rFonts w:ascii="CordiaUPC" w:eastAsia="Times New Roman" w:hAnsi="CordiaUPC" w:cs="CordiaUPC"/>
          <w:b/>
          <w:bCs/>
          <w:i/>
          <w:iCs/>
          <w:sz w:val="26"/>
          <w:szCs w:val="26"/>
        </w:rPr>
        <w:br w:type="page"/>
      </w:r>
    </w:p>
    <w:p w14:paraId="733A0171" w14:textId="77777777" w:rsidR="009D24E3" w:rsidRPr="002D03D8" w:rsidRDefault="009D24E3" w:rsidP="009D24E3">
      <w:pPr>
        <w:spacing w:line="240" w:lineRule="exact"/>
        <w:ind w:left="547" w:right="389"/>
        <w:jc w:val="thaiDistribute"/>
        <w:rPr>
          <w:rFonts w:ascii="CordiaUPC" w:eastAsia="Times New Roman" w:hAnsi="CordiaUPC" w:cs="CordiaUPC"/>
          <w:b/>
          <w:bCs/>
          <w:i/>
          <w:iCs/>
          <w:sz w:val="26"/>
          <w:szCs w:val="26"/>
        </w:rPr>
      </w:pPr>
      <w:r w:rsidRPr="002D03D8">
        <w:rPr>
          <w:rFonts w:ascii="CordiaUPC" w:eastAsia="Times New Roman" w:hAnsi="CordiaUPC" w:cs="CordiaUPC" w:hint="cs"/>
          <w:b/>
          <w:bCs/>
          <w:i/>
          <w:iCs/>
          <w:sz w:val="26"/>
          <w:szCs w:val="26"/>
        </w:rPr>
        <w:lastRenderedPageBreak/>
        <w:t>Reconciliation of reportable segment profit or loss</w:t>
      </w:r>
    </w:p>
    <w:p w14:paraId="135630E8" w14:textId="77777777" w:rsidR="009D24E3" w:rsidRPr="002D03D8" w:rsidRDefault="009D24E3" w:rsidP="009D24E3">
      <w:pPr>
        <w:spacing w:line="240" w:lineRule="exact"/>
        <w:ind w:left="547" w:right="389"/>
        <w:jc w:val="thaiDistribute"/>
        <w:rPr>
          <w:rFonts w:ascii="CordiaUPC" w:eastAsia="Times New Roman" w:hAnsi="CordiaUPC" w:cs="CordiaUPC"/>
          <w:b/>
          <w:bCs/>
          <w:i/>
          <w:iCs/>
          <w:sz w:val="26"/>
          <w:szCs w:val="26"/>
        </w:rPr>
      </w:pPr>
    </w:p>
    <w:tbl>
      <w:tblPr>
        <w:tblW w:w="9288" w:type="dxa"/>
        <w:tblInd w:w="426"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417"/>
      </w:tblGrid>
      <w:tr w:rsidR="009D24E3" w:rsidRPr="002D03D8" w14:paraId="30C0FACB" w14:textId="77777777" w:rsidTr="005C143D">
        <w:trPr>
          <w:cantSplit/>
          <w:tblHeader/>
        </w:trPr>
        <w:tc>
          <w:tcPr>
            <w:tcW w:w="3150" w:type="dxa"/>
          </w:tcPr>
          <w:p w14:paraId="6C9EFAA3" w14:textId="77777777" w:rsidR="009D24E3" w:rsidRPr="002D03D8" w:rsidRDefault="009D24E3" w:rsidP="005C143D">
            <w:pPr>
              <w:spacing w:line="240" w:lineRule="exact"/>
              <w:ind w:right="-132"/>
              <w:rPr>
                <w:rFonts w:ascii="CordiaUPC" w:hAnsi="CordiaUPC" w:cs="CordiaUPC"/>
                <w:b/>
                <w:bCs/>
                <w:i/>
                <w:iCs/>
                <w:color w:val="000000"/>
                <w:sz w:val="26"/>
                <w:szCs w:val="26"/>
              </w:rPr>
            </w:pPr>
            <w:r w:rsidRPr="002D03D8">
              <w:rPr>
                <w:rFonts w:ascii="CordiaUPC" w:hAnsi="CordiaUPC" w:cs="CordiaUPC"/>
                <w:b/>
                <w:bCs/>
                <w:i/>
                <w:iCs/>
                <w:sz w:val="26"/>
                <w:szCs w:val="26"/>
                <w:lang w:val="en-US"/>
              </w:rPr>
              <w:t>For the three-month period ended</w:t>
            </w:r>
          </w:p>
        </w:tc>
        <w:tc>
          <w:tcPr>
            <w:tcW w:w="6138" w:type="dxa"/>
            <w:gridSpan w:val="7"/>
            <w:vAlign w:val="bottom"/>
          </w:tcPr>
          <w:p w14:paraId="2A022E8F" w14:textId="77777777" w:rsidR="009D24E3" w:rsidRPr="002D03D8" w:rsidRDefault="009D24E3" w:rsidP="005C143D">
            <w:pPr>
              <w:pStyle w:val="acctmergecolhdg"/>
              <w:spacing w:line="240" w:lineRule="exact"/>
              <w:rPr>
                <w:rFonts w:ascii="CordiaUPC" w:hAnsi="CordiaUPC" w:cs="CordiaUPC"/>
                <w:sz w:val="26"/>
                <w:szCs w:val="26"/>
              </w:rPr>
            </w:pPr>
          </w:p>
        </w:tc>
      </w:tr>
      <w:tr w:rsidR="009D24E3" w:rsidRPr="002D03D8" w14:paraId="31C97883" w14:textId="77777777" w:rsidTr="005C143D">
        <w:trPr>
          <w:cantSplit/>
          <w:tblHeader/>
        </w:trPr>
        <w:tc>
          <w:tcPr>
            <w:tcW w:w="3150" w:type="dxa"/>
          </w:tcPr>
          <w:p w14:paraId="7662053A" w14:textId="3A4130DB" w:rsidR="009D24E3" w:rsidRPr="002D03D8" w:rsidRDefault="009D24E3" w:rsidP="005C143D">
            <w:pPr>
              <w:spacing w:line="240" w:lineRule="exact"/>
              <w:ind w:right="-132"/>
              <w:rPr>
                <w:rFonts w:ascii="CordiaUPC" w:hAnsi="CordiaUPC" w:cs="CordiaUPC"/>
                <w:b/>
                <w:bCs/>
                <w:i/>
                <w:iCs/>
                <w:color w:val="000000"/>
                <w:sz w:val="26"/>
                <w:szCs w:val="26"/>
                <w:lang w:bidi="th-TH"/>
              </w:rPr>
            </w:pPr>
            <w:r w:rsidRPr="002D03D8">
              <w:rPr>
                <w:rFonts w:ascii="CordiaUPC" w:eastAsia="Times New Roman" w:hAnsi="CordiaUPC" w:cs="CordiaUPC" w:hint="cs"/>
                <w:b/>
                <w:bCs/>
                <w:i/>
                <w:iCs/>
                <w:sz w:val="26"/>
                <w:szCs w:val="26"/>
              </w:rPr>
              <w:t xml:space="preserve">   </w:t>
            </w:r>
            <w:r w:rsidRPr="002D03D8">
              <w:rPr>
                <w:rFonts w:ascii="CordiaUPC" w:eastAsia="Times New Roman" w:hAnsi="CordiaUPC" w:cs="CordiaUPC" w:hint="cs"/>
                <w:b/>
                <w:bCs/>
                <w:i/>
                <w:iCs/>
                <w:sz w:val="26"/>
                <w:szCs w:val="26"/>
                <w:lang w:val="en-US"/>
              </w:rPr>
              <w:t xml:space="preserve">30 </w:t>
            </w:r>
            <w:r w:rsidRPr="002D03D8">
              <w:rPr>
                <w:rFonts w:ascii="CordiaUPC" w:hAnsi="CordiaUPC" w:cs="CordiaUPC" w:hint="cs"/>
                <w:b/>
                <w:bCs/>
                <w:i/>
                <w:iCs/>
                <w:sz w:val="26"/>
                <w:szCs w:val="26"/>
              </w:rPr>
              <w:t>September</w:t>
            </w:r>
            <w:r w:rsidRPr="002D03D8">
              <w:rPr>
                <w:rFonts w:ascii="CordiaUPC" w:eastAsia="Times New Roman" w:hAnsi="CordiaUPC" w:cs="CordiaUPC" w:hint="cs"/>
                <w:b/>
                <w:bCs/>
                <w:i/>
                <w:iCs/>
                <w:sz w:val="26"/>
                <w:szCs w:val="26"/>
                <w:lang w:val="en-US"/>
              </w:rPr>
              <w:t xml:space="preserve"> </w:t>
            </w:r>
            <w:r w:rsidRPr="002D03D8">
              <w:rPr>
                <w:rFonts w:ascii="CordiaUPC" w:eastAsia="Times New Roman" w:hAnsi="CordiaUPC" w:cs="CordiaUPC"/>
                <w:b/>
                <w:bCs/>
                <w:i/>
                <w:iCs/>
                <w:sz w:val="26"/>
                <w:szCs w:val="26"/>
              </w:rPr>
              <w:t>202</w:t>
            </w:r>
            <w:r w:rsidR="00001727" w:rsidRPr="002D03D8">
              <w:rPr>
                <w:rFonts w:ascii="CordiaUPC" w:eastAsia="Times New Roman" w:hAnsi="CordiaUPC" w:cs="CordiaUPC"/>
                <w:b/>
                <w:bCs/>
                <w:i/>
                <w:iCs/>
                <w:sz w:val="26"/>
                <w:szCs w:val="26"/>
              </w:rPr>
              <w:t>5</w:t>
            </w:r>
          </w:p>
        </w:tc>
        <w:tc>
          <w:tcPr>
            <w:tcW w:w="6138" w:type="dxa"/>
            <w:gridSpan w:val="7"/>
            <w:vAlign w:val="bottom"/>
          </w:tcPr>
          <w:p w14:paraId="296F66DA" w14:textId="77777777" w:rsidR="009D24E3" w:rsidRPr="002D03D8" w:rsidRDefault="009D24E3" w:rsidP="005C143D">
            <w:pPr>
              <w:pStyle w:val="acctmergecolhdg"/>
              <w:spacing w:line="240" w:lineRule="exact"/>
              <w:rPr>
                <w:rFonts w:ascii="CordiaUPC" w:hAnsi="CordiaUPC" w:cs="CordiaUPC"/>
                <w:sz w:val="26"/>
                <w:szCs w:val="26"/>
              </w:rPr>
            </w:pPr>
            <w:r w:rsidRPr="002D03D8">
              <w:rPr>
                <w:rFonts w:ascii="CordiaUPC" w:hAnsi="CordiaUPC" w:cs="CordiaUPC" w:hint="cs"/>
                <w:sz w:val="26"/>
                <w:szCs w:val="26"/>
              </w:rPr>
              <w:t>Consolidated</w:t>
            </w:r>
          </w:p>
        </w:tc>
      </w:tr>
      <w:tr w:rsidR="009D24E3" w:rsidRPr="002D03D8" w14:paraId="300AB7C7" w14:textId="77777777" w:rsidTr="005C143D">
        <w:trPr>
          <w:cantSplit/>
          <w:tblHeader/>
        </w:trPr>
        <w:tc>
          <w:tcPr>
            <w:tcW w:w="3150" w:type="dxa"/>
          </w:tcPr>
          <w:p w14:paraId="1920FFBA" w14:textId="77777777" w:rsidR="009D24E3" w:rsidRPr="002D03D8" w:rsidDel="00F1172B" w:rsidRDefault="009D24E3" w:rsidP="005C143D">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21FF36A6"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Net interest income</w:t>
            </w:r>
          </w:p>
        </w:tc>
        <w:tc>
          <w:tcPr>
            <w:tcW w:w="181" w:type="dxa"/>
          </w:tcPr>
          <w:p w14:paraId="56E03AFF"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339" w:type="dxa"/>
            <w:vAlign w:val="bottom"/>
          </w:tcPr>
          <w:p w14:paraId="7344276B"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Net non-interest income</w:t>
            </w:r>
          </w:p>
        </w:tc>
        <w:tc>
          <w:tcPr>
            <w:tcW w:w="181" w:type="dxa"/>
          </w:tcPr>
          <w:p w14:paraId="18A92B76" w14:textId="77777777" w:rsidR="009D24E3" w:rsidRPr="002D03D8" w:rsidRDefault="009D24E3" w:rsidP="005C143D">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2CF4FD73"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Operating expenses</w:t>
            </w:r>
          </w:p>
        </w:tc>
        <w:tc>
          <w:tcPr>
            <w:tcW w:w="180" w:type="dxa"/>
          </w:tcPr>
          <w:p w14:paraId="4DABE55D"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417" w:type="dxa"/>
            <w:vAlign w:val="bottom"/>
          </w:tcPr>
          <w:p w14:paraId="568B10A7" w14:textId="77777777" w:rsidR="009D24E3" w:rsidRPr="002D03D8" w:rsidRDefault="009D24E3" w:rsidP="005C143D">
            <w:pPr>
              <w:pStyle w:val="acctmergecolhdg"/>
              <w:spacing w:line="240" w:lineRule="exact"/>
              <w:ind w:left="-61" w:right="-52"/>
              <w:rPr>
                <w:rFonts w:ascii="CordiaUPC" w:hAnsi="CordiaUPC" w:cs="CordiaUPC"/>
                <w:b w:val="0"/>
                <w:bCs/>
                <w:sz w:val="26"/>
                <w:szCs w:val="26"/>
              </w:rPr>
            </w:pPr>
            <w:r w:rsidRPr="002D03D8">
              <w:rPr>
                <w:rFonts w:ascii="CordiaUPC" w:hAnsi="CordiaUPC" w:cs="CordiaUPC"/>
                <w:b w:val="0"/>
                <w:bCs/>
                <w:sz w:val="26"/>
                <w:szCs w:val="26"/>
              </w:rPr>
              <w:t xml:space="preserve">Expected </w:t>
            </w:r>
            <w:r w:rsidRPr="002D03D8">
              <w:rPr>
                <w:rFonts w:ascii="CordiaUPC" w:hAnsi="CordiaUPC" w:cs="CordiaUPC"/>
                <w:b w:val="0"/>
                <w:bCs/>
                <w:sz w:val="26"/>
                <w:szCs w:val="26"/>
              </w:rPr>
              <w:br/>
              <w:t>credit loss</w:t>
            </w:r>
          </w:p>
        </w:tc>
      </w:tr>
      <w:tr w:rsidR="009D24E3" w:rsidRPr="002D03D8" w14:paraId="7358A1CE" w14:textId="77777777" w:rsidTr="005C143D">
        <w:trPr>
          <w:cantSplit/>
          <w:tblHeader/>
        </w:trPr>
        <w:tc>
          <w:tcPr>
            <w:tcW w:w="3150" w:type="dxa"/>
          </w:tcPr>
          <w:p w14:paraId="2639105B" w14:textId="77777777" w:rsidR="009D24E3" w:rsidRPr="002D03D8" w:rsidDel="00F1172B" w:rsidRDefault="009D24E3" w:rsidP="005C143D">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76353C56" w14:textId="77777777" w:rsidR="009D24E3" w:rsidRPr="002D03D8" w:rsidRDefault="009D24E3" w:rsidP="005C143D">
            <w:pPr>
              <w:pStyle w:val="acctmergecolhdg"/>
              <w:spacing w:line="240" w:lineRule="exact"/>
              <w:ind w:left="-61" w:right="-52"/>
              <w:rPr>
                <w:rFonts w:ascii="CordiaUPC" w:hAnsi="CordiaUPC" w:cs="CordiaUPC"/>
                <w:b w:val="0"/>
                <w:bCs/>
                <w:sz w:val="26"/>
                <w:szCs w:val="26"/>
              </w:rPr>
            </w:pPr>
            <w:r w:rsidRPr="002D03D8">
              <w:rPr>
                <w:rFonts w:ascii="CordiaUPC" w:hAnsi="CordiaUPC" w:cs="CordiaUPC" w:hint="cs"/>
                <w:b w:val="0"/>
                <w:bCs/>
                <w:i/>
                <w:iCs/>
                <w:sz w:val="26"/>
                <w:szCs w:val="26"/>
              </w:rPr>
              <w:t>(in million Baht)</w:t>
            </w:r>
          </w:p>
        </w:tc>
      </w:tr>
      <w:tr w:rsidR="00D47E82" w:rsidRPr="002D03D8" w14:paraId="0F26E38A" w14:textId="77777777" w:rsidTr="005C143D">
        <w:trPr>
          <w:cantSplit/>
        </w:trPr>
        <w:tc>
          <w:tcPr>
            <w:tcW w:w="3150" w:type="dxa"/>
            <w:vAlign w:val="bottom"/>
          </w:tcPr>
          <w:p w14:paraId="2A4451B3" w14:textId="77777777" w:rsidR="00D47E82" w:rsidRPr="002D03D8" w:rsidRDefault="00D47E82" w:rsidP="00D47E82">
            <w:pPr>
              <w:spacing w:line="240" w:lineRule="exact"/>
              <w:ind w:left="142" w:right="-70" w:hanging="142"/>
              <w:rPr>
                <w:rFonts w:ascii="CordiaUPC" w:hAnsi="CordiaUPC" w:cs="CordiaUPC"/>
                <w:b/>
                <w:bCs/>
                <w:sz w:val="26"/>
                <w:szCs w:val="26"/>
              </w:rPr>
            </w:pPr>
            <w:r w:rsidRPr="002D03D8">
              <w:rPr>
                <w:rFonts w:ascii="CordiaUPC" w:hAnsi="CordiaUPC" w:cs="CordiaUPC" w:hint="cs"/>
                <w:sz w:val="26"/>
                <w:szCs w:val="26"/>
              </w:rPr>
              <w:t>Segment reporting</w:t>
            </w:r>
          </w:p>
        </w:tc>
        <w:tc>
          <w:tcPr>
            <w:tcW w:w="1461" w:type="dxa"/>
            <w:vAlign w:val="bottom"/>
          </w:tcPr>
          <w:p w14:paraId="19FF0F3B" w14:textId="07561946" w:rsidR="00D47E82" w:rsidRPr="002D03D8" w:rsidRDefault="00D47E82" w:rsidP="00D47E82">
            <w:pPr>
              <w:tabs>
                <w:tab w:val="decimal" w:pos="1156"/>
              </w:tabs>
              <w:spacing w:line="240" w:lineRule="exact"/>
              <w:ind w:right="-79"/>
              <w:outlineLvl w:val="0"/>
              <w:rPr>
                <w:rFonts w:ascii="CordiaUPC" w:hAnsi="CordiaUPC" w:cs="CordiaUPC"/>
                <w:color w:val="000000"/>
                <w:sz w:val="26"/>
                <w:szCs w:val="26"/>
                <w:lang w:val="en-US" w:bidi="th-TH"/>
              </w:rPr>
            </w:pPr>
            <w:r w:rsidRPr="002D03D8">
              <w:rPr>
                <w:rFonts w:ascii="CordiaUPC" w:hAnsi="CordiaUPC" w:cs="CordiaUPC"/>
                <w:color w:val="000000"/>
                <w:sz w:val="26"/>
                <w:szCs w:val="26"/>
              </w:rPr>
              <w:t>12,40</w:t>
            </w:r>
            <w:r w:rsidR="003B01D2" w:rsidRPr="002D03D8">
              <w:rPr>
                <w:rFonts w:ascii="CordiaUPC" w:hAnsi="CordiaUPC" w:cs="CordiaUPC" w:hint="cs"/>
                <w:color w:val="000000"/>
                <w:sz w:val="26"/>
                <w:szCs w:val="26"/>
                <w:cs/>
                <w:lang w:bidi="th-TH"/>
              </w:rPr>
              <w:t>5</w:t>
            </w:r>
          </w:p>
        </w:tc>
        <w:tc>
          <w:tcPr>
            <w:tcW w:w="181" w:type="dxa"/>
            <w:vAlign w:val="bottom"/>
          </w:tcPr>
          <w:p w14:paraId="68F7FDAF"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0CCC05B5" w14:textId="3A4F3A97" w:rsidR="00D47E82" w:rsidRPr="002D03D8" w:rsidRDefault="00D47E82" w:rsidP="00D47E82">
            <w:pPr>
              <w:tabs>
                <w:tab w:val="decimal" w:pos="1055"/>
              </w:tabs>
              <w:spacing w:line="240" w:lineRule="exact"/>
              <w:ind w:right="-79"/>
              <w:outlineLvl w:val="0"/>
              <w:rPr>
                <w:rFonts w:ascii="CordiaUPC" w:hAnsi="CordiaUPC" w:cs="CordiaUPC"/>
                <w:color w:val="000000"/>
                <w:sz w:val="26"/>
                <w:szCs w:val="26"/>
                <w:lang w:val="en-US" w:bidi="th-TH"/>
              </w:rPr>
            </w:pPr>
            <w:r w:rsidRPr="002D03D8">
              <w:rPr>
                <w:rFonts w:ascii="CordiaUPC" w:hAnsi="CordiaUPC" w:cs="CordiaUPC"/>
                <w:color w:val="000000"/>
                <w:sz w:val="26"/>
                <w:szCs w:val="26"/>
              </w:rPr>
              <w:t>3,799</w:t>
            </w:r>
          </w:p>
        </w:tc>
        <w:tc>
          <w:tcPr>
            <w:tcW w:w="181" w:type="dxa"/>
            <w:vAlign w:val="bottom"/>
          </w:tcPr>
          <w:p w14:paraId="0A03B026"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A89488B" w14:textId="46607393" w:rsidR="00D47E82" w:rsidRPr="002D03D8" w:rsidRDefault="00D47E82" w:rsidP="00D47E82">
            <w:pPr>
              <w:tabs>
                <w:tab w:val="decimal" w:pos="1084"/>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(7,3</w:t>
            </w:r>
            <w:r w:rsidR="003B01D2" w:rsidRPr="002D03D8">
              <w:rPr>
                <w:rFonts w:ascii="CordiaUPC" w:hAnsi="CordiaUPC" w:cs="CordiaUPC" w:hint="cs"/>
                <w:color w:val="000000"/>
                <w:sz w:val="26"/>
                <w:szCs w:val="26"/>
                <w:cs/>
                <w:lang w:bidi="th-TH"/>
              </w:rPr>
              <w:t>80</w:t>
            </w:r>
            <w:r w:rsidRPr="002D03D8">
              <w:rPr>
                <w:rFonts w:ascii="CordiaUPC" w:hAnsi="CordiaUPC" w:cs="CordiaUPC"/>
                <w:color w:val="000000"/>
                <w:sz w:val="26"/>
                <w:szCs w:val="26"/>
              </w:rPr>
              <w:t>)</w:t>
            </w:r>
          </w:p>
        </w:tc>
        <w:tc>
          <w:tcPr>
            <w:tcW w:w="180" w:type="dxa"/>
            <w:vAlign w:val="bottom"/>
          </w:tcPr>
          <w:p w14:paraId="0FB0D2D1"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D9458FF" w14:textId="04590FD6" w:rsidR="00D47E82" w:rsidRPr="002D03D8" w:rsidRDefault="00D47E82" w:rsidP="00D47E82">
            <w:pPr>
              <w:tabs>
                <w:tab w:val="decimal" w:pos="1126"/>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(3,89</w:t>
            </w:r>
            <w:r w:rsidR="003B01D2" w:rsidRPr="002D03D8">
              <w:rPr>
                <w:rFonts w:ascii="CordiaUPC" w:hAnsi="CordiaUPC" w:cs="CordiaUPC" w:hint="cs"/>
                <w:color w:val="000000"/>
                <w:sz w:val="26"/>
                <w:szCs w:val="26"/>
                <w:cs/>
                <w:lang w:bidi="th-TH"/>
              </w:rPr>
              <w:t>4</w:t>
            </w:r>
            <w:r w:rsidRPr="002D03D8">
              <w:rPr>
                <w:rFonts w:ascii="CordiaUPC" w:hAnsi="CordiaUPC" w:cs="CordiaUPC"/>
                <w:color w:val="000000"/>
                <w:sz w:val="26"/>
                <w:szCs w:val="26"/>
              </w:rPr>
              <w:t>)</w:t>
            </w:r>
          </w:p>
        </w:tc>
      </w:tr>
      <w:tr w:rsidR="00D47E82" w:rsidRPr="002D03D8" w14:paraId="30E05191" w14:textId="77777777" w:rsidTr="005C143D">
        <w:trPr>
          <w:cantSplit/>
        </w:trPr>
        <w:tc>
          <w:tcPr>
            <w:tcW w:w="3150" w:type="dxa"/>
            <w:vAlign w:val="bottom"/>
          </w:tcPr>
          <w:p w14:paraId="60521A8D" w14:textId="6CEF5C50" w:rsidR="00D47E82" w:rsidRPr="002D03D8" w:rsidRDefault="00D47E82" w:rsidP="00D47E82">
            <w:pPr>
              <w:spacing w:line="240" w:lineRule="exact"/>
              <w:ind w:left="142" w:right="-70" w:hanging="142"/>
              <w:rPr>
                <w:rFonts w:ascii="CordiaUPC" w:hAnsi="CordiaUPC" w:cs="CordiaUPC"/>
                <w:sz w:val="26"/>
                <w:szCs w:val="26"/>
              </w:rPr>
            </w:pPr>
            <w:r w:rsidRPr="002D03D8">
              <w:rPr>
                <w:rFonts w:ascii="CordiaUPC" w:hAnsi="CordiaUPC" w:cs="CordiaUPC"/>
                <w:sz w:val="26"/>
                <w:szCs w:val="26"/>
              </w:rPr>
              <w:t>Expected credit loss</w:t>
            </w:r>
          </w:p>
        </w:tc>
        <w:tc>
          <w:tcPr>
            <w:tcW w:w="1461" w:type="dxa"/>
            <w:vAlign w:val="bottom"/>
          </w:tcPr>
          <w:p w14:paraId="48D17215" w14:textId="458FE8CE" w:rsidR="00D47E82" w:rsidRPr="002D03D8" w:rsidRDefault="00D47E82" w:rsidP="00D47E82">
            <w:pPr>
              <w:tabs>
                <w:tab w:val="decimal" w:pos="1156"/>
              </w:tabs>
              <w:spacing w:line="240" w:lineRule="exact"/>
              <w:ind w:right="-79"/>
              <w:outlineLvl w:val="0"/>
              <w:rPr>
                <w:rFonts w:ascii="CordiaUPC" w:hAnsi="CordiaUPC" w:cs="CordiaUPC"/>
                <w:color w:val="000000"/>
                <w:sz w:val="26"/>
                <w:szCs w:val="26"/>
                <w:cs/>
                <w:lang w:bidi="th-TH"/>
              </w:rPr>
            </w:pPr>
            <w:r w:rsidRPr="002D03D8">
              <w:rPr>
                <w:rFonts w:ascii="CordiaUPC" w:hAnsi="CordiaUPC" w:cs="CordiaUPC"/>
                <w:color w:val="000000"/>
                <w:sz w:val="26"/>
                <w:szCs w:val="26"/>
              </w:rPr>
              <w:t>-</w:t>
            </w:r>
          </w:p>
        </w:tc>
        <w:tc>
          <w:tcPr>
            <w:tcW w:w="181" w:type="dxa"/>
            <w:vAlign w:val="bottom"/>
          </w:tcPr>
          <w:p w14:paraId="261267D2"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B25B51D" w14:textId="530D89F1" w:rsidR="00D47E82" w:rsidRPr="002D03D8" w:rsidRDefault="00D47E82" w:rsidP="00D47E82">
            <w:pPr>
              <w:tabs>
                <w:tab w:val="decimal" w:pos="1055"/>
              </w:tabs>
              <w:spacing w:line="240" w:lineRule="exact"/>
              <w:ind w:right="-79"/>
              <w:outlineLvl w:val="0"/>
              <w:rPr>
                <w:rFonts w:ascii="CordiaUPC" w:hAnsi="CordiaUPC" w:cs="CordiaUPC"/>
                <w:color w:val="000000"/>
                <w:sz w:val="26"/>
                <w:szCs w:val="26"/>
                <w:lang w:bidi="th-TH"/>
              </w:rPr>
            </w:pPr>
            <w:r w:rsidRPr="002D03D8">
              <w:rPr>
                <w:rFonts w:ascii="CordiaUPC" w:hAnsi="CordiaUPC" w:cs="CordiaUPC"/>
                <w:color w:val="000000"/>
                <w:sz w:val="26"/>
                <w:szCs w:val="26"/>
              </w:rPr>
              <w:t>1</w:t>
            </w:r>
            <w:r w:rsidR="003B01D2" w:rsidRPr="002D03D8">
              <w:rPr>
                <w:rFonts w:ascii="CordiaUPC" w:hAnsi="CordiaUPC" w:cs="CordiaUPC" w:hint="cs"/>
                <w:color w:val="000000"/>
                <w:sz w:val="26"/>
                <w:szCs w:val="26"/>
                <w:cs/>
                <w:lang w:bidi="th-TH"/>
              </w:rPr>
              <w:t>09</w:t>
            </w:r>
          </w:p>
        </w:tc>
        <w:tc>
          <w:tcPr>
            <w:tcW w:w="181" w:type="dxa"/>
            <w:vAlign w:val="bottom"/>
          </w:tcPr>
          <w:p w14:paraId="60A1DA7F"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C48267C" w14:textId="6BD73BEE" w:rsidR="00D47E82" w:rsidRPr="002D03D8" w:rsidRDefault="00D47E82" w:rsidP="00D47E82">
            <w:pPr>
              <w:tabs>
                <w:tab w:val="decimal" w:pos="1084"/>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(23)</w:t>
            </w:r>
          </w:p>
        </w:tc>
        <w:tc>
          <w:tcPr>
            <w:tcW w:w="180" w:type="dxa"/>
            <w:vAlign w:val="bottom"/>
          </w:tcPr>
          <w:p w14:paraId="36F92F8D"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0A1F929" w14:textId="7D53EE75" w:rsidR="00D47E82" w:rsidRPr="002D03D8" w:rsidRDefault="00D47E82" w:rsidP="00D47E82">
            <w:pPr>
              <w:tabs>
                <w:tab w:val="decimal" w:pos="1126"/>
              </w:tabs>
              <w:spacing w:line="240" w:lineRule="exact"/>
              <w:ind w:right="-79"/>
              <w:outlineLvl w:val="0"/>
              <w:rPr>
                <w:rFonts w:ascii="CordiaUPC" w:hAnsi="CordiaUPC" w:cs="CordiaUPC"/>
                <w:color w:val="000000" w:themeColor="text1"/>
                <w:sz w:val="26"/>
                <w:szCs w:val="26"/>
              </w:rPr>
            </w:pPr>
            <w:r w:rsidRPr="002D03D8">
              <w:rPr>
                <w:rFonts w:ascii="CordiaUPC" w:hAnsi="CordiaUPC" w:cs="CordiaUPC"/>
                <w:color w:val="000000"/>
                <w:sz w:val="26"/>
                <w:szCs w:val="26"/>
              </w:rPr>
              <w:t>(8</w:t>
            </w:r>
            <w:r w:rsidR="003B01D2" w:rsidRPr="002D03D8">
              <w:rPr>
                <w:rFonts w:ascii="CordiaUPC" w:hAnsi="CordiaUPC" w:cs="CordiaUPC" w:hint="cs"/>
                <w:color w:val="000000"/>
                <w:sz w:val="26"/>
                <w:szCs w:val="26"/>
                <w:cs/>
                <w:lang w:bidi="th-TH"/>
              </w:rPr>
              <w:t>6</w:t>
            </w:r>
            <w:r w:rsidRPr="002D03D8">
              <w:rPr>
                <w:rFonts w:ascii="CordiaUPC" w:hAnsi="CordiaUPC" w:cs="CordiaUPC"/>
                <w:color w:val="000000"/>
                <w:sz w:val="26"/>
                <w:szCs w:val="26"/>
              </w:rPr>
              <w:t>)</w:t>
            </w:r>
          </w:p>
        </w:tc>
      </w:tr>
      <w:tr w:rsidR="00D47E82" w:rsidRPr="002D03D8" w14:paraId="1CEB6642" w14:textId="77777777" w:rsidTr="005C143D">
        <w:trPr>
          <w:cantSplit/>
        </w:trPr>
        <w:tc>
          <w:tcPr>
            <w:tcW w:w="3150" w:type="dxa"/>
            <w:vAlign w:val="bottom"/>
          </w:tcPr>
          <w:p w14:paraId="28A5FFF1" w14:textId="77777777" w:rsidR="00D47E82" w:rsidRPr="002D03D8" w:rsidRDefault="00D47E82" w:rsidP="00D47E82">
            <w:pPr>
              <w:spacing w:line="240" w:lineRule="exact"/>
              <w:ind w:left="142" w:right="-70" w:hanging="142"/>
              <w:rPr>
                <w:rFonts w:ascii="CordiaUPC" w:hAnsi="CordiaUPC" w:cs="CordiaUPC"/>
                <w:b/>
                <w:bCs/>
                <w:spacing w:val="-4"/>
                <w:sz w:val="26"/>
                <w:szCs w:val="26"/>
              </w:rPr>
            </w:pPr>
            <w:r w:rsidRPr="002D03D8">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3589958" w14:textId="5F9C5D81" w:rsidR="00D47E82" w:rsidRPr="002D03D8" w:rsidRDefault="00D47E82" w:rsidP="00D47E82">
            <w:pPr>
              <w:tabs>
                <w:tab w:val="decimal" w:pos="1156"/>
              </w:tabs>
              <w:spacing w:line="240" w:lineRule="exact"/>
              <w:ind w:right="-79"/>
              <w:outlineLvl w:val="0"/>
              <w:rPr>
                <w:rFonts w:ascii="CordiaUPC" w:hAnsi="CordiaUPC" w:cs="CordiaUPC"/>
                <w:b/>
                <w:bCs/>
                <w:color w:val="000000"/>
                <w:sz w:val="26"/>
                <w:szCs w:val="26"/>
                <w:lang w:bidi="th-TH"/>
              </w:rPr>
            </w:pPr>
            <w:r w:rsidRPr="002D03D8">
              <w:rPr>
                <w:rFonts w:ascii="CordiaUPC" w:hAnsi="CordiaUPC" w:cs="CordiaUPC"/>
                <w:b/>
                <w:bCs/>
                <w:color w:val="000000"/>
                <w:sz w:val="26"/>
                <w:szCs w:val="26"/>
              </w:rPr>
              <w:t>12,40</w:t>
            </w:r>
            <w:r w:rsidR="003B01D2" w:rsidRPr="002D03D8">
              <w:rPr>
                <w:rFonts w:ascii="CordiaUPC" w:hAnsi="CordiaUPC" w:cs="CordiaUPC" w:hint="cs"/>
                <w:b/>
                <w:bCs/>
                <w:color w:val="000000"/>
                <w:sz w:val="26"/>
                <w:szCs w:val="26"/>
                <w:cs/>
                <w:lang w:bidi="th-TH"/>
              </w:rPr>
              <w:t>5</w:t>
            </w:r>
          </w:p>
        </w:tc>
        <w:tc>
          <w:tcPr>
            <w:tcW w:w="181" w:type="dxa"/>
            <w:vAlign w:val="bottom"/>
          </w:tcPr>
          <w:p w14:paraId="78FF81CF" w14:textId="77777777" w:rsidR="00D47E82" w:rsidRPr="002D03D8" w:rsidRDefault="00D47E82" w:rsidP="00D47E82">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7D23CEEB" w14:textId="2B3B3B2A" w:rsidR="00D47E82" w:rsidRPr="002D03D8" w:rsidRDefault="00D47E82" w:rsidP="00D47E82">
            <w:pPr>
              <w:tabs>
                <w:tab w:val="decimal" w:pos="1055"/>
              </w:tabs>
              <w:spacing w:line="240" w:lineRule="exact"/>
              <w:ind w:right="-79"/>
              <w:outlineLvl w:val="0"/>
              <w:rPr>
                <w:rFonts w:ascii="CordiaUPC" w:hAnsi="CordiaUPC" w:cs="CordiaUPC"/>
                <w:b/>
                <w:bCs/>
                <w:color w:val="000000"/>
                <w:sz w:val="26"/>
                <w:szCs w:val="26"/>
                <w:lang w:bidi="th-TH"/>
              </w:rPr>
            </w:pPr>
            <w:r w:rsidRPr="002D03D8">
              <w:rPr>
                <w:rFonts w:ascii="CordiaUPC" w:hAnsi="CordiaUPC" w:cs="CordiaUPC"/>
                <w:b/>
                <w:bCs/>
                <w:color w:val="000000"/>
                <w:sz w:val="26"/>
                <w:szCs w:val="26"/>
              </w:rPr>
              <w:t>3,90</w:t>
            </w:r>
            <w:r w:rsidR="003B01D2" w:rsidRPr="002D03D8">
              <w:rPr>
                <w:rFonts w:ascii="CordiaUPC" w:hAnsi="CordiaUPC" w:cs="CordiaUPC" w:hint="cs"/>
                <w:b/>
                <w:bCs/>
                <w:color w:val="000000"/>
                <w:sz w:val="26"/>
                <w:szCs w:val="26"/>
                <w:cs/>
                <w:lang w:bidi="th-TH"/>
              </w:rPr>
              <w:t>8</w:t>
            </w:r>
          </w:p>
        </w:tc>
        <w:tc>
          <w:tcPr>
            <w:tcW w:w="181" w:type="dxa"/>
            <w:vAlign w:val="bottom"/>
          </w:tcPr>
          <w:p w14:paraId="61C5FCCA" w14:textId="77777777" w:rsidR="00D47E82" w:rsidRPr="002D03D8" w:rsidRDefault="00D47E82" w:rsidP="00D47E82">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037FAF1F" w14:textId="68673D15" w:rsidR="00D47E82" w:rsidRPr="002D03D8" w:rsidRDefault="00D47E82" w:rsidP="00D47E82">
            <w:pPr>
              <w:tabs>
                <w:tab w:val="decimal" w:pos="1084"/>
              </w:tabs>
              <w:spacing w:line="240" w:lineRule="exact"/>
              <w:ind w:right="-79"/>
              <w:outlineLvl w:val="0"/>
              <w:rPr>
                <w:rFonts w:ascii="CordiaUPC" w:hAnsi="CordiaUPC" w:cs="CordiaUPC"/>
                <w:b/>
                <w:bCs/>
                <w:color w:val="000000"/>
                <w:sz w:val="26"/>
                <w:szCs w:val="26"/>
                <w:lang w:val="en-US"/>
              </w:rPr>
            </w:pPr>
            <w:r w:rsidRPr="002D03D8">
              <w:rPr>
                <w:rFonts w:ascii="CordiaUPC" w:hAnsi="CordiaUPC" w:cs="CordiaUPC"/>
                <w:b/>
                <w:bCs/>
                <w:color w:val="000000"/>
                <w:sz w:val="26"/>
                <w:szCs w:val="26"/>
              </w:rPr>
              <w:t>(7,40</w:t>
            </w:r>
            <w:r w:rsidR="003B01D2" w:rsidRPr="002D03D8">
              <w:rPr>
                <w:rFonts w:ascii="CordiaUPC" w:hAnsi="CordiaUPC" w:cs="CordiaUPC" w:hint="cs"/>
                <w:b/>
                <w:bCs/>
                <w:color w:val="000000"/>
                <w:sz w:val="26"/>
                <w:szCs w:val="26"/>
                <w:cs/>
                <w:lang w:bidi="th-TH"/>
              </w:rPr>
              <w:t>3</w:t>
            </w:r>
            <w:r w:rsidRPr="002D03D8">
              <w:rPr>
                <w:rFonts w:ascii="CordiaUPC" w:hAnsi="CordiaUPC" w:cs="CordiaUPC"/>
                <w:b/>
                <w:bCs/>
                <w:color w:val="000000"/>
                <w:sz w:val="26"/>
                <w:szCs w:val="26"/>
              </w:rPr>
              <w:t>)</w:t>
            </w:r>
          </w:p>
        </w:tc>
        <w:tc>
          <w:tcPr>
            <w:tcW w:w="180" w:type="dxa"/>
            <w:vAlign w:val="bottom"/>
          </w:tcPr>
          <w:p w14:paraId="546DF4A7" w14:textId="77777777" w:rsidR="00D47E82" w:rsidRPr="002D03D8" w:rsidRDefault="00D47E82" w:rsidP="00D47E82">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194F93F2" w14:textId="6556FC6E" w:rsidR="00D47E82" w:rsidRPr="002D03D8" w:rsidRDefault="00D47E82" w:rsidP="00D47E82">
            <w:pPr>
              <w:tabs>
                <w:tab w:val="decimal" w:pos="1126"/>
              </w:tabs>
              <w:spacing w:line="240" w:lineRule="exact"/>
              <w:ind w:right="-79"/>
              <w:outlineLvl w:val="0"/>
              <w:rPr>
                <w:rFonts w:ascii="CordiaUPC" w:hAnsi="CordiaUPC" w:cs="CordiaUPC"/>
                <w:b/>
                <w:bCs/>
                <w:color w:val="000000" w:themeColor="text1"/>
                <w:sz w:val="26"/>
                <w:szCs w:val="26"/>
              </w:rPr>
            </w:pPr>
            <w:r w:rsidRPr="002D03D8">
              <w:rPr>
                <w:rFonts w:ascii="CordiaUPC" w:hAnsi="CordiaUPC" w:cs="CordiaUPC"/>
                <w:b/>
                <w:bCs/>
                <w:color w:val="000000"/>
                <w:sz w:val="26"/>
                <w:szCs w:val="26"/>
              </w:rPr>
              <w:t>(3,980)</w:t>
            </w:r>
          </w:p>
        </w:tc>
      </w:tr>
    </w:tbl>
    <w:p w14:paraId="0DBEC66D" w14:textId="77777777" w:rsidR="009D24E3" w:rsidRPr="002D03D8" w:rsidRDefault="009D24E3" w:rsidP="009D24E3">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9D24E3" w:rsidRPr="002D03D8" w14:paraId="3A8018A1" w14:textId="77777777" w:rsidTr="005C143D">
        <w:trPr>
          <w:cantSplit/>
          <w:tblHeader/>
        </w:trPr>
        <w:tc>
          <w:tcPr>
            <w:tcW w:w="3177" w:type="dxa"/>
          </w:tcPr>
          <w:p w14:paraId="1F3D18D9" w14:textId="77777777" w:rsidR="009D24E3" w:rsidRPr="002D03D8" w:rsidRDefault="009D24E3" w:rsidP="005C143D">
            <w:pPr>
              <w:spacing w:line="240" w:lineRule="exact"/>
              <w:ind w:right="-132"/>
              <w:rPr>
                <w:rFonts w:ascii="CordiaUPC" w:hAnsi="CordiaUPC" w:cs="CordiaUPC"/>
                <w:b/>
                <w:bCs/>
                <w:i/>
                <w:iCs/>
                <w:color w:val="000000"/>
                <w:sz w:val="26"/>
                <w:szCs w:val="26"/>
              </w:rPr>
            </w:pPr>
            <w:bookmarkStart w:id="16" w:name="_Hlk76136495"/>
            <w:r w:rsidRPr="002D03D8">
              <w:rPr>
                <w:rFonts w:ascii="CordiaUPC" w:hAnsi="CordiaUPC" w:cs="CordiaUPC" w:hint="cs"/>
                <w:b/>
                <w:bCs/>
                <w:i/>
                <w:iCs/>
                <w:sz w:val="26"/>
                <w:szCs w:val="26"/>
                <w:lang w:val="en-US"/>
              </w:rPr>
              <w:t xml:space="preserve">For the </w:t>
            </w:r>
            <w:r w:rsidRPr="002D03D8">
              <w:rPr>
                <w:rFonts w:ascii="CordiaUPC" w:hAnsi="CordiaUPC" w:cs="CordiaUPC"/>
                <w:b/>
                <w:bCs/>
                <w:i/>
                <w:iCs/>
                <w:sz w:val="26"/>
                <w:szCs w:val="26"/>
                <w:lang w:val="en-US"/>
              </w:rPr>
              <w:t>three-month period ended</w:t>
            </w:r>
          </w:p>
        </w:tc>
        <w:tc>
          <w:tcPr>
            <w:tcW w:w="6138" w:type="dxa"/>
            <w:gridSpan w:val="7"/>
            <w:vAlign w:val="bottom"/>
          </w:tcPr>
          <w:p w14:paraId="05EEF029" w14:textId="77777777" w:rsidR="009D24E3" w:rsidRPr="002D03D8" w:rsidRDefault="009D24E3" w:rsidP="005C143D">
            <w:pPr>
              <w:pStyle w:val="acctmergecolhdg"/>
              <w:spacing w:line="240" w:lineRule="exact"/>
              <w:rPr>
                <w:rFonts w:ascii="CordiaUPC" w:hAnsi="CordiaUPC" w:cs="CordiaUPC"/>
                <w:sz w:val="26"/>
                <w:szCs w:val="26"/>
              </w:rPr>
            </w:pPr>
          </w:p>
        </w:tc>
      </w:tr>
      <w:tr w:rsidR="009D24E3" w:rsidRPr="002D03D8" w14:paraId="27349975" w14:textId="77777777" w:rsidTr="005C143D">
        <w:trPr>
          <w:cantSplit/>
          <w:tblHeader/>
        </w:trPr>
        <w:tc>
          <w:tcPr>
            <w:tcW w:w="3177" w:type="dxa"/>
          </w:tcPr>
          <w:p w14:paraId="5F3DBA1E" w14:textId="6C1093A0" w:rsidR="009D24E3" w:rsidRPr="002D03D8" w:rsidRDefault="009D24E3" w:rsidP="005C143D">
            <w:pPr>
              <w:spacing w:line="240" w:lineRule="exact"/>
              <w:ind w:right="-132"/>
              <w:rPr>
                <w:rFonts w:ascii="CordiaUPC" w:hAnsi="CordiaUPC" w:cs="CordiaUPC"/>
                <w:b/>
                <w:bCs/>
                <w:i/>
                <w:iCs/>
                <w:color w:val="000000"/>
                <w:sz w:val="26"/>
                <w:szCs w:val="26"/>
                <w:lang w:bidi="th-TH"/>
              </w:rPr>
            </w:pPr>
            <w:r w:rsidRPr="002D03D8">
              <w:rPr>
                <w:rFonts w:ascii="CordiaUPC" w:hAnsi="CordiaUPC" w:cs="CordiaUPC" w:hint="cs"/>
                <w:b/>
                <w:bCs/>
                <w:i/>
                <w:iCs/>
                <w:sz w:val="26"/>
                <w:szCs w:val="26"/>
              </w:rPr>
              <w:t xml:space="preserve">   </w:t>
            </w:r>
            <w:r w:rsidRPr="002D03D8">
              <w:rPr>
                <w:rFonts w:ascii="CordiaUPC" w:eastAsia="Times New Roman" w:hAnsi="CordiaUPC" w:cs="CordiaUPC" w:hint="cs"/>
                <w:b/>
                <w:bCs/>
                <w:i/>
                <w:iCs/>
                <w:sz w:val="26"/>
                <w:szCs w:val="26"/>
                <w:lang w:val="en-US"/>
              </w:rPr>
              <w:t xml:space="preserve">30 </w:t>
            </w:r>
            <w:r w:rsidRPr="002D03D8">
              <w:rPr>
                <w:rFonts w:ascii="CordiaUPC" w:hAnsi="CordiaUPC" w:cs="CordiaUPC" w:hint="cs"/>
                <w:b/>
                <w:bCs/>
                <w:i/>
                <w:iCs/>
                <w:sz w:val="26"/>
                <w:szCs w:val="26"/>
              </w:rPr>
              <w:t>September</w:t>
            </w:r>
            <w:r w:rsidRPr="002D03D8">
              <w:rPr>
                <w:rFonts w:ascii="CordiaUPC" w:eastAsia="Times New Roman" w:hAnsi="CordiaUPC" w:cs="CordiaUPC" w:hint="cs"/>
                <w:b/>
                <w:bCs/>
                <w:i/>
                <w:iCs/>
                <w:sz w:val="26"/>
                <w:szCs w:val="26"/>
              </w:rPr>
              <w:t xml:space="preserve"> 202</w:t>
            </w:r>
            <w:r w:rsidR="00001727" w:rsidRPr="002D03D8">
              <w:rPr>
                <w:rFonts w:ascii="CordiaUPC" w:eastAsia="Times New Roman" w:hAnsi="CordiaUPC" w:cs="CordiaUPC"/>
                <w:b/>
                <w:bCs/>
                <w:i/>
                <w:iCs/>
                <w:sz w:val="26"/>
                <w:szCs w:val="26"/>
              </w:rPr>
              <w:t>4</w:t>
            </w:r>
          </w:p>
        </w:tc>
        <w:tc>
          <w:tcPr>
            <w:tcW w:w="6138" w:type="dxa"/>
            <w:gridSpan w:val="7"/>
            <w:vAlign w:val="bottom"/>
          </w:tcPr>
          <w:p w14:paraId="5E1A04BC" w14:textId="77777777" w:rsidR="009D24E3" w:rsidRPr="002D03D8" w:rsidRDefault="009D24E3" w:rsidP="005C143D">
            <w:pPr>
              <w:pStyle w:val="acctmergecolhdg"/>
              <w:spacing w:line="240" w:lineRule="exact"/>
              <w:rPr>
                <w:rFonts w:ascii="CordiaUPC" w:hAnsi="CordiaUPC" w:cs="CordiaUPC"/>
                <w:sz w:val="26"/>
                <w:szCs w:val="26"/>
              </w:rPr>
            </w:pPr>
            <w:r w:rsidRPr="002D03D8">
              <w:rPr>
                <w:rFonts w:ascii="CordiaUPC" w:hAnsi="CordiaUPC" w:cs="CordiaUPC" w:hint="cs"/>
                <w:sz w:val="26"/>
                <w:szCs w:val="26"/>
              </w:rPr>
              <w:t>Consolidated</w:t>
            </w:r>
          </w:p>
        </w:tc>
      </w:tr>
      <w:tr w:rsidR="009D24E3" w:rsidRPr="002D03D8" w14:paraId="2CED5E4E" w14:textId="77777777" w:rsidTr="005C143D">
        <w:trPr>
          <w:cantSplit/>
          <w:tblHeader/>
        </w:trPr>
        <w:tc>
          <w:tcPr>
            <w:tcW w:w="3177" w:type="dxa"/>
          </w:tcPr>
          <w:p w14:paraId="27EFEC55" w14:textId="77777777" w:rsidR="009D24E3" w:rsidRPr="002D03D8" w:rsidDel="00F1172B" w:rsidRDefault="009D24E3" w:rsidP="005C143D">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3A4A2FA7"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Net interest income</w:t>
            </w:r>
          </w:p>
        </w:tc>
        <w:tc>
          <w:tcPr>
            <w:tcW w:w="181" w:type="dxa"/>
          </w:tcPr>
          <w:p w14:paraId="4B12EB0A"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339" w:type="dxa"/>
            <w:vAlign w:val="bottom"/>
          </w:tcPr>
          <w:p w14:paraId="2FCFC283"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Net non-interest income</w:t>
            </w:r>
          </w:p>
        </w:tc>
        <w:tc>
          <w:tcPr>
            <w:tcW w:w="181" w:type="dxa"/>
          </w:tcPr>
          <w:p w14:paraId="5065FA4C" w14:textId="77777777" w:rsidR="009D24E3" w:rsidRPr="002D03D8" w:rsidRDefault="009D24E3" w:rsidP="005C143D">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73402639"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Operating expenses</w:t>
            </w:r>
          </w:p>
        </w:tc>
        <w:tc>
          <w:tcPr>
            <w:tcW w:w="180" w:type="dxa"/>
          </w:tcPr>
          <w:p w14:paraId="7F075921"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417" w:type="dxa"/>
            <w:vAlign w:val="bottom"/>
          </w:tcPr>
          <w:p w14:paraId="57F35414" w14:textId="77777777" w:rsidR="009D24E3" w:rsidRPr="002D03D8" w:rsidRDefault="009D24E3" w:rsidP="005C143D">
            <w:pPr>
              <w:pStyle w:val="acctmergecolhdg"/>
              <w:spacing w:line="240" w:lineRule="exact"/>
              <w:ind w:left="-61" w:right="-52"/>
              <w:rPr>
                <w:rFonts w:ascii="CordiaUPC" w:hAnsi="CordiaUPC" w:cs="CordiaUPC"/>
                <w:b w:val="0"/>
                <w:bCs/>
                <w:sz w:val="26"/>
                <w:szCs w:val="26"/>
              </w:rPr>
            </w:pPr>
            <w:r w:rsidRPr="002D03D8">
              <w:rPr>
                <w:rFonts w:ascii="CordiaUPC" w:hAnsi="CordiaUPC" w:cs="CordiaUPC"/>
                <w:b w:val="0"/>
                <w:bCs/>
                <w:sz w:val="26"/>
                <w:szCs w:val="26"/>
              </w:rPr>
              <w:t xml:space="preserve">Expected </w:t>
            </w:r>
            <w:r w:rsidRPr="002D03D8">
              <w:rPr>
                <w:rFonts w:ascii="CordiaUPC" w:hAnsi="CordiaUPC" w:cs="CordiaUPC"/>
                <w:b w:val="0"/>
                <w:bCs/>
                <w:sz w:val="26"/>
                <w:szCs w:val="26"/>
              </w:rPr>
              <w:br/>
              <w:t>credit loss</w:t>
            </w:r>
          </w:p>
        </w:tc>
      </w:tr>
      <w:tr w:rsidR="009D24E3" w:rsidRPr="002D03D8" w14:paraId="5D93285F" w14:textId="77777777" w:rsidTr="005C143D">
        <w:trPr>
          <w:cantSplit/>
          <w:tblHeader/>
        </w:trPr>
        <w:tc>
          <w:tcPr>
            <w:tcW w:w="3177" w:type="dxa"/>
          </w:tcPr>
          <w:p w14:paraId="2947A46A" w14:textId="77777777" w:rsidR="009D24E3" w:rsidRPr="002D03D8" w:rsidDel="00F1172B" w:rsidRDefault="009D24E3" w:rsidP="005C143D">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3C7B3453" w14:textId="77777777" w:rsidR="009D24E3" w:rsidRPr="002D03D8" w:rsidRDefault="009D24E3" w:rsidP="005C143D">
            <w:pPr>
              <w:pStyle w:val="acctmergecolhdg"/>
              <w:spacing w:line="240" w:lineRule="exact"/>
              <w:ind w:left="-61" w:right="-52"/>
              <w:rPr>
                <w:rFonts w:ascii="CordiaUPC" w:hAnsi="CordiaUPC" w:cs="CordiaUPC"/>
                <w:b w:val="0"/>
                <w:bCs/>
                <w:sz w:val="26"/>
                <w:szCs w:val="26"/>
              </w:rPr>
            </w:pPr>
            <w:r w:rsidRPr="002D03D8">
              <w:rPr>
                <w:rFonts w:ascii="CordiaUPC" w:hAnsi="CordiaUPC" w:cs="CordiaUPC" w:hint="cs"/>
                <w:b w:val="0"/>
                <w:bCs/>
                <w:i/>
                <w:iCs/>
                <w:sz w:val="26"/>
                <w:szCs w:val="26"/>
              </w:rPr>
              <w:t>(in million Baht)</w:t>
            </w:r>
          </w:p>
        </w:tc>
      </w:tr>
      <w:tr w:rsidR="00F11E47" w:rsidRPr="002D03D8" w14:paraId="690D2068" w14:textId="77777777" w:rsidTr="005C143D">
        <w:trPr>
          <w:cantSplit/>
        </w:trPr>
        <w:tc>
          <w:tcPr>
            <w:tcW w:w="3177" w:type="dxa"/>
            <w:vAlign w:val="bottom"/>
          </w:tcPr>
          <w:p w14:paraId="7180A4A4" w14:textId="77777777" w:rsidR="00F11E47" w:rsidRPr="002D03D8" w:rsidRDefault="00F11E47" w:rsidP="00F11E47">
            <w:pPr>
              <w:spacing w:line="240" w:lineRule="exact"/>
              <w:ind w:left="142" w:right="-70" w:hanging="142"/>
              <w:rPr>
                <w:rFonts w:ascii="CordiaUPC" w:hAnsi="CordiaUPC" w:cs="CordiaUPC"/>
                <w:b/>
                <w:bCs/>
                <w:sz w:val="26"/>
                <w:szCs w:val="26"/>
              </w:rPr>
            </w:pPr>
            <w:r w:rsidRPr="002D03D8">
              <w:rPr>
                <w:rFonts w:ascii="CordiaUPC" w:hAnsi="CordiaUPC" w:cs="CordiaUPC" w:hint="cs"/>
                <w:sz w:val="26"/>
                <w:szCs w:val="26"/>
              </w:rPr>
              <w:t>Segment reporting</w:t>
            </w:r>
          </w:p>
        </w:tc>
        <w:tc>
          <w:tcPr>
            <w:tcW w:w="1461" w:type="dxa"/>
            <w:vAlign w:val="bottom"/>
          </w:tcPr>
          <w:p w14:paraId="6F392980" w14:textId="0F4ABC1A" w:rsidR="00F11E47" w:rsidRPr="002D03D8" w:rsidRDefault="00F11E47" w:rsidP="00F11E47">
            <w:pPr>
              <w:tabs>
                <w:tab w:val="decimal" w:pos="1156"/>
              </w:tabs>
              <w:spacing w:line="240" w:lineRule="exact"/>
              <w:ind w:right="-79"/>
              <w:outlineLvl w:val="0"/>
              <w:rPr>
                <w:rFonts w:ascii="CordiaUPC" w:hAnsi="CordiaUPC" w:cs="CordiaUPC"/>
                <w:color w:val="000000"/>
                <w:sz w:val="26"/>
                <w:szCs w:val="26"/>
                <w:lang w:val="en-US"/>
              </w:rPr>
            </w:pPr>
            <w:r w:rsidRPr="002D03D8">
              <w:rPr>
                <w:rFonts w:ascii="CordiaUPC" w:hAnsi="CordiaUPC" w:cs="CordiaUPC"/>
                <w:color w:val="000000"/>
                <w:sz w:val="26"/>
                <w:szCs w:val="26"/>
              </w:rPr>
              <w:t>14,062</w:t>
            </w:r>
          </w:p>
        </w:tc>
        <w:tc>
          <w:tcPr>
            <w:tcW w:w="181" w:type="dxa"/>
            <w:vAlign w:val="bottom"/>
          </w:tcPr>
          <w:p w14:paraId="7EFA1280"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AA4B435" w14:textId="7D398982" w:rsidR="00F11E47" w:rsidRPr="002D03D8" w:rsidRDefault="00F11E47" w:rsidP="00F11E47">
            <w:pPr>
              <w:tabs>
                <w:tab w:val="decimal" w:pos="1055"/>
              </w:tabs>
              <w:spacing w:line="240" w:lineRule="exact"/>
              <w:ind w:right="-79"/>
              <w:outlineLvl w:val="0"/>
              <w:rPr>
                <w:rFonts w:ascii="CordiaUPC" w:hAnsi="CordiaUPC" w:cs="CordiaUPC"/>
                <w:color w:val="000000"/>
                <w:sz w:val="26"/>
                <w:szCs w:val="26"/>
                <w:lang w:val="en-US" w:bidi="th-TH"/>
              </w:rPr>
            </w:pPr>
            <w:r w:rsidRPr="002D03D8">
              <w:rPr>
                <w:rFonts w:ascii="CordiaUPC" w:hAnsi="CordiaUPC" w:cs="CordiaUPC"/>
                <w:color w:val="000000"/>
                <w:sz w:val="26"/>
                <w:szCs w:val="26"/>
              </w:rPr>
              <w:t>3,169</w:t>
            </w:r>
          </w:p>
        </w:tc>
        <w:tc>
          <w:tcPr>
            <w:tcW w:w="181" w:type="dxa"/>
            <w:vAlign w:val="bottom"/>
          </w:tcPr>
          <w:p w14:paraId="7BA22AE5"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175484A3" w14:textId="4880F01C" w:rsidR="00F11E47" w:rsidRPr="002D03D8" w:rsidRDefault="00F11E47" w:rsidP="00F11E47">
            <w:pPr>
              <w:tabs>
                <w:tab w:val="decimal" w:pos="1084"/>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(7,207)</w:t>
            </w:r>
          </w:p>
        </w:tc>
        <w:tc>
          <w:tcPr>
            <w:tcW w:w="180" w:type="dxa"/>
            <w:vAlign w:val="bottom"/>
          </w:tcPr>
          <w:p w14:paraId="207114FE"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D3F1B75" w14:textId="5A98B2B4" w:rsidR="00F11E47" w:rsidRPr="002D03D8" w:rsidRDefault="00F11E47" w:rsidP="00F11E47">
            <w:pPr>
              <w:tabs>
                <w:tab w:val="decimal" w:pos="1126"/>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(4,807)</w:t>
            </w:r>
          </w:p>
        </w:tc>
      </w:tr>
      <w:tr w:rsidR="00F11E47" w:rsidRPr="002D03D8" w14:paraId="2C4A2E9D" w14:textId="77777777" w:rsidTr="005C143D">
        <w:trPr>
          <w:cantSplit/>
        </w:trPr>
        <w:tc>
          <w:tcPr>
            <w:tcW w:w="3177" w:type="dxa"/>
            <w:vAlign w:val="bottom"/>
          </w:tcPr>
          <w:p w14:paraId="11CE7C8C" w14:textId="7E700A30" w:rsidR="00F11E47" w:rsidRPr="002D03D8" w:rsidRDefault="00F11E47" w:rsidP="00F11E47">
            <w:pPr>
              <w:spacing w:line="240" w:lineRule="exact"/>
              <w:ind w:left="142" w:right="-70" w:hanging="142"/>
              <w:rPr>
                <w:rFonts w:ascii="CordiaUPC" w:hAnsi="CordiaUPC" w:cs="CordiaUPC"/>
                <w:sz w:val="26"/>
                <w:szCs w:val="26"/>
              </w:rPr>
            </w:pPr>
            <w:r w:rsidRPr="002D03D8">
              <w:rPr>
                <w:rFonts w:ascii="CordiaUPC" w:hAnsi="CordiaUPC" w:cs="CordiaUPC"/>
                <w:sz w:val="26"/>
                <w:szCs w:val="26"/>
              </w:rPr>
              <w:t>Expected credit loss</w:t>
            </w:r>
          </w:p>
        </w:tc>
        <w:tc>
          <w:tcPr>
            <w:tcW w:w="1461" w:type="dxa"/>
            <w:vAlign w:val="bottom"/>
          </w:tcPr>
          <w:p w14:paraId="398CB35E" w14:textId="61CAE6F7" w:rsidR="00F11E47" w:rsidRPr="002D03D8" w:rsidRDefault="00F11E47" w:rsidP="00F11E47">
            <w:pPr>
              <w:tabs>
                <w:tab w:val="decimal" w:pos="1156"/>
              </w:tabs>
              <w:spacing w:line="240" w:lineRule="exact"/>
              <w:ind w:right="-79"/>
              <w:outlineLvl w:val="0"/>
              <w:rPr>
                <w:rFonts w:ascii="CordiaUPC" w:hAnsi="CordiaUPC" w:cs="CordiaUPC"/>
                <w:color w:val="000000"/>
                <w:sz w:val="26"/>
                <w:szCs w:val="26"/>
                <w:cs/>
                <w:lang w:bidi="th-TH"/>
              </w:rPr>
            </w:pPr>
            <w:r w:rsidRPr="002D03D8">
              <w:rPr>
                <w:rFonts w:ascii="CordiaUPC" w:hAnsi="CordiaUPC" w:cs="CordiaUPC"/>
                <w:color w:val="000000"/>
                <w:sz w:val="26"/>
                <w:szCs w:val="26"/>
              </w:rPr>
              <w:t>-</w:t>
            </w:r>
          </w:p>
        </w:tc>
        <w:tc>
          <w:tcPr>
            <w:tcW w:w="181" w:type="dxa"/>
            <w:vAlign w:val="bottom"/>
          </w:tcPr>
          <w:p w14:paraId="65C9F2F0"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0F79E092" w14:textId="24FA81B5" w:rsidR="00F11E47" w:rsidRPr="002D03D8" w:rsidRDefault="00F11E47" w:rsidP="00F11E47">
            <w:pPr>
              <w:tabs>
                <w:tab w:val="decimal" w:pos="1055"/>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7</w:t>
            </w:r>
          </w:p>
        </w:tc>
        <w:tc>
          <w:tcPr>
            <w:tcW w:w="181" w:type="dxa"/>
            <w:vAlign w:val="bottom"/>
          </w:tcPr>
          <w:p w14:paraId="51A8EC6C"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882CB97" w14:textId="1B24B519" w:rsidR="00F11E47" w:rsidRPr="002D03D8" w:rsidRDefault="00F11E47" w:rsidP="00F11E47">
            <w:pPr>
              <w:tabs>
                <w:tab w:val="decimal" w:pos="1084"/>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(50)</w:t>
            </w:r>
          </w:p>
        </w:tc>
        <w:tc>
          <w:tcPr>
            <w:tcW w:w="180" w:type="dxa"/>
            <w:vAlign w:val="bottom"/>
          </w:tcPr>
          <w:p w14:paraId="2CC95053"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21B4C48" w14:textId="20A9604E" w:rsidR="00F11E47" w:rsidRPr="002D03D8" w:rsidRDefault="00F11E47" w:rsidP="00F11E47">
            <w:pPr>
              <w:tabs>
                <w:tab w:val="decimal" w:pos="1126"/>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43</w:t>
            </w:r>
          </w:p>
        </w:tc>
      </w:tr>
      <w:tr w:rsidR="00F11E47" w:rsidRPr="002D03D8" w14:paraId="72038542" w14:textId="77777777" w:rsidTr="005C143D">
        <w:trPr>
          <w:cantSplit/>
        </w:trPr>
        <w:tc>
          <w:tcPr>
            <w:tcW w:w="3177" w:type="dxa"/>
            <w:vAlign w:val="bottom"/>
          </w:tcPr>
          <w:p w14:paraId="34EB0950" w14:textId="77777777" w:rsidR="00F11E47" w:rsidRPr="002D03D8" w:rsidRDefault="00F11E47" w:rsidP="00F11E47">
            <w:pPr>
              <w:spacing w:line="240" w:lineRule="exact"/>
              <w:ind w:left="142" w:right="-70" w:hanging="142"/>
              <w:rPr>
                <w:rFonts w:ascii="CordiaUPC" w:hAnsi="CordiaUPC" w:cs="CordiaUPC"/>
                <w:b/>
                <w:bCs/>
                <w:spacing w:val="-4"/>
                <w:sz w:val="26"/>
                <w:szCs w:val="26"/>
              </w:rPr>
            </w:pPr>
            <w:r w:rsidRPr="002D03D8">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37D11875" w14:textId="78166D19" w:rsidR="00F11E47" w:rsidRPr="002D03D8" w:rsidRDefault="00F11E47" w:rsidP="00F11E47">
            <w:pPr>
              <w:tabs>
                <w:tab w:val="decimal" w:pos="1156"/>
              </w:tabs>
              <w:spacing w:line="240" w:lineRule="exact"/>
              <w:ind w:right="-79"/>
              <w:outlineLvl w:val="0"/>
              <w:rPr>
                <w:rFonts w:ascii="CordiaUPC" w:hAnsi="CordiaUPC" w:cs="CordiaUPC"/>
                <w:b/>
                <w:bCs/>
                <w:color w:val="000000"/>
                <w:sz w:val="26"/>
                <w:szCs w:val="26"/>
              </w:rPr>
            </w:pPr>
            <w:r w:rsidRPr="002D03D8">
              <w:rPr>
                <w:rFonts w:ascii="CordiaUPC" w:hAnsi="CordiaUPC" w:cs="CordiaUPC"/>
                <w:b/>
                <w:bCs/>
                <w:color w:val="000000"/>
                <w:sz w:val="26"/>
                <w:szCs w:val="26"/>
              </w:rPr>
              <w:t>14,062</w:t>
            </w:r>
          </w:p>
        </w:tc>
        <w:tc>
          <w:tcPr>
            <w:tcW w:w="181" w:type="dxa"/>
            <w:vAlign w:val="bottom"/>
          </w:tcPr>
          <w:p w14:paraId="6BA40489" w14:textId="77777777" w:rsidR="00F11E47" w:rsidRPr="002D03D8" w:rsidRDefault="00F11E47" w:rsidP="00F11E47">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0E4EF947" w14:textId="59437B09" w:rsidR="00F11E47" w:rsidRPr="002D03D8" w:rsidRDefault="00F11E47" w:rsidP="00F11E47">
            <w:pPr>
              <w:tabs>
                <w:tab w:val="decimal" w:pos="1055"/>
              </w:tabs>
              <w:spacing w:line="240" w:lineRule="exact"/>
              <w:ind w:right="-79"/>
              <w:outlineLvl w:val="0"/>
              <w:rPr>
                <w:rFonts w:ascii="CordiaUPC" w:hAnsi="CordiaUPC" w:cs="CordiaUPC"/>
                <w:b/>
                <w:bCs/>
                <w:color w:val="000000"/>
                <w:sz w:val="26"/>
                <w:szCs w:val="26"/>
              </w:rPr>
            </w:pPr>
            <w:r w:rsidRPr="002D03D8">
              <w:rPr>
                <w:rFonts w:ascii="CordiaUPC" w:hAnsi="CordiaUPC" w:cs="CordiaUPC"/>
                <w:b/>
                <w:bCs/>
                <w:color w:val="000000"/>
                <w:sz w:val="26"/>
                <w:szCs w:val="26"/>
              </w:rPr>
              <w:t>3,176</w:t>
            </w:r>
          </w:p>
        </w:tc>
        <w:tc>
          <w:tcPr>
            <w:tcW w:w="181" w:type="dxa"/>
            <w:vAlign w:val="bottom"/>
          </w:tcPr>
          <w:p w14:paraId="06BDD5DD" w14:textId="77777777" w:rsidR="00F11E47" w:rsidRPr="002D03D8" w:rsidRDefault="00F11E47" w:rsidP="00F11E47">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3BC2342F" w14:textId="3C1C89BA" w:rsidR="00F11E47" w:rsidRPr="002D03D8" w:rsidRDefault="00F11E47" w:rsidP="00F11E47">
            <w:pPr>
              <w:tabs>
                <w:tab w:val="decimal" w:pos="1084"/>
              </w:tabs>
              <w:spacing w:line="240" w:lineRule="exact"/>
              <w:ind w:right="-79"/>
              <w:outlineLvl w:val="0"/>
              <w:rPr>
                <w:rFonts w:ascii="CordiaUPC" w:hAnsi="CordiaUPC" w:cs="CordiaUPC"/>
                <w:b/>
                <w:bCs/>
                <w:color w:val="000000"/>
                <w:sz w:val="26"/>
                <w:szCs w:val="26"/>
                <w:lang w:val="en-US"/>
              </w:rPr>
            </w:pPr>
            <w:r w:rsidRPr="002D03D8">
              <w:rPr>
                <w:rFonts w:ascii="CordiaUPC" w:hAnsi="CordiaUPC" w:cs="CordiaUPC"/>
                <w:b/>
                <w:bCs/>
                <w:color w:val="000000"/>
                <w:sz w:val="26"/>
                <w:szCs w:val="26"/>
              </w:rPr>
              <w:t>(7,257)</w:t>
            </w:r>
          </w:p>
        </w:tc>
        <w:tc>
          <w:tcPr>
            <w:tcW w:w="180" w:type="dxa"/>
            <w:vAlign w:val="bottom"/>
          </w:tcPr>
          <w:p w14:paraId="2458D20E" w14:textId="77777777" w:rsidR="00F11E47" w:rsidRPr="002D03D8" w:rsidRDefault="00F11E47" w:rsidP="00F11E47">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E7F3AE6" w14:textId="42A981A9" w:rsidR="00F11E47" w:rsidRPr="002D03D8" w:rsidRDefault="00F11E47" w:rsidP="00F11E47">
            <w:pPr>
              <w:tabs>
                <w:tab w:val="decimal" w:pos="1126"/>
              </w:tabs>
              <w:spacing w:line="240" w:lineRule="exact"/>
              <w:ind w:right="-79"/>
              <w:outlineLvl w:val="0"/>
              <w:rPr>
                <w:rFonts w:ascii="CordiaUPC" w:hAnsi="CordiaUPC" w:cs="CordiaUPC"/>
                <w:b/>
                <w:bCs/>
                <w:color w:val="000000"/>
                <w:sz w:val="26"/>
                <w:szCs w:val="26"/>
              </w:rPr>
            </w:pPr>
            <w:r w:rsidRPr="002D03D8">
              <w:rPr>
                <w:rFonts w:ascii="CordiaUPC" w:hAnsi="CordiaUPC" w:cs="CordiaUPC"/>
                <w:b/>
                <w:bCs/>
                <w:color w:val="000000"/>
                <w:sz w:val="26"/>
                <w:szCs w:val="26"/>
              </w:rPr>
              <w:t>(4,764)</w:t>
            </w:r>
          </w:p>
        </w:tc>
      </w:tr>
      <w:bookmarkEnd w:id="16"/>
    </w:tbl>
    <w:p w14:paraId="308FFEB4" w14:textId="77777777" w:rsidR="009D24E3" w:rsidRPr="002D03D8" w:rsidRDefault="009D24E3" w:rsidP="009D24E3">
      <w:pPr>
        <w:spacing w:line="240" w:lineRule="exact"/>
        <w:ind w:right="389"/>
        <w:jc w:val="thaiDistribute"/>
        <w:rPr>
          <w:rFonts w:ascii="CordiaUPC" w:eastAsia="Times New Roman" w:hAnsi="CordiaUPC" w:cs="CordiaUPC"/>
          <w:b/>
          <w:bCs/>
          <w:i/>
          <w:iCs/>
          <w:sz w:val="26"/>
          <w:szCs w:val="26"/>
          <w:lang w:bidi="th-TH"/>
        </w:rPr>
      </w:pPr>
    </w:p>
    <w:tbl>
      <w:tblPr>
        <w:tblW w:w="9288" w:type="dxa"/>
        <w:tblInd w:w="426"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417"/>
      </w:tblGrid>
      <w:tr w:rsidR="009D24E3" w:rsidRPr="002D03D8" w14:paraId="799E6ECA" w14:textId="77777777" w:rsidTr="005C143D">
        <w:trPr>
          <w:cantSplit/>
          <w:tblHeader/>
        </w:trPr>
        <w:tc>
          <w:tcPr>
            <w:tcW w:w="3150" w:type="dxa"/>
          </w:tcPr>
          <w:p w14:paraId="1F2AF9FD" w14:textId="77777777" w:rsidR="009D24E3" w:rsidRPr="002D03D8" w:rsidRDefault="009D24E3" w:rsidP="005C143D">
            <w:pPr>
              <w:spacing w:line="240" w:lineRule="exact"/>
              <w:ind w:right="-132"/>
              <w:rPr>
                <w:rFonts w:ascii="CordiaUPC" w:hAnsi="CordiaUPC" w:cs="CordiaUPC"/>
                <w:b/>
                <w:bCs/>
                <w:i/>
                <w:iCs/>
                <w:color w:val="000000"/>
                <w:sz w:val="26"/>
                <w:szCs w:val="26"/>
              </w:rPr>
            </w:pPr>
            <w:r w:rsidRPr="002D03D8">
              <w:rPr>
                <w:rFonts w:ascii="CordiaUPC" w:hAnsi="CordiaUPC" w:cs="CordiaUPC"/>
                <w:b/>
                <w:bCs/>
                <w:i/>
                <w:iCs/>
                <w:sz w:val="26"/>
                <w:szCs w:val="26"/>
                <w:lang w:val="en-US"/>
              </w:rPr>
              <w:t>For the nine-month period ended</w:t>
            </w:r>
          </w:p>
        </w:tc>
        <w:tc>
          <w:tcPr>
            <w:tcW w:w="6138" w:type="dxa"/>
            <w:gridSpan w:val="7"/>
            <w:vAlign w:val="bottom"/>
          </w:tcPr>
          <w:p w14:paraId="4EC51409" w14:textId="77777777" w:rsidR="009D24E3" w:rsidRPr="002D03D8" w:rsidRDefault="009D24E3" w:rsidP="005C143D">
            <w:pPr>
              <w:pStyle w:val="acctmergecolhdg"/>
              <w:spacing w:line="240" w:lineRule="exact"/>
              <w:rPr>
                <w:rFonts w:ascii="CordiaUPC" w:hAnsi="CordiaUPC" w:cs="CordiaUPC"/>
                <w:sz w:val="26"/>
                <w:szCs w:val="26"/>
              </w:rPr>
            </w:pPr>
          </w:p>
        </w:tc>
      </w:tr>
      <w:tr w:rsidR="009D24E3" w:rsidRPr="002D03D8" w14:paraId="11538884" w14:textId="77777777" w:rsidTr="005C143D">
        <w:trPr>
          <w:cantSplit/>
          <w:tblHeader/>
        </w:trPr>
        <w:tc>
          <w:tcPr>
            <w:tcW w:w="3150" w:type="dxa"/>
          </w:tcPr>
          <w:p w14:paraId="4E0D2D33" w14:textId="665BA150" w:rsidR="009D24E3" w:rsidRPr="002D03D8" w:rsidRDefault="009D24E3" w:rsidP="005C143D">
            <w:pPr>
              <w:spacing w:line="240" w:lineRule="exact"/>
              <w:ind w:right="-132"/>
              <w:rPr>
                <w:rFonts w:ascii="CordiaUPC" w:hAnsi="CordiaUPC" w:cs="CordiaUPC"/>
                <w:b/>
                <w:bCs/>
                <w:i/>
                <w:iCs/>
                <w:color w:val="000000"/>
                <w:sz w:val="26"/>
                <w:szCs w:val="26"/>
                <w:lang w:bidi="th-TH"/>
              </w:rPr>
            </w:pPr>
            <w:r w:rsidRPr="002D03D8">
              <w:rPr>
                <w:rFonts w:ascii="CordiaUPC" w:eastAsia="Times New Roman" w:hAnsi="CordiaUPC" w:cs="CordiaUPC" w:hint="cs"/>
                <w:b/>
                <w:bCs/>
                <w:i/>
                <w:iCs/>
                <w:sz w:val="26"/>
                <w:szCs w:val="26"/>
              </w:rPr>
              <w:t xml:space="preserve">   </w:t>
            </w:r>
            <w:r w:rsidRPr="002D03D8">
              <w:rPr>
                <w:rFonts w:ascii="CordiaUPC" w:eastAsia="Times New Roman" w:hAnsi="CordiaUPC" w:cs="CordiaUPC" w:hint="cs"/>
                <w:b/>
                <w:bCs/>
                <w:i/>
                <w:iCs/>
                <w:sz w:val="26"/>
                <w:szCs w:val="26"/>
                <w:lang w:val="en-US"/>
              </w:rPr>
              <w:t xml:space="preserve">30 </w:t>
            </w:r>
            <w:r w:rsidRPr="002D03D8">
              <w:rPr>
                <w:rFonts w:ascii="CordiaUPC" w:hAnsi="CordiaUPC" w:cs="CordiaUPC" w:hint="cs"/>
                <w:b/>
                <w:bCs/>
                <w:i/>
                <w:iCs/>
                <w:sz w:val="26"/>
                <w:szCs w:val="26"/>
              </w:rPr>
              <w:t>September</w:t>
            </w:r>
            <w:r w:rsidRPr="002D03D8">
              <w:rPr>
                <w:rFonts w:ascii="CordiaUPC" w:eastAsia="Times New Roman" w:hAnsi="CordiaUPC" w:cs="CordiaUPC" w:hint="cs"/>
                <w:b/>
                <w:bCs/>
                <w:i/>
                <w:iCs/>
                <w:sz w:val="26"/>
                <w:szCs w:val="26"/>
                <w:lang w:val="en-US"/>
              </w:rPr>
              <w:t xml:space="preserve"> </w:t>
            </w:r>
            <w:r w:rsidRPr="002D03D8">
              <w:rPr>
                <w:rFonts w:ascii="CordiaUPC" w:eastAsia="Times New Roman" w:hAnsi="CordiaUPC" w:cs="CordiaUPC"/>
                <w:b/>
                <w:bCs/>
                <w:i/>
                <w:iCs/>
                <w:sz w:val="26"/>
                <w:szCs w:val="26"/>
              </w:rPr>
              <w:t>202</w:t>
            </w:r>
            <w:r w:rsidR="00001727" w:rsidRPr="002D03D8">
              <w:rPr>
                <w:rFonts w:ascii="CordiaUPC" w:eastAsia="Times New Roman" w:hAnsi="CordiaUPC" w:cs="CordiaUPC"/>
                <w:b/>
                <w:bCs/>
                <w:i/>
                <w:iCs/>
                <w:sz w:val="26"/>
                <w:szCs w:val="26"/>
              </w:rPr>
              <w:t>5</w:t>
            </w:r>
          </w:p>
        </w:tc>
        <w:tc>
          <w:tcPr>
            <w:tcW w:w="6138" w:type="dxa"/>
            <w:gridSpan w:val="7"/>
            <w:vAlign w:val="bottom"/>
          </w:tcPr>
          <w:p w14:paraId="6A8BD411" w14:textId="77777777" w:rsidR="009D24E3" w:rsidRPr="002D03D8" w:rsidRDefault="009D24E3" w:rsidP="005C143D">
            <w:pPr>
              <w:pStyle w:val="acctmergecolhdg"/>
              <w:spacing w:line="240" w:lineRule="exact"/>
              <w:rPr>
                <w:rFonts w:ascii="CordiaUPC" w:hAnsi="CordiaUPC" w:cs="CordiaUPC"/>
                <w:sz w:val="26"/>
                <w:szCs w:val="26"/>
              </w:rPr>
            </w:pPr>
            <w:r w:rsidRPr="002D03D8">
              <w:rPr>
                <w:rFonts w:ascii="CordiaUPC" w:hAnsi="CordiaUPC" w:cs="CordiaUPC" w:hint="cs"/>
                <w:sz w:val="26"/>
                <w:szCs w:val="26"/>
              </w:rPr>
              <w:t>Consolidated</w:t>
            </w:r>
          </w:p>
        </w:tc>
      </w:tr>
      <w:tr w:rsidR="009D24E3" w:rsidRPr="002D03D8" w14:paraId="0A7ED779" w14:textId="77777777" w:rsidTr="005C143D">
        <w:trPr>
          <w:cantSplit/>
          <w:tblHeader/>
        </w:trPr>
        <w:tc>
          <w:tcPr>
            <w:tcW w:w="3150" w:type="dxa"/>
          </w:tcPr>
          <w:p w14:paraId="4CA8D87D" w14:textId="77777777" w:rsidR="009D24E3" w:rsidRPr="002D03D8" w:rsidDel="00F1172B" w:rsidRDefault="009D24E3" w:rsidP="005C143D">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04861785"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Net interest income</w:t>
            </w:r>
          </w:p>
        </w:tc>
        <w:tc>
          <w:tcPr>
            <w:tcW w:w="181" w:type="dxa"/>
          </w:tcPr>
          <w:p w14:paraId="2740F035"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339" w:type="dxa"/>
            <w:vAlign w:val="bottom"/>
          </w:tcPr>
          <w:p w14:paraId="014BDF26"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Net non-interest income</w:t>
            </w:r>
          </w:p>
        </w:tc>
        <w:tc>
          <w:tcPr>
            <w:tcW w:w="181" w:type="dxa"/>
          </w:tcPr>
          <w:p w14:paraId="56BC69A1" w14:textId="77777777" w:rsidR="009D24E3" w:rsidRPr="002D03D8" w:rsidRDefault="009D24E3" w:rsidP="005C143D">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152D2181"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Operating expenses</w:t>
            </w:r>
          </w:p>
        </w:tc>
        <w:tc>
          <w:tcPr>
            <w:tcW w:w="180" w:type="dxa"/>
          </w:tcPr>
          <w:p w14:paraId="7F6B12E6"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417" w:type="dxa"/>
            <w:vAlign w:val="bottom"/>
          </w:tcPr>
          <w:p w14:paraId="49C0F4DE" w14:textId="77777777" w:rsidR="009D24E3" w:rsidRPr="002D03D8" w:rsidRDefault="009D24E3" w:rsidP="005C143D">
            <w:pPr>
              <w:pStyle w:val="acctmergecolhdg"/>
              <w:spacing w:line="240" w:lineRule="exact"/>
              <w:ind w:left="-61" w:right="-52"/>
              <w:rPr>
                <w:rFonts w:ascii="CordiaUPC" w:hAnsi="CordiaUPC" w:cs="CordiaUPC"/>
                <w:b w:val="0"/>
                <w:bCs/>
                <w:sz w:val="26"/>
                <w:szCs w:val="26"/>
              </w:rPr>
            </w:pPr>
            <w:r w:rsidRPr="002D03D8">
              <w:rPr>
                <w:rFonts w:ascii="CordiaUPC" w:hAnsi="CordiaUPC" w:cs="CordiaUPC"/>
                <w:b w:val="0"/>
                <w:bCs/>
                <w:sz w:val="26"/>
                <w:szCs w:val="26"/>
              </w:rPr>
              <w:t xml:space="preserve">Expected </w:t>
            </w:r>
            <w:r w:rsidRPr="002D03D8">
              <w:rPr>
                <w:rFonts w:ascii="CordiaUPC" w:hAnsi="CordiaUPC" w:cs="CordiaUPC"/>
                <w:b w:val="0"/>
                <w:bCs/>
                <w:sz w:val="26"/>
                <w:szCs w:val="26"/>
              </w:rPr>
              <w:br/>
              <w:t>credit loss</w:t>
            </w:r>
          </w:p>
        </w:tc>
      </w:tr>
      <w:tr w:rsidR="009D24E3" w:rsidRPr="002D03D8" w14:paraId="571768D1" w14:textId="77777777" w:rsidTr="005C143D">
        <w:trPr>
          <w:cantSplit/>
          <w:tblHeader/>
        </w:trPr>
        <w:tc>
          <w:tcPr>
            <w:tcW w:w="3150" w:type="dxa"/>
          </w:tcPr>
          <w:p w14:paraId="3F1CE2DF" w14:textId="77777777" w:rsidR="009D24E3" w:rsidRPr="002D03D8" w:rsidDel="00F1172B" w:rsidRDefault="009D24E3" w:rsidP="005C143D">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52385B67" w14:textId="77777777" w:rsidR="009D24E3" w:rsidRPr="002D03D8" w:rsidRDefault="009D24E3" w:rsidP="005C143D">
            <w:pPr>
              <w:pStyle w:val="acctmergecolhdg"/>
              <w:spacing w:line="240" w:lineRule="exact"/>
              <w:ind w:left="-61" w:right="-52"/>
              <w:rPr>
                <w:rFonts w:ascii="CordiaUPC" w:hAnsi="CordiaUPC" w:cs="CordiaUPC"/>
                <w:b w:val="0"/>
                <w:bCs/>
                <w:sz w:val="26"/>
                <w:szCs w:val="26"/>
              </w:rPr>
            </w:pPr>
            <w:r w:rsidRPr="002D03D8">
              <w:rPr>
                <w:rFonts w:ascii="CordiaUPC" w:hAnsi="CordiaUPC" w:cs="CordiaUPC" w:hint="cs"/>
                <w:b w:val="0"/>
                <w:bCs/>
                <w:i/>
                <w:iCs/>
                <w:sz w:val="26"/>
                <w:szCs w:val="26"/>
              </w:rPr>
              <w:t>(in million Baht)</w:t>
            </w:r>
          </w:p>
        </w:tc>
      </w:tr>
      <w:tr w:rsidR="00D47E82" w:rsidRPr="002D03D8" w14:paraId="340121F8" w14:textId="77777777" w:rsidTr="005C143D">
        <w:trPr>
          <w:cantSplit/>
        </w:trPr>
        <w:tc>
          <w:tcPr>
            <w:tcW w:w="3150" w:type="dxa"/>
            <w:vAlign w:val="bottom"/>
          </w:tcPr>
          <w:p w14:paraId="381CF111" w14:textId="77777777" w:rsidR="00D47E82" w:rsidRPr="002D03D8" w:rsidRDefault="00D47E82" w:rsidP="00D47E82">
            <w:pPr>
              <w:spacing w:line="240" w:lineRule="exact"/>
              <w:ind w:left="142" w:right="-70" w:hanging="142"/>
              <w:rPr>
                <w:rFonts w:ascii="CordiaUPC" w:hAnsi="CordiaUPC" w:cs="CordiaUPC"/>
                <w:b/>
                <w:bCs/>
                <w:sz w:val="26"/>
                <w:szCs w:val="26"/>
              </w:rPr>
            </w:pPr>
            <w:r w:rsidRPr="002D03D8">
              <w:rPr>
                <w:rFonts w:ascii="CordiaUPC" w:hAnsi="CordiaUPC" w:cs="CordiaUPC" w:hint="cs"/>
                <w:sz w:val="26"/>
                <w:szCs w:val="26"/>
              </w:rPr>
              <w:t>Segment reporting</w:t>
            </w:r>
          </w:p>
        </w:tc>
        <w:tc>
          <w:tcPr>
            <w:tcW w:w="1461" w:type="dxa"/>
            <w:vAlign w:val="bottom"/>
          </w:tcPr>
          <w:p w14:paraId="4958FC88" w14:textId="70781F0C" w:rsidR="00D47E82" w:rsidRPr="002D03D8" w:rsidRDefault="00D47E82" w:rsidP="00D47E82">
            <w:pPr>
              <w:tabs>
                <w:tab w:val="decimal" w:pos="1156"/>
              </w:tabs>
              <w:spacing w:line="240" w:lineRule="exact"/>
              <w:ind w:right="-79"/>
              <w:outlineLvl w:val="0"/>
              <w:rPr>
                <w:rFonts w:ascii="CordiaUPC" w:hAnsi="CordiaUPC" w:cs="CordiaUPC"/>
                <w:color w:val="000000"/>
                <w:sz w:val="26"/>
                <w:szCs w:val="26"/>
                <w:lang w:val="en-US"/>
              </w:rPr>
            </w:pPr>
            <w:r w:rsidRPr="002D03D8">
              <w:rPr>
                <w:rFonts w:ascii="CordiaUPC" w:hAnsi="CordiaUPC" w:cs="CordiaUPC"/>
                <w:color w:val="000000"/>
                <w:sz w:val="26"/>
                <w:szCs w:val="26"/>
              </w:rPr>
              <w:t>38,365</w:t>
            </w:r>
          </w:p>
        </w:tc>
        <w:tc>
          <w:tcPr>
            <w:tcW w:w="181" w:type="dxa"/>
            <w:vAlign w:val="bottom"/>
          </w:tcPr>
          <w:p w14:paraId="75DCC1B3"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30FFD721" w14:textId="4B4BF03E" w:rsidR="00D47E82" w:rsidRPr="002D03D8" w:rsidRDefault="00D47E82" w:rsidP="00D47E82">
            <w:pPr>
              <w:tabs>
                <w:tab w:val="decimal" w:pos="1055"/>
              </w:tabs>
              <w:spacing w:line="240" w:lineRule="exact"/>
              <w:ind w:right="-79"/>
              <w:outlineLvl w:val="0"/>
              <w:rPr>
                <w:rFonts w:ascii="CordiaUPC" w:hAnsi="CordiaUPC" w:cs="CordiaUPC"/>
                <w:color w:val="000000"/>
                <w:sz w:val="26"/>
                <w:szCs w:val="26"/>
                <w:lang w:val="en-US" w:bidi="th-TH"/>
              </w:rPr>
            </w:pPr>
            <w:r w:rsidRPr="002D03D8">
              <w:rPr>
                <w:rFonts w:ascii="CordiaUPC" w:hAnsi="CordiaUPC" w:cs="CordiaUPC"/>
                <w:color w:val="000000"/>
                <w:sz w:val="26"/>
                <w:szCs w:val="26"/>
              </w:rPr>
              <w:t>10,731</w:t>
            </w:r>
          </w:p>
        </w:tc>
        <w:tc>
          <w:tcPr>
            <w:tcW w:w="181" w:type="dxa"/>
            <w:vAlign w:val="bottom"/>
          </w:tcPr>
          <w:p w14:paraId="61ECE46E"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80428D3" w14:textId="3B4C4F1E" w:rsidR="00D47E82" w:rsidRPr="002D03D8" w:rsidRDefault="00D47E82" w:rsidP="00D47E82">
            <w:pPr>
              <w:tabs>
                <w:tab w:val="decimal" w:pos="1084"/>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(21,756)</w:t>
            </w:r>
          </w:p>
        </w:tc>
        <w:tc>
          <w:tcPr>
            <w:tcW w:w="180" w:type="dxa"/>
            <w:vAlign w:val="bottom"/>
          </w:tcPr>
          <w:p w14:paraId="329F10D4"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B555741" w14:textId="79840E82" w:rsidR="00D47E82" w:rsidRPr="002D03D8" w:rsidRDefault="00D47E82" w:rsidP="00D47E82">
            <w:pPr>
              <w:tabs>
                <w:tab w:val="decimal" w:pos="1126"/>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(12,718)</w:t>
            </w:r>
          </w:p>
        </w:tc>
      </w:tr>
      <w:tr w:rsidR="00D47E82" w:rsidRPr="002D03D8" w14:paraId="22365C13" w14:textId="77777777" w:rsidTr="005C143D">
        <w:trPr>
          <w:cantSplit/>
        </w:trPr>
        <w:tc>
          <w:tcPr>
            <w:tcW w:w="3150" w:type="dxa"/>
            <w:vAlign w:val="bottom"/>
          </w:tcPr>
          <w:p w14:paraId="4D2ADDF8" w14:textId="5A52697E" w:rsidR="00D47E82" w:rsidRPr="002D03D8" w:rsidRDefault="00D47E82" w:rsidP="00D47E82">
            <w:pPr>
              <w:spacing w:line="240" w:lineRule="exact"/>
              <w:ind w:left="142" w:right="-70" w:hanging="142"/>
              <w:rPr>
                <w:rFonts w:ascii="CordiaUPC" w:hAnsi="CordiaUPC" w:cs="CordiaUPC"/>
                <w:sz w:val="26"/>
                <w:szCs w:val="26"/>
              </w:rPr>
            </w:pPr>
            <w:r w:rsidRPr="002D03D8">
              <w:rPr>
                <w:rFonts w:ascii="CordiaUPC" w:hAnsi="CordiaUPC" w:cs="CordiaUPC"/>
                <w:sz w:val="26"/>
                <w:szCs w:val="26"/>
              </w:rPr>
              <w:t>Expected credit loss</w:t>
            </w:r>
          </w:p>
        </w:tc>
        <w:tc>
          <w:tcPr>
            <w:tcW w:w="1461" w:type="dxa"/>
            <w:vAlign w:val="bottom"/>
          </w:tcPr>
          <w:p w14:paraId="0092587A" w14:textId="5A2D7E8C" w:rsidR="00D47E82" w:rsidRPr="002D03D8" w:rsidRDefault="00D47E82" w:rsidP="00D47E82">
            <w:pPr>
              <w:tabs>
                <w:tab w:val="decimal" w:pos="1156"/>
              </w:tabs>
              <w:spacing w:line="240" w:lineRule="exact"/>
              <w:ind w:right="-79"/>
              <w:outlineLvl w:val="0"/>
              <w:rPr>
                <w:rFonts w:ascii="CordiaUPC" w:hAnsi="CordiaUPC" w:cs="CordiaUPC"/>
                <w:color w:val="000000"/>
                <w:sz w:val="26"/>
                <w:szCs w:val="26"/>
                <w:cs/>
                <w:lang w:bidi="th-TH"/>
              </w:rPr>
            </w:pPr>
            <w:r w:rsidRPr="002D03D8">
              <w:rPr>
                <w:rFonts w:ascii="CordiaUPC" w:hAnsi="CordiaUPC" w:cs="CordiaUPC"/>
                <w:color w:val="000000"/>
                <w:sz w:val="26"/>
                <w:szCs w:val="26"/>
              </w:rPr>
              <w:t>-</w:t>
            </w:r>
          </w:p>
        </w:tc>
        <w:tc>
          <w:tcPr>
            <w:tcW w:w="181" w:type="dxa"/>
            <w:vAlign w:val="bottom"/>
          </w:tcPr>
          <w:p w14:paraId="0958EA95"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332C1AB1" w14:textId="1E5C9B4D" w:rsidR="00D47E82" w:rsidRPr="002D03D8" w:rsidRDefault="00D47E82" w:rsidP="00D47E82">
            <w:pPr>
              <w:tabs>
                <w:tab w:val="decimal" w:pos="1055"/>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151</w:t>
            </w:r>
          </w:p>
        </w:tc>
        <w:tc>
          <w:tcPr>
            <w:tcW w:w="181" w:type="dxa"/>
            <w:vAlign w:val="bottom"/>
          </w:tcPr>
          <w:p w14:paraId="3E08BEFF"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09411CA" w14:textId="61BE95AA" w:rsidR="00D47E82" w:rsidRPr="002D03D8" w:rsidRDefault="00D47E82" w:rsidP="00D47E82">
            <w:pPr>
              <w:tabs>
                <w:tab w:val="decimal" w:pos="1084"/>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(15)</w:t>
            </w:r>
          </w:p>
        </w:tc>
        <w:tc>
          <w:tcPr>
            <w:tcW w:w="180" w:type="dxa"/>
            <w:vAlign w:val="bottom"/>
          </w:tcPr>
          <w:p w14:paraId="7B7B701C" w14:textId="77777777" w:rsidR="00D47E82" w:rsidRPr="002D03D8" w:rsidRDefault="00D47E82" w:rsidP="00D47E82">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988DA95" w14:textId="6780798A" w:rsidR="00D47E82" w:rsidRPr="002D03D8" w:rsidRDefault="00D47E82" w:rsidP="00D47E82">
            <w:pPr>
              <w:tabs>
                <w:tab w:val="decimal" w:pos="1126"/>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(136)</w:t>
            </w:r>
          </w:p>
        </w:tc>
      </w:tr>
      <w:tr w:rsidR="00D47E82" w:rsidRPr="002D03D8" w14:paraId="22EF51F1" w14:textId="77777777" w:rsidTr="005C143D">
        <w:trPr>
          <w:cantSplit/>
        </w:trPr>
        <w:tc>
          <w:tcPr>
            <w:tcW w:w="3150" w:type="dxa"/>
            <w:vAlign w:val="bottom"/>
          </w:tcPr>
          <w:p w14:paraId="1A77057E" w14:textId="77777777" w:rsidR="00D47E82" w:rsidRPr="002D03D8" w:rsidRDefault="00D47E82" w:rsidP="00D47E82">
            <w:pPr>
              <w:spacing w:line="240" w:lineRule="exact"/>
              <w:ind w:left="142" w:right="-70" w:hanging="142"/>
              <w:rPr>
                <w:rFonts w:ascii="CordiaUPC" w:hAnsi="CordiaUPC" w:cs="CordiaUPC"/>
                <w:b/>
                <w:bCs/>
                <w:spacing w:val="-4"/>
                <w:sz w:val="26"/>
                <w:szCs w:val="26"/>
              </w:rPr>
            </w:pPr>
            <w:r w:rsidRPr="002D03D8">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631A7C47" w14:textId="46C39AB8" w:rsidR="00D47E82" w:rsidRPr="002D03D8" w:rsidRDefault="00D47E82" w:rsidP="00D47E82">
            <w:pPr>
              <w:tabs>
                <w:tab w:val="decimal" w:pos="1156"/>
              </w:tabs>
              <w:spacing w:line="240" w:lineRule="exact"/>
              <w:ind w:right="-79"/>
              <w:outlineLvl w:val="0"/>
              <w:rPr>
                <w:rFonts w:ascii="CordiaUPC" w:hAnsi="CordiaUPC" w:cs="CordiaUPC"/>
                <w:b/>
                <w:bCs/>
                <w:color w:val="000000"/>
                <w:sz w:val="26"/>
                <w:szCs w:val="26"/>
              </w:rPr>
            </w:pPr>
            <w:r w:rsidRPr="002D03D8">
              <w:rPr>
                <w:rFonts w:ascii="CordiaUPC" w:hAnsi="CordiaUPC" w:cs="CordiaUPC"/>
                <w:b/>
                <w:bCs/>
                <w:color w:val="000000"/>
                <w:sz w:val="26"/>
                <w:szCs w:val="26"/>
              </w:rPr>
              <w:t>38,365</w:t>
            </w:r>
          </w:p>
        </w:tc>
        <w:tc>
          <w:tcPr>
            <w:tcW w:w="181" w:type="dxa"/>
            <w:vAlign w:val="bottom"/>
          </w:tcPr>
          <w:p w14:paraId="0A1E90E7" w14:textId="77777777" w:rsidR="00D47E82" w:rsidRPr="002D03D8" w:rsidRDefault="00D47E82" w:rsidP="00D47E82">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51A9B0FA" w14:textId="59135AC9" w:rsidR="00D47E82" w:rsidRPr="002D03D8" w:rsidRDefault="00D47E82" w:rsidP="00D47E82">
            <w:pPr>
              <w:tabs>
                <w:tab w:val="decimal" w:pos="1055"/>
              </w:tabs>
              <w:spacing w:line="240" w:lineRule="exact"/>
              <w:ind w:right="-79"/>
              <w:outlineLvl w:val="0"/>
              <w:rPr>
                <w:rFonts w:ascii="CordiaUPC" w:hAnsi="CordiaUPC" w:cs="CordiaUPC"/>
                <w:b/>
                <w:bCs/>
                <w:color w:val="000000"/>
                <w:sz w:val="26"/>
                <w:szCs w:val="26"/>
              </w:rPr>
            </w:pPr>
            <w:r w:rsidRPr="002D03D8">
              <w:rPr>
                <w:rFonts w:ascii="CordiaUPC" w:hAnsi="CordiaUPC" w:cs="CordiaUPC"/>
                <w:b/>
                <w:bCs/>
                <w:color w:val="000000"/>
                <w:sz w:val="26"/>
                <w:szCs w:val="26"/>
              </w:rPr>
              <w:t>10,882</w:t>
            </w:r>
          </w:p>
        </w:tc>
        <w:tc>
          <w:tcPr>
            <w:tcW w:w="181" w:type="dxa"/>
            <w:vAlign w:val="bottom"/>
          </w:tcPr>
          <w:p w14:paraId="75F75676" w14:textId="77777777" w:rsidR="00D47E82" w:rsidRPr="002D03D8" w:rsidRDefault="00D47E82" w:rsidP="00D47E82">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2CBCDF6F" w14:textId="568EB7F8" w:rsidR="00D47E82" w:rsidRPr="002D03D8" w:rsidRDefault="00D47E82" w:rsidP="00D47E82">
            <w:pPr>
              <w:tabs>
                <w:tab w:val="decimal" w:pos="1084"/>
              </w:tabs>
              <w:spacing w:line="240" w:lineRule="exact"/>
              <w:ind w:right="-79"/>
              <w:outlineLvl w:val="0"/>
              <w:rPr>
                <w:rFonts w:ascii="CordiaUPC" w:hAnsi="CordiaUPC" w:cs="CordiaUPC"/>
                <w:b/>
                <w:bCs/>
                <w:color w:val="000000"/>
                <w:sz w:val="26"/>
                <w:szCs w:val="26"/>
                <w:lang w:val="en-US"/>
              </w:rPr>
            </w:pPr>
            <w:r w:rsidRPr="002D03D8">
              <w:rPr>
                <w:rFonts w:ascii="CordiaUPC" w:hAnsi="CordiaUPC" w:cs="CordiaUPC"/>
                <w:b/>
                <w:bCs/>
                <w:color w:val="000000"/>
                <w:sz w:val="26"/>
                <w:szCs w:val="26"/>
              </w:rPr>
              <w:t>(21,771)</w:t>
            </w:r>
          </w:p>
        </w:tc>
        <w:tc>
          <w:tcPr>
            <w:tcW w:w="180" w:type="dxa"/>
            <w:vAlign w:val="bottom"/>
          </w:tcPr>
          <w:p w14:paraId="64D474D2" w14:textId="77777777" w:rsidR="00D47E82" w:rsidRPr="002D03D8" w:rsidRDefault="00D47E82" w:rsidP="00D47E82">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459291C7" w14:textId="3C3494F6" w:rsidR="00D47E82" w:rsidRPr="002D03D8" w:rsidRDefault="00D47E82" w:rsidP="00D47E82">
            <w:pPr>
              <w:tabs>
                <w:tab w:val="decimal" w:pos="1126"/>
              </w:tabs>
              <w:spacing w:line="240" w:lineRule="exact"/>
              <w:ind w:right="-79"/>
              <w:outlineLvl w:val="0"/>
              <w:rPr>
                <w:rFonts w:ascii="CordiaUPC" w:hAnsi="CordiaUPC" w:cs="CordiaUPC"/>
                <w:b/>
                <w:bCs/>
                <w:color w:val="000000"/>
                <w:sz w:val="26"/>
                <w:szCs w:val="26"/>
              </w:rPr>
            </w:pPr>
            <w:r w:rsidRPr="002D03D8">
              <w:rPr>
                <w:rFonts w:ascii="CordiaUPC" w:hAnsi="CordiaUPC" w:cs="CordiaUPC"/>
                <w:b/>
                <w:bCs/>
                <w:color w:val="000000"/>
                <w:sz w:val="26"/>
                <w:szCs w:val="26"/>
              </w:rPr>
              <w:t>(12,854)</w:t>
            </w:r>
          </w:p>
        </w:tc>
      </w:tr>
    </w:tbl>
    <w:p w14:paraId="52274B70" w14:textId="77777777" w:rsidR="009D24E3" w:rsidRPr="002D03D8" w:rsidRDefault="009D24E3" w:rsidP="009D24E3">
      <w:pPr>
        <w:spacing w:line="240" w:lineRule="exact"/>
        <w:ind w:right="389"/>
        <w:jc w:val="thaiDistribute"/>
        <w:rPr>
          <w:rFonts w:ascii="CordiaUPC" w:eastAsia="Times New Roman" w:hAnsi="CordiaUPC" w:cs="CordiaUPC"/>
          <w:b/>
          <w:bCs/>
          <w:i/>
          <w:iCs/>
          <w:sz w:val="26"/>
          <w:szCs w:val="26"/>
          <w:lang w:bidi="th-TH"/>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9D24E3" w:rsidRPr="002D03D8" w14:paraId="0B295A77" w14:textId="77777777" w:rsidTr="005C143D">
        <w:trPr>
          <w:cantSplit/>
          <w:tblHeader/>
        </w:trPr>
        <w:tc>
          <w:tcPr>
            <w:tcW w:w="3177" w:type="dxa"/>
          </w:tcPr>
          <w:p w14:paraId="54E475CC" w14:textId="77777777" w:rsidR="009D24E3" w:rsidRPr="002D03D8" w:rsidRDefault="009D24E3" w:rsidP="005C143D">
            <w:pPr>
              <w:spacing w:line="240" w:lineRule="exact"/>
              <w:ind w:right="-132"/>
              <w:rPr>
                <w:rFonts w:ascii="CordiaUPC" w:hAnsi="CordiaUPC" w:cs="CordiaUPC"/>
                <w:b/>
                <w:bCs/>
                <w:i/>
                <w:iCs/>
                <w:color w:val="000000"/>
                <w:sz w:val="26"/>
                <w:szCs w:val="26"/>
              </w:rPr>
            </w:pPr>
            <w:r w:rsidRPr="002D03D8">
              <w:rPr>
                <w:rFonts w:ascii="CordiaUPC" w:hAnsi="CordiaUPC" w:cs="CordiaUPC" w:hint="cs"/>
                <w:b/>
                <w:bCs/>
                <w:i/>
                <w:iCs/>
                <w:sz w:val="26"/>
                <w:szCs w:val="26"/>
                <w:lang w:val="en-US"/>
              </w:rPr>
              <w:t xml:space="preserve">For the </w:t>
            </w:r>
            <w:r w:rsidRPr="002D03D8">
              <w:rPr>
                <w:rFonts w:ascii="CordiaUPC" w:hAnsi="CordiaUPC" w:cs="CordiaUPC"/>
                <w:b/>
                <w:bCs/>
                <w:i/>
                <w:iCs/>
                <w:sz w:val="26"/>
                <w:szCs w:val="26"/>
                <w:lang w:val="en-US"/>
              </w:rPr>
              <w:t>nine-month period ended</w:t>
            </w:r>
          </w:p>
        </w:tc>
        <w:tc>
          <w:tcPr>
            <w:tcW w:w="6138" w:type="dxa"/>
            <w:gridSpan w:val="7"/>
            <w:vAlign w:val="bottom"/>
          </w:tcPr>
          <w:p w14:paraId="5B87FE08" w14:textId="77777777" w:rsidR="009D24E3" w:rsidRPr="002D03D8" w:rsidRDefault="009D24E3" w:rsidP="005C143D">
            <w:pPr>
              <w:pStyle w:val="acctmergecolhdg"/>
              <w:spacing w:line="240" w:lineRule="exact"/>
              <w:rPr>
                <w:rFonts w:ascii="CordiaUPC" w:hAnsi="CordiaUPC" w:cs="CordiaUPC"/>
                <w:sz w:val="26"/>
                <w:szCs w:val="26"/>
              </w:rPr>
            </w:pPr>
          </w:p>
        </w:tc>
      </w:tr>
      <w:tr w:rsidR="009D24E3" w:rsidRPr="002D03D8" w14:paraId="51C25637" w14:textId="77777777" w:rsidTr="005C143D">
        <w:trPr>
          <w:cantSplit/>
          <w:tblHeader/>
        </w:trPr>
        <w:tc>
          <w:tcPr>
            <w:tcW w:w="3177" w:type="dxa"/>
          </w:tcPr>
          <w:p w14:paraId="4C804DBD" w14:textId="492E8F67" w:rsidR="009D24E3" w:rsidRPr="002D03D8" w:rsidRDefault="009D24E3" w:rsidP="005C143D">
            <w:pPr>
              <w:spacing w:line="240" w:lineRule="exact"/>
              <w:ind w:right="-132"/>
              <w:rPr>
                <w:rFonts w:ascii="CordiaUPC" w:hAnsi="CordiaUPC" w:cs="CordiaUPC"/>
                <w:b/>
                <w:bCs/>
                <w:i/>
                <w:iCs/>
                <w:color w:val="000000"/>
                <w:sz w:val="26"/>
                <w:szCs w:val="26"/>
                <w:cs/>
                <w:lang w:bidi="th-TH"/>
              </w:rPr>
            </w:pPr>
            <w:r w:rsidRPr="002D03D8">
              <w:rPr>
                <w:rFonts w:ascii="CordiaUPC" w:hAnsi="CordiaUPC" w:cs="CordiaUPC" w:hint="cs"/>
                <w:b/>
                <w:bCs/>
                <w:i/>
                <w:iCs/>
                <w:sz w:val="26"/>
                <w:szCs w:val="26"/>
              </w:rPr>
              <w:t xml:space="preserve">   </w:t>
            </w:r>
            <w:r w:rsidRPr="002D03D8">
              <w:rPr>
                <w:rFonts w:ascii="CordiaUPC" w:eastAsia="Times New Roman" w:hAnsi="CordiaUPC" w:cs="CordiaUPC" w:hint="cs"/>
                <w:b/>
                <w:bCs/>
                <w:i/>
                <w:iCs/>
                <w:sz w:val="26"/>
                <w:szCs w:val="26"/>
                <w:lang w:val="en-US"/>
              </w:rPr>
              <w:t xml:space="preserve">30 </w:t>
            </w:r>
            <w:r w:rsidRPr="002D03D8">
              <w:rPr>
                <w:rFonts w:ascii="CordiaUPC" w:hAnsi="CordiaUPC" w:cs="CordiaUPC" w:hint="cs"/>
                <w:b/>
                <w:bCs/>
                <w:i/>
                <w:iCs/>
                <w:sz w:val="26"/>
                <w:szCs w:val="26"/>
              </w:rPr>
              <w:t>September</w:t>
            </w:r>
            <w:r w:rsidRPr="002D03D8">
              <w:rPr>
                <w:rFonts w:ascii="CordiaUPC" w:eastAsia="Times New Roman" w:hAnsi="CordiaUPC" w:cs="CordiaUPC" w:hint="cs"/>
                <w:b/>
                <w:bCs/>
                <w:i/>
                <w:iCs/>
                <w:sz w:val="26"/>
                <w:szCs w:val="26"/>
              </w:rPr>
              <w:t xml:space="preserve"> 202</w:t>
            </w:r>
            <w:r w:rsidR="00001727" w:rsidRPr="002D03D8">
              <w:rPr>
                <w:rFonts w:ascii="CordiaUPC" w:eastAsia="Times New Roman" w:hAnsi="CordiaUPC" w:cs="CordiaUPC"/>
                <w:b/>
                <w:bCs/>
                <w:i/>
                <w:iCs/>
                <w:sz w:val="26"/>
                <w:szCs w:val="26"/>
              </w:rPr>
              <w:t>4</w:t>
            </w:r>
          </w:p>
        </w:tc>
        <w:tc>
          <w:tcPr>
            <w:tcW w:w="6138" w:type="dxa"/>
            <w:gridSpan w:val="7"/>
            <w:vAlign w:val="bottom"/>
          </w:tcPr>
          <w:p w14:paraId="71332293" w14:textId="77777777" w:rsidR="009D24E3" w:rsidRPr="002D03D8" w:rsidRDefault="009D24E3" w:rsidP="005C143D">
            <w:pPr>
              <w:pStyle w:val="acctmergecolhdg"/>
              <w:spacing w:line="240" w:lineRule="exact"/>
              <w:rPr>
                <w:rFonts w:ascii="CordiaUPC" w:hAnsi="CordiaUPC" w:cs="CordiaUPC"/>
                <w:sz w:val="26"/>
                <w:szCs w:val="26"/>
              </w:rPr>
            </w:pPr>
            <w:r w:rsidRPr="002D03D8">
              <w:rPr>
                <w:rFonts w:ascii="CordiaUPC" w:hAnsi="CordiaUPC" w:cs="CordiaUPC" w:hint="cs"/>
                <w:sz w:val="26"/>
                <w:szCs w:val="26"/>
              </w:rPr>
              <w:t>Consolidated</w:t>
            </w:r>
          </w:p>
        </w:tc>
      </w:tr>
      <w:tr w:rsidR="009D24E3" w:rsidRPr="002D03D8" w14:paraId="3AC082E5" w14:textId="77777777" w:rsidTr="005C143D">
        <w:trPr>
          <w:cantSplit/>
          <w:tblHeader/>
        </w:trPr>
        <w:tc>
          <w:tcPr>
            <w:tcW w:w="3177" w:type="dxa"/>
          </w:tcPr>
          <w:p w14:paraId="27725CB7" w14:textId="77777777" w:rsidR="009D24E3" w:rsidRPr="002D03D8" w:rsidDel="00F1172B" w:rsidRDefault="009D24E3" w:rsidP="005C143D">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695B9F10"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Net interest income</w:t>
            </w:r>
          </w:p>
        </w:tc>
        <w:tc>
          <w:tcPr>
            <w:tcW w:w="181" w:type="dxa"/>
          </w:tcPr>
          <w:p w14:paraId="7AF206B2"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339" w:type="dxa"/>
            <w:vAlign w:val="bottom"/>
          </w:tcPr>
          <w:p w14:paraId="31F7CB5B"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Net non-interest income</w:t>
            </w:r>
          </w:p>
        </w:tc>
        <w:tc>
          <w:tcPr>
            <w:tcW w:w="181" w:type="dxa"/>
          </w:tcPr>
          <w:p w14:paraId="0A414318" w14:textId="77777777" w:rsidR="009D24E3" w:rsidRPr="002D03D8" w:rsidRDefault="009D24E3" w:rsidP="005C143D">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04B7ABD1"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Operating expenses</w:t>
            </w:r>
          </w:p>
        </w:tc>
        <w:tc>
          <w:tcPr>
            <w:tcW w:w="180" w:type="dxa"/>
          </w:tcPr>
          <w:p w14:paraId="154717F7"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417" w:type="dxa"/>
            <w:vAlign w:val="bottom"/>
          </w:tcPr>
          <w:p w14:paraId="636F2A8E" w14:textId="77777777" w:rsidR="009D24E3" w:rsidRPr="002D03D8" w:rsidRDefault="009D24E3" w:rsidP="005C143D">
            <w:pPr>
              <w:pStyle w:val="acctmergecolhdg"/>
              <w:spacing w:line="240" w:lineRule="exact"/>
              <w:ind w:left="-61" w:right="-52"/>
              <w:rPr>
                <w:rFonts w:ascii="CordiaUPC" w:hAnsi="CordiaUPC" w:cs="CordiaUPC"/>
                <w:b w:val="0"/>
                <w:bCs/>
                <w:sz w:val="26"/>
                <w:szCs w:val="26"/>
              </w:rPr>
            </w:pPr>
            <w:r w:rsidRPr="002D03D8">
              <w:rPr>
                <w:rFonts w:ascii="CordiaUPC" w:hAnsi="CordiaUPC" w:cs="CordiaUPC"/>
                <w:b w:val="0"/>
                <w:bCs/>
                <w:sz w:val="26"/>
                <w:szCs w:val="26"/>
              </w:rPr>
              <w:t xml:space="preserve">Expected </w:t>
            </w:r>
            <w:r w:rsidRPr="002D03D8">
              <w:rPr>
                <w:rFonts w:ascii="CordiaUPC" w:hAnsi="CordiaUPC" w:cs="CordiaUPC"/>
                <w:b w:val="0"/>
                <w:bCs/>
                <w:sz w:val="26"/>
                <w:szCs w:val="26"/>
              </w:rPr>
              <w:br/>
              <w:t>credit loss</w:t>
            </w:r>
          </w:p>
        </w:tc>
      </w:tr>
      <w:tr w:rsidR="009D24E3" w:rsidRPr="002D03D8" w14:paraId="41A6E9E4" w14:textId="77777777" w:rsidTr="005C143D">
        <w:trPr>
          <w:cantSplit/>
          <w:tblHeader/>
        </w:trPr>
        <w:tc>
          <w:tcPr>
            <w:tcW w:w="3177" w:type="dxa"/>
          </w:tcPr>
          <w:p w14:paraId="066A67F5" w14:textId="77777777" w:rsidR="009D24E3" w:rsidRPr="002D03D8" w:rsidDel="00F1172B" w:rsidRDefault="009D24E3" w:rsidP="005C143D">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3B22D089" w14:textId="77777777" w:rsidR="009D24E3" w:rsidRPr="002D03D8" w:rsidRDefault="009D24E3" w:rsidP="005C143D">
            <w:pPr>
              <w:pStyle w:val="acctmergecolhdg"/>
              <w:spacing w:line="240" w:lineRule="exact"/>
              <w:ind w:left="-61" w:right="-52"/>
              <w:rPr>
                <w:rFonts w:ascii="CordiaUPC" w:hAnsi="CordiaUPC" w:cs="CordiaUPC"/>
                <w:b w:val="0"/>
                <w:bCs/>
                <w:sz w:val="26"/>
                <w:szCs w:val="26"/>
              </w:rPr>
            </w:pPr>
            <w:r w:rsidRPr="002D03D8">
              <w:rPr>
                <w:rFonts w:ascii="CordiaUPC" w:hAnsi="CordiaUPC" w:cs="CordiaUPC" w:hint="cs"/>
                <w:b w:val="0"/>
                <w:bCs/>
                <w:i/>
                <w:iCs/>
                <w:sz w:val="26"/>
                <w:szCs w:val="26"/>
              </w:rPr>
              <w:t>(in million Baht)</w:t>
            </w:r>
          </w:p>
        </w:tc>
      </w:tr>
      <w:tr w:rsidR="00F11E47" w:rsidRPr="002D03D8" w14:paraId="1DE87CAA" w14:textId="77777777" w:rsidTr="005C143D">
        <w:trPr>
          <w:cantSplit/>
        </w:trPr>
        <w:tc>
          <w:tcPr>
            <w:tcW w:w="3177" w:type="dxa"/>
            <w:vAlign w:val="bottom"/>
          </w:tcPr>
          <w:p w14:paraId="3B67ACAA" w14:textId="77777777" w:rsidR="00F11E47" w:rsidRPr="002D03D8" w:rsidRDefault="00F11E47" w:rsidP="00F11E47">
            <w:pPr>
              <w:spacing w:line="240" w:lineRule="exact"/>
              <w:ind w:left="142" w:right="-70" w:hanging="142"/>
              <w:rPr>
                <w:rFonts w:ascii="CordiaUPC" w:hAnsi="CordiaUPC" w:cs="CordiaUPC"/>
                <w:b/>
                <w:bCs/>
                <w:sz w:val="26"/>
                <w:szCs w:val="26"/>
              </w:rPr>
            </w:pPr>
            <w:r w:rsidRPr="002D03D8">
              <w:rPr>
                <w:rFonts w:ascii="CordiaUPC" w:hAnsi="CordiaUPC" w:cs="CordiaUPC" w:hint="cs"/>
                <w:sz w:val="26"/>
                <w:szCs w:val="26"/>
              </w:rPr>
              <w:t>Segment reporting</w:t>
            </w:r>
          </w:p>
        </w:tc>
        <w:tc>
          <w:tcPr>
            <w:tcW w:w="1461" w:type="dxa"/>
            <w:vAlign w:val="bottom"/>
          </w:tcPr>
          <w:p w14:paraId="1357D19F" w14:textId="4325FACB" w:rsidR="00F11E47" w:rsidRPr="002D03D8" w:rsidRDefault="00F11E47" w:rsidP="00F11E47">
            <w:pPr>
              <w:tabs>
                <w:tab w:val="decimal" w:pos="1156"/>
              </w:tabs>
              <w:spacing w:line="240" w:lineRule="exact"/>
              <w:ind w:right="-79"/>
              <w:outlineLvl w:val="0"/>
              <w:rPr>
                <w:rFonts w:ascii="CordiaUPC" w:hAnsi="CordiaUPC" w:cs="CordiaUPC"/>
                <w:color w:val="000000"/>
                <w:sz w:val="26"/>
                <w:szCs w:val="26"/>
                <w:lang w:val="en-US"/>
              </w:rPr>
            </w:pPr>
            <w:r w:rsidRPr="002D03D8">
              <w:rPr>
                <w:rFonts w:ascii="CordiaUPC" w:hAnsi="CordiaUPC" w:cs="CordiaUPC"/>
                <w:color w:val="000000"/>
                <w:sz w:val="26"/>
                <w:szCs w:val="26"/>
              </w:rPr>
              <w:t>42,643</w:t>
            </w:r>
          </w:p>
        </w:tc>
        <w:tc>
          <w:tcPr>
            <w:tcW w:w="181" w:type="dxa"/>
            <w:vAlign w:val="bottom"/>
          </w:tcPr>
          <w:p w14:paraId="2B118EC4"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B9EAC0D" w14:textId="5B2FC9F9" w:rsidR="00F11E47" w:rsidRPr="002D03D8" w:rsidRDefault="00F11E47" w:rsidP="00F11E47">
            <w:pPr>
              <w:tabs>
                <w:tab w:val="decimal" w:pos="1055"/>
              </w:tabs>
              <w:spacing w:line="240" w:lineRule="exact"/>
              <w:ind w:right="-79"/>
              <w:outlineLvl w:val="0"/>
              <w:rPr>
                <w:rFonts w:ascii="CordiaUPC" w:hAnsi="CordiaUPC" w:cs="CordiaUPC"/>
                <w:color w:val="000000"/>
                <w:sz w:val="26"/>
                <w:szCs w:val="26"/>
                <w:lang w:val="en-US" w:bidi="th-TH"/>
              </w:rPr>
            </w:pPr>
            <w:r w:rsidRPr="002D03D8">
              <w:rPr>
                <w:rFonts w:ascii="CordiaUPC" w:hAnsi="CordiaUPC" w:cs="CordiaUPC"/>
                <w:color w:val="000000"/>
                <w:sz w:val="26"/>
                <w:szCs w:val="26"/>
              </w:rPr>
              <w:t>9,599</w:t>
            </w:r>
          </w:p>
        </w:tc>
        <w:tc>
          <w:tcPr>
            <w:tcW w:w="181" w:type="dxa"/>
            <w:vAlign w:val="bottom"/>
          </w:tcPr>
          <w:p w14:paraId="713B470F"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0A221093" w14:textId="4499F23D" w:rsidR="00F11E47" w:rsidRPr="002D03D8" w:rsidRDefault="00F11E47" w:rsidP="00F11E47">
            <w:pPr>
              <w:tabs>
                <w:tab w:val="decimal" w:pos="1084"/>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(21,961)</w:t>
            </w:r>
          </w:p>
        </w:tc>
        <w:tc>
          <w:tcPr>
            <w:tcW w:w="180" w:type="dxa"/>
            <w:vAlign w:val="bottom"/>
          </w:tcPr>
          <w:p w14:paraId="57E29046"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9C5A21A" w14:textId="49C56879" w:rsidR="00F11E47" w:rsidRPr="002D03D8" w:rsidRDefault="00F11E47" w:rsidP="00F11E47">
            <w:pPr>
              <w:tabs>
                <w:tab w:val="decimal" w:pos="1126"/>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(15,102)</w:t>
            </w:r>
          </w:p>
        </w:tc>
      </w:tr>
      <w:tr w:rsidR="00F11E47" w:rsidRPr="002D03D8" w14:paraId="1DBD421A" w14:textId="77777777" w:rsidTr="005C143D">
        <w:trPr>
          <w:cantSplit/>
        </w:trPr>
        <w:tc>
          <w:tcPr>
            <w:tcW w:w="3177" w:type="dxa"/>
            <w:vAlign w:val="bottom"/>
          </w:tcPr>
          <w:p w14:paraId="00B87794" w14:textId="5C2E1890" w:rsidR="00F11E47" w:rsidRPr="002D03D8" w:rsidRDefault="00F11E47" w:rsidP="00F11E47">
            <w:pPr>
              <w:spacing w:line="240" w:lineRule="exact"/>
              <w:ind w:left="142" w:right="-70" w:hanging="142"/>
              <w:rPr>
                <w:rFonts w:ascii="CordiaUPC" w:hAnsi="CordiaUPC" w:cs="CordiaUPC"/>
                <w:sz w:val="26"/>
                <w:szCs w:val="26"/>
              </w:rPr>
            </w:pPr>
            <w:r w:rsidRPr="002D03D8">
              <w:rPr>
                <w:rFonts w:ascii="CordiaUPC" w:hAnsi="CordiaUPC" w:cs="CordiaUPC"/>
                <w:sz w:val="26"/>
                <w:szCs w:val="26"/>
              </w:rPr>
              <w:t>Expected credit loss</w:t>
            </w:r>
          </w:p>
        </w:tc>
        <w:tc>
          <w:tcPr>
            <w:tcW w:w="1461" w:type="dxa"/>
            <w:vAlign w:val="bottom"/>
          </w:tcPr>
          <w:p w14:paraId="3FD0138D" w14:textId="50BDAEB8" w:rsidR="00F11E47" w:rsidRPr="002D03D8" w:rsidRDefault="00F11E47" w:rsidP="00F11E47">
            <w:pPr>
              <w:tabs>
                <w:tab w:val="decimal" w:pos="1156"/>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w:t>
            </w:r>
          </w:p>
        </w:tc>
        <w:tc>
          <w:tcPr>
            <w:tcW w:w="181" w:type="dxa"/>
            <w:vAlign w:val="bottom"/>
          </w:tcPr>
          <w:p w14:paraId="2C8AD733"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56E8FB3" w14:textId="4EBD6E91" w:rsidR="00F11E47" w:rsidRPr="002D03D8" w:rsidRDefault="00F11E47" w:rsidP="00F11E47">
            <w:pPr>
              <w:tabs>
                <w:tab w:val="decimal" w:pos="1055"/>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37</w:t>
            </w:r>
          </w:p>
        </w:tc>
        <w:tc>
          <w:tcPr>
            <w:tcW w:w="181" w:type="dxa"/>
            <w:vAlign w:val="bottom"/>
          </w:tcPr>
          <w:p w14:paraId="5D8BAD80"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28C01C8" w14:textId="5A097F8F" w:rsidR="00F11E47" w:rsidRPr="002D03D8" w:rsidRDefault="00F11E47" w:rsidP="00F11E47">
            <w:pPr>
              <w:tabs>
                <w:tab w:val="decimal" w:pos="1084"/>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23</w:t>
            </w:r>
          </w:p>
        </w:tc>
        <w:tc>
          <w:tcPr>
            <w:tcW w:w="180" w:type="dxa"/>
            <w:vAlign w:val="bottom"/>
          </w:tcPr>
          <w:p w14:paraId="602D4047" w14:textId="77777777" w:rsidR="00F11E47" w:rsidRPr="002D03D8" w:rsidRDefault="00F11E47" w:rsidP="00F11E47">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307CFD7" w14:textId="06460C2F" w:rsidR="00F11E47" w:rsidRPr="002D03D8" w:rsidRDefault="00F11E47" w:rsidP="00F11E47">
            <w:pPr>
              <w:tabs>
                <w:tab w:val="decimal" w:pos="1126"/>
              </w:tabs>
              <w:spacing w:line="240" w:lineRule="exact"/>
              <w:ind w:right="-79"/>
              <w:outlineLvl w:val="0"/>
              <w:rPr>
                <w:rFonts w:ascii="CordiaUPC" w:hAnsi="CordiaUPC" w:cs="CordiaUPC"/>
                <w:color w:val="000000"/>
                <w:sz w:val="26"/>
                <w:szCs w:val="26"/>
              </w:rPr>
            </w:pPr>
            <w:r w:rsidRPr="002D03D8">
              <w:rPr>
                <w:rFonts w:ascii="CordiaUPC" w:hAnsi="CordiaUPC" w:cs="CordiaUPC"/>
                <w:color w:val="000000"/>
                <w:sz w:val="26"/>
                <w:szCs w:val="26"/>
              </w:rPr>
              <w:t>(60)</w:t>
            </w:r>
          </w:p>
        </w:tc>
      </w:tr>
      <w:tr w:rsidR="00F11E47" w:rsidRPr="002D03D8" w14:paraId="7EAAD3FA" w14:textId="77777777" w:rsidTr="005C143D">
        <w:trPr>
          <w:cantSplit/>
        </w:trPr>
        <w:tc>
          <w:tcPr>
            <w:tcW w:w="3177" w:type="dxa"/>
            <w:vAlign w:val="bottom"/>
          </w:tcPr>
          <w:p w14:paraId="009D8E81" w14:textId="77777777" w:rsidR="00F11E47" w:rsidRPr="002D03D8" w:rsidRDefault="00F11E47" w:rsidP="00F11E47">
            <w:pPr>
              <w:spacing w:line="240" w:lineRule="exact"/>
              <w:ind w:left="142" w:right="-70" w:hanging="142"/>
              <w:rPr>
                <w:rFonts w:ascii="CordiaUPC" w:hAnsi="CordiaUPC" w:cs="CordiaUPC"/>
                <w:b/>
                <w:bCs/>
                <w:spacing w:val="-4"/>
                <w:sz w:val="26"/>
                <w:szCs w:val="26"/>
              </w:rPr>
            </w:pPr>
            <w:r w:rsidRPr="002D03D8">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3770A10A" w14:textId="329015E4" w:rsidR="00F11E47" w:rsidRPr="002D03D8" w:rsidRDefault="00F11E47" w:rsidP="00F11E47">
            <w:pPr>
              <w:tabs>
                <w:tab w:val="decimal" w:pos="1156"/>
              </w:tabs>
              <w:spacing w:line="240" w:lineRule="exact"/>
              <w:ind w:right="-79"/>
              <w:outlineLvl w:val="0"/>
              <w:rPr>
                <w:rFonts w:ascii="CordiaUPC" w:hAnsi="CordiaUPC" w:cs="CordiaUPC"/>
                <w:b/>
                <w:bCs/>
                <w:color w:val="000000"/>
                <w:sz w:val="26"/>
                <w:szCs w:val="26"/>
              </w:rPr>
            </w:pPr>
            <w:r w:rsidRPr="002D03D8">
              <w:rPr>
                <w:rFonts w:ascii="CordiaUPC" w:hAnsi="CordiaUPC" w:cs="CordiaUPC"/>
                <w:b/>
                <w:bCs/>
                <w:color w:val="000000"/>
                <w:sz w:val="26"/>
                <w:szCs w:val="26"/>
              </w:rPr>
              <w:t>42,643</w:t>
            </w:r>
          </w:p>
        </w:tc>
        <w:tc>
          <w:tcPr>
            <w:tcW w:w="181" w:type="dxa"/>
            <w:vAlign w:val="bottom"/>
          </w:tcPr>
          <w:p w14:paraId="76DEBC9F" w14:textId="77777777" w:rsidR="00F11E47" w:rsidRPr="002D03D8" w:rsidRDefault="00F11E47" w:rsidP="00F11E47">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59F709B6" w14:textId="75B6D7E7" w:rsidR="00F11E47" w:rsidRPr="002D03D8" w:rsidRDefault="00F11E47" w:rsidP="00F11E47">
            <w:pPr>
              <w:tabs>
                <w:tab w:val="decimal" w:pos="1055"/>
              </w:tabs>
              <w:spacing w:line="240" w:lineRule="exact"/>
              <w:ind w:right="-79"/>
              <w:outlineLvl w:val="0"/>
              <w:rPr>
                <w:rFonts w:ascii="CordiaUPC" w:hAnsi="CordiaUPC" w:cs="CordiaUPC"/>
                <w:b/>
                <w:bCs/>
                <w:color w:val="000000"/>
                <w:sz w:val="26"/>
                <w:szCs w:val="26"/>
              </w:rPr>
            </w:pPr>
            <w:r w:rsidRPr="002D03D8">
              <w:rPr>
                <w:rFonts w:ascii="CordiaUPC" w:hAnsi="CordiaUPC" w:cs="CordiaUPC"/>
                <w:b/>
                <w:bCs/>
                <w:color w:val="000000"/>
                <w:sz w:val="26"/>
                <w:szCs w:val="26"/>
              </w:rPr>
              <w:t>9,636</w:t>
            </w:r>
          </w:p>
        </w:tc>
        <w:tc>
          <w:tcPr>
            <w:tcW w:w="181" w:type="dxa"/>
            <w:vAlign w:val="bottom"/>
          </w:tcPr>
          <w:p w14:paraId="753C5EF6" w14:textId="77777777" w:rsidR="00F11E47" w:rsidRPr="002D03D8" w:rsidRDefault="00F11E47" w:rsidP="00F11E47">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2813E706" w14:textId="5DD6DAB2" w:rsidR="00F11E47" w:rsidRPr="002D03D8" w:rsidRDefault="00F11E47" w:rsidP="00F11E47">
            <w:pPr>
              <w:tabs>
                <w:tab w:val="decimal" w:pos="1084"/>
              </w:tabs>
              <w:spacing w:line="240" w:lineRule="exact"/>
              <w:ind w:right="-79"/>
              <w:outlineLvl w:val="0"/>
              <w:rPr>
                <w:rFonts w:ascii="CordiaUPC" w:hAnsi="CordiaUPC" w:cs="CordiaUPC"/>
                <w:b/>
                <w:bCs/>
                <w:color w:val="000000"/>
                <w:sz w:val="26"/>
                <w:szCs w:val="26"/>
                <w:lang w:val="en-US"/>
              </w:rPr>
            </w:pPr>
            <w:r w:rsidRPr="002D03D8">
              <w:rPr>
                <w:rFonts w:ascii="CordiaUPC" w:hAnsi="CordiaUPC" w:cs="CordiaUPC"/>
                <w:b/>
                <w:bCs/>
                <w:color w:val="000000"/>
                <w:sz w:val="26"/>
                <w:szCs w:val="26"/>
              </w:rPr>
              <w:t>(21,938)</w:t>
            </w:r>
          </w:p>
        </w:tc>
        <w:tc>
          <w:tcPr>
            <w:tcW w:w="180" w:type="dxa"/>
            <w:vAlign w:val="bottom"/>
          </w:tcPr>
          <w:p w14:paraId="1E929B23" w14:textId="77777777" w:rsidR="00F11E47" w:rsidRPr="002D03D8" w:rsidRDefault="00F11E47" w:rsidP="00F11E47">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9564BE7" w14:textId="4BD49514" w:rsidR="00F11E47" w:rsidRPr="002D03D8" w:rsidRDefault="00F11E47" w:rsidP="00F11E47">
            <w:pPr>
              <w:tabs>
                <w:tab w:val="decimal" w:pos="1126"/>
              </w:tabs>
              <w:spacing w:line="240" w:lineRule="exact"/>
              <w:ind w:right="-79"/>
              <w:outlineLvl w:val="0"/>
              <w:rPr>
                <w:rFonts w:ascii="CordiaUPC" w:hAnsi="CordiaUPC" w:cs="CordiaUPC"/>
                <w:b/>
                <w:bCs/>
                <w:color w:val="000000"/>
                <w:sz w:val="26"/>
                <w:szCs w:val="26"/>
              </w:rPr>
            </w:pPr>
            <w:r w:rsidRPr="002D03D8">
              <w:rPr>
                <w:rFonts w:ascii="CordiaUPC" w:hAnsi="CordiaUPC" w:cs="CordiaUPC"/>
                <w:b/>
                <w:bCs/>
                <w:color w:val="000000"/>
                <w:sz w:val="26"/>
                <w:szCs w:val="26"/>
              </w:rPr>
              <w:t>(15,162)</w:t>
            </w:r>
          </w:p>
        </w:tc>
      </w:tr>
    </w:tbl>
    <w:p w14:paraId="7A930FC8" w14:textId="57B2F33C" w:rsidR="002D487D" w:rsidRPr="002D03D8" w:rsidRDefault="002D487D" w:rsidP="009D24E3">
      <w:pPr>
        <w:spacing w:line="240" w:lineRule="exact"/>
        <w:ind w:right="389"/>
        <w:jc w:val="thaiDistribute"/>
        <w:rPr>
          <w:rFonts w:ascii="CordiaUPC" w:eastAsia="Times New Roman" w:hAnsi="CordiaUPC" w:cs="CordiaUPC"/>
          <w:b/>
          <w:bCs/>
          <w:i/>
          <w:iCs/>
          <w:sz w:val="26"/>
          <w:szCs w:val="26"/>
          <w:lang w:bidi="th-TH"/>
        </w:rPr>
      </w:pPr>
    </w:p>
    <w:p w14:paraId="06A0A3F7" w14:textId="7E598061" w:rsidR="009D24E3" w:rsidRPr="002D03D8" w:rsidRDefault="002D487D" w:rsidP="002D487D">
      <w:pPr>
        <w:spacing w:line="240" w:lineRule="auto"/>
        <w:rPr>
          <w:rFonts w:ascii="CordiaUPC" w:eastAsia="Times New Roman" w:hAnsi="CordiaUPC" w:cs="CordiaUPC"/>
          <w:b/>
          <w:bCs/>
          <w:i/>
          <w:iCs/>
          <w:sz w:val="26"/>
          <w:szCs w:val="26"/>
          <w:cs/>
          <w:lang w:bidi="th-TH"/>
        </w:rPr>
      </w:pPr>
      <w:r w:rsidRPr="002D03D8">
        <w:rPr>
          <w:rFonts w:ascii="CordiaUPC" w:eastAsia="Times New Roman" w:hAnsi="CordiaUPC" w:cs="CordiaUPC"/>
          <w:b/>
          <w:bCs/>
          <w:i/>
          <w:iCs/>
          <w:sz w:val="26"/>
          <w:szCs w:val="26"/>
          <w:lang w:bidi="th-TH"/>
        </w:rPr>
        <w:br w:type="page"/>
      </w: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70"/>
        <w:gridCol w:w="180"/>
        <w:gridCol w:w="1080"/>
        <w:gridCol w:w="180"/>
        <w:gridCol w:w="1170"/>
      </w:tblGrid>
      <w:tr w:rsidR="009D24E3" w:rsidRPr="002D03D8" w14:paraId="47E91E27" w14:textId="77777777" w:rsidTr="005C143D">
        <w:trPr>
          <w:cantSplit/>
          <w:tblHeader/>
        </w:trPr>
        <w:tc>
          <w:tcPr>
            <w:tcW w:w="2970" w:type="dxa"/>
          </w:tcPr>
          <w:p w14:paraId="5BBF00F0" w14:textId="77777777" w:rsidR="009D24E3" w:rsidRPr="002D03D8" w:rsidRDefault="009D24E3" w:rsidP="005C143D">
            <w:pPr>
              <w:spacing w:line="240" w:lineRule="exact"/>
              <w:rPr>
                <w:rFonts w:ascii="CordiaUPC" w:hAnsi="CordiaUPC" w:cs="CordiaUPC"/>
                <w:sz w:val="26"/>
                <w:szCs w:val="26"/>
                <w:lang w:val="en-US" w:bidi="th-TH"/>
              </w:rPr>
            </w:pPr>
          </w:p>
        </w:tc>
        <w:tc>
          <w:tcPr>
            <w:tcW w:w="6390" w:type="dxa"/>
            <w:gridSpan w:val="9"/>
            <w:vAlign w:val="bottom"/>
          </w:tcPr>
          <w:p w14:paraId="4993D898" w14:textId="77777777" w:rsidR="009D24E3" w:rsidRPr="002D03D8" w:rsidRDefault="009D24E3" w:rsidP="005C143D">
            <w:pPr>
              <w:pStyle w:val="acctmergecolhdg"/>
              <w:spacing w:line="240" w:lineRule="exact"/>
              <w:rPr>
                <w:rFonts w:ascii="CordiaUPC" w:hAnsi="CordiaUPC" w:cs="CordiaUPC"/>
                <w:sz w:val="26"/>
                <w:szCs w:val="26"/>
                <w:cs/>
                <w:lang w:bidi="th-TH"/>
              </w:rPr>
            </w:pPr>
            <w:r w:rsidRPr="002D03D8">
              <w:rPr>
                <w:rFonts w:ascii="CordiaUPC" w:hAnsi="CordiaUPC" w:cs="CordiaUPC" w:hint="cs"/>
                <w:sz w:val="26"/>
                <w:szCs w:val="26"/>
              </w:rPr>
              <w:t>Consolidated</w:t>
            </w:r>
          </w:p>
        </w:tc>
      </w:tr>
      <w:tr w:rsidR="009D24E3" w:rsidRPr="002D03D8" w14:paraId="14F0BEAF" w14:textId="77777777" w:rsidTr="005C143D">
        <w:trPr>
          <w:cantSplit/>
          <w:tblHeader/>
        </w:trPr>
        <w:tc>
          <w:tcPr>
            <w:tcW w:w="2970" w:type="dxa"/>
          </w:tcPr>
          <w:p w14:paraId="55369D53" w14:textId="77777777" w:rsidR="009D24E3" w:rsidRPr="002D03D8" w:rsidRDefault="009D24E3" w:rsidP="005C143D">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90" w:type="dxa"/>
            <w:gridSpan w:val="9"/>
            <w:vAlign w:val="bottom"/>
          </w:tcPr>
          <w:p w14:paraId="2B3E6D38" w14:textId="0F995D0E" w:rsidR="009D24E3" w:rsidRPr="002D03D8" w:rsidRDefault="009D24E3" w:rsidP="005C143D">
            <w:pPr>
              <w:pStyle w:val="acctmergecolhdg"/>
              <w:spacing w:line="240" w:lineRule="exact"/>
              <w:rPr>
                <w:rFonts w:ascii="CordiaUPC" w:hAnsi="CordiaUPC" w:cs="CordiaUPC"/>
                <w:b w:val="0"/>
                <w:sz w:val="26"/>
                <w:szCs w:val="26"/>
              </w:rPr>
            </w:pPr>
            <w:r w:rsidRPr="002D03D8">
              <w:rPr>
                <w:rFonts w:ascii="CordiaUPC" w:eastAsia="Times New Roman" w:hAnsi="CordiaUPC" w:cs="CordiaUPC"/>
                <w:b w:val="0"/>
                <w:sz w:val="26"/>
                <w:szCs w:val="26"/>
              </w:rPr>
              <w:t xml:space="preserve">30 </w:t>
            </w:r>
            <w:r w:rsidR="00954D4E" w:rsidRPr="002D03D8">
              <w:rPr>
                <w:rFonts w:ascii="CordiaUPC" w:hAnsi="CordiaUPC" w:cs="CordiaUPC"/>
                <w:b w:val="0"/>
                <w:sz w:val="26"/>
                <w:szCs w:val="26"/>
              </w:rPr>
              <w:t>September</w:t>
            </w:r>
            <w:r w:rsidR="00954D4E" w:rsidRPr="002D03D8">
              <w:rPr>
                <w:rFonts w:ascii="CordiaUPC" w:eastAsia="Times New Roman" w:hAnsi="CordiaUPC" w:cs="CordiaUPC"/>
                <w:b w:val="0"/>
                <w:sz w:val="26"/>
                <w:szCs w:val="26"/>
                <w:lang w:val="en-US" w:bidi="th-TH"/>
              </w:rPr>
              <w:t xml:space="preserve"> </w:t>
            </w:r>
            <w:r w:rsidRPr="002D03D8">
              <w:rPr>
                <w:rFonts w:ascii="CordiaUPC" w:eastAsia="Times New Roman" w:hAnsi="CordiaUPC" w:cs="CordiaUPC"/>
                <w:b w:val="0"/>
                <w:sz w:val="26"/>
                <w:szCs w:val="26"/>
              </w:rPr>
              <w:t>202</w:t>
            </w:r>
            <w:r w:rsidR="00001727" w:rsidRPr="002D03D8">
              <w:rPr>
                <w:rFonts w:ascii="CordiaUPC" w:eastAsia="Times New Roman" w:hAnsi="CordiaUPC" w:cs="CordiaUPC"/>
                <w:b w:val="0"/>
                <w:sz w:val="26"/>
                <w:szCs w:val="26"/>
              </w:rPr>
              <w:t>5</w:t>
            </w:r>
          </w:p>
        </w:tc>
      </w:tr>
      <w:tr w:rsidR="009D24E3" w:rsidRPr="002D03D8" w14:paraId="467EF732" w14:textId="77777777" w:rsidTr="005C143D">
        <w:trPr>
          <w:cantSplit/>
          <w:tblHeader/>
        </w:trPr>
        <w:tc>
          <w:tcPr>
            <w:tcW w:w="2970" w:type="dxa"/>
          </w:tcPr>
          <w:p w14:paraId="72D00208" w14:textId="77777777" w:rsidR="009D24E3" w:rsidRPr="002D03D8" w:rsidDel="00F1172B" w:rsidRDefault="009D24E3" w:rsidP="005C143D">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30EAF188" w14:textId="77777777" w:rsidR="009D24E3" w:rsidRPr="002D03D8" w:rsidRDefault="009D24E3" w:rsidP="005C143D">
            <w:pPr>
              <w:pStyle w:val="acctmergecolhdg"/>
              <w:spacing w:line="240" w:lineRule="exact"/>
              <w:ind w:left="-54" w:right="-79"/>
              <w:rPr>
                <w:rFonts w:ascii="CordiaUPC" w:hAnsi="CordiaUPC" w:cs="CordiaUPC"/>
                <w:b w:val="0"/>
                <w:bCs/>
                <w:sz w:val="26"/>
                <w:szCs w:val="26"/>
              </w:rPr>
            </w:pPr>
            <w:r w:rsidRPr="002D03D8">
              <w:rPr>
                <w:rFonts w:ascii="CordiaUPC" w:hAnsi="CordiaUPC" w:cs="CordiaUPC" w:hint="cs"/>
                <w:b w:val="0"/>
                <w:bCs/>
                <w:sz w:val="26"/>
                <w:szCs w:val="26"/>
              </w:rPr>
              <w:t>Commercial</w:t>
            </w:r>
          </w:p>
        </w:tc>
        <w:tc>
          <w:tcPr>
            <w:tcW w:w="180" w:type="dxa"/>
          </w:tcPr>
          <w:p w14:paraId="4040B55D"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080" w:type="dxa"/>
            <w:vAlign w:val="bottom"/>
          </w:tcPr>
          <w:p w14:paraId="0D7A8B27"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Retail</w:t>
            </w:r>
          </w:p>
        </w:tc>
        <w:tc>
          <w:tcPr>
            <w:tcW w:w="180" w:type="dxa"/>
          </w:tcPr>
          <w:p w14:paraId="31390CE5"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170" w:type="dxa"/>
            <w:vAlign w:val="bottom"/>
          </w:tcPr>
          <w:p w14:paraId="74B069BB"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Other</w:t>
            </w:r>
          </w:p>
        </w:tc>
        <w:tc>
          <w:tcPr>
            <w:tcW w:w="180" w:type="dxa"/>
          </w:tcPr>
          <w:p w14:paraId="2ED52225" w14:textId="77777777" w:rsidR="009D24E3" w:rsidRPr="002D03D8" w:rsidRDefault="009D24E3" w:rsidP="005C143D">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418BBEFB"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80" w:type="dxa"/>
          </w:tcPr>
          <w:p w14:paraId="292A7F59"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170" w:type="dxa"/>
            <w:vAlign w:val="bottom"/>
          </w:tcPr>
          <w:p w14:paraId="5E643CD7" w14:textId="77777777" w:rsidR="009D24E3" w:rsidRPr="002D03D8" w:rsidRDefault="009D24E3" w:rsidP="005C143D">
            <w:pPr>
              <w:pStyle w:val="acctmergecolhdg"/>
              <w:spacing w:line="240" w:lineRule="exact"/>
              <w:rPr>
                <w:rFonts w:ascii="CordiaUPC" w:hAnsi="CordiaUPC" w:cs="CordiaUPC"/>
                <w:b w:val="0"/>
                <w:bCs/>
                <w:sz w:val="26"/>
                <w:szCs w:val="26"/>
              </w:rPr>
            </w:pPr>
          </w:p>
        </w:tc>
      </w:tr>
      <w:tr w:rsidR="009D24E3" w:rsidRPr="002D03D8" w14:paraId="2A5B0940" w14:textId="77777777" w:rsidTr="005C143D">
        <w:trPr>
          <w:cantSplit/>
          <w:tblHeader/>
        </w:trPr>
        <w:tc>
          <w:tcPr>
            <w:tcW w:w="2970" w:type="dxa"/>
          </w:tcPr>
          <w:p w14:paraId="0FDE1302" w14:textId="77777777" w:rsidR="009D24E3" w:rsidRPr="002D03D8" w:rsidDel="00F1172B" w:rsidRDefault="009D24E3" w:rsidP="005C143D">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558BDF09" w14:textId="77777777" w:rsidR="009D24E3" w:rsidRPr="002D03D8" w:rsidRDefault="009D24E3" w:rsidP="005C143D">
            <w:pPr>
              <w:pStyle w:val="acctmergecolhdg"/>
              <w:spacing w:line="240" w:lineRule="exact"/>
              <w:ind w:left="-54" w:right="-79"/>
              <w:rPr>
                <w:rFonts w:ascii="CordiaUPC" w:hAnsi="CordiaUPC" w:cs="CordiaUPC"/>
                <w:b w:val="0"/>
                <w:bCs/>
                <w:sz w:val="26"/>
                <w:szCs w:val="26"/>
              </w:rPr>
            </w:pPr>
            <w:r w:rsidRPr="002D03D8">
              <w:rPr>
                <w:rFonts w:ascii="CordiaUPC" w:hAnsi="CordiaUPC" w:cs="CordiaUPC" w:hint="cs"/>
                <w:b w:val="0"/>
                <w:bCs/>
                <w:sz w:val="26"/>
                <w:szCs w:val="26"/>
              </w:rPr>
              <w:t>Banking</w:t>
            </w:r>
          </w:p>
        </w:tc>
        <w:tc>
          <w:tcPr>
            <w:tcW w:w="180" w:type="dxa"/>
          </w:tcPr>
          <w:p w14:paraId="71F835A8"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080" w:type="dxa"/>
            <w:vAlign w:val="bottom"/>
          </w:tcPr>
          <w:p w14:paraId="5A2F629E"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Banking</w:t>
            </w:r>
          </w:p>
        </w:tc>
        <w:tc>
          <w:tcPr>
            <w:tcW w:w="180" w:type="dxa"/>
          </w:tcPr>
          <w:p w14:paraId="66E73983"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170" w:type="dxa"/>
            <w:vAlign w:val="bottom"/>
          </w:tcPr>
          <w:p w14:paraId="4F9648EE"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segments</w:t>
            </w:r>
          </w:p>
        </w:tc>
        <w:tc>
          <w:tcPr>
            <w:tcW w:w="180" w:type="dxa"/>
          </w:tcPr>
          <w:p w14:paraId="5378B358" w14:textId="77777777" w:rsidR="009D24E3" w:rsidRPr="002D03D8" w:rsidRDefault="009D24E3" w:rsidP="005C143D">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58850B7D"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Elimination</w:t>
            </w:r>
          </w:p>
        </w:tc>
        <w:tc>
          <w:tcPr>
            <w:tcW w:w="180" w:type="dxa"/>
          </w:tcPr>
          <w:p w14:paraId="0316900F" w14:textId="77777777" w:rsidR="009D24E3" w:rsidRPr="002D03D8" w:rsidRDefault="009D24E3" w:rsidP="005C143D">
            <w:pPr>
              <w:pStyle w:val="acctmergecolhdg"/>
              <w:spacing w:line="240" w:lineRule="exact"/>
              <w:rPr>
                <w:rFonts w:ascii="CordiaUPC" w:hAnsi="CordiaUPC" w:cs="CordiaUPC"/>
                <w:b w:val="0"/>
                <w:bCs/>
                <w:sz w:val="26"/>
                <w:szCs w:val="26"/>
              </w:rPr>
            </w:pPr>
          </w:p>
        </w:tc>
        <w:tc>
          <w:tcPr>
            <w:tcW w:w="1170" w:type="dxa"/>
            <w:vAlign w:val="bottom"/>
          </w:tcPr>
          <w:p w14:paraId="13A1342B" w14:textId="77777777" w:rsidR="009D24E3" w:rsidRPr="002D03D8" w:rsidRDefault="009D24E3" w:rsidP="005C143D">
            <w:pPr>
              <w:pStyle w:val="acctmergecolhdg"/>
              <w:spacing w:line="240" w:lineRule="exact"/>
              <w:rPr>
                <w:rFonts w:ascii="CordiaUPC" w:hAnsi="CordiaUPC" w:cs="CordiaUPC"/>
                <w:b w:val="0"/>
                <w:bCs/>
                <w:sz w:val="26"/>
                <w:szCs w:val="26"/>
              </w:rPr>
            </w:pPr>
            <w:r w:rsidRPr="002D03D8">
              <w:rPr>
                <w:rFonts w:ascii="CordiaUPC" w:hAnsi="CordiaUPC" w:cs="CordiaUPC" w:hint="cs"/>
                <w:b w:val="0"/>
                <w:bCs/>
                <w:sz w:val="26"/>
                <w:szCs w:val="26"/>
              </w:rPr>
              <w:t>Total</w:t>
            </w:r>
          </w:p>
        </w:tc>
      </w:tr>
      <w:tr w:rsidR="009D24E3" w:rsidRPr="002D03D8" w14:paraId="39B48DEE" w14:textId="77777777" w:rsidTr="005C143D">
        <w:trPr>
          <w:cantSplit/>
          <w:tblHeader/>
        </w:trPr>
        <w:tc>
          <w:tcPr>
            <w:tcW w:w="2970" w:type="dxa"/>
          </w:tcPr>
          <w:p w14:paraId="017EAC81" w14:textId="77777777" w:rsidR="009D24E3" w:rsidRPr="002D03D8" w:rsidRDefault="009D24E3" w:rsidP="005C143D">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390" w:type="dxa"/>
            <w:gridSpan w:val="9"/>
            <w:shd w:val="clear" w:color="auto" w:fill="auto"/>
            <w:vAlign w:val="bottom"/>
          </w:tcPr>
          <w:p w14:paraId="73AC7294" w14:textId="77777777" w:rsidR="009D24E3" w:rsidRPr="002D03D8" w:rsidRDefault="009D24E3" w:rsidP="005C143D">
            <w:pPr>
              <w:pStyle w:val="acctmergecolhdg"/>
              <w:spacing w:line="240" w:lineRule="exact"/>
              <w:rPr>
                <w:rFonts w:ascii="CordiaUPC" w:hAnsi="CordiaUPC" w:cs="CordiaUPC"/>
                <w:b w:val="0"/>
                <w:bCs/>
                <w:i/>
                <w:iCs/>
                <w:sz w:val="26"/>
                <w:szCs w:val="26"/>
              </w:rPr>
            </w:pPr>
            <w:r w:rsidRPr="002D03D8">
              <w:rPr>
                <w:rFonts w:ascii="CordiaUPC" w:hAnsi="CordiaUPC" w:cs="CordiaUPC" w:hint="cs"/>
                <w:b w:val="0"/>
                <w:bCs/>
                <w:i/>
                <w:iCs/>
                <w:sz w:val="26"/>
                <w:szCs w:val="26"/>
              </w:rPr>
              <w:t>(in million Baht)</w:t>
            </w:r>
          </w:p>
        </w:tc>
      </w:tr>
      <w:tr w:rsidR="00D47E82" w:rsidRPr="002D03D8" w14:paraId="585A42E9" w14:textId="77777777" w:rsidTr="005C143D">
        <w:trPr>
          <w:cantSplit/>
        </w:trPr>
        <w:tc>
          <w:tcPr>
            <w:tcW w:w="2970" w:type="dxa"/>
            <w:vAlign w:val="bottom"/>
          </w:tcPr>
          <w:p w14:paraId="5EB5B3B5" w14:textId="77777777" w:rsidR="00D47E82" w:rsidRPr="002D03D8" w:rsidRDefault="00D47E82" w:rsidP="00D47E82">
            <w:pPr>
              <w:shd w:val="clear" w:color="auto" w:fill="FFFFFF"/>
              <w:spacing w:line="240" w:lineRule="exact"/>
              <w:ind w:left="142" w:right="-72" w:hanging="142"/>
              <w:rPr>
                <w:rFonts w:ascii="CordiaUPC" w:hAnsi="CordiaUPC" w:cs="CordiaUPC"/>
                <w:sz w:val="26"/>
                <w:szCs w:val="26"/>
              </w:rPr>
            </w:pPr>
            <w:r w:rsidRPr="002D03D8">
              <w:rPr>
                <w:rFonts w:ascii="CordiaUPC" w:eastAsia="Times New Roman" w:hAnsi="CordiaUPC" w:cs="CordiaUPC" w:hint="cs"/>
                <w:sz w:val="26"/>
                <w:szCs w:val="26"/>
              </w:rPr>
              <w:t>Loan</w:t>
            </w:r>
            <w:r w:rsidRPr="002D03D8">
              <w:rPr>
                <w:rFonts w:ascii="CordiaUPC" w:eastAsia="Times New Roman" w:hAnsi="CordiaUPC" w:cs="CordiaUPC"/>
                <w:sz w:val="26"/>
                <w:szCs w:val="26"/>
              </w:rPr>
              <w:t>s</w:t>
            </w:r>
            <w:r w:rsidRPr="002D03D8">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7BBC1532" w14:textId="603AC43D" w:rsidR="00D47E82" w:rsidRPr="002D03D8" w:rsidRDefault="00D47E82" w:rsidP="00D47E82">
            <w:pPr>
              <w:tabs>
                <w:tab w:val="decimal" w:pos="917"/>
              </w:tabs>
              <w:spacing w:line="240" w:lineRule="exact"/>
              <w:ind w:right="-72"/>
              <w:outlineLvl w:val="0"/>
              <w:rPr>
                <w:rFonts w:ascii="CordiaUPC" w:hAnsi="CordiaUPC" w:cs="CordiaUPC"/>
                <w:color w:val="000000"/>
                <w:sz w:val="26"/>
                <w:szCs w:val="26"/>
                <w:lang w:val="en-US" w:bidi="th-TH"/>
              </w:rPr>
            </w:pPr>
            <w:r w:rsidRPr="002D03D8">
              <w:rPr>
                <w:rFonts w:ascii="CordiaUPC" w:hAnsi="CordiaUPC" w:cs="CordiaUPC"/>
                <w:color w:val="000000"/>
                <w:sz w:val="26"/>
                <w:szCs w:val="26"/>
              </w:rPr>
              <w:t>433,841</w:t>
            </w:r>
          </w:p>
        </w:tc>
        <w:tc>
          <w:tcPr>
            <w:tcW w:w="180" w:type="dxa"/>
            <w:vAlign w:val="bottom"/>
          </w:tcPr>
          <w:p w14:paraId="79861553" w14:textId="77777777" w:rsidR="00D47E82" w:rsidRPr="002D03D8" w:rsidRDefault="00D47E82" w:rsidP="00D47E82">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shd w:val="clear" w:color="auto" w:fill="auto"/>
            <w:vAlign w:val="bottom"/>
          </w:tcPr>
          <w:p w14:paraId="27ECFC3A" w14:textId="49873F56" w:rsidR="00D47E82" w:rsidRPr="002D03D8" w:rsidRDefault="00D47E82" w:rsidP="00D47E82">
            <w:pPr>
              <w:tabs>
                <w:tab w:val="decimal" w:pos="824"/>
              </w:tabs>
              <w:spacing w:line="240" w:lineRule="exact"/>
              <w:ind w:right="-72"/>
              <w:outlineLvl w:val="0"/>
              <w:rPr>
                <w:rFonts w:ascii="CordiaUPC" w:hAnsi="CordiaUPC" w:cs="CordiaUPC"/>
                <w:color w:val="000000"/>
                <w:sz w:val="26"/>
                <w:szCs w:val="26"/>
              </w:rPr>
            </w:pPr>
            <w:r w:rsidRPr="002D03D8">
              <w:rPr>
                <w:rFonts w:ascii="CordiaUPC" w:hAnsi="CordiaUPC" w:cs="CordiaUPC"/>
                <w:color w:val="000000"/>
                <w:sz w:val="26"/>
                <w:szCs w:val="26"/>
              </w:rPr>
              <w:t>725,777</w:t>
            </w:r>
          </w:p>
        </w:tc>
        <w:tc>
          <w:tcPr>
            <w:tcW w:w="180" w:type="dxa"/>
            <w:shd w:val="clear" w:color="auto" w:fill="auto"/>
            <w:vAlign w:val="bottom"/>
          </w:tcPr>
          <w:p w14:paraId="49950646" w14:textId="77777777" w:rsidR="00D47E82" w:rsidRPr="002D03D8" w:rsidRDefault="00D47E82" w:rsidP="00D47E82">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shd w:val="clear" w:color="auto" w:fill="auto"/>
            <w:vAlign w:val="bottom"/>
          </w:tcPr>
          <w:p w14:paraId="751E9706" w14:textId="6495A4A6" w:rsidR="00D47E82" w:rsidRPr="002D03D8" w:rsidRDefault="00D47E82" w:rsidP="00D47E82">
            <w:pPr>
              <w:tabs>
                <w:tab w:val="decimal" w:pos="911"/>
              </w:tabs>
              <w:spacing w:line="240" w:lineRule="exact"/>
              <w:ind w:right="-72"/>
              <w:outlineLvl w:val="0"/>
              <w:rPr>
                <w:rFonts w:ascii="CordiaUPC" w:hAnsi="CordiaUPC" w:cs="CordiaUPC"/>
                <w:color w:val="000000"/>
                <w:sz w:val="26"/>
                <w:szCs w:val="26"/>
                <w:cs/>
                <w:lang w:bidi="th-TH"/>
              </w:rPr>
            </w:pPr>
            <w:r w:rsidRPr="002D03D8">
              <w:rPr>
                <w:rFonts w:ascii="CordiaUPC" w:hAnsi="CordiaUPC" w:cs="CordiaUPC"/>
                <w:color w:val="000000"/>
                <w:sz w:val="26"/>
                <w:szCs w:val="26"/>
              </w:rPr>
              <w:t>43,650</w:t>
            </w:r>
          </w:p>
        </w:tc>
        <w:tc>
          <w:tcPr>
            <w:tcW w:w="180" w:type="dxa"/>
            <w:vAlign w:val="bottom"/>
          </w:tcPr>
          <w:p w14:paraId="3194BB17" w14:textId="77777777" w:rsidR="00D47E82" w:rsidRPr="002D03D8" w:rsidRDefault="00D47E82" w:rsidP="00D47E82">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31DA2937" w14:textId="5BDA6F69" w:rsidR="00D47E82" w:rsidRPr="002D03D8" w:rsidRDefault="00D47E82" w:rsidP="00D47E82">
            <w:pPr>
              <w:tabs>
                <w:tab w:val="decimal" w:pos="821"/>
              </w:tabs>
              <w:spacing w:line="240" w:lineRule="exact"/>
              <w:ind w:right="-72"/>
              <w:outlineLvl w:val="0"/>
              <w:rPr>
                <w:rFonts w:ascii="CordiaUPC" w:hAnsi="CordiaUPC" w:cs="CordiaUPC"/>
                <w:color w:val="000000"/>
                <w:sz w:val="26"/>
                <w:szCs w:val="26"/>
              </w:rPr>
            </w:pPr>
            <w:r w:rsidRPr="002D03D8">
              <w:rPr>
                <w:rFonts w:ascii="CordiaUPC" w:hAnsi="CordiaUPC" w:cs="CordiaUPC"/>
                <w:color w:val="000000"/>
                <w:sz w:val="26"/>
                <w:szCs w:val="26"/>
              </w:rPr>
              <w:t>(5,729)</w:t>
            </w:r>
          </w:p>
        </w:tc>
        <w:tc>
          <w:tcPr>
            <w:tcW w:w="180" w:type="dxa"/>
            <w:vAlign w:val="bottom"/>
          </w:tcPr>
          <w:p w14:paraId="196BDDE0" w14:textId="77777777" w:rsidR="00D47E82" w:rsidRPr="002D03D8" w:rsidRDefault="00D47E82" w:rsidP="00D47E82">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5A2BAB5F" w14:textId="65F0F9B1" w:rsidR="00D47E82" w:rsidRPr="002D03D8" w:rsidRDefault="00D47E82" w:rsidP="00D47E82">
            <w:pPr>
              <w:tabs>
                <w:tab w:val="decimal" w:pos="908"/>
              </w:tabs>
              <w:spacing w:line="240" w:lineRule="exact"/>
              <w:ind w:right="-290"/>
              <w:outlineLvl w:val="0"/>
              <w:rPr>
                <w:rFonts w:ascii="CordiaUPC" w:hAnsi="CordiaUPC" w:cs="CordiaUPC"/>
                <w:color w:val="000000"/>
                <w:sz w:val="26"/>
                <w:szCs w:val="26"/>
              </w:rPr>
            </w:pPr>
            <w:r w:rsidRPr="002D03D8">
              <w:rPr>
                <w:rFonts w:ascii="CordiaUPC" w:hAnsi="CordiaUPC" w:cs="CordiaUPC"/>
                <w:color w:val="000000"/>
                <w:sz w:val="26"/>
                <w:szCs w:val="26"/>
              </w:rPr>
              <w:t>1,197,539</w:t>
            </w:r>
          </w:p>
        </w:tc>
      </w:tr>
      <w:tr w:rsidR="00D47E82" w:rsidRPr="002D03D8" w14:paraId="706055C8" w14:textId="77777777" w:rsidTr="005C143D">
        <w:trPr>
          <w:cantSplit/>
        </w:trPr>
        <w:tc>
          <w:tcPr>
            <w:tcW w:w="2970" w:type="dxa"/>
            <w:vAlign w:val="bottom"/>
          </w:tcPr>
          <w:p w14:paraId="19C5D7F6" w14:textId="77777777" w:rsidR="00D47E82" w:rsidRPr="002D03D8" w:rsidRDefault="00D47E82" w:rsidP="00D47E82">
            <w:pPr>
              <w:shd w:val="clear" w:color="auto" w:fill="FFFFFF"/>
              <w:spacing w:line="240" w:lineRule="exact"/>
              <w:ind w:left="142" w:right="-72" w:hanging="142"/>
              <w:rPr>
                <w:rFonts w:ascii="CordiaUPC" w:hAnsi="CordiaUPC" w:cs="CordiaUPC"/>
                <w:sz w:val="26"/>
                <w:szCs w:val="26"/>
              </w:rPr>
            </w:pPr>
            <w:r w:rsidRPr="002D03D8">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55FAC0BF" w14:textId="68A7E060" w:rsidR="00D47E82" w:rsidRPr="002D03D8" w:rsidRDefault="00D47E82" w:rsidP="00D47E82">
            <w:pPr>
              <w:tabs>
                <w:tab w:val="decimal" w:pos="917"/>
              </w:tabs>
              <w:spacing w:line="240" w:lineRule="exact"/>
              <w:ind w:right="-72"/>
              <w:outlineLvl w:val="0"/>
              <w:rPr>
                <w:rFonts w:ascii="CordiaUPC" w:hAnsi="CordiaUPC" w:cs="CordiaUPC"/>
                <w:color w:val="000000"/>
                <w:sz w:val="26"/>
                <w:szCs w:val="26"/>
                <w:lang w:val="en-US" w:bidi="th-TH"/>
              </w:rPr>
            </w:pPr>
            <w:r w:rsidRPr="002D03D8">
              <w:rPr>
                <w:rFonts w:ascii="CordiaUPC" w:hAnsi="CordiaUPC" w:cs="CordiaUPC"/>
                <w:color w:val="000000"/>
                <w:sz w:val="26"/>
                <w:szCs w:val="26"/>
              </w:rPr>
              <w:t>347,178</w:t>
            </w:r>
          </w:p>
        </w:tc>
        <w:tc>
          <w:tcPr>
            <w:tcW w:w="180" w:type="dxa"/>
            <w:vAlign w:val="bottom"/>
          </w:tcPr>
          <w:p w14:paraId="0FC14B10" w14:textId="77777777" w:rsidR="00D47E82" w:rsidRPr="002D03D8" w:rsidRDefault="00D47E82" w:rsidP="00D47E8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056958F7" w14:textId="0B57C45B" w:rsidR="00D47E82" w:rsidRPr="002D03D8" w:rsidRDefault="00D47E82" w:rsidP="00D47E82">
            <w:pPr>
              <w:tabs>
                <w:tab w:val="decimal" w:pos="824"/>
              </w:tabs>
              <w:spacing w:line="240" w:lineRule="exact"/>
              <w:ind w:right="-72"/>
              <w:outlineLvl w:val="0"/>
              <w:rPr>
                <w:rFonts w:ascii="CordiaUPC" w:hAnsi="CordiaUPC" w:cs="CordiaUPC"/>
                <w:color w:val="000000"/>
                <w:sz w:val="26"/>
                <w:szCs w:val="26"/>
                <w:lang w:val="en-US" w:bidi="th-TH"/>
              </w:rPr>
            </w:pPr>
            <w:r w:rsidRPr="002D03D8">
              <w:rPr>
                <w:rFonts w:ascii="CordiaUPC" w:hAnsi="CordiaUPC" w:cs="CordiaUPC"/>
                <w:color w:val="000000"/>
                <w:sz w:val="26"/>
                <w:szCs w:val="26"/>
              </w:rPr>
              <w:t>923,354</w:t>
            </w:r>
          </w:p>
        </w:tc>
        <w:tc>
          <w:tcPr>
            <w:tcW w:w="180" w:type="dxa"/>
            <w:vAlign w:val="bottom"/>
          </w:tcPr>
          <w:p w14:paraId="3586BF64" w14:textId="77777777" w:rsidR="00D47E82" w:rsidRPr="002D03D8" w:rsidRDefault="00D47E82" w:rsidP="00D47E8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0D6939FF" w14:textId="411485BD" w:rsidR="00D47E82" w:rsidRPr="002D03D8" w:rsidRDefault="00D47E82" w:rsidP="00D47E82">
            <w:pPr>
              <w:tabs>
                <w:tab w:val="decimal" w:pos="911"/>
              </w:tabs>
              <w:spacing w:line="240" w:lineRule="exact"/>
              <w:ind w:right="-72"/>
              <w:outlineLvl w:val="0"/>
              <w:rPr>
                <w:rFonts w:ascii="CordiaUPC" w:hAnsi="CordiaUPC" w:cs="CordiaUPC"/>
                <w:color w:val="000000"/>
                <w:sz w:val="26"/>
                <w:szCs w:val="26"/>
                <w:lang w:val="en-US" w:bidi="th-TH"/>
              </w:rPr>
            </w:pPr>
            <w:r w:rsidRPr="002D03D8">
              <w:rPr>
                <w:rFonts w:ascii="CordiaUPC" w:hAnsi="CordiaUPC" w:cs="CordiaUPC"/>
                <w:color w:val="000000"/>
                <w:sz w:val="26"/>
                <w:szCs w:val="26"/>
              </w:rPr>
              <w:t>-</w:t>
            </w:r>
          </w:p>
        </w:tc>
        <w:tc>
          <w:tcPr>
            <w:tcW w:w="180" w:type="dxa"/>
            <w:vAlign w:val="bottom"/>
          </w:tcPr>
          <w:p w14:paraId="18E296E0" w14:textId="77777777" w:rsidR="00D47E82" w:rsidRPr="002D03D8" w:rsidRDefault="00D47E82" w:rsidP="00D47E8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47C2BB6F" w14:textId="4B5B83B8" w:rsidR="00D47E82" w:rsidRPr="002D03D8" w:rsidRDefault="00D47E82" w:rsidP="00D47E82">
            <w:pPr>
              <w:tabs>
                <w:tab w:val="decimal" w:pos="821"/>
              </w:tabs>
              <w:spacing w:line="240" w:lineRule="exact"/>
              <w:ind w:right="-72"/>
              <w:outlineLvl w:val="0"/>
              <w:rPr>
                <w:rFonts w:ascii="CordiaUPC" w:hAnsi="CordiaUPC" w:cs="CordiaUPC"/>
                <w:color w:val="000000"/>
                <w:sz w:val="26"/>
                <w:szCs w:val="26"/>
                <w:lang w:val="en-US" w:bidi="th-TH"/>
              </w:rPr>
            </w:pPr>
            <w:r w:rsidRPr="002D03D8">
              <w:rPr>
                <w:rFonts w:ascii="CordiaUPC" w:hAnsi="CordiaUPC" w:cs="CordiaUPC"/>
                <w:color w:val="000000"/>
                <w:sz w:val="26"/>
                <w:szCs w:val="26"/>
              </w:rPr>
              <w:t>(601)</w:t>
            </w:r>
          </w:p>
        </w:tc>
        <w:tc>
          <w:tcPr>
            <w:tcW w:w="180" w:type="dxa"/>
            <w:vAlign w:val="bottom"/>
          </w:tcPr>
          <w:p w14:paraId="149D63AC" w14:textId="77777777" w:rsidR="00D47E82" w:rsidRPr="002D03D8" w:rsidRDefault="00D47E82" w:rsidP="00D47E8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750588DC" w14:textId="10D8FE71" w:rsidR="00D47E82" w:rsidRPr="002D03D8" w:rsidRDefault="00D47E82" w:rsidP="00D47E82">
            <w:pPr>
              <w:tabs>
                <w:tab w:val="decimal" w:pos="908"/>
              </w:tabs>
              <w:spacing w:line="240" w:lineRule="exact"/>
              <w:ind w:right="-290"/>
              <w:outlineLvl w:val="0"/>
              <w:rPr>
                <w:rFonts w:ascii="CordiaUPC" w:hAnsi="CordiaUPC" w:cs="CordiaUPC"/>
                <w:color w:val="000000"/>
                <w:sz w:val="26"/>
                <w:szCs w:val="26"/>
                <w:lang w:val="en-US" w:bidi="th-TH"/>
              </w:rPr>
            </w:pPr>
            <w:r w:rsidRPr="002D03D8">
              <w:rPr>
                <w:rFonts w:ascii="CordiaUPC" w:hAnsi="CordiaUPC" w:cs="CordiaUPC"/>
                <w:color w:val="000000"/>
                <w:sz w:val="26"/>
                <w:szCs w:val="26"/>
              </w:rPr>
              <w:t>1,269,931</w:t>
            </w:r>
          </w:p>
        </w:tc>
      </w:tr>
    </w:tbl>
    <w:p w14:paraId="1E657109" w14:textId="77777777" w:rsidR="009D24E3" w:rsidRPr="002D03D8" w:rsidRDefault="009D24E3" w:rsidP="009D24E3">
      <w:pPr>
        <w:spacing w:line="240" w:lineRule="auto"/>
        <w:rPr>
          <w:rFonts w:ascii="CordiaUPC" w:eastAsia="Times New Roman" w:hAnsi="CordiaUPC" w:cs="CordiaUPC"/>
          <w:b/>
          <w:bCs/>
          <w:i/>
          <w:iCs/>
          <w:sz w:val="26"/>
          <w:szCs w:val="26"/>
          <w:cs/>
          <w:lang w:bidi="th-TH"/>
        </w:rPr>
      </w:pP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170"/>
      </w:tblGrid>
      <w:tr w:rsidR="009D24E3" w:rsidRPr="002D03D8" w14:paraId="25B9891D" w14:textId="77777777" w:rsidTr="005C143D">
        <w:trPr>
          <w:cantSplit/>
          <w:tblHeader/>
        </w:trPr>
        <w:tc>
          <w:tcPr>
            <w:tcW w:w="2970" w:type="dxa"/>
          </w:tcPr>
          <w:p w14:paraId="34AE2A01" w14:textId="77777777" w:rsidR="009D24E3" w:rsidRPr="002D03D8" w:rsidRDefault="009D24E3" w:rsidP="005C143D">
            <w:pPr>
              <w:spacing w:line="240" w:lineRule="exact"/>
              <w:ind w:left="131" w:right="-143" w:hanging="120"/>
              <w:rPr>
                <w:rFonts w:ascii="CordiaUPC" w:eastAsia="Times New Roman" w:hAnsi="CordiaUPC" w:cs="CordiaUPC"/>
                <w:sz w:val="26"/>
                <w:szCs w:val="26"/>
                <w:lang w:val="en-US" w:bidi="th-TH"/>
              </w:rPr>
            </w:pPr>
          </w:p>
        </w:tc>
        <w:tc>
          <w:tcPr>
            <w:tcW w:w="6390" w:type="dxa"/>
            <w:gridSpan w:val="9"/>
            <w:vAlign w:val="bottom"/>
          </w:tcPr>
          <w:p w14:paraId="188E49FF" w14:textId="77777777" w:rsidR="009D24E3" w:rsidRPr="002D03D8" w:rsidRDefault="009D24E3" w:rsidP="005C143D">
            <w:pPr>
              <w:spacing w:line="240" w:lineRule="exact"/>
              <w:jc w:val="center"/>
              <w:rPr>
                <w:rFonts w:ascii="CordiaUPC" w:eastAsia="Times New Roman" w:hAnsi="CordiaUPC" w:cs="CordiaUPC"/>
                <w:b/>
                <w:sz w:val="26"/>
                <w:szCs w:val="26"/>
              </w:rPr>
            </w:pPr>
            <w:r w:rsidRPr="002D03D8">
              <w:rPr>
                <w:rFonts w:ascii="CordiaUPC" w:eastAsia="Times New Roman" w:hAnsi="CordiaUPC" w:cs="CordiaUPC" w:hint="cs"/>
                <w:b/>
                <w:sz w:val="26"/>
                <w:szCs w:val="26"/>
              </w:rPr>
              <w:t>Consolidated</w:t>
            </w:r>
          </w:p>
        </w:tc>
      </w:tr>
      <w:tr w:rsidR="009D24E3" w:rsidRPr="002D03D8" w14:paraId="5AF2C586" w14:textId="77777777" w:rsidTr="005C143D">
        <w:trPr>
          <w:cantSplit/>
          <w:tblHeader/>
        </w:trPr>
        <w:tc>
          <w:tcPr>
            <w:tcW w:w="2970" w:type="dxa"/>
          </w:tcPr>
          <w:p w14:paraId="59CDF054" w14:textId="77777777" w:rsidR="009D24E3" w:rsidRPr="002D03D8" w:rsidRDefault="009D24E3" w:rsidP="005C143D">
            <w:pPr>
              <w:spacing w:line="240" w:lineRule="exact"/>
              <w:ind w:left="131" w:right="-143" w:hanging="120"/>
              <w:rPr>
                <w:rFonts w:ascii="CordiaUPC" w:eastAsia="Times New Roman" w:hAnsi="CordiaUPC" w:cs="CordiaUPC"/>
                <w:b/>
                <w:bCs/>
                <w:i/>
                <w:iCs/>
                <w:sz w:val="26"/>
                <w:szCs w:val="26"/>
                <w:lang w:val="en-US" w:bidi="th-TH"/>
              </w:rPr>
            </w:pPr>
          </w:p>
        </w:tc>
        <w:tc>
          <w:tcPr>
            <w:tcW w:w="6390" w:type="dxa"/>
            <w:gridSpan w:val="9"/>
            <w:vAlign w:val="bottom"/>
          </w:tcPr>
          <w:p w14:paraId="4C89BBB4" w14:textId="6ED6652F"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bCs/>
                <w:sz w:val="26"/>
                <w:szCs w:val="26"/>
              </w:rPr>
              <w:t>31 December 202</w:t>
            </w:r>
            <w:r w:rsidR="00001727" w:rsidRPr="002D03D8">
              <w:rPr>
                <w:rFonts w:ascii="CordiaUPC" w:eastAsia="Times New Roman" w:hAnsi="CordiaUPC" w:cs="CordiaUPC"/>
                <w:bCs/>
                <w:sz w:val="26"/>
                <w:szCs w:val="26"/>
              </w:rPr>
              <w:t>4</w:t>
            </w:r>
          </w:p>
        </w:tc>
      </w:tr>
      <w:tr w:rsidR="009D24E3" w:rsidRPr="002D03D8" w14:paraId="01F290D8" w14:textId="77777777" w:rsidTr="005C143D">
        <w:trPr>
          <w:cantSplit/>
          <w:tblHeader/>
        </w:trPr>
        <w:tc>
          <w:tcPr>
            <w:tcW w:w="2970" w:type="dxa"/>
          </w:tcPr>
          <w:p w14:paraId="2E909D6B" w14:textId="77777777" w:rsidR="009D24E3" w:rsidRPr="002D03D8" w:rsidDel="00F1172B" w:rsidRDefault="009D24E3" w:rsidP="005C143D">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7CF3CF62" w14:textId="77777777" w:rsidR="009D24E3" w:rsidRPr="002D03D8" w:rsidRDefault="009D24E3" w:rsidP="005C143D">
            <w:pPr>
              <w:spacing w:line="240" w:lineRule="exact"/>
              <w:ind w:left="-54" w:right="-79"/>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Commercial Banking</w:t>
            </w:r>
          </w:p>
        </w:tc>
        <w:tc>
          <w:tcPr>
            <w:tcW w:w="180" w:type="dxa"/>
          </w:tcPr>
          <w:p w14:paraId="3067E7AD"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080" w:type="dxa"/>
            <w:vAlign w:val="bottom"/>
          </w:tcPr>
          <w:p w14:paraId="1D2FA21B"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Retail Banking</w:t>
            </w:r>
          </w:p>
        </w:tc>
        <w:tc>
          <w:tcPr>
            <w:tcW w:w="180" w:type="dxa"/>
          </w:tcPr>
          <w:p w14:paraId="476A9982"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169" w:type="dxa"/>
            <w:vAlign w:val="bottom"/>
          </w:tcPr>
          <w:p w14:paraId="5F8FF6CD"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Other segments</w:t>
            </w:r>
          </w:p>
        </w:tc>
        <w:tc>
          <w:tcPr>
            <w:tcW w:w="181" w:type="dxa"/>
          </w:tcPr>
          <w:p w14:paraId="30FC09DD" w14:textId="77777777" w:rsidR="009D24E3" w:rsidRPr="002D03D8" w:rsidRDefault="009D24E3" w:rsidP="005C143D">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501332A2"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Elimination</w:t>
            </w:r>
          </w:p>
        </w:tc>
        <w:tc>
          <w:tcPr>
            <w:tcW w:w="180" w:type="dxa"/>
          </w:tcPr>
          <w:p w14:paraId="0B8A5868" w14:textId="77777777" w:rsidR="009D24E3" w:rsidRPr="002D03D8" w:rsidRDefault="009D24E3" w:rsidP="005C143D">
            <w:pPr>
              <w:spacing w:line="240" w:lineRule="exact"/>
              <w:jc w:val="center"/>
              <w:rPr>
                <w:rFonts w:ascii="CordiaUPC" w:eastAsia="Times New Roman" w:hAnsi="CordiaUPC" w:cs="CordiaUPC"/>
                <w:bCs/>
                <w:sz w:val="26"/>
                <w:szCs w:val="26"/>
              </w:rPr>
            </w:pPr>
          </w:p>
        </w:tc>
        <w:tc>
          <w:tcPr>
            <w:tcW w:w="1170" w:type="dxa"/>
            <w:vAlign w:val="bottom"/>
          </w:tcPr>
          <w:p w14:paraId="556E424E" w14:textId="77777777" w:rsidR="009D24E3" w:rsidRPr="002D03D8" w:rsidRDefault="009D24E3" w:rsidP="005C143D">
            <w:pPr>
              <w:spacing w:line="240" w:lineRule="exact"/>
              <w:jc w:val="center"/>
              <w:rPr>
                <w:rFonts w:ascii="CordiaUPC" w:eastAsia="Times New Roman" w:hAnsi="CordiaUPC" w:cs="CordiaUPC"/>
                <w:bCs/>
                <w:sz w:val="26"/>
                <w:szCs w:val="26"/>
              </w:rPr>
            </w:pPr>
            <w:r w:rsidRPr="002D03D8">
              <w:rPr>
                <w:rFonts w:ascii="CordiaUPC" w:eastAsia="Times New Roman" w:hAnsi="CordiaUPC" w:cs="CordiaUPC" w:hint="cs"/>
                <w:bCs/>
                <w:sz w:val="26"/>
                <w:szCs w:val="26"/>
              </w:rPr>
              <w:t>Total</w:t>
            </w:r>
          </w:p>
        </w:tc>
      </w:tr>
      <w:tr w:rsidR="009D24E3" w:rsidRPr="002D03D8" w14:paraId="11A501C1" w14:textId="77777777" w:rsidTr="005C143D">
        <w:trPr>
          <w:cantSplit/>
          <w:tblHeader/>
        </w:trPr>
        <w:tc>
          <w:tcPr>
            <w:tcW w:w="2970" w:type="dxa"/>
          </w:tcPr>
          <w:p w14:paraId="51AB4E2A" w14:textId="77777777" w:rsidR="009D24E3" w:rsidRPr="002D03D8" w:rsidRDefault="009D24E3" w:rsidP="005C143D">
            <w:pPr>
              <w:spacing w:line="240" w:lineRule="exact"/>
              <w:ind w:left="281" w:right="-143" w:hanging="120"/>
              <w:rPr>
                <w:rFonts w:ascii="CordiaUPC" w:eastAsia="Times New Roman" w:hAnsi="CordiaUPC" w:cs="CordiaUPC"/>
                <w:b/>
                <w:bCs/>
                <w:i/>
                <w:iCs/>
                <w:sz w:val="26"/>
                <w:szCs w:val="26"/>
                <w:lang w:val="en-US" w:bidi="th-TH"/>
              </w:rPr>
            </w:pPr>
          </w:p>
        </w:tc>
        <w:tc>
          <w:tcPr>
            <w:tcW w:w="6390" w:type="dxa"/>
            <w:gridSpan w:val="9"/>
            <w:vAlign w:val="bottom"/>
          </w:tcPr>
          <w:p w14:paraId="33E274BB" w14:textId="77777777" w:rsidR="009D24E3" w:rsidRPr="002D03D8" w:rsidRDefault="009D24E3" w:rsidP="005C143D">
            <w:pPr>
              <w:spacing w:line="240" w:lineRule="exact"/>
              <w:jc w:val="center"/>
              <w:rPr>
                <w:rFonts w:ascii="CordiaUPC" w:eastAsia="Times New Roman" w:hAnsi="CordiaUPC" w:cs="CordiaUPC"/>
                <w:bCs/>
                <w:i/>
                <w:iCs/>
                <w:sz w:val="26"/>
                <w:szCs w:val="26"/>
              </w:rPr>
            </w:pPr>
            <w:r w:rsidRPr="002D03D8">
              <w:rPr>
                <w:rFonts w:ascii="CordiaUPC" w:eastAsia="Times New Roman" w:hAnsi="CordiaUPC" w:cs="CordiaUPC" w:hint="cs"/>
                <w:bCs/>
                <w:i/>
                <w:iCs/>
                <w:sz w:val="26"/>
                <w:szCs w:val="26"/>
              </w:rPr>
              <w:t>(in million Baht)</w:t>
            </w:r>
          </w:p>
        </w:tc>
      </w:tr>
      <w:tr w:rsidR="00954D4E" w:rsidRPr="002D03D8" w14:paraId="377F7C89" w14:textId="77777777" w:rsidTr="005C143D">
        <w:trPr>
          <w:cantSplit/>
        </w:trPr>
        <w:tc>
          <w:tcPr>
            <w:tcW w:w="2970" w:type="dxa"/>
            <w:vAlign w:val="bottom"/>
          </w:tcPr>
          <w:p w14:paraId="0240F819" w14:textId="77777777" w:rsidR="00954D4E" w:rsidRPr="002D03D8" w:rsidRDefault="00954D4E" w:rsidP="00954D4E">
            <w:pPr>
              <w:spacing w:line="240" w:lineRule="exact"/>
              <w:ind w:left="142" w:right="-72" w:hanging="142"/>
              <w:rPr>
                <w:rFonts w:ascii="CordiaUPC" w:eastAsia="Times New Roman" w:hAnsi="CordiaUPC" w:cs="CordiaUPC"/>
                <w:sz w:val="26"/>
                <w:szCs w:val="26"/>
              </w:rPr>
            </w:pPr>
            <w:r w:rsidRPr="002D03D8">
              <w:rPr>
                <w:rFonts w:ascii="CordiaUPC" w:eastAsia="Times New Roman" w:hAnsi="CordiaUPC" w:cs="CordiaUPC" w:hint="cs"/>
                <w:sz w:val="26"/>
                <w:szCs w:val="26"/>
              </w:rPr>
              <w:t>Loan</w:t>
            </w:r>
            <w:r w:rsidRPr="002D03D8">
              <w:rPr>
                <w:rFonts w:ascii="CordiaUPC" w:eastAsia="Times New Roman" w:hAnsi="CordiaUPC" w:cs="CordiaUPC"/>
                <w:sz w:val="26"/>
                <w:szCs w:val="26"/>
              </w:rPr>
              <w:t>s</w:t>
            </w:r>
            <w:r w:rsidRPr="002D03D8">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117A864A" w14:textId="200D008B" w:rsidR="00954D4E" w:rsidRPr="002D03D8" w:rsidRDefault="00954D4E" w:rsidP="00954D4E">
            <w:pPr>
              <w:tabs>
                <w:tab w:val="decimal" w:pos="917"/>
              </w:tabs>
              <w:spacing w:line="240" w:lineRule="exact"/>
              <w:ind w:right="-72"/>
              <w:outlineLvl w:val="0"/>
              <w:rPr>
                <w:rFonts w:ascii="CordiaUPC" w:eastAsia="Times New Roman" w:hAnsi="CordiaUPC" w:cs="CordiaUPC"/>
                <w:color w:val="000000"/>
                <w:sz w:val="26"/>
                <w:szCs w:val="26"/>
              </w:rPr>
            </w:pPr>
            <w:r w:rsidRPr="002D03D8">
              <w:rPr>
                <w:rFonts w:ascii="CordiaUPC" w:hAnsi="CordiaUPC" w:cs="CordiaUPC"/>
                <w:sz w:val="26"/>
                <w:szCs w:val="26"/>
              </w:rPr>
              <w:t>450,128</w:t>
            </w:r>
          </w:p>
        </w:tc>
        <w:tc>
          <w:tcPr>
            <w:tcW w:w="180" w:type="dxa"/>
            <w:vAlign w:val="bottom"/>
          </w:tcPr>
          <w:p w14:paraId="247E88FF" w14:textId="77777777" w:rsidR="00954D4E" w:rsidRPr="002D03D8" w:rsidRDefault="00954D4E" w:rsidP="00954D4E">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255A6D63" w14:textId="2DDA995B" w:rsidR="00954D4E" w:rsidRPr="002D03D8" w:rsidRDefault="00954D4E" w:rsidP="00954D4E">
            <w:pPr>
              <w:tabs>
                <w:tab w:val="decimal" w:pos="821"/>
              </w:tabs>
              <w:spacing w:line="240" w:lineRule="exact"/>
              <w:ind w:right="-72"/>
              <w:outlineLvl w:val="0"/>
              <w:rPr>
                <w:rFonts w:ascii="CordiaUPC" w:eastAsia="Times New Roman" w:hAnsi="CordiaUPC" w:cs="CordiaUPC"/>
                <w:color w:val="000000"/>
                <w:sz w:val="26"/>
                <w:szCs w:val="26"/>
              </w:rPr>
            </w:pPr>
            <w:r w:rsidRPr="002D03D8">
              <w:rPr>
                <w:rFonts w:ascii="CordiaUPC" w:hAnsi="CordiaUPC" w:cs="CordiaUPC"/>
                <w:sz w:val="26"/>
                <w:szCs w:val="26"/>
              </w:rPr>
              <w:t>753,403</w:t>
            </w:r>
          </w:p>
        </w:tc>
        <w:tc>
          <w:tcPr>
            <w:tcW w:w="180" w:type="dxa"/>
            <w:vAlign w:val="bottom"/>
          </w:tcPr>
          <w:p w14:paraId="19234523" w14:textId="77777777" w:rsidR="00954D4E" w:rsidRPr="002D03D8" w:rsidRDefault="00954D4E" w:rsidP="00954D4E">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double" w:sz="4" w:space="0" w:color="auto"/>
            </w:tcBorders>
            <w:vAlign w:val="bottom"/>
          </w:tcPr>
          <w:p w14:paraId="791FFED7" w14:textId="363A0F20" w:rsidR="00954D4E" w:rsidRPr="002D03D8" w:rsidRDefault="00954D4E" w:rsidP="00954D4E">
            <w:pPr>
              <w:tabs>
                <w:tab w:val="decimal" w:pos="911"/>
              </w:tabs>
              <w:spacing w:line="240" w:lineRule="exact"/>
              <w:ind w:right="-72"/>
              <w:outlineLvl w:val="0"/>
              <w:rPr>
                <w:rFonts w:ascii="CordiaUPC" w:eastAsia="Times New Roman" w:hAnsi="CordiaUPC" w:cs="CordiaUPC"/>
                <w:color w:val="000000"/>
                <w:sz w:val="26"/>
                <w:szCs w:val="26"/>
              </w:rPr>
            </w:pPr>
            <w:r w:rsidRPr="002D03D8">
              <w:rPr>
                <w:rFonts w:ascii="CordiaUPC" w:hAnsi="CordiaUPC" w:cs="CordiaUPC"/>
                <w:sz w:val="26"/>
                <w:szCs w:val="26"/>
                <w:cs/>
                <w:lang w:bidi="th-TH"/>
              </w:rPr>
              <w:t>40</w:t>
            </w:r>
            <w:r w:rsidRPr="002D03D8">
              <w:rPr>
                <w:rFonts w:ascii="CordiaUPC" w:hAnsi="CordiaUPC" w:cs="CordiaUPC"/>
                <w:sz w:val="26"/>
                <w:szCs w:val="26"/>
              </w:rPr>
              <w:t>,</w:t>
            </w:r>
            <w:r w:rsidRPr="002D03D8">
              <w:rPr>
                <w:rFonts w:ascii="CordiaUPC" w:hAnsi="CordiaUPC" w:cs="CordiaUPC"/>
                <w:sz w:val="26"/>
                <w:szCs w:val="26"/>
                <w:cs/>
                <w:lang w:bidi="th-TH"/>
              </w:rPr>
              <w:t>542</w:t>
            </w:r>
          </w:p>
        </w:tc>
        <w:tc>
          <w:tcPr>
            <w:tcW w:w="181" w:type="dxa"/>
            <w:vAlign w:val="bottom"/>
          </w:tcPr>
          <w:p w14:paraId="5B8087F9" w14:textId="77777777" w:rsidR="00954D4E" w:rsidRPr="002D03D8" w:rsidRDefault="00954D4E" w:rsidP="00954D4E">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6CED3DB0" w14:textId="6C631B02" w:rsidR="00954D4E" w:rsidRPr="002D03D8" w:rsidRDefault="00954D4E" w:rsidP="00954D4E">
            <w:pPr>
              <w:tabs>
                <w:tab w:val="decimal" w:pos="756"/>
              </w:tabs>
              <w:spacing w:line="240" w:lineRule="exact"/>
              <w:ind w:right="-72"/>
              <w:outlineLvl w:val="0"/>
              <w:rPr>
                <w:rFonts w:ascii="CordiaUPC" w:eastAsia="Times New Roman" w:hAnsi="CordiaUPC" w:cs="CordiaUPC"/>
                <w:color w:val="000000"/>
                <w:sz w:val="26"/>
                <w:szCs w:val="26"/>
              </w:rPr>
            </w:pPr>
            <w:r w:rsidRPr="002D03D8">
              <w:rPr>
                <w:rFonts w:ascii="CordiaUPC" w:hAnsi="CordiaUPC" w:cs="CordiaUPC"/>
                <w:sz w:val="26"/>
                <w:szCs w:val="26"/>
              </w:rPr>
              <w:t>(3,199)</w:t>
            </w:r>
          </w:p>
        </w:tc>
        <w:tc>
          <w:tcPr>
            <w:tcW w:w="180" w:type="dxa"/>
            <w:vAlign w:val="bottom"/>
          </w:tcPr>
          <w:p w14:paraId="646467CB" w14:textId="77777777" w:rsidR="00954D4E" w:rsidRPr="002D03D8" w:rsidRDefault="00954D4E" w:rsidP="00954D4E">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7AEED572" w14:textId="31101A82" w:rsidR="00954D4E" w:rsidRPr="002D03D8" w:rsidRDefault="00954D4E" w:rsidP="00954D4E">
            <w:pPr>
              <w:tabs>
                <w:tab w:val="decimal" w:pos="895"/>
              </w:tabs>
              <w:spacing w:line="240" w:lineRule="exact"/>
              <w:ind w:right="-72"/>
              <w:outlineLvl w:val="0"/>
              <w:rPr>
                <w:rFonts w:ascii="CordiaUPC" w:eastAsia="Times New Roman" w:hAnsi="CordiaUPC" w:cs="CordiaUPC"/>
                <w:color w:val="000000"/>
                <w:sz w:val="26"/>
                <w:szCs w:val="26"/>
              </w:rPr>
            </w:pPr>
            <w:r w:rsidRPr="002D03D8">
              <w:rPr>
                <w:rFonts w:ascii="CordiaUPC" w:hAnsi="CordiaUPC" w:cs="CordiaUPC"/>
                <w:sz w:val="26"/>
                <w:szCs w:val="26"/>
              </w:rPr>
              <w:t>1,240,874</w:t>
            </w:r>
          </w:p>
        </w:tc>
      </w:tr>
      <w:tr w:rsidR="00954D4E" w:rsidRPr="002D03D8" w14:paraId="51BBDEC8" w14:textId="77777777" w:rsidTr="005C143D">
        <w:trPr>
          <w:cantSplit/>
        </w:trPr>
        <w:tc>
          <w:tcPr>
            <w:tcW w:w="2970" w:type="dxa"/>
            <w:vAlign w:val="bottom"/>
          </w:tcPr>
          <w:p w14:paraId="30D97301" w14:textId="77777777" w:rsidR="00954D4E" w:rsidRPr="002D03D8" w:rsidRDefault="00954D4E" w:rsidP="00954D4E">
            <w:pPr>
              <w:spacing w:line="240" w:lineRule="exact"/>
              <w:ind w:left="142" w:right="-72" w:hanging="142"/>
              <w:rPr>
                <w:rFonts w:ascii="CordiaUPC" w:eastAsia="Times New Roman" w:hAnsi="CordiaUPC" w:cs="CordiaUPC"/>
                <w:sz w:val="26"/>
                <w:szCs w:val="26"/>
              </w:rPr>
            </w:pPr>
            <w:r w:rsidRPr="002D03D8">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211DC209" w14:textId="51D5AD97" w:rsidR="00954D4E" w:rsidRPr="002D03D8" w:rsidRDefault="00954D4E" w:rsidP="00954D4E">
            <w:pPr>
              <w:tabs>
                <w:tab w:val="decimal" w:pos="917"/>
              </w:tabs>
              <w:spacing w:line="240" w:lineRule="exact"/>
              <w:ind w:right="-72"/>
              <w:outlineLvl w:val="0"/>
              <w:rPr>
                <w:rFonts w:ascii="CordiaUPC" w:eastAsia="Times New Roman" w:hAnsi="CordiaUPC" w:cs="CordiaUPC"/>
                <w:color w:val="000000"/>
                <w:sz w:val="26"/>
                <w:szCs w:val="26"/>
              </w:rPr>
            </w:pPr>
            <w:r w:rsidRPr="002D03D8">
              <w:rPr>
                <w:rFonts w:ascii="CordiaUPC" w:hAnsi="CordiaUPC" w:cs="CordiaUPC"/>
                <w:sz w:val="26"/>
                <w:szCs w:val="26"/>
              </w:rPr>
              <w:t>367,323</w:t>
            </w:r>
          </w:p>
        </w:tc>
        <w:tc>
          <w:tcPr>
            <w:tcW w:w="180" w:type="dxa"/>
            <w:vAlign w:val="bottom"/>
          </w:tcPr>
          <w:p w14:paraId="0DA9907D" w14:textId="77777777" w:rsidR="00954D4E" w:rsidRPr="002D03D8" w:rsidRDefault="00954D4E" w:rsidP="00954D4E">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3D18CE3F" w14:textId="0D7154D2" w:rsidR="00954D4E" w:rsidRPr="002D03D8" w:rsidRDefault="00954D4E" w:rsidP="00954D4E">
            <w:pPr>
              <w:tabs>
                <w:tab w:val="decimal" w:pos="821"/>
              </w:tabs>
              <w:spacing w:line="240" w:lineRule="exact"/>
              <w:ind w:right="-72"/>
              <w:outlineLvl w:val="0"/>
              <w:rPr>
                <w:rFonts w:ascii="CordiaUPC" w:eastAsia="Times New Roman" w:hAnsi="CordiaUPC" w:cs="CordiaUPC"/>
                <w:color w:val="000000"/>
                <w:sz w:val="26"/>
                <w:szCs w:val="26"/>
              </w:rPr>
            </w:pPr>
            <w:r w:rsidRPr="002D03D8">
              <w:rPr>
                <w:rFonts w:ascii="CordiaUPC" w:hAnsi="CordiaUPC" w:cs="CordiaUPC"/>
                <w:sz w:val="26"/>
                <w:szCs w:val="26"/>
              </w:rPr>
              <w:t>961,829</w:t>
            </w:r>
          </w:p>
        </w:tc>
        <w:tc>
          <w:tcPr>
            <w:tcW w:w="180" w:type="dxa"/>
            <w:vAlign w:val="bottom"/>
          </w:tcPr>
          <w:p w14:paraId="7BAD219F" w14:textId="77777777" w:rsidR="00954D4E" w:rsidRPr="002D03D8" w:rsidRDefault="00954D4E" w:rsidP="00954D4E">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bottom w:val="double" w:sz="4" w:space="0" w:color="auto"/>
            </w:tcBorders>
            <w:vAlign w:val="bottom"/>
          </w:tcPr>
          <w:p w14:paraId="3BEFCFB1" w14:textId="4FCFC365" w:rsidR="00954D4E" w:rsidRPr="002D03D8" w:rsidRDefault="00954D4E" w:rsidP="00954D4E">
            <w:pPr>
              <w:tabs>
                <w:tab w:val="decimal" w:pos="910"/>
              </w:tabs>
              <w:spacing w:line="240" w:lineRule="exact"/>
              <w:ind w:right="-72"/>
              <w:outlineLvl w:val="0"/>
              <w:rPr>
                <w:rFonts w:ascii="CordiaUPC" w:eastAsia="Times New Roman" w:hAnsi="CordiaUPC" w:cs="CordiaUPC"/>
                <w:color w:val="000000"/>
                <w:sz w:val="26"/>
                <w:szCs w:val="26"/>
              </w:rPr>
            </w:pPr>
            <w:r w:rsidRPr="002D03D8">
              <w:rPr>
                <w:rFonts w:ascii="CordiaUPC" w:hAnsi="CordiaUPC" w:cs="CordiaUPC"/>
                <w:sz w:val="26"/>
                <w:szCs w:val="26"/>
              </w:rPr>
              <w:t>-</w:t>
            </w:r>
          </w:p>
        </w:tc>
        <w:tc>
          <w:tcPr>
            <w:tcW w:w="181" w:type="dxa"/>
            <w:vAlign w:val="bottom"/>
          </w:tcPr>
          <w:p w14:paraId="79FF87BF" w14:textId="77777777" w:rsidR="00954D4E" w:rsidRPr="002D03D8" w:rsidRDefault="00954D4E" w:rsidP="00954D4E">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5B07B168" w14:textId="7087E1FD" w:rsidR="00954D4E" w:rsidRPr="002D03D8" w:rsidRDefault="00954D4E" w:rsidP="00954D4E">
            <w:pPr>
              <w:tabs>
                <w:tab w:val="decimal" w:pos="756"/>
              </w:tabs>
              <w:spacing w:line="240" w:lineRule="exact"/>
              <w:ind w:right="-72"/>
              <w:outlineLvl w:val="0"/>
              <w:rPr>
                <w:rFonts w:ascii="CordiaUPC" w:eastAsia="Times New Roman" w:hAnsi="CordiaUPC" w:cs="CordiaUPC"/>
                <w:color w:val="000000"/>
                <w:sz w:val="26"/>
                <w:szCs w:val="26"/>
              </w:rPr>
            </w:pPr>
            <w:r w:rsidRPr="002D03D8">
              <w:rPr>
                <w:rFonts w:ascii="CordiaUPC" w:hAnsi="CordiaUPC" w:cs="CordiaUPC"/>
                <w:sz w:val="26"/>
                <w:szCs w:val="26"/>
              </w:rPr>
              <w:t>(558)</w:t>
            </w:r>
          </w:p>
        </w:tc>
        <w:tc>
          <w:tcPr>
            <w:tcW w:w="180" w:type="dxa"/>
            <w:vAlign w:val="bottom"/>
          </w:tcPr>
          <w:p w14:paraId="512DC8E8" w14:textId="77777777" w:rsidR="00954D4E" w:rsidRPr="002D03D8" w:rsidRDefault="00954D4E" w:rsidP="00954D4E">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64815C39" w14:textId="27F5A11F" w:rsidR="00954D4E" w:rsidRPr="002D03D8" w:rsidRDefault="00954D4E" w:rsidP="00954D4E">
            <w:pPr>
              <w:tabs>
                <w:tab w:val="decimal" w:pos="895"/>
              </w:tabs>
              <w:spacing w:line="240" w:lineRule="exact"/>
              <w:ind w:right="-72"/>
              <w:outlineLvl w:val="0"/>
              <w:rPr>
                <w:rFonts w:ascii="CordiaUPC" w:eastAsia="Times New Roman" w:hAnsi="CordiaUPC" w:cs="CordiaUPC"/>
                <w:color w:val="000000"/>
                <w:sz w:val="26"/>
                <w:szCs w:val="26"/>
              </w:rPr>
            </w:pPr>
            <w:r w:rsidRPr="002D03D8">
              <w:rPr>
                <w:rFonts w:ascii="CordiaUPC" w:hAnsi="CordiaUPC" w:cs="CordiaUPC"/>
                <w:sz w:val="26"/>
                <w:szCs w:val="26"/>
              </w:rPr>
              <w:t>1,328,594</w:t>
            </w:r>
          </w:p>
        </w:tc>
      </w:tr>
    </w:tbl>
    <w:p w14:paraId="2F5E83F6" w14:textId="77777777" w:rsidR="009D24E3" w:rsidRPr="002D03D8" w:rsidRDefault="009D24E3" w:rsidP="009D24E3">
      <w:pPr>
        <w:pStyle w:val="Heading1"/>
        <w:spacing w:before="0" w:after="0" w:line="240" w:lineRule="exact"/>
        <w:ind w:left="540" w:hanging="540"/>
        <w:rPr>
          <w:rFonts w:ascii="CordiaUPC" w:hAnsi="CordiaUPC" w:cs="CordiaUPC"/>
          <w:i w:val="0"/>
          <w:iCs/>
          <w:color w:val="000000" w:themeColor="text1"/>
          <w:sz w:val="28"/>
          <w:szCs w:val="28"/>
        </w:rPr>
      </w:pPr>
    </w:p>
    <w:p w14:paraId="1AEE5148" w14:textId="55E1A150" w:rsidR="00ED2EFD" w:rsidRPr="002D03D8" w:rsidRDefault="00C7600C" w:rsidP="00001727">
      <w:pPr>
        <w:pStyle w:val="Heading1"/>
        <w:spacing w:before="0" w:after="0" w:line="240" w:lineRule="exact"/>
        <w:ind w:left="540" w:hanging="540"/>
        <w:rPr>
          <w:rFonts w:ascii="CordiaUPC" w:hAnsi="CordiaUPC" w:cs="CordiaUPC"/>
          <w:i w:val="0"/>
          <w:iCs/>
          <w:color w:val="000000" w:themeColor="text1"/>
          <w:sz w:val="28"/>
          <w:szCs w:val="28"/>
        </w:rPr>
      </w:pPr>
      <w:r w:rsidRPr="002D03D8">
        <w:rPr>
          <w:rFonts w:ascii="CordiaUPC" w:hAnsi="CordiaUPC" w:cs="CordiaUPC"/>
          <w:i w:val="0"/>
          <w:iCs/>
          <w:color w:val="000000" w:themeColor="text1"/>
          <w:sz w:val="28"/>
          <w:szCs w:val="28"/>
        </w:rPr>
        <w:t>1</w:t>
      </w:r>
      <w:r w:rsidR="00804E90" w:rsidRPr="002D03D8">
        <w:rPr>
          <w:rFonts w:ascii="CordiaUPC" w:hAnsi="CordiaUPC" w:cs="CordiaUPC"/>
          <w:i w:val="0"/>
          <w:iCs/>
          <w:color w:val="000000" w:themeColor="text1"/>
          <w:sz w:val="28"/>
          <w:szCs w:val="28"/>
        </w:rPr>
        <w:t>6</w:t>
      </w:r>
      <w:r w:rsidR="001E3096" w:rsidRPr="002D03D8">
        <w:rPr>
          <w:rFonts w:ascii="CordiaUPC" w:hAnsi="CordiaUPC" w:cs="CordiaUPC" w:hint="cs"/>
          <w:i w:val="0"/>
          <w:iCs/>
          <w:color w:val="000000" w:themeColor="text1"/>
          <w:sz w:val="28"/>
          <w:szCs w:val="28"/>
        </w:rPr>
        <w:tab/>
      </w:r>
      <w:r w:rsidR="00ED2EFD" w:rsidRPr="002D03D8">
        <w:rPr>
          <w:rFonts w:ascii="CordiaUPC" w:hAnsi="CordiaUPC" w:cs="CordiaUPC" w:hint="cs"/>
          <w:i w:val="0"/>
          <w:iCs/>
          <w:color w:val="000000" w:themeColor="text1"/>
          <w:sz w:val="28"/>
          <w:szCs w:val="28"/>
        </w:rPr>
        <w:t xml:space="preserve">Deferred tax and income tax </w:t>
      </w:r>
    </w:p>
    <w:p w14:paraId="43B0F19A" w14:textId="77777777" w:rsidR="00ED2EFD" w:rsidRPr="002D03D8" w:rsidRDefault="00ED2EFD" w:rsidP="00B34193">
      <w:pPr>
        <w:autoSpaceDE w:val="0"/>
        <w:autoSpaceDN w:val="0"/>
        <w:adjustRightInd w:val="0"/>
        <w:spacing w:line="240" w:lineRule="exact"/>
        <w:ind w:left="540"/>
        <w:rPr>
          <w:rFonts w:ascii="CordiaUPC" w:hAnsi="CordiaUPC" w:cs="CordiaUPC"/>
          <w:sz w:val="26"/>
          <w:szCs w:val="26"/>
          <w:lang w:eastAsia="en-GB" w:bidi="th-TH"/>
        </w:rPr>
      </w:pPr>
    </w:p>
    <w:p w14:paraId="613AE96D" w14:textId="3E6CB01A" w:rsidR="0045702C" w:rsidRPr="002D03D8" w:rsidRDefault="0045702C" w:rsidP="0045702C">
      <w:pPr>
        <w:tabs>
          <w:tab w:val="left" w:pos="540"/>
          <w:tab w:val="left" w:pos="1170"/>
          <w:tab w:val="right" w:pos="9360"/>
        </w:tabs>
        <w:spacing w:line="240" w:lineRule="exact"/>
        <w:ind w:left="547" w:right="14"/>
        <w:jc w:val="both"/>
        <w:rPr>
          <w:rFonts w:ascii="CordiaUPC" w:hAnsi="CordiaUPC" w:cs="CordiaUPC"/>
          <w:color w:val="000000" w:themeColor="text1"/>
          <w:spacing w:val="-6"/>
          <w:sz w:val="26"/>
          <w:szCs w:val="26"/>
          <w:shd w:val="clear" w:color="auto" w:fill="FFFFFF"/>
        </w:rPr>
      </w:pPr>
      <w:r w:rsidRPr="002D03D8">
        <w:rPr>
          <w:rFonts w:ascii="CordiaUPC" w:hAnsi="CordiaUPC" w:cs="CordiaUPC"/>
          <w:color w:val="000000" w:themeColor="text1"/>
          <w:spacing w:val="-6"/>
          <w:sz w:val="26"/>
          <w:szCs w:val="26"/>
          <w:shd w:val="clear" w:color="auto" w:fill="FFFFFF"/>
        </w:rPr>
        <w:t xml:space="preserve">For the </w:t>
      </w:r>
      <w:r w:rsidRPr="002D03D8">
        <w:rPr>
          <w:rFonts w:ascii="CordiaUPC" w:hAnsi="CordiaUPC" w:cs="CordiaUPC"/>
          <w:color w:val="000000" w:themeColor="text1"/>
          <w:spacing w:val="-6"/>
          <w:sz w:val="26"/>
          <w:szCs w:val="26"/>
          <w:shd w:val="clear" w:color="auto" w:fill="FFFFFF"/>
          <w:lang w:val="en-US" w:bidi="th-TH"/>
        </w:rPr>
        <w:t>nine</w:t>
      </w:r>
      <w:r w:rsidRPr="002D03D8">
        <w:rPr>
          <w:rFonts w:ascii="CordiaUPC" w:hAnsi="CordiaUPC" w:cs="CordiaUPC"/>
          <w:color w:val="000000" w:themeColor="text1"/>
          <w:spacing w:val="-6"/>
          <w:sz w:val="26"/>
          <w:szCs w:val="26"/>
          <w:shd w:val="clear" w:color="auto" w:fill="FFFFFF"/>
        </w:rPr>
        <w:t xml:space="preserve">-month </w:t>
      </w:r>
      <w:r w:rsidR="0051323F" w:rsidRPr="002D03D8">
        <w:rPr>
          <w:rFonts w:ascii="CordiaUPC" w:hAnsi="CordiaUPC" w:cs="CordiaUPC" w:hint="cs"/>
          <w:color w:val="000000" w:themeColor="text1"/>
          <w:spacing w:val="-6"/>
          <w:sz w:val="26"/>
          <w:szCs w:val="26"/>
          <w:shd w:val="clear" w:color="auto" w:fill="FFFFFF"/>
        </w:rPr>
        <w:t xml:space="preserve">period </w:t>
      </w:r>
      <w:r w:rsidR="0051323F" w:rsidRPr="002D03D8">
        <w:rPr>
          <w:rFonts w:ascii="CordiaUPC" w:hAnsi="CordiaUPC" w:cs="CordiaUPC" w:hint="cs"/>
          <w:color w:val="000000" w:themeColor="text1"/>
          <w:spacing w:val="-6"/>
          <w:sz w:val="26"/>
          <w:szCs w:val="26"/>
          <w:shd w:val="clear" w:color="auto" w:fill="FFFFFF"/>
          <w:lang w:bidi="th-TH"/>
        </w:rPr>
        <w:t>ended 3</w:t>
      </w:r>
      <w:r w:rsidR="0051323F" w:rsidRPr="002D03D8">
        <w:rPr>
          <w:rFonts w:ascii="CordiaUPC" w:hAnsi="CordiaUPC" w:cs="CordiaUPC"/>
          <w:color w:val="000000" w:themeColor="text1"/>
          <w:spacing w:val="-6"/>
          <w:sz w:val="26"/>
          <w:szCs w:val="26"/>
          <w:shd w:val="clear" w:color="auto" w:fill="FFFFFF"/>
          <w:lang w:bidi="th-TH"/>
        </w:rPr>
        <w:t>0</w:t>
      </w:r>
      <w:r w:rsidR="0051323F" w:rsidRPr="002D03D8">
        <w:rPr>
          <w:rFonts w:ascii="CordiaUPC" w:hAnsi="CordiaUPC" w:cs="CordiaUPC" w:hint="cs"/>
          <w:color w:val="000000" w:themeColor="text1"/>
          <w:spacing w:val="-6"/>
          <w:sz w:val="26"/>
          <w:szCs w:val="26"/>
          <w:shd w:val="clear" w:color="auto" w:fill="FFFFFF"/>
          <w:lang w:bidi="th-TH"/>
        </w:rPr>
        <w:t xml:space="preserve"> </w:t>
      </w:r>
      <w:r w:rsidR="0051323F" w:rsidRPr="002D03D8">
        <w:rPr>
          <w:rFonts w:ascii="CordiaUPC" w:hAnsi="CordiaUPC" w:cs="CordiaUPC"/>
          <w:color w:val="000000" w:themeColor="text1"/>
          <w:spacing w:val="-6"/>
          <w:sz w:val="26"/>
          <w:szCs w:val="26"/>
          <w:shd w:val="clear" w:color="auto" w:fill="FFFFFF"/>
          <w:lang w:bidi="th-TH"/>
        </w:rPr>
        <w:t>September 2025</w:t>
      </w:r>
      <w:r w:rsidRPr="002D03D8">
        <w:rPr>
          <w:rFonts w:ascii="CordiaUPC" w:hAnsi="CordiaUPC" w:cs="CordiaUPC"/>
          <w:color w:val="000000" w:themeColor="text1"/>
          <w:spacing w:val="-6"/>
          <w:sz w:val="26"/>
          <w:szCs w:val="26"/>
          <w:shd w:val="clear" w:color="auto" w:fill="FFFFFF"/>
        </w:rPr>
        <w:t xml:space="preserve">, the Bank has no corporate income tax paid as it has utilised the tax loss arising from investment in a subsidiary company that has already completed the liquidation process. </w:t>
      </w:r>
    </w:p>
    <w:p w14:paraId="609402CF" w14:textId="77777777" w:rsidR="0045702C" w:rsidRPr="002D03D8" w:rsidRDefault="0045702C" w:rsidP="00B34193">
      <w:pPr>
        <w:autoSpaceDE w:val="0"/>
        <w:autoSpaceDN w:val="0"/>
        <w:adjustRightInd w:val="0"/>
        <w:spacing w:line="240" w:lineRule="exact"/>
        <w:ind w:left="540"/>
        <w:rPr>
          <w:rFonts w:ascii="CordiaUPC" w:hAnsi="CordiaUPC" w:cs="CordiaUPC"/>
          <w:sz w:val="26"/>
          <w:szCs w:val="26"/>
          <w:lang w:eastAsia="en-GB" w:bidi="th-TH"/>
        </w:rPr>
      </w:pPr>
    </w:p>
    <w:p w14:paraId="76F845B8" w14:textId="4D2EFD36" w:rsidR="00087E84" w:rsidRPr="002D03D8" w:rsidRDefault="00154641" w:rsidP="00260CB6">
      <w:pPr>
        <w:autoSpaceDE w:val="0"/>
        <w:autoSpaceDN w:val="0"/>
        <w:adjustRightInd w:val="0"/>
        <w:spacing w:line="240" w:lineRule="exact"/>
        <w:ind w:left="540"/>
        <w:jc w:val="thaiDistribute"/>
        <w:rPr>
          <w:rFonts w:ascii="CordiaUPC" w:eastAsia="Times New Roman" w:hAnsi="CordiaUPC" w:cs="CordiaUPC"/>
          <w:spacing w:val="-4"/>
          <w:sz w:val="26"/>
          <w:szCs w:val="26"/>
          <w:lang w:val="en-AU" w:bidi="th-TH"/>
        </w:rPr>
      </w:pPr>
      <w:r w:rsidRPr="002D03D8">
        <w:rPr>
          <w:rFonts w:ascii="CordiaUPC" w:eastAsia="Times New Roman" w:hAnsi="CordiaUPC" w:cs="CordiaUPC"/>
          <w:sz w:val="26"/>
          <w:szCs w:val="26"/>
        </w:rPr>
        <w:t xml:space="preserve">As </w:t>
      </w:r>
      <w:proofErr w:type="gramStart"/>
      <w:r w:rsidRPr="002D03D8">
        <w:rPr>
          <w:rFonts w:ascii="CordiaUPC" w:eastAsia="Times New Roman" w:hAnsi="CordiaUPC" w:cs="CordiaUPC"/>
          <w:sz w:val="26"/>
          <w:szCs w:val="26"/>
        </w:rPr>
        <w:t>at</w:t>
      </w:r>
      <w:proofErr w:type="gramEnd"/>
      <w:r w:rsidRPr="002D03D8">
        <w:rPr>
          <w:rFonts w:ascii="CordiaUPC" w:eastAsia="Times New Roman" w:hAnsi="CordiaUPC" w:cs="CordiaUPC"/>
          <w:sz w:val="26"/>
          <w:szCs w:val="26"/>
        </w:rPr>
        <w:t xml:space="preserve"> 30 </w:t>
      </w:r>
      <w:r w:rsidR="00954D4E" w:rsidRPr="002D03D8">
        <w:rPr>
          <w:rFonts w:ascii="CordiaUPC" w:eastAsia="Times New Roman" w:hAnsi="CordiaUPC" w:cs="CordiaUPC"/>
          <w:sz w:val="26"/>
          <w:szCs w:val="26"/>
        </w:rPr>
        <w:t>September</w:t>
      </w:r>
      <w:r w:rsidRPr="002D03D8">
        <w:rPr>
          <w:rFonts w:ascii="CordiaUPC" w:eastAsia="Times New Roman" w:hAnsi="CordiaUPC" w:cs="CordiaUPC"/>
          <w:sz w:val="26"/>
          <w:szCs w:val="26"/>
        </w:rPr>
        <w:t xml:space="preserve"> 202</w:t>
      </w:r>
      <w:r w:rsidR="00056647" w:rsidRPr="002D03D8">
        <w:rPr>
          <w:rFonts w:ascii="CordiaUPC" w:eastAsia="Times New Roman" w:hAnsi="CordiaUPC" w:cs="CordiaUPC"/>
          <w:sz w:val="26"/>
          <w:szCs w:val="26"/>
          <w:lang w:val="en-US" w:bidi="th-TH"/>
        </w:rPr>
        <w:t>5</w:t>
      </w:r>
      <w:r w:rsidRPr="002D03D8">
        <w:rPr>
          <w:rFonts w:ascii="CordiaUPC" w:eastAsia="Times New Roman" w:hAnsi="CordiaUPC" w:cs="CordiaUPC"/>
          <w:sz w:val="26"/>
          <w:szCs w:val="26"/>
        </w:rPr>
        <w:t>, the Bank has tax benefit from the unused tax loss totalling</w:t>
      </w:r>
      <w:r w:rsidRPr="002D03D8">
        <w:rPr>
          <w:rFonts w:ascii="CordiaUPC" w:eastAsia="Times New Roman" w:hAnsi="CordiaUPC" w:cs="CordiaUPC"/>
          <w:sz w:val="26"/>
          <w:szCs w:val="26"/>
          <w:lang w:bidi="th-TH"/>
        </w:rPr>
        <w:t xml:space="preserve"> </w:t>
      </w:r>
      <w:r w:rsidRPr="002D03D8">
        <w:rPr>
          <w:rFonts w:ascii="CordiaUPC" w:hAnsi="CordiaUPC" w:cs="CordiaUPC"/>
          <w:sz w:val="26"/>
          <w:szCs w:val="26"/>
        </w:rPr>
        <w:t>Baht</w:t>
      </w:r>
      <w:r w:rsidR="004D5A21" w:rsidRPr="002D03D8">
        <w:rPr>
          <w:rFonts w:ascii="CordiaUPC" w:hAnsi="CordiaUPC" w:cs="CordiaUPC"/>
          <w:sz w:val="26"/>
          <w:szCs w:val="26"/>
        </w:rPr>
        <w:t xml:space="preserve"> </w:t>
      </w:r>
      <w:r w:rsidR="004D5A21" w:rsidRPr="002D03D8">
        <w:rPr>
          <w:rFonts w:ascii="CordiaUPC" w:eastAsia="Times New Roman" w:hAnsi="CordiaUPC" w:cs="CordiaUPC"/>
          <w:sz w:val="26"/>
          <w:szCs w:val="26"/>
        </w:rPr>
        <w:t>6,921</w:t>
      </w:r>
      <w:r w:rsidR="00444BCD" w:rsidRPr="002D03D8">
        <w:rPr>
          <w:rFonts w:ascii="CordiaUPC" w:eastAsia="Times New Roman" w:hAnsi="CordiaUPC" w:cs="CordiaUPC"/>
          <w:sz w:val="26"/>
          <w:szCs w:val="26"/>
        </w:rPr>
        <w:t xml:space="preserve"> </w:t>
      </w:r>
      <w:r w:rsidR="005B35E0" w:rsidRPr="002D03D8">
        <w:rPr>
          <w:rFonts w:ascii="CordiaUPC" w:eastAsia="Times New Roman" w:hAnsi="CordiaUPC" w:cs="CordiaUPC"/>
          <w:sz w:val="26"/>
          <w:szCs w:val="26"/>
        </w:rPr>
        <w:t>million</w:t>
      </w:r>
      <w:r w:rsidR="005B35E0" w:rsidRPr="002D03D8">
        <w:rPr>
          <w:rFonts w:ascii="CordiaUPC" w:eastAsia="Times New Roman" w:hAnsi="CordiaUPC" w:cs="CordiaUPC"/>
          <w:i/>
          <w:iCs/>
          <w:sz w:val="26"/>
          <w:szCs w:val="26"/>
        </w:rPr>
        <w:t xml:space="preserve"> (2024: </w:t>
      </w:r>
      <w:r w:rsidR="005B35E0" w:rsidRPr="002D03D8">
        <w:rPr>
          <w:rFonts w:ascii="CordiaUPC" w:hAnsi="CordiaUPC" w:cs="CordiaUPC"/>
          <w:i/>
          <w:iCs/>
          <w:sz w:val="26"/>
          <w:szCs w:val="26"/>
        </w:rPr>
        <w:t xml:space="preserve">Baht </w:t>
      </w:r>
      <w:r w:rsidR="007C1D8D" w:rsidRPr="002D03D8">
        <w:rPr>
          <w:rFonts w:ascii="CordiaUPC" w:hAnsi="CordiaUPC" w:cs="CordiaUPC"/>
          <w:i/>
          <w:iCs/>
          <w:sz w:val="26"/>
          <w:szCs w:val="26"/>
          <w:lang w:val="en-US"/>
        </w:rPr>
        <w:t>11,703</w:t>
      </w:r>
      <w:r w:rsidR="007C1D8D" w:rsidRPr="002D03D8">
        <w:rPr>
          <w:rFonts w:ascii="CordiaUPC" w:hAnsi="CordiaUPC" w:cs="CordiaUPC"/>
          <w:sz w:val="26"/>
          <w:szCs w:val="26"/>
          <w:lang w:val="en-US"/>
        </w:rPr>
        <w:t xml:space="preserve"> </w:t>
      </w:r>
      <w:r w:rsidR="005B35E0" w:rsidRPr="002D03D8">
        <w:rPr>
          <w:rFonts w:ascii="CordiaUPC" w:eastAsia="Times New Roman" w:hAnsi="CordiaUPC" w:cs="CordiaUPC"/>
          <w:i/>
          <w:iCs/>
          <w:sz w:val="26"/>
          <w:szCs w:val="26"/>
        </w:rPr>
        <w:t xml:space="preserve">million) </w:t>
      </w:r>
      <w:r w:rsidRPr="002D03D8">
        <w:rPr>
          <w:rFonts w:ascii="CordiaUPC" w:eastAsia="Times New Roman" w:hAnsi="CordiaUPC" w:cs="CordiaUPC"/>
          <w:sz w:val="26"/>
          <w:szCs w:val="26"/>
        </w:rPr>
        <w:t xml:space="preserve">arising from investment in a subsidiary company </w:t>
      </w:r>
      <w:r w:rsidRPr="002D03D8">
        <w:rPr>
          <w:rFonts w:ascii="CordiaUPC" w:eastAsia="Times New Roman" w:hAnsi="CordiaUPC" w:cs="CordiaUPC"/>
          <w:sz w:val="26"/>
          <w:szCs w:val="26"/>
          <w:lang w:val="en-US" w:bidi="th-TH"/>
        </w:rPr>
        <w:t>which</w:t>
      </w:r>
      <w:r w:rsidRPr="002D03D8">
        <w:rPr>
          <w:rFonts w:ascii="CordiaUPC" w:eastAsia="Times New Roman" w:hAnsi="CordiaUPC" w:cs="CordiaUPC"/>
          <w:sz w:val="26"/>
          <w:szCs w:val="26"/>
        </w:rPr>
        <w:t xml:space="preserve"> completed the liquidation process. The benefit will expire by 2028. The Bank has not recognised deferred tax assets in respect of this loss as the management assessed that there is an estimation uncertainty of the Bank's future taxable profit.</w:t>
      </w:r>
      <w:r w:rsidR="00260CB6" w:rsidRPr="002D03D8">
        <w:rPr>
          <w:rFonts w:ascii="CordiaUPC" w:eastAsia="Times New Roman" w:hAnsi="CordiaUPC" w:cs="CordiaUPC"/>
          <w:spacing w:val="-4"/>
          <w:sz w:val="26"/>
          <w:szCs w:val="26"/>
          <w:lang w:val="en-AU" w:bidi="th-TH"/>
        </w:rPr>
        <w:t xml:space="preserve"> </w:t>
      </w:r>
      <w:bookmarkEnd w:id="10"/>
    </w:p>
    <w:p w14:paraId="723D0FDA" w14:textId="77777777" w:rsidR="00260CB6" w:rsidRPr="002D03D8" w:rsidRDefault="00260CB6" w:rsidP="00260CB6">
      <w:pPr>
        <w:autoSpaceDE w:val="0"/>
        <w:autoSpaceDN w:val="0"/>
        <w:adjustRightInd w:val="0"/>
        <w:spacing w:line="240" w:lineRule="exact"/>
        <w:ind w:left="540"/>
        <w:jc w:val="thaiDistribute"/>
        <w:rPr>
          <w:rFonts w:ascii="CordiaUPC" w:hAnsi="CordiaUPC" w:cs="CordiaUPC"/>
          <w:b/>
          <w:bCs/>
          <w:sz w:val="28"/>
          <w:szCs w:val="28"/>
          <w:lang w:val="en-US"/>
        </w:rPr>
      </w:pPr>
    </w:p>
    <w:p w14:paraId="3189CD30" w14:textId="2936C938" w:rsidR="00341F88" w:rsidRPr="002D03D8" w:rsidRDefault="00341F88" w:rsidP="00341F88">
      <w:pPr>
        <w:pStyle w:val="Heading1"/>
        <w:spacing w:before="0" w:after="0" w:line="240" w:lineRule="exact"/>
        <w:ind w:left="540" w:hanging="540"/>
        <w:rPr>
          <w:rFonts w:ascii="CordiaUPC" w:hAnsi="CordiaUPC" w:cs="CordiaUPC"/>
          <w:i w:val="0"/>
          <w:iCs/>
          <w:color w:val="000000" w:themeColor="text1"/>
          <w:sz w:val="28"/>
          <w:szCs w:val="28"/>
        </w:rPr>
      </w:pPr>
      <w:r w:rsidRPr="002D03D8">
        <w:rPr>
          <w:rFonts w:ascii="CordiaUPC" w:hAnsi="CordiaUPC" w:cs="CordiaUPC"/>
          <w:i w:val="0"/>
          <w:iCs/>
          <w:color w:val="000000" w:themeColor="text1"/>
          <w:sz w:val="28"/>
          <w:szCs w:val="28"/>
        </w:rPr>
        <w:t>1</w:t>
      </w:r>
      <w:r w:rsidR="00804E90" w:rsidRPr="002D03D8">
        <w:rPr>
          <w:rFonts w:ascii="CordiaUPC" w:hAnsi="CordiaUPC" w:cs="CordiaUPC"/>
          <w:i w:val="0"/>
          <w:iCs/>
          <w:color w:val="000000" w:themeColor="text1"/>
          <w:sz w:val="28"/>
          <w:szCs w:val="28"/>
        </w:rPr>
        <w:t>7</w:t>
      </w:r>
      <w:r w:rsidRPr="002D03D8">
        <w:rPr>
          <w:rFonts w:ascii="CordiaUPC" w:hAnsi="CordiaUPC" w:cs="CordiaUPC" w:hint="cs"/>
          <w:i w:val="0"/>
          <w:iCs/>
          <w:color w:val="000000" w:themeColor="text1"/>
          <w:sz w:val="28"/>
          <w:szCs w:val="28"/>
        </w:rPr>
        <w:tab/>
        <w:t>Earnings per share</w:t>
      </w:r>
    </w:p>
    <w:p w14:paraId="0E91810F" w14:textId="77777777" w:rsidR="00341F88" w:rsidRPr="002D03D8" w:rsidRDefault="00341F88" w:rsidP="00341F88">
      <w:pPr>
        <w:tabs>
          <w:tab w:val="left" w:pos="540"/>
          <w:tab w:val="left" w:pos="1080"/>
        </w:tabs>
        <w:spacing w:line="240" w:lineRule="exact"/>
        <w:ind w:left="540" w:right="389"/>
        <w:jc w:val="thaiDistribute"/>
        <w:rPr>
          <w:rFonts w:ascii="CordiaUPC" w:eastAsia="Times New Roman" w:hAnsi="CordiaUPC" w:cs="CordiaUPC"/>
          <w:color w:val="000000" w:themeColor="text1"/>
          <w:sz w:val="26"/>
          <w:szCs w:val="26"/>
          <w:cs/>
          <w:lang w:val="en-AU" w:bidi="th-TH"/>
        </w:rPr>
      </w:pPr>
    </w:p>
    <w:p w14:paraId="7F10CF06" w14:textId="77777777" w:rsidR="00341F88" w:rsidRPr="002D03D8" w:rsidRDefault="00341F88" w:rsidP="00341F88">
      <w:pPr>
        <w:tabs>
          <w:tab w:val="left" w:pos="540"/>
          <w:tab w:val="left" w:pos="1170"/>
          <w:tab w:val="right" w:pos="9360"/>
        </w:tabs>
        <w:spacing w:line="240" w:lineRule="exact"/>
        <w:ind w:left="547" w:right="14"/>
        <w:jc w:val="both"/>
        <w:rPr>
          <w:rFonts w:ascii="CordiaUPC" w:hAnsi="CordiaUPC" w:cs="CordiaUPC"/>
          <w:b/>
          <w:bCs/>
          <w:i/>
          <w:iCs/>
          <w:color w:val="000000" w:themeColor="text1"/>
          <w:sz w:val="26"/>
          <w:szCs w:val="26"/>
          <w:shd w:val="clear" w:color="auto" w:fill="FFFFFF"/>
        </w:rPr>
      </w:pPr>
      <w:r w:rsidRPr="002D03D8">
        <w:rPr>
          <w:rFonts w:ascii="CordiaUPC" w:hAnsi="CordiaUPC" w:cs="CordiaUPC" w:hint="cs"/>
          <w:b/>
          <w:bCs/>
          <w:i/>
          <w:iCs/>
          <w:color w:val="000000" w:themeColor="text1"/>
          <w:sz w:val="26"/>
          <w:szCs w:val="26"/>
          <w:shd w:val="clear" w:color="auto" w:fill="FFFFFF"/>
        </w:rPr>
        <w:t>Basic earnings per share</w:t>
      </w:r>
    </w:p>
    <w:p w14:paraId="42E30A52" w14:textId="77777777" w:rsidR="00341F88" w:rsidRPr="002D03D8" w:rsidRDefault="00341F88" w:rsidP="00341F88">
      <w:pPr>
        <w:tabs>
          <w:tab w:val="left" w:pos="540"/>
          <w:tab w:val="left" w:pos="1170"/>
          <w:tab w:val="right" w:pos="9360"/>
        </w:tabs>
        <w:spacing w:line="240" w:lineRule="exact"/>
        <w:ind w:left="547" w:right="14"/>
        <w:jc w:val="both"/>
        <w:rPr>
          <w:rFonts w:ascii="CordiaUPC" w:hAnsi="CordiaUPC" w:cs="CordiaUPC"/>
          <w:b/>
          <w:bCs/>
          <w:i/>
          <w:iCs/>
          <w:color w:val="000000" w:themeColor="text1"/>
          <w:sz w:val="26"/>
          <w:szCs w:val="26"/>
          <w:shd w:val="clear" w:color="auto" w:fill="FFFFFF"/>
        </w:rPr>
      </w:pPr>
    </w:p>
    <w:p w14:paraId="1B0FD06C" w14:textId="4D97764A" w:rsidR="00341F88" w:rsidRPr="002D03D8" w:rsidRDefault="00341F88" w:rsidP="00341F88">
      <w:pPr>
        <w:tabs>
          <w:tab w:val="left" w:pos="540"/>
          <w:tab w:val="left" w:pos="1170"/>
          <w:tab w:val="right" w:pos="9360"/>
        </w:tabs>
        <w:spacing w:line="240" w:lineRule="exact"/>
        <w:ind w:left="547" w:right="14"/>
        <w:jc w:val="both"/>
        <w:rPr>
          <w:rFonts w:ascii="CordiaUPC" w:hAnsi="CordiaUPC" w:cs="CordiaUPC"/>
          <w:color w:val="000000" w:themeColor="text1"/>
          <w:sz w:val="26"/>
          <w:szCs w:val="26"/>
          <w:shd w:val="clear" w:color="auto" w:fill="FFFFFF"/>
        </w:rPr>
      </w:pPr>
      <w:r w:rsidRPr="002D03D8">
        <w:rPr>
          <w:rFonts w:ascii="CordiaUPC" w:hAnsi="CordiaUPC" w:cs="CordiaUPC" w:hint="cs"/>
          <w:color w:val="000000" w:themeColor="text1"/>
          <w:spacing w:val="-6"/>
          <w:sz w:val="26"/>
          <w:szCs w:val="26"/>
          <w:shd w:val="clear" w:color="auto" w:fill="FFFFFF"/>
        </w:rPr>
        <w:t>The calculations of basic earnings per share for the three</w:t>
      </w:r>
      <w:r w:rsidRPr="002D03D8">
        <w:rPr>
          <w:rFonts w:ascii="CordiaUPC" w:hAnsi="CordiaUPC" w:cs="CordiaUPC" w:hint="cs"/>
          <w:color w:val="000000" w:themeColor="text1"/>
          <w:spacing w:val="-6"/>
          <w:sz w:val="26"/>
          <w:szCs w:val="26"/>
          <w:shd w:val="clear" w:color="auto" w:fill="FFFFFF"/>
          <w:cs/>
          <w:lang w:bidi="th-TH"/>
        </w:rPr>
        <w:t>-</w:t>
      </w:r>
      <w:r w:rsidRPr="002D03D8">
        <w:rPr>
          <w:rFonts w:ascii="CordiaUPC" w:hAnsi="CordiaUPC" w:cs="CordiaUPC" w:hint="cs"/>
          <w:color w:val="000000" w:themeColor="text1"/>
          <w:spacing w:val="-6"/>
          <w:sz w:val="26"/>
          <w:szCs w:val="26"/>
          <w:shd w:val="clear" w:color="auto" w:fill="FFFFFF"/>
        </w:rPr>
        <w:t>month</w:t>
      </w:r>
      <w:r w:rsidRPr="002D03D8">
        <w:rPr>
          <w:rFonts w:ascii="CordiaUPC" w:hAnsi="CordiaUPC" w:cs="CordiaUPC"/>
          <w:color w:val="000000" w:themeColor="text1"/>
          <w:spacing w:val="-6"/>
          <w:sz w:val="26"/>
          <w:szCs w:val="26"/>
          <w:shd w:val="clear" w:color="auto" w:fill="FFFFFF"/>
        </w:rPr>
        <w:t xml:space="preserve"> </w:t>
      </w:r>
      <w:r w:rsidRPr="002D03D8">
        <w:rPr>
          <w:rFonts w:ascii="CordiaUPC" w:eastAsia="Times New Roman" w:hAnsi="CordiaUPC" w:cs="CordiaUPC" w:hint="cs"/>
          <w:color w:val="000000" w:themeColor="text1"/>
          <w:spacing w:val="-6"/>
          <w:sz w:val="26"/>
          <w:szCs w:val="26"/>
          <w:shd w:val="clear" w:color="auto" w:fill="FFFFFF"/>
        </w:rPr>
        <w:t xml:space="preserve">and </w:t>
      </w:r>
      <w:r w:rsidRPr="002D03D8">
        <w:rPr>
          <w:rFonts w:ascii="CordiaUPC" w:eastAsia="Times New Roman" w:hAnsi="CordiaUPC" w:cs="CordiaUPC"/>
          <w:color w:val="000000" w:themeColor="text1"/>
          <w:spacing w:val="-6"/>
          <w:sz w:val="26"/>
          <w:szCs w:val="26"/>
          <w:shd w:val="clear" w:color="auto" w:fill="FFFFFF"/>
          <w:lang w:val="en-US" w:bidi="th-TH"/>
        </w:rPr>
        <w:t>nine</w:t>
      </w:r>
      <w:r w:rsidRPr="002D03D8">
        <w:rPr>
          <w:rFonts w:ascii="CordiaUPC" w:eastAsia="Times New Roman" w:hAnsi="CordiaUPC" w:cs="CordiaUPC" w:hint="cs"/>
          <w:color w:val="000000" w:themeColor="text1"/>
          <w:spacing w:val="-6"/>
          <w:sz w:val="26"/>
          <w:szCs w:val="26"/>
          <w:shd w:val="clear" w:color="auto" w:fill="FFFFFF"/>
        </w:rPr>
        <w:t>-month</w:t>
      </w:r>
      <w:r w:rsidRPr="002D03D8">
        <w:rPr>
          <w:rFonts w:ascii="CordiaUPC" w:hAnsi="CordiaUPC" w:cs="CordiaUPC"/>
          <w:color w:val="000000" w:themeColor="text1"/>
          <w:spacing w:val="-6"/>
          <w:sz w:val="26"/>
          <w:szCs w:val="26"/>
          <w:shd w:val="clear" w:color="auto" w:fill="FFFFFF"/>
        </w:rPr>
        <w:t xml:space="preserve"> </w:t>
      </w:r>
      <w:r w:rsidRPr="002D03D8">
        <w:rPr>
          <w:rFonts w:ascii="CordiaUPC" w:hAnsi="CordiaUPC" w:cs="CordiaUPC" w:hint="cs"/>
          <w:color w:val="000000" w:themeColor="text1"/>
          <w:spacing w:val="-6"/>
          <w:sz w:val="26"/>
          <w:szCs w:val="26"/>
          <w:shd w:val="clear" w:color="auto" w:fill="FFFFFF"/>
        </w:rPr>
        <w:t>period</w:t>
      </w:r>
      <w:r w:rsidRPr="002D03D8">
        <w:rPr>
          <w:rFonts w:ascii="CordiaUPC" w:hAnsi="CordiaUPC" w:cs="CordiaUPC"/>
          <w:color w:val="000000" w:themeColor="text1"/>
          <w:spacing w:val="-6"/>
          <w:sz w:val="26"/>
          <w:szCs w:val="26"/>
          <w:shd w:val="clear" w:color="auto" w:fill="FFFFFF"/>
        </w:rPr>
        <w:t>s</w:t>
      </w:r>
      <w:r w:rsidRPr="002D03D8">
        <w:rPr>
          <w:rFonts w:ascii="CordiaUPC" w:hAnsi="CordiaUPC" w:cs="CordiaUPC" w:hint="cs"/>
          <w:color w:val="000000" w:themeColor="text1"/>
          <w:spacing w:val="-6"/>
          <w:sz w:val="26"/>
          <w:szCs w:val="26"/>
          <w:shd w:val="clear" w:color="auto" w:fill="FFFFFF"/>
        </w:rPr>
        <w:t xml:space="preserve"> </w:t>
      </w:r>
      <w:r w:rsidRPr="002D03D8">
        <w:rPr>
          <w:rFonts w:ascii="CordiaUPC" w:hAnsi="CordiaUPC" w:cs="CordiaUPC" w:hint="cs"/>
          <w:color w:val="000000" w:themeColor="text1"/>
          <w:spacing w:val="-6"/>
          <w:sz w:val="26"/>
          <w:szCs w:val="26"/>
          <w:shd w:val="clear" w:color="auto" w:fill="FFFFFF"/>
          <w:lang w:bidi="th-TH"/>
        </w:rPr>
        <w:t>ended 3</w:t>
      </w:r>
      <w:r w:rsidRPr="002D03D8">
        <w:rPr>
          <w:rFonts w:ascii="CordiaUPC" w:hAnsi="CordiaUPC" w:cs="CordiaUPC"/>
          <w:color w:val="000000" w:themeColor="text1"/>
          <w:spacing w:val="-6"/>
          <w:sz w:val="26"/>
          <w:szCs w:val="26"/>
          <w:shd w:val="clear" w:color="auto" w:fill="FFFFFF"/>
          <w:lang w:bidi="th-TH"/>
        </w:rPr>
        <w:t>0</w:t>
      </w:r>
      <w:r w:rsidRPr="002D03D8">
        <w:rPr>
          <w:rFonts w:ascii="CordiaUPC" w:hAnsi="CordiaUPC" w:cs="CordiaUPC" w:hint="cs"/>
          <w:color w:val="000000" w:themeColor="text1"/>
          <w:spacing w:val="-6"/>
          <w:sz w:val="26"/>
          <w:szCs w:val="26"/>
          <w:shd w:val="clear" w:color="auto" w:fill="FFFFFF"/>
          <w:lang w:bidi="th-TH"/>
        </w:rPr>
        <w:t xml:space="preserve"> </w:t>
      </w:r>
      <w:r w:rsidRPr="002D03D8">
        <w:rPr>
          <w:rFonts w:ascii="CordiaUPC" w:hAnsi="CordiaUPC" w:cs="CordiaUPC"/>
          <w:color w:val="000000" w:themeColor="text1"/>
          <w:spacing w:val="-6"/>
          <w:sz w:val="26"/>
          <w:szCs w:val="26"/>
          <w:shd w:val="clear" w:color="auto" w:fill="FFFFFF"/>
          <w:lang w:bidi="th-TH"/>
        </w:rPr>
        <w:t>September</w:t>
      </w:r>
      <w:r w:rsidRPr="002D03D8">
        <w:rPr>
          <w:rFonts w:ascii="CordiaUPC" w:hAnsi="CordiaUPC" w:cs="CordiaUPC" w:hint="cs"/>
          <w:color w:val="000000" w:themeColor="text1"/>
          <w:sz w:val="26"/>
          <w:szCs w:val="26"/>
          <w:shd w:val="clear" w:color="auto" w:fill="FFFFFF"/>
          <w:lang w:bidi="th-TH"/>
        </w:rPr>
        <w:t xml:space="preserve"> 202</w:t>
      </w:r>
      <w:r w:rsidR="00086921" w:rsidRPr="002D03D8">
        <w:rPr>
          <w:rFonts w:ascii="CordiaUPC" w:hAnsi="CordiaUPC" w:cs="CordiaUPC"/>
          <w:color w:val="000000" w:themeColor="text1"/>
          <w:sz w:val="26"/>
          <w:szCs w:val="26"/>
          <w:shd w:val="clear" w:color="auto" w:fill="FFFFFF"/>
          <w:lang w:bidi="th-TH"/>
        </w:rPr>
        <w:t>5</w:t>
      </w:r>
      <w:r w:rsidRPr="002D03D8">
        <w:rPr>
          <w:rFonts w:ascii="CordiaUPC" w:hAnsi="CordiaUPC" w:cs="CordiaUPC" w:hint="cs"/>
          <w:color w:val="000000" w:themeColor="text1"/>
          <w:sz w:val="26"/>
          <w:szCs w:val="26"/>
          <w:shd w:val="clear" w:color="auto" w:fill="FFFFFF"/>
          <w:lang w:bidi="th-TH"/>
        </w:rPr>
        <w:t xml:space="preserve"> and 20</w:t>
      </w:r>
      <w:r w:rsidRPr="002D03D8">
        <w:rPr>
          <w:rFonts w:ascii="CordiaUPC" w:hAnsi="CordiaUPC" w:cs="CordiaUPC"/>
          <w:color w:val="000000" w:themeColor="text1"/>
          <w:sz w:val="26"/>
          <w:szCs w:val="26"/>
          <w:shd w:val="clear" w:color="auto" w:fill="FFFFFF"/>
          <w:lang w:bidi="th-TH"/>
        </w:rPr>
        <w:t>2</w:t>
      </w:r>
      <w:r w:rsidR="00086921" w:rsidRPr="002D03D8">
        <w:rPr>
          <w:rFonts w:ascii="CordiaUPC" w:hAnsi="CordiaUPC" w:cs="CordiaUPC"/>
          <w:color w:val="000000" w:themeColor="text1"/>
          <w:sz w:val="26"/>
          <w:szCs w:val="26"/>
          <w:shd w:val="clear" w:color="auto" w:fill="FFFFFF"/>
          <w:lang w:bidi="th-TH"/>
        </w:rPr>
        <w:t>4</w:t>
      </w:r>
      <w:r w:rsidRPr="002D03D8">
        <w:rPr>
          <w:rFonts w:ascii="CordiaUPC" w:hAnsi="CordiaUPC" w:cs="CordiaUPC" w:hint="cs"/>
          <w:color w:val="000000" w:themeColor="text1"/>
          <w:sz w:val="26"/>
          <w:szCs w:val="26"/>
          <w:shd w:val="clear" w:color="auto" w:fill="FFFFFF"/>
        </w:rPr>
        <w:t xml:space="preserve"> were based on the profit for the </w:t>
      </w:r>
      <w:r w:rsidRPr="002D03D8">
        <w:rPr>
          <w:rFonts w:ascii="CordiaUPC" w:hAnsi="CordiaUPC" w:cs="CordiaUPC"/>
          <w:color w:val="000000" w:themeColor="text1"/>
          <w:sz w:val="26"/>
          <w:szCs w:val="26"/>
          <w:lang w:val="en-US" w:bidi="th-TH"/>
        </w:rPr>
        <w:t>period</w:t>
      </w:r>
      <w:r w:rsidRPr="002D03D8">
        <w:rPr>
          <w:rFonts w:ascii="CordiaUPC" w:hAnsi="CordiaUPC" w:cs="CordiaUPC" w:hint="cs"/>
          <w:color w:val="000000" w:themeColor="text1"/>
          <w:sz w:val="26"/>
          <w:szCs w:val="26"/>
          <w:shd w:val="clear" w:color="auto" w:fill="FFFFFF"/>
        </w:rPr>
        <w:t xml:space="preserve"> attributable to</w:t>
      </w:r>
      <w:r w:rsidRPr="002D03D8">
        <w:rPr>
          <w:rFonts w:ascii="CordiaUPC" w:hAnsi="CordiaUPC" w:cs="CordiaUPC" w:hint="cs"/>
          <w:color w:val="000000" w:themeColor="text1"/>
          <w:sz w:val="26"/>
          <w:szCs w:val="26"/>
          <w:shd w:val="clear" w:color="auto" w:fill="FFFFFF"/>
          <w:lang w:val="en-US" w:bidi="th-TH"/>
        </w:rPr>
        <w:t xml:space="preserve"> equity</w:t>
      </w:r>
      <w:r w:rsidRPr="002D03D8">
        <w:rPr>
          <w:rFonts w:ascii="CordiaUPC" w:hAnsi="CordiaUPC" w:cs="CordiaUPC" w:hint="cs"/>
          <w:color w:val="000000" w:themeColor="text1"/>
          <w:sz w:val="26"/>
          <w:szCs w:val="26"/>
          <w:shd w:val="clear" w:color="auto" w:fill="FFFFFF"/>
        </w:rPr>
        <w:t xml:space="preserve"> holders of the Bank and the number of ordinary shares outstanding during the </w:t>
      </w:r>
      <w:r w:rsidRPr="002D03D8">
        <w:rPr>
          <w:rFonts w:ascii="CordiaUPC" w:hAnsi="CordiaUPC" w:cs="CordiaUPC"/>
          <w:color w:val="000000" w:themeColor="text1"/>
          <w:sz w:val="26"/>
          <w:szCs w:val="26"/>
          <w:shd w:val="clear" w:color="auto" w:fill="FFFFFF"/>
          <w:lang w:bidi="th-TH"/>
        </w:rPr>
        <w:t>period</w:t>
      </w:r>
      <w:r w:rsidRPr="002D03D8">
        <w:rPr>
          <w:rFonts w:ascii="CordiaUPC" w:hAnsi="CordiaUPC" w:cs="CordiaUPC" w:hint="cs"/>
          <w:color w:val="000000" w:themeColor="text1"/>
          <w:sz w:val="26"/>
          <w:szCs w:val="26"/>
          <w:shd w:val="clear" w:color="auto" w:fill="FFFFFF"/>
        </w:rPr>
        <w:t xml:space="preserve"> as follows</w:t>
      </w:r>
      <w:r w:rsidRPr="002D03D8">
        <w:rPr>
          <w:rFonts w:ascii="CordiaUPC" w:hAnsi="CordiaUPC" w:cs="CordiaUPC" w:hint="cs"/>
          <w:color w:val="000000" w:themeColor="text1"/>
          <w:sz w:val="26"/>
          <w:szCs w:val="26"/>
          <w:shd w:val="clear" w:color="auto" w:fill="FFFFFF"/>
          <w:cs/>
          <w:lang w:bidi="th-TH"/>
        </w:rPr>
        <w:t>:</w:t>
      </w:r>
    </w:p>
    <w:p w14:paraId="48BB7089" w14:textId="77777777" w:rsidR="00341F88" w:rsidRPr="002D03D8" w:rsidRDefault="00341F88" w:rsidP="00341F88">
      <w:pPr>
        <w:tabs>
          <w:tab w:val="left" w:pos="540"/>
          <w:tab w:val="left" w:pos="1170"/>
          <w:tab w:val="right" w:pos="9360"/>
        </w:tabs>
        <w:spacing w:line="240" w:lineRule="exact"/>
        <w:ind w:left="540" w:right="9"/>
        <w:jc w:val="both"/>
        <w:rPr>
          <w:rFonts w:ascii="CordiaUPC" w:hAnsi="CordiaUPC" w:cs="CordiaUPC"/>
          <w:color w:val="000000" w:themeColor="text1"/>
          <w:sz w:val="26"/>
          <w:szCs w:val="26"/>
          <w:shd w:val="clear" w:color="auto" w:fill="FFFFFF"/>
          <w:cs/>
          <w:lang w:bidi="th-TH"/>
        </w:rPr>
      </w:pPr>
    </w:p>
    <w:tbl>
      <w:tblPr>
        <w:tblW w:w="9245" w:type="dxa"/>
        <w:tblInd w:w="438"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341F88" w:rsidRPr="002D03D8" w14:paraId="55441B14" w14:textId="77777777" w:rsidTr="005C143D">
        <w:trPr>
          <w:cantSplit/>
        </w:trPr>
        <w:tc>
          <w:tcPr>
            <w:tcW w:w="4680" w:type="dxa"/>
          </w:tcPr>
          <w:p w14:paraId="59D9258A" w14:textId="77777777" w:rsidR="00341F88" w:rsidRPr="002D03D8" w:rsidRDefault="00341F88" w:rsidP="005C143D">
            <w:pPr>
              <w:spacing w:line="240" w:lineRule="exact"/>
              <w:ind w:left="180" w:hanging="180"/>
              <w:rPr>
                <w:rFonts w:ascii="CordiaUPC" w:hAnsi="CordiaUPC" w:cs="CordiaUPC"/>
                <w:i/>
                <w:iCs/>
                <w:color w:val="000000" w:themeColor="text1"/>
                <w:sz w:val="26"/>
                <w:szCs w:val="26"/>
                <w:cs/>
                <w:lang w:bidi="th-TH"/>
              </w:rPr>
            </w:pPr>
          </w:p>
        </w:tc>
        <w:tc>
          <w:tcPr>
            <w:tcW w:w="2225" w:type="dxa"/>
            <w:gridSpan w:val="3"/>
          </w:tcPr>
          <w:p w14:paraId="7A81FCF1" w14:textId="77777777" w:rsidR="00341F88" w:rsidRPr="002D03D8" w:rsidRDefault="00341F88" w:rsidP="005C143D">
            <w:pPr>
              <w:pStyle w:val="acctfourfigures"/>
              <w:tabs>
                <w:tab w:val="clear" w:pos="765"/>
              </w:tabs>
              <w:spacing w:line="240" w:lineRule="exact"/>
              <w:ind w:left="-79" w:right="-79"/>
              <w:jc w:val="center"/>
              <w:rPr>
                <w:rFonts w:ascii="CordiaUPC" w:hAnsi="CordiaUPC" w:cs="CordiaUPC"/>
                <w:b/>
                <w:bCs/>
                <w:color w:val="000000" w:themeColor="text1"/>
                <w:sz w:val="26"/>
                <w:szCs w:val="26"/>
              </w:rPr>
            </w:pPr>
            <w:r w:rsidRPr="002D03D8">
              <w:rPr>
                <w:rFonts w:ascii="CordiaUPC" w:hAnsi="CordiaUPC" w:cs="CordiaUPC" w:hint="cs"/>
                <w:b/>
                <w:bCs/>
                <w:color w:val="000000" w:themeColor="text1"/>
                <w:sz w:val="26"/>
                <w:szCs w:val="26"/>
              </w:rPr>
              <w:t xml:space="preserve">Consolidated </w:t>
            </w:r>
          </w:p>
        </w:tc>
        <w:tc>
          <w:tcPr>
            <w:tcW w:w="180" w:type="dxa"/>
            <w:vAlign w:val="bottom"/>
          </w:tcPr>
          <w:p w14:paraId="67D19346" w14:textId="77777777" w:rsidR="00341F88" w:rsidRPr="002D03D8" w:rsidRDefault="00341F88" w:rsidP="005C143D">
            <w:pPr>
              <w:pStyle w:val="acctfourfigures"/>
              <w:tabs>
                <w:tab w:val="decimal" w:pos="1001"/>
              </w:tabs>
              <w:spacing w:line="240" w:lineRule="exact"/>
              <w:ind w:left="-79" w:right="-79"/>
              <w:jc w:val="right"/>
              <w:rPr>
                <w:rFonts w:ascii="CordiaUPC" w:hAnsi="CordiaUPC" w:cs="CordiaUPC"/>
                <w:b/>
                <w:bCs/>
                <w:color w:val="000000" w:themeColor="text1"/>
                <w:sz w:val="26"/>
                <w:szCs w:val="26"/>
              </w:rPr>
            </w:pPr>
          </w:p>
        </w:tc>
        <w:tc>
          <w:tcPr>
            <w:tcW w:w="2160" w:type="dxa"/>
            <w:gridSpan w:val="3"/>
            <w:vAlign w:val="bottom"/>
          </w:tcPr>
          <w:p w14:paraId="6E0BC9A8" w14:textId="77777777" w:rsidR="00341F88" w:rsidRPr="002D03D8" w:rsidRDefault="00341F88" w:rsidP="005C143D">
            <w:pPr>
              <w:pStyle w:val="acctfourfigures"/>
              <w:tabs>
                <w:tab w:val="clear" w:pos="765"/>
              </w:tabs>
              <w:spacing w:line="240" w:lineRule="exact"/>
              <w:ind w:left="-79" w:right="-79"/>
              <w:jc w:val="center"/>
              <w:rPr>
                <w:rFonts w:ascii="CordiaUPC" w:hAnsi="CordiaUPC" w:cs="CordiaUPC"/>
                <w:b/>
                <w:bCs/>
                <w:color w:val="000000" w:themeColor="text1"/>
                <w:sz w:val="26"/>
                <w:szCs w:val="26"/>
              </w:rPr>
            </w:pPr>
            <w:r w:rsidRPr="002D03D8">
              <w:rPr>
                <w:rFonts w:ascii="CordiaUPC" w:hAnsi="CordiaUPC" w:cs="CordiaUPC" w:hint="cs"/>
                <w:b/>
                <w:bCs/>
                <w:color w:val="000000" w:themeColor="text1"/>
                <w:sz w:val="26"/>
                <w:szCs w:val="26"/>
              </w:rPr>
              <w:t>Bank only</w:t>
            </w:r>
          </w:p>
        </w:tc>
      </w:tr>
      <w:tr w:rsidR="00341F88" w:rsidRPr="002D03D8" w14:paraId="44CB4C99" w14:textId="77777777" w:rsidTr="005C143D">
        <w:trPr>
          <w:cantSplit/>
        </w:trPr>
        <w:tc>
          <w:tcPr>
            <w:tcW w:w="4680" w:type="dxa"/>
          </w:tcPr>
          <w:p w14:paraId="30CFC195" w14:textId="77777777" w:rsidR="00341F88" w:rsidRPr="002D03D8" w:rsidRDefault="00341F88" w:rsidP="005C143D">
            <w:pPr>
              <w:spacing w:line="240" w:lineRule="exact"/>
              <w:ind w:left="180" w:hanging="180"/>
              <w:rPr>
                <w:rFonts w:ascii="CordiaUPC" w:hAnsi="CordiaUPC" w:cs="CordiaUPC"/>
                <w:b/>
                <w:bCs/>
                <w:i/>
                <w:iCs/>
                <w:color w:val="000000" w:themeColor="text1"/>
                <w:sz w:val="26"/>
                <w:szCs w:val="26"/>
                <w:lang w:val="en-US"/>
              </w:rPr>
            </w:pPr>
            <w:r w:rsidRPr="002D03D8">
              <w:rPr>
                <w:rFonts w:ascii="CordiaUPC" w:hAnsi="CordiaUPC" w:cs="CordiaUPC"/>
                <w:b/>
                <w:bCs/>
                <w:i/>
                <w:iCs/>
                <w:color w:val="000000" w:themeColor="text1"/>
                <w:sz w:val="26"/>
                <w:szCs w:val="26"/>
                <w:lang w:val="en-US"/>
              </w:rPr>
              <w:t>For the t</w:t>
            </w:r>
            <w:r w:rsidRPr="002D03D8">
              <w:rPr>
                <w:rFonts w:ascii="CordiaUPC" w:hAnsi="CordiaUPC" w:cs="CordiaUPC" w:hint="cs"/>
                <w:b/>
                <w:bCs/>
                <w:i/>
                <w:iCs/>
                <w:color w:val="000000" w:themeColor="text1"/>
                <w:sz w:val="26"/>
                <w:szCs w:val="26"/>
                <w:lang w:val="en-US"/>
              </w:rPr>
              <w:t>hree</w:t>
            </w:r>
            <w:r w:rsidRPr="002D03D8">
              <w:rPr>
                <w:rFonts w:ascii="CordiaUPC" w:hAnsi="CordiaUPC" w:cs="CordiaUPC" w:hint="cs"/>
                <w:b/>
                <w:bCs/>
                <w:i/>
                <w:iCs/>
                <w:color w:val="000000" w:themeColor="text1"/>
                <w:sz w:val="26"/>
                <w:szCs w:val="26"/>
                <w:cs/>
                <w:lang w:val="en-US" w:bidi="th-TH"/>
              </w:rPr>
              <w:t>-</w:t>
            </w:r>
            <w:r w:rsidRPr="002D03D8">
              <w:rPr>
                <w:rFonts w:ascii="CordiaUPC" w:hAnsi="CordiaUPC" w:cs="CordiaUPC" w:hint="cs"/>
                <w:b/>
                <w:bCs/>
                <w:i/>
                <w:iCs/>
                <w:color w:val="000000" w:themeColor="text1"/>
                <w:sz w:val="26"/>
                <w:szCs w:val="26"/>
                <w:lang w:val="en-US"/>
              </w:rPr>
              <w:t xml:space="preserve">month period ended </w:t>
            </w:r>
            <w:r w:rsidRPr="002D03D8">
              <w:rPr>
                <w:rFonts w:ascii="CordiaUPC" w:eastAsia="Times New Roman" w:hAnsi="CordiaUPC" w:cs="CordiaUPC" w:hint="cs"/>
                <w:b/>
                <w:bCs/>
                <w:i/>
                <w:iCs/>
                <w:color w:val="000000" w:themeColor="text1"/>
                <w:sz w:val="26"/>
                <w:szCs w:val="26"/>
                <w:lang w:val="en-US"/>
              </w:rPr>
              <w:t xml:space="preserve">30 </w:t>
            </w:r>
            <w:r w:rsidRPr="002D03D8">
              <w:rPr>
                <w:rFonts w:ascii="CordiaUPC" w:hAnsi="CordiaUPC" w:cs="CordiaUPC"/>
                <w:b/>
                <w:bCs/>
                <w:i/>
                <w:iCs/>
                <w:color w:val="000000" w:themeColor="text1"/>
                <w:sz w:val="26"/>
                <w:szCs w:val="26"/>
                <w:lang w:val="en-US"/>
              </w:rPr>
              <w:t>September</w:t>
            </w:r>
          </w:p>
        </w:tc>
        <w:tc>
          <w:tcPr>
            <w:tcW w:w="1055" w:type="dxa"/>
            <w:vAlign w:val="bottom"/>
          </w:tcPr>
          <w:p w14:paraId="2D423983" w14:textId="1E85CE1E" w:rsidR="00341F88" w:rsidRPr="002D03D8" w:rsidRDefault="00341F88" w:rsidP="005C143D">
            <w:pPr>
              <w:pStyle w:val="acctfourfigures"/>
              <w:tabs>
                <w:tab w:val="clear" w:pos="765"/>
              </w:tabs>
              <w:spacing w:line="240" w:lineRule="exact"/>
              <w:ind w:left="-79" w:right="-79"/>
              <w:jc w:val="center"/>
              <w:rPr>
                <w:rFonts w:ascii="CordiaUPC" w:hAnsi="CordiaUPC" w:cs="CordiaUPC"/>
                <w:color w:val="000000" w:themeColor="text1"/>
                <w:sz w:val="26"/>
                <w:szCs w:val="26"/>
                <w:lang w:val="en-US" w:bidi="th-TH"/>
              </w:rPr>
            </w:pPr>
            <w:r w:rsidRPr="002D03D8">
              <w:rPr>
                <w:rFonts w:ascii="CordiaUPC" w:hAnsi="CordiaUPC" w:cs="CordiaUPC" w:hint="cs"/>
                <w:color w:val="000000" w:themeColor="text1"/>
                <w:sz w:val="26"/>
                <w:szCs w:val="26"/>
              </w:rPr>
              <w:t>202</w:t>
            </w:r>
            <w:r w:rsidR="00086921" w:rsidRPr="002D03D8">
              <w:rPr>
                <w:rFonts w:ascii="CordiaUPC" w:hAnsi="CordiaUPC" w:cs="CordiaUPC" w:hint="cs"/>
                <w:color w:val="000000" w:themeColor="text1"/>
                <w:sz w:val="26"/>
                <w:szCs w:val="26"/>
                <w:cs/>
                <w:lang w:bidi="th-TH"/>
              </w:rPr>
              <w:t>5</w:t>
            </w:r>
          </w:p>
        </w:tc>
        <w:tc>
          <w:tcPr>
            <w:tcW w:w="180" w:type="dxa"/>
            <w:vAlign w:val="bottom"/>
          </w:tcPr>
          <w:p w14:paraId="60A51BE6"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392C2112" w14:textId="743DCAC1" w:rsidR="00341F88" w:rsidRPr="002D03D8" w:rsidRDefault="00341F88" w:rsidP="005C143D">
            <w:pPr>
              <w:pStyle w:val="acctfourfigures"/>
              <w:tabs>
                <w:tab w:val="clear" w:pos="765"/>
              </w:tabs>
              <w:spacing w:line="240" w:lineRule="exact"/>
              <w:ind w:left="-79" w:right="-79"/>
              <w:jc w:val="center"/>
              <w:rPr>
                <w:rFonts w:ascii="CordiaUPC" w:hAnsi="CordiaUPC" w:cs="CordiaUPC"/>
                <w:color w:val="000000" w:themeColor="text1"/>
                <w:sz w:val="26"/>
                <w:szCs w:val="26"/>
                <w:lang w:bidi="th-TH"/>
              </w:rPr>
            </w:pPr>
            <w:r w:rsidRPr="002D03D8">
              <w:rPr>
                <w:rFonts w:ascii="CordiaUPC" w:hAnsi="CordiaUPC" w:cs="CordiaUPC" w:hint="cs"/>
                <w:color w:val="000000" w:themeColor="text1"/>
                <w:sz w:val="26"/>
                <w:szCs w:val="26"/>
              </w:rPr>
              <w:t>20</w:t>
            </w:r>
            <w:r w:rsidRPr="002D03D8">
              <w:rPr>
                <w:rFonts w:ascii="CordiaUPC" w:hAnsi="CordiaUPC" w:cs="CordiaUPC"/>
                <w:color w:val="000000" w:themeColor="text1"/>
                <w:sz w:val="26"/>
                <w:szCs w:val="26"/>
              </w:rPr>
              <w:t>2</w:t>
            </w:r>
            <w:r w:rsidR="00086921" w:rsidRPr="002D03D8">
              <w:rPr>
                <w:rFonts w:ascii="CordiaUPC" w:hAnsi="CordiaUPC" w:cs="CordiaUPC" w:hint="cs"/>
                <w:color w:val="000000" w:themeColor="text1"/>
                <w:sz w:val="26"/>
                <w:szCs w:val="26"/>
                <w:cs/>
                <w:lang w:bidi="th-TH"/>
              </w:rPr>
              <w:t>4</w:t>
            </w:r>
          </w:p>
        </w:tc>
        <w:tc>
          <w:tcPr>
            <w:tcW w:w="180" w:type="dxa"/>
            <w:vAlign w:val="bottom"/>
          </w:tcPr>
          <w:p w14:paraId="6CFD7332"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52394631" w14:textId="48E203B1" w:rsidR="00341F88" w:rsidRPr="002D03D8" w:rsidRDefault="00341F88" w:rsidP="005C143D">
            <w:pPr>
              <w:pStyle w:val="acctfourfigures"/>
              <w:tabs>
                <w:tab w:val="clear" w:pos="765"/>
              </w:tabs>
              <w:spacing w:line="240" w:lineRule="exact"/>
              <w:ind w:left="-79" w:right="-79"/>
              <w:jc w:val="center"/>
              <w:rPr>
                <w:rFonts w:ascii="CordiaUPC" w:hAnsi="CordiaUPC" w:cs="CordiaUPC"/>
                <w:color w:val="000000" w:themeColor="text1"/>
                <w:sz w:val="26"/>
                <w:szCs w:val="26"/>
                <w:lang w:bidi="th-TH"/>
              </w:rPr>
            </w:pPr>
            <w:r w:rsidRPr="002D03D8">
              <w:rPr>
                <w:rFonts w:ascii="CordiaUPC" w:hAnsi="CordiaUPC" w:cs="CordiaUPC" w:hint="cs"/>
                <w:color w:val="000000" w:themeColor="text1"/>
                <w:sz w:val="26"/>
                <w:szCs w:val="26"/>
              </w:rPr>
              <w:t>202</w:t>
            </w:r>
            <w:r w:rsidR="00086921" w:rsidRPr="002D03D8">
              <w:rPr>
                <w:rFonts w:ascii="CordiaUPC" w:hAnsi="CordiaUPC" w:cs="CordiaUPC" w:hint="cs"/>
                <w:color w:val="000000" w:themeColor="text1"/>
                <w:sz w:val="26"/>
                <w:szCs w:val="26"/>
                <w:cs/>
                <w:lang w:bidi="th-TH"/>
              </w:rPr>
              <w:t>5</w:t>
            </w:r>
          </w:p>
        </w:tc>
        <w:tc>
          <w:tcPr>
            <w:tcW w:w="180" w:type="dxa"/>
            <w:vAlign w:val="bottom"/>
          </w:tcPr>
          <w:p w14:paraId="7A46978B"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0130B639" w14:textId="214EB41B" w:rsidR="00341F88" w:rsidRPr="002D03D8" w:rsidRDefault="00341F88" w:rsidP="005C143D">
            <w:pPr>
              <w:pStyle w:val="acctfourfigures"/>
              <w:tabs>
                <w:tab w:val="clear" w:pos="765"/>
              </w:tabs>
              <w:spacing w:line="240" w:lineRule="exact"/>
              <w:ind w:left="-79" w:right="-79"/>
              <w:jc w:val="center"/>
              <w:rPr>
                <w:rFonts w:ascii="CordiaUPC" w:hAnsi="CordiaUPC" w:cs="CordiaUPC"/>
                <w:color w:val="000000" w:themeColor="text1"/>
                <w:sz w:val="26"/>
                <w:szCs w:val="26"/>
                <w:lang w:bidi="th-TH"/>
              </w:rPr>
            </w:pPr>
            <w:r w:rsidRPr="002D03D8">
              <w:rPr>
                <w:rFonts w:ascii="CordiaUPC" w:hAnsi="CordiaUPC" w:cs="CordiaUPC" w:hint="cs"/>
                <w:color w:val="000000" w:themeColor="text1"/>
                <w:sz w:val="26"/>
                <w:szCs w:val="26"/>
              </w:rPr>
              <w:t>20</w:t>
            </w:r>
            <w:r w:rsidRPr="002D03D8">
              <w:rPr>
                <w:rFonts w:ascii="CordiaUPC" w:hAnsi="CordiaUPC" w:cs="CordiaUPC"/>
                <w:color w:val="000000" w:themeColor="text1"/>
                <w:sz w:val="26"/>
                <w:szCs w:val="26"/>
              </w:rPr>
              <w:t>2</w:t>
            </w:r>
            <w:r w:rsidR="00086921" w:rsidRPr="002D03D8">
              <w:rPr>
                <w:rFonts w:ascii="CordiaUPC" w:hAnsi="CordiaUPC" w:cs="CordiaUPC" w:hint="cs"/>
                <w:color w:val="000000" w:themeColor="text1"/>
                <w:sz w:val="26"/>
                <w:szCs w:val="26"/>
                <w:cs/>
                <w:lang w:bidi="th-TH"/>
              </w:rPr>
              <w:t>4</w:t>
            </w:r>
          </w:p>
        </w:tc>
      </w:tr>
      <w:tr w:rsidR="0021033D" w:rsidRPr="002D03D8" w14:paraId="2AE2C6AC" w14:textId="77777777" w:rsidTr="005C143D">
        <w:trPr>
          <w:cantSplit/>
        </w:trPr>
        <w:tc>
          <w:tcPr>
            <w:tcW w:w="4680" w:type="dxa"/>
          </w:tcPr>
          <w:p w14:paraId="091F2B5B" w14:textId="77777777" w:rsidR="0021033D" w:rsidRPr="002D03D8" w:rsidRDefault="0021033D" w:rsidP="0021033D">
            <w:pPr>
              <w:spacing w:line="240" w:lineRule="exact"/>
              <w:ind w:left="180" w:hanging="180"/>
              <w:rPr>
                <w:rFonts w:ascii="CordiaUPC" w:hAnsi="CordiaUPC" w:cs="CordiaUPC"/>
                <w:b/>
                <w:bCs/>
                <w:i/>
                <w:iCs/>
                <w:color w:val="000000" w:themeColor="text1"/>
                <w:sz w:val="26"/>
                <w:szCs w:val="26"/>
                <w:lang w:val="en-US"/>
              </w:rPr>
            </w:pPr>
          </w:p>
        </w:tc>
        <w:tc>
          <w:tcPr>
            <w:tcW w:w="1055" w:type="dxa"/>
            <w:vAlign w:val="bottom"/>
          </w:tcPr>
          <w:p w14:paraId="0BCF0593" w14:textId="77777777" w:rsidR="0021033D" w:rsidRPr="002D03D8" w:rsidRDefault="0021033D" w:rsidP="0021033D">
            <w:pPr>
              <w:pStyle w:val="acctfourfigures"/>
              <w:tabs>
                <w:tab w:val="clear" w:pos="765"/>
              </w:tabs>
              <w:spacing w:line="240" w:lineRule="exact"/>
              <w:ind w:left="-79" w:right="-79"/>
              <w:jc w:val="center"/>
              <w:rPr>
                <w:rFonts w:ascii="CordiaUPC" w:hAnsi="CordiaUPC" w:cs="CordiaUPC"/>
                <w:color w:val="000000" w:themeColor="text1"/>
                <w:sz w:val="26"/>
                <w:szCs w:val="26"/>
              </w:rPr>
            </w:pPr>
          </w:p>
        </w:tc>
        <w:tc>
          <w:tcPr>
            <w:tcW w:w="180" w:type="dxa"/>
            <w:vAlign w:val="bottom"/>
          </w:tcPr>
          <w:p w14:paraId="20157EC5" w14:textId="77777777" w:rsidR="0021033D" w:rsidRPr="002D03D8" w:rsidRDefault="0021033D" w:rsidP="002103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73ACFF0A" w14:textId="56B69BB4" w:rsidR="0021033D" w:rsidRPr="002D03D8" w:rsidRDefault="0021033D" w:rsidP="0021033D">
            <w:pPr>
              <w:pStyle w:val="acctfourfigures"/>
              <w:tabs>
                <w:tab w:val="clear" w:pos="765"/>
              </w:tabs>
              <w:spacing w:line="240" w:lineRule="exact"/>
              <w:ind w:left="-79" w:right="-79"/>
              <w:jc w:val="center"/>
              <w:rPr>
                <w:rFonts w:ascii="CordiaUPC" w:hAnsi="CordiaUPC" w:cs="CordiaUPC"/>
                <w:color w:val="000000" w:themeColor="text1"/>
                <w:sz w:val="26"/>
                <w:szCs w:val="26"/>
              </w:rPr>
            </w:pPr>
            <w:r w:rsidRPr="002D03D8">
              <w:rPr>
                <w:rFonts w:ascii="CordiaUPC" w:eastAsia="Times New Roman" w:hAnsi="CordiaUPC" w:cs="CordiaUPC"/>
                <w:sz w:val="26"/>
                <w:szCs w:val="26"/>
                <w:lang w:val="en-US" w:bidi="th-TH"/>
              </w:rPr>
              <w:t>(R</w:t>
            </w:r>
            <w:proofErr w:type="spellStart"/>
            <w:r w:rsidRPr="002D03D8">
              <w:rPr>
                <w:rFonts w:ascii="CordiaUPC" w:eastAsia="Times New Roman" w:hAnsi="CordiaUPC" w:cs="CordiaUPC"/>
                <w:sz w:val="26"/>
                <w:szCs w:val="26"/>
              </w:rPr>
              <w:t>estated</w:t>
            </w:r>
            <w:proofErr w:type="spellEnd"/>
            <w:r w:rsidRPr="002D03D8">
              <w:rPr>
                <w:rFonts w:ascii="CordiaUPC" w:eastAsia="Times New Roman" w:hAnsi="CordiaUPC" w:cs="CordiaUPC"/>
                <w:sz w:val="26"/>
                <w:szCs w:val="26"/>
                <w:lang w:val="en-US" w:bidi="th-TH"/>
              </w:rPr>
              <w:t>)</w:t>
            </w:r>
          </w:p>
        </w:tc>
        <w:tc>
          <w:tcPr>
            <w:tcW w:w="180" w:type="dxa"/>
            <w:vAlign w:val="bottom"/>
          </w:tcPr>
          <w:p w14:paraId="4EC11AAB" w14:textId="77777777" w:rsidR="0021033D" w:rsidRPr="002D03D8" w:rsidRDefault="0021033D" w:rsidP="002103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6128EBA9" w14:textId="77777777" w:rsidR="0021033D" w:rsidRPr="002D03D8" w:rsidRDefault="0021033D" w:rsidP="0021033D">
            <w:pPr>
              <w:pStyle w:val="acctfourfigures"/>
              <w:tabs>
                <w:tab w:val="clear" w:pos="765"/>
              </w:tabs>
              <w:spacing w:line="240" w:lineRule="exact"/>
              <w:ind w:left="-79" w:right="-79"/>
              <w:jc w:val="center"/>
              <w:rPr>
                <w:rFonts w:ascii="CordiaUPC" w:hAnsi="CordiaUPC" w:cs="CordiaUPC"/>
                <w:color w:val="000000" w:themeColor="text1"/>
                <w:sz w:val="26"/>
                <w:szCs w:val="26"/>
              </w:rPr>
            </w:pPr>
          </w:p>
        </w:tc>
        <w:tc>
          <w:tcPr>
            <w:tcW w:w="180" w:type="dxa"/>
            <w:vAlign w:val="bottom"/>
          </w:tcPr>
          <w:p w14:paraId="79E58E8E" w14:textId="77777777" w:rsidR="0021033D" w:rsidRPr="002D03D8" w:rsidRDefault="0021033D" w:rsidP="002103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769AC775" w14:textId="36801D83" w:rsidR="0021033D" w:rsidRPr="002D03D8" w:rsidRDefault="0021033D" w:rsidP="0021033D">
            <w:pPr>
              <w:pStyle w:val="acctfourfigures"/>
              <w:tabs>
                <w:tab w:val="clear" w:pos="765"/>
              </w:tabs>
              <w:spacing w:line="240" w:lineRule="exact"/>
              <w:ind w:left="-79" w:right="-79"/>
              <w:jc w:val="center"/>
              <w:rPr>
                <w:rFonts w:ascii="CordiaUPC" w:hAnsi="CordiaUPC" w:cs="CordiaUPC"/>
                <w:color w:val="000000" w:themeColor="text1"/>
                <w:sz w:val="26"/>
                <w:szCs w:val="26"/>
              </w:rPr>
            </w:pPr>
            <w:r w:rsidRPr="002D03D8">
              <w:rPr>
                <w:rFonts w:ascii="CordiaUPC" w:eastAsia="Times New Roman" w:hAnsi="CordiaUPC" w:cs="CordiaUPC"/>
                <w:sz w:val="26"/>
                <w:szCs w:val="26"/>
                <w:lang w:val="en-US" w:bidi="th-TH"/>
              </w:rPr>
              <w:t>(R</w:t>
            </w:r>
            <w:proofErr w:type="spellStart"/>
            <w:r w:rsidRPr="002D03D8">
              <w:rPr>
                <w:rFonts w:ascii="CordiaUPC" w:eastAsia="Times New Roman" w:hAnsi="CordiaUPC" w:cs="CordiaUPC"/>
                <w:sz w:val="26"/>
                <w:szCs w:val="26"/>
              </w:rPr>
              <w:t>estated</w:t>
            </w:r>
            <w:proofErr w:type="spellEnd"/>
            <w:r w:rsidRPr="002D03D8">
              <w:rPr>
                <w:rFonts w:ascii="CordiaUPC" w:eastAsia="Times New Roman" w:hAnsi="CordiaUPC" w:cs="CordiaUPC"/>
                <w:sz w:val="26"/>
                <w:szCs w:val="26"/>
                <w:lang w:val="en-US" w:bidi="th-TH"/>
              </w:rPr>
              <w:t>)</w:t>
            </w:r>
          </w:p>
        </w:tc>
      </w:tr>
      <w:tr w:rsidR="00341F88" w:rsidRPr="002D03D8" w14:paraId="109E628F" w14:textId="77777777" w:rsidTr="005C143D">
        <w:trPr>
          <w:cantSplit/>
        </w:trPr>
        <w:tc>
          <w:tcPr>
            <w:tcW w:w="4680" w:type="dxa"/>
          </w:tcPr>
          <w:p w14:paraId="464663A6" w14:textId="77777777" w:rsidR="00341F88" w:rsidRPr="002D03D8" w:rsidRDefault="00341F88" w:rsidP="005C143D">
            <w:pPr>
              <w:spacing w:line="240" w:lineRule="exact"/>
              <w:ind w:left="180" w:hanging="180"/>
              <w:rPr>
                <w:rFonts w:ascii="CordiaUPC" w:hAnsi="CordiaUPC" w:cs="CordiaUPC"/>
                <w:color w:val="000000" w:themeColor="text1"/>
                <w:sz w:val="26"/>
                <w:szCs w:val="26"/>
                <w:cs/>
                <w:lang w:bidi="th-TH"/>
              </w:rPr>
            </w:pPr>
          </w:p>
        </w:tc>
        <w:tc>
          <w:tcPr>
            <w:tcW w:w="4565" w:type="dxa"/>
            <w:gridSpan w:val="7"/>
          </w:tcPr>
          <w:p w14:paraId="1569A2FC" w14:textId="77777777" w:rsidR="00341F88" w:rsidRPr="002D03D8" w:rsidRDefault="00341F88" w:rsidP="005C143D">
            <w:pPr>
              <w:pStyle w:val="acctfourfigures"/>
              <w:tabs>
                <w:tab w:val="clear" w:pos="765"/>
              </w:tabs>
              <w:spacing w:line="240" w:lineRule="exact"/>
              <w:ind w:left="-79" w:right="-79"/>
              <w:jc w:val="center"/>
              <w:rPr>
                <w:rFonts w:ascii="CordiaUPC" w:hAnsi="CordiaUPC" w:cs="CordiaUPC"/>
                <w:i/>
                <w:iCs/>
                <w:color w:val="000000" w:themeColor="text1"/>
                <w:sz w:val="26"/>
                <w:szCs w:val="26"/>
              </w:rPr>
            </w:pPr>
          </w:p>
        </w:tc>
      </w:tr>
      <w:tr w:rsidR="00132EA0" w:rsidRPr="002D03D8" w14:paraId="7760D6A3" w14:textId="77777777" w:rsidTr="005C143D">
        <w:trPr>
          <w:cantSplit/>
        </w:trPr>
        <w:tc>
          <w:tcPr>
            <w:tcW w:w="4680" w:type="dxa"/>
          </w:tcPr>
          <w:p w14:paraId="2737C697" w14:textId="77777777" w:rsidR="00132EA0" w:rsidRPr="002D03D8" w:rsidRDefault="00132EA0" w:rsidP="00132EA0">
            <w:pPr>
              <w:spacing w:line="240" w:lineRule="exact"/>
              <w:ind w:right="-108"/>
              <w:rPr>
                <w:rFonts w:ascii="CordiaUPC" w:hAnsi="CordiaUPC" w:cs="CordiaUPC"/>
                <w:color w:val="000000" w:themeColor="text1"/>
                <w:sz w:val="26"/>
                <w:szCs w:val="26"/>
                <w:lang w:val="en-US" w:bidi="th-TH"/>
              </w:rPr>
            </w:pPr>
            <w:r w:rsidRPr="002D03D8">
              <w:rPr>
                <w:rFonts w:ascii="CordiaUPC" w:hAnsi="CordiaUPC" w:cs="CordiaUPC" w:hint="cs"/>
                <w:color w:val="000000" w:themeColor="text1"/>
                <w:sz w:val="26"/>
                <w:szCs w:val="26"/>
                <w:lang w:val="en-US" w:bidi="th-TH"/>
              </w:rPr>
              <w:t>Profit for the period attributable to</w:t>
            </w:r>
            <w:r w:rsidRPr="002D03D8">
              <w:rPr>
                <w:rFonts w:ascii="CordiaUPC" w:hAnsi="CordiaUPC" w:cs="CordiaUPC" w:hint="cs"/>
                <w:color w:val="000000" w:themeColor="text1"/>
                <w:sz w:val="26"/>
                <w:szCs w:val="26"/>
                <w:cs/>
                <w:lang w:val="en-US" w:bidi="th-TH"/>
              </w:rPr>
              <w:t xml:space="preserve"> </w:t>
            </w:r>
            <w:r w:rsidRPr="002D03D8">
              <w:rPr>
                <w:rFonts w:ascii="CordiaUPC" w:hAnsi="CordiaUPC" w:cs="CordiaUPC" w:hint="cs"/>
                <w:color w:val="000000" w:themeColor="text1"/>
                <w:sz w:val="26"/>
                <w:szCs w:val="26"/>
                <w:lang w:val="en-US" w:bidi="th-TH"/>
              </w:rPr>
              <w:t xml:space="preserve">equity holders </w:t>
            </w:r>
          </w:p>
          <w:p w14:paraId="21CA6301" w14:textId="77777777" w:rsidR="00132EA0" w:rsidRPr="002D03D8" w:rsidRDefault="00132EA0" w:rsidP="00132EA0">
            <w:pPr>
              <w:spacing w:line="240" w:lineRule="exact"/>
              <w:ind w:right="-108"/>
              <w:rPr>
                <w:rFonts w:ascii="CordiaUPC" w:hAnsi="CordiaUPC" w:cs="CordiaUPC"/>
                <w:color w:val="000000" w:themeColor="text1"/>
                <w:sz w:val="26"/>
                <w:szCs w:val="26"/>
                <w:lang w:val="en-US" w:bidi="th-TH"/>
              </w:rPr>
            </w:pPr>
            <w:r w:rsidRPr="002D03D8">
              <w:rPr>
                <w:rFonts w:ascii="CordiaUPC" w:hAnsi="CordiaUPC" w:cs="CordiaUPC" w:hint="cs"/>
                <w:color w:val="000000" w:themeColor="text1"/>
                <w:sz w:val="26"/>
                <w:szCs w:val="26"/>
                <w:cs/>
                <w:lang w:val="en-US" w:bidi="th-TH"/>
              </w:rPr>
              <w:t xml:space="preserve">    </w:t>
            </w:r>
            <w:r w:rsidRPr="002D03D8">
              <w:rPr>
                <w:rFonts w:ascii="CordiaUPC" w:hAnsi="CordiaUPC" w:cs="CordiaUPC" w:hint="cs"/>
                <w:color w:val="000000" w:themeColor="text1"/>
                <w:sz w:val="26"/>
                <w:szCs w:val="26"/>
                <w:lang w:val="en-US" w:bidi="th-TH"/>
              </w:rPr>
              <w:t>of the Bank</w:t>
            </w:r>
            <w:r w:rsidRPr="002D03D8">
              <w:rPr>
                <w:rFonts w:ascii="CordiaUPC" w:hAnsi="CordiaUPC" w:cs="CordiaUPC" w:hint="cs"/>
                <w:i/>
                <w:iCs/>
                <w:color w:val="000000" w:themeColor="text1"/>
                <w:sz w:val="26"/>
                <w:szCs w:val="26"/>
                <w:cs/>
                <w:lang w:val="en-US" w:bidi="th-TH"/>
              </w:rPr>
              <w:t xml:space="preserve"> </w:t>
            </w:r>
            <w:r w:rsidRPr="002D03D8">
              <w:rPr>
                <w:rFonts w:ascii="CordiaUPC" w:hAnsi="CordiaUPC" w:cs="CordiaUPC" w:hint="cs"/>
                <w:i/>
                <w:iCs/>
                <w:color w:val="000000" w:themeColor="text1"/>
                <w:sz w:val="26"/>
                <w:szCs w:val="26"/>
                <w:lang w:val="en-US" w:bidi="th-TH"/>
              </w:rPr>
              <w:t>(in million Baht)</w:t>
            </w:r>
          </w:p>
        </w:tc>
        <w:tc>
          <w:tcPr>
            <w:tcW w:w="1055" w:type="dxa"/>
            <w:tcBorders>
              <w:bottom w:val="double" w:sz="4" w:space="0" w:color="auto"/>
            </w:tcBorders>
            <w:vAlign w:val="bottom"/>
          </w:tcPr>
          <w:p w14:paraId="6C44D02A" w14:textId="649B9667" w:rsidR="00132EA0" w:rsidRPr="002D03D8" w:rsidRDefault="00132EA0" w:rsidP="00132EA0">
            <w:pPr>
              <w:tabs>
                <w:tab w:val="decimal" w:pos="874"/>
              </w:tabs>
              <w:spacing w:line="240" w:lineRule="exact"/>
              <w:rPr>
                <w:rFonts w:ascii="CordiaUPC" w:hAnsi="CordiaUPC" w:cs="CordiaUPC"/>
                <w:color w:val="000000" w:themeColor="text1"/>
                <w:sz w:val="26"/>
                <w:szCs w:val="26"/>
              </w:rPr>
            </w:pPr>
            <w:r w:rsidRPr="002D03D8">
              <w:rPr>
                <w:rFonts w:ascii="CordiaUPC" w:hAnsi="CordiaUPC" w:cs="CordiaUPC"/>
                <w:sz w:val="26"/>
                <w:szCs w:val="26"/>
              </w:rPr>
              <w:t>5,299</w:t>
            </w:r>
          </w:p>
        </w:tc>
        <w:tc>
          <w:tcPr>
            <w:tcW w:w="180" w:type="dxa"/>
            <w:vAlign w:val="bottom"/>
          </w:tcPr>
          <w:p w14:paraId="26F2BAF1" w14:textId="77777777" w:rsidR="00132EA0" w:rsidRPr="002D03D8" w:rsidRDefault="00132EA0" w:rsidP="00132EA0">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48FA87BE" w14:textId="0707D3CD" w:rsidR="00132EA0" w:rsidRPr="002D03D8" w:rsidRDefault="00132EA0" w:rsidP="00132EA0">
            <w:pPr>
              <w:tabs>
                <w:tab w:val="decimal" w:pos="803"/>
              </w:tabs>
              <w:spacing w:line="240" w:lineRule="exact"/>
              <w:rPr>
                <w:rFonts w:ascii="CordiaUPC" w:hAnsi="CordiaUPC" w:cs="CordiaUPC"/>
                <w:color w:val="000000" w:themeColor="text1"/>
                <w:sz w:val="26"/>
                <w:szCs w:val="26"/>
                <w:lang w:bidi="th-TH"/>
              </w:rPr>
            </w:pPr>
            <w:r w:rsidRPr="002D03D8">
              <w:rPr>
                <w:rFonts w:ascii="CordiaUPC" w:hAnsi="CordiaUPC" w:cs="CordiaUPC"/>
                <w:color w:val="000000" w:themeColor="text1"/>
                <w:sz w:val="26"/>
                <w:szCs w:val="26"/>
              </w:rPr>
              <w:t>5,</w:t>
            </w:r>
            <w:r w:rsidRPr="002D03D8">
              <w:rPr>
                <w:rFonts w:ascii="CordiaUPC" w:hAnsi="CordiaUPC" w:cs="CordiaUPC" w:hint="cs"/>
                <w:color w:val="000000" w:themeColor="text1"/>
                <w:sz w:val="26"/>
                <w:szCs w:val="26"/>
                <w:cs/>
                <w:lang w:bidi="th-TH"/>
              </w:rPr>
              <w:t>271</w:t>
            </w:r>
          </w:p>
        </w:tc>
        <w:tc>
          <w:tcPr>
            <w:tcW w:w="180" w:type="dxa"/>
            <w:vAlign w:val="bottom"/>
          </w:tcPr>
          <w:p w14:paraId="4E3655D8" w14:textId="77777777" w:rsidR="00132EA0" w:rsidRPr="002D03D8" w:rsidRDefault="00132EA0" w:rsidP="00132EA0">
            <w:pPr>
              <w:tabs>
                <w:tab w:val="decimal" w:pos="882"/>
              </w:tabs>
              <w:spacing w:line="240" w:lineRule="exact"/>
              <w:rPr>
                <w:rFonts w:ascii="CordiaUPC" w:hAnsi="CordiaUPC" w:cs="CordiaUPC"/>
                <w:color w:val="000000" w:themeColor="text1"/>
                <w:sz w:val="26"/>
                <w:szCs w:val="26"/>
              </w:rPr>
            </w:pPr>
          </w:p>
        </w:tc>
        <w:tc>
          <w:tcPr>
            <w:tcW w:w="990" w:type="dxa"/>
            <w:tcBorders>
              <w:bottom w:val="double" w:sz="4" w:space="0" w:color="auto"/>
            </w:tcBorders>
            <w:vAlign w:val="bottom"/>
          </w:tcPr>
          <w:p w14:paraId="158826CC" w14:textId="14220F0E" w:rsidR="00132EA0" w:rsidRPr="002D03D8" w:rsidRDefault="00132EA0" w:rsidP="00132EA0">
            <w:pPr>
              <w:tabs>
                <w:tab w:val="decimal" w:pos="809"/>
              </w:tabs>
              <w:spacing w:line="240" w:lineRule="exact"/>
              <w:rPr>
                <w:rFonts w:ascii="CordiaUPC" w:hAnsi="CordiaUPC" w:cs="CordiaUPC"/>
                <w:color w:val="000000" w:themeColor="text1"/>
                <w:sz w:val="26"/>
                <w:szCs w:val="26"/>
                <w:cs/>
                <w:lang w:bidi="th-TH"/>
              </w:rPr>
            </w:pPr>
            <w:r w:rsidRPr="002D03D8">
              <w:rPr>
                <w:rFonts w:ascii="CordiaUPC" w:hAnsi="CordiaUPC" w:cs="CordiaUPC"/>
                <w:sz w:val="26"/>
                <w:szCs w:val="26"/>
              </w:rPr>
              <w:t>5,268</w:t>
            </w:r>
          </w:p>
        </w:tc>
        <w:tc>
          <w:tcPr>
            <w:tcW w:w="180" w:type="dxa"/>
            <w:vAlign w:val="bottom"/>
          </w:tcPr>
          <w:p w14:paraId="23452618" w14:textId="77777777" w:rsidR="00132EA0" w:rsidRPr="002D03D8" w:rsidRDefault="00132EA0" w:rsidP="00132EA0">
            <w:pPr>
              <w:tabs>
                <w:tab w:val="decimal" w:pos="882"/>
              </w:tabs>
              <w:spacing w:line="240" w:lineRule="exact"/>
              <w:rPr>
                <w:rFonts w:ascii="CordiaUPC" w:hAnsi="CordiaUPC" w:cs="CordiaUPC"/>
                <w:color w:val="000000" w:themeColor="text1"/>
                <w:sz w:val="26"/>
                <w:szCs w:val="26"/>
              </w:rPr>
            </w:pPr>
          </w:p>
        </w:tc>
        <w:tc>
          <w:tcPr>
            <w:tcW w:w="990" w:type="dxa"/>
            <w:tcBorders>
              <w:top w:val="nil"/>
              <w:left w:val="nil"/>
              <w:bottom w:val="double" w:sz="4" w:space="0" w:color="auto"/>
              <w:right w:val="nil"/>
            </w:tcBorders>
            <w:vAlign w:val="bottom"/>
          </w:tcPr>
          <w:p w14:paraId="2ED33339" w14:textId="2CF7282C" w:rsidR="00132EA0" w:rsidRPr="002D03D8" w:rsidRDefault="00132EA0" w:rsidP="00132EA0">
            <w:pPr>
              <w:tabs>
                <w:tab w:val="decimal" w:pos="815"/>
              </w:tabs>
              <w:spacing w:line="240" w:lineRule="exact"/>
              <w:rPr>
                <w:rFonts w:ascii="CordiaUPC" w:hAnsi="CordiaUPC" w:cs="CordiaUPC"/>
                <w:color w:val="000000" w:themeColor="text1"/>
                <w:sz w:val="26"/>
                <w:szCs w:val="26"/>
                <w:lang w:bidi="th-TH"/>
              </w:rPr>
            </w:pPr>
            <w:r w:rsidRPr="002D03D8">
              <w:rPr>
                <w:rFonts w:ascii="CordiaUPC" w:hAnsi="CordiaUPC" w:cs="CordiaUPC"/>
                <w:color w:val="000000" w:themeColor="text1"/>
                <w:sz w:val="26"/>
                <w:szCs w:val="26"/>
              </w:rPr>
              <w:t>5,</w:t>
            </w:r>
            <w:r w:rsidRPr="002D03D8">
              <w:rPr>
                <w:rFonts w:ascii="CordiaUPC" w:hAnsi="CordiaUPC" w:cs="CordiaUPC" w:hint="cs"/>
                <w:color w:val="000000" w:themeColor="text1"/>
                <w:sz w:val="26"/>
                <w:szCs w:val="26"/>
                <w:cs/>
                <w:lang w:bidi="th-TH"/>
              </w:rPr>
              <w:t>181</w:t>
            </w:r>
          </w:p>
        </w:tc>
      </w:tr>
      <w:tr w:rsidR="00132EA0" w:rsidRPr="002D03D8" w14:paraId="69E6F33F" w14:textId="77777777" w:rsidTr="005C143D">
        <w:trPr>
          <w:cantSplit/>
        </w:trPr>
        <w:tc>
          <w:tcPr>
            <w:tcW w:w="4680" w:type="dxa"/>
          </w:tcPr>
          <w:p w14:paraId="59172F9D" w14:textId="77777777" w:rsidR="00132EA0" w:rsidRPr="002D03D8" w:rsidRDefault="00132EA0" w:rsidP="00132EA0">
            <w:pPr>
              <w:spacing w:line="240" w:lineRule="exact"/>
              <w:rPr>
                <w:rFonts w:ascii="CordiaUPC" w:hAnsi="CordiaUPC" w:cs="CordiaUPC"/>
                <w:i/>
                <w:iCs/>
                <w:color w:val="000000" w:themeColor="text1"/>
                <w:sz w:val="26"/>
                <w:szCs w:val="26"/>
              </w:rPr>
            </w:pPr>
            <w:r w:rsidRPr="002D03D8">
              <w:rPr>
                <w:rFonts w:ascii="CordiaUPC" w:hAnsi="CordiaUPC" w:cs="CordiaUPC" w:hint="cs"/>
                <w:color w:val="000000" w:themeColor="text1"/>
                <w:sz w:val="26"/>
                <w:szCs w:val="26"/>
              </w:rPr>
              <w:t xml:space="preserve">Weighted average number of ordinary shares </w:t>
            </w:r>
          </w:p>
          <w:p w14:paraId="698A7260" w14:textId="77777777" w:rsidR="00132EA0" w:rsidRPr="002D03D8" w:rsidRDefault="00132EA0" w:rsidP="00132EA0">
            <w:pPr>
              <w:spacing w:line="240" w:lineRule="exact"/>
              <w:rPr>
                <w:rFonts w:ascii="CordiaUPC" w:hAnsi="CordiaUPC" w:cs="CordiaUPC"/>
                <w:i/>
                <w:iCs/>
                <w:color w:val="000000" w:themeColor="text1"/>
                <w:sz w:val="26"/>
                <w:szCs w:val="26"/>
              </w:rPr>
            </w:pPr>
            <w:r w:rsidRPr="002D03D8">
              <w:rPr>
                <w:rFonts w:ascii="CordiaUPC" w:hAnsi="CordiaUPC" w:cs="CordiaUPC" w:hint="cs"/>
                <w:i/>
                <w:iCs/>
                <w:color w:val="000000" w:themeColor="text1"/>
                <w:sz w:val="26"/>
                <w:szCs w:val="26"/>
                <w:cs/>
                <w:lang w:bidi="th-TH"/>
              </w:rPr>
              <w:t xml:space="preserve">   </w:t>
            </w:r>
            <w:r w:rsidRPr="002D03D8">
              <w:rPr>
                <w:rFonts w:ascii="CordiaUPC" w:hAnsi="CordiaUPC" w:cs="CordiaUPC" w:hint="cs"/>
                <w:color w:val="000000" w:themeColor="text1"/>
                <w:sz w:val="26"/>
                <w:szCs w:val="26"/>
              </w:rPr>
              <w:t>outstanding</w:t>
            </w:r>
            <w:r w:rsidRPr="002D03D8">
              <w:rPr>
                <w:rFonts w:ascii="CordiaUPC" w:hAnsi="CordiaUPC" w:cs="CordiaUPC" w:hint="cs"/>
                <w:i/>
                <w:iCs/>
                <w:color w:val="000000" w:themeColor="text1"/>
                <w:sz w:val="26"/>
                <w:szCs w:val="26"/>
                <w:cs/>
                <w:lang w:bidi="th-TH"/>
              </w:rPr>
              <w:t xml:space="preserve"> </w:t>
            </w:r>
            <w:r w:rsidRPr="002D03D8">
              <w:rPr>
                <w:rFonts w:ascii="CordiaUPC" w:hAnsi="CordiaUPC" w:cs="CordiaUPC" w:hint="cs"/>
                <w:i/>
                <w:iCs/>
                <w:color w:val="000000" w:themeColor="text1"/>
                <w:sz w:val="26"/>
                <w:szCs w:val="26"/>
                <w:lang w:bidi="th-TH"/>
              </w:rPr>
              <w:t>(</w:t>
            </w:r>
            <w:r w:rsidRPr="002D03D8">
              <w:rPr>
                <w:rFonts w:ascii="CordiaUPC" w:hAnsi="CordiaUPC" w:cs="CordiaUPC" w:hint="cs"/>
                <w:i/>
                <w:iCs/>
                <w:color w:val="000000" w:themeColor="text1"/>
                <w:sz w:val="26"/>
                <w:szCs w:val="26"/>
              </w:rPr>
              <w:t>in million shares</w:t>
            </w:r>
            <w:r w:rsidRPr="002D03D8">
              <w:rPr>
                <w:rFonts w:ascii="CordiaUPC" w:hAnsi="CordiaUPC" w:cs="CordiaUPC" w:hint="cs"/>
                <w:i/>
                <w:iCs/>
                <w:color w:val="000000" w:themeColor="text1"/>
                <w:sz w:val="26"/>
                <w:szCs w:val="26"/>
                <w:lang w:bidi="th-TH"/>
              </w:rPr>
              <w:t>)</w:t>
            </w:r>
          </w:p>
        </w:tc>
        <w:tc>
          <w:tcPr>
            <w:tcW w:w="1055" w:type="dxa"/>
            <w:tcBorders>
              <w:top w:val="single" w:sz="4" w:space="0" w:color="auto"/>
              <w:bottom w:val="double" w:sz="4" w:space="0" w:color="auto"/>
            </w:tcBorders>
            <w:vAlign w:val="bottom"/>
          </w:tcPr>
          <w:p w14:paraId="7F52ACA1" w14:textId="3FE5D1BF" w:rsidR="00132EA0" w:rsidRPr="002D03D8" w:rsidRDefault="00132EA0" w:rsidP="00132EA0">
            <w:pPr>
              <w:tabs>
                <w:tab w:val="decimal" w:pos="874"/>
              </w:tabs>
              <w:spacing w:line="240" w:lineRule="exact"/>
              <w:rPr>
                <w:rFonts w:ascii="CordiaUPC" w:hAnsi="CordiaUPC" w:cs="CordiaUPC"/>
                <w:color w:val="000000" w:themeColor="text1"/>
                <w:sz w:val="26"/>
                <w:szCs w:val="26"/>
              </w:rPr>
            </w:pPr>
            <w:r w:rsidRPr="002D03D8">
              <w:rPr>
                <w:rFonts w:ascii="CordiaUPC" w:hAnsi="CordiaUPC" w:cs="CordiaUPC"/>
                <w:sz w:val="26"/>
                <w:szCs w:val="26"/>
              </w:rPr>
              <w:t>95,058</w:t>
            </w:r>
          </w:p>
        </w:tc>
        <w:tc>
          <w:tcPr>
            <w:tcW w:w="180" w:type="dxa"/>
            <w:vAlign w:val="bottom"/>
          </w:tcPr>
          <w:p w14:paraId="21B5A1F0" w14:textId="77777777" w:rsidR="00132EA0" w:rsidRPr="002D03D8" w:rsidRDefault="00132EA0" w:rsidP="00132EA0">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left w:val="nil"/>
              <w:bottom w:val="double" w:sz="4" w:space="0" w:color="auto"/>
              <w:right w:val="nil"/>
            </w:tcBorders>
            <w:vAlign w:val="bottom"/>
          </w:tcPr>
          <w:p w14:paraId="50123AFE" w14:textId="5C0FF27F" w:rsidR="00132EA0" w:rsidRPr="002D03D8" w:rsidRDefault="00132EA0" w:rsidP="00132EA0">
            <w:pPr>
              <w:tabs>
                <w:tab w:val="decimal" w:pos="803"/>
              </w:tabs>
              <w:spacing w:line="240" w:lineRule="exact"/>
              <w:rPr>
                <w:rFonts w:ascii="CordiaUPC" w:hAnsi="CordiaUPC" w:cs="CordiaUPC"/>
                <w:color w:val="000000" w:themeColor="text1"/>
                <w:sz w:val="26"/>
                <w:szCs w:val="26"/>
              </w:rPr>
            </w:pPr>
            <w:r w:rsidRPr="002D03D8">
              <w:rPr>
                <w:rFonts w:ascii="CordiaUPC" w:hAnsi="CordiaUPC" w:cs="CordiaUPC"/>
                <w:color w:val="000000" w:themeColor="text1"/>
                <w:sz w:val="26"/>
                <w:szCs w:val="26"/>
              </w:rPr>
              <w:t>97,297</w:t>
            </w:r>
          </w:p>
        </w:tc>
        <w:tc>
          <w:tcPr>
            <w:tcW w:w="180" w:type="dxa"/>
            <w:vAlign w:val="bottom"/>
          </w:tcPr>
          <w:p w14:paraId="666E1510" w14:textId="77777777" w:rsidR="00132EA0" w:rsidRPr="002D03D8" w:rsidRDefault="00132EA0" w:rsidP="00132EA0">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bottom w:val="double" w:sz="4" w:space="0" w:color="auto"/>
            </w:tcBorders>
            <w:vAlign w:val="bottom"/>
          </w:tcPr>
          <w:p w14:paraId="282AEB25" w14:textId="79A85A62" w:rsidR="00132EA0" w:rsidRPr="002D03D8" w:rsidRDefault="00132EA0" w:rsidP="00132EA0">
            <w:pPr>
              <w:tabs>
                <w:tab w:val="decimal" w:pos="809"/>
              </w:tabs>
              <w:spacing w:line="240" w:lineRule="exact"/>
              <w:rPr>
                <w:rFonts w:ascii="CordiaUPC" w:hAnsi="CordiaUPC" w:cs="CordiaUPC"/>
                <w:color w:val="000000" w:themeColor="text1"/>
                <w:sz w:val="26"/>
                <w:szCs w:val="26"/>
              </w:rPr>
            </w:pPr>
            <w:r w:rsidRPr="002D03D8">
              <w:rPr>
                <w:rFonts w:ascii="CordiaUPC" w:hAnsi="CordiaUPC" w:cs="CordiaUPC"/>
                <w:sz w:val="26"/>
                <w:szCs w:val="26"/>
              </w:rPr>
              <w:t>95,058</w:t>
            </w:r>
          </w:p>
        </w:tc>
        <w:tc>
          <w:tcPr>
            <w:tcW w:w="180" w:type="dxa"/>
            <w:vAlign w:val="bottom"/>
          </w:tcPr>
          <w:p w14:paraId="118BA63D" w14:textId="77777777" w:rsidR="00132EA0" w:rsidRPr="002D03D8" w:rsidRDefault="00132EA0" w:rsidP="00132EA0">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left w:val="nil"/>
              <w:bottom w:val="double" w:sz="4" w:space="0" w:color="auto"/>
              <w:right w:val="nil"/>
            </w:tcBorders>
            <w:vAlign w:val="bottom"/>
          </w:tcPr>
          <w:p w14:paraId="357523B0" w14:textId="5A9923C7" w:rsidR="00132EA0" w:rsidRPr="002D03D8" w:rsidRDefault="00132EA0" w:rsidP="00132EA0">
            <w:pPr>
              <w:tabs>
                <w:tab w:val="decimal" w:pos="815"/>
              </w:tabs>
              <w:spacing w:line="240" w:lineRule="exact"/>
              <w:rPr>
                <w:rFonts w:ascii="CordiaUPC" w:hAnsi="CordiaUPC" w:cs="CordiaUPC"/>
                <w:color w:val="000000" w:themeColor="text1"/>
                <w:sz w:val="26"/>
                <w:szCs w:val="26"/>
              </w:rPr>
            </w:pPr>
            <w:r w:rsidRPr="002D03D8">
              <w:rPr>
                <w:rFonts w:ascii="CordiaUPC" w:hAnsi="CordiaUPC" w:cs="CordiaUPC"/>
                <w:color w:val="000000" w:themeColor="text1"/>
                <w:sz w:val="26"/>
                <w:szCs w:val="26"/>
              </w:rPr>
              <w:t>97,297</w:t>
            </w:r>
          </w:p>
        </w:tc>
      </w:tr>
      <w:tr w:rsidR="00132EA0" w:rsidRPr="002D03D8" w14:paraId="6246B9BC" w14:textId="77777777" w:rsidTr="005C143D">
        <w:trPr>
          <w:cantSplit/>
        </w:trPr>
        <w:tc>
          <w:tcPr>
            <w:tcW w:w="4680" w:type="dxa"/>
          </w:tcPr>
          <w:p w14:paraId="5C0EAFB2" w14:textId="77777777" w:rsidR="00132EA0" w:rsidRPr="002D03D8" w:rsidRDefault="00132EA0" w:rsidP="00132EA0">
            <w:pPr>
              <w:spacing w:line="240" w:lineRule="exact"/>
              <w:rPr>
                <w:rFonts w:ascii="CordiaUPC" w:hAnsi="CordiaUPC" w:cs="CordiaUPC"/>
                <w:b/>
                <w:bCs/>
                <w:color w:val="000000" w:themeColor="text1"/>
                <w:sz w:val="26"/>
                <w:szCs w:val="26"/>
                <w:cs/>
                <w:lang w:bidi="th-TH"/>
              </w:rPr>
            </w:pPr>
          </w:p>
        </w:tc>
        <w:tc>
          <w:tcPr>
            <w:tcW w:w="1055" w:type="dxa"/>
            <w:tcBorders>
              <w:top w:val="single" w:sz="4" w:space="0" w:color="auto"/>
            </w:tcBorders>
            <w:vAlign w:val="bottom"/>
          </w:tcPr>
          <w:p w14:paraId="3A772A83" w14:textId="77777777" w:rsidR="00132EA0" w:rsidRPr="002D03D8" w:rsidRDefault="00132EA0" w:rsidP="00132EA0">
            <w:pPr>
              <w:spacing w:line="240" w:lineRule="exact"/>
              <w:jc w:val="right"/>
              <w:rPr>
                <w:rFonts w:ascii="CordiaUPC" w:hAnsi="CordiaUPC" w:cs="CordiaUPC"/>
                <w:color w:val="000000" w:themeColor="text1"/>
                <w:sz w:val="26"/>
                <w:szCs w:val="26"/>
              </w:rPr>
            </w:pPr>
          </w:p>
        </w:tc>
        <w:tc>
          <w:tcPr>
            <w:tcW w:w="180" w:type="dxa"/>
            <w:vAlign w:val="bottom"/>
          </w:tcPr>
          <w:p w14:paraId="08A6BE2F" w14:textId="77777777" w:rsidR="00132EA0" w:rsidRPr="002D03D8" w:rsidRDefault="00132EA0" w:rsidP="00132EA0">
            <w:pPr>
              <w:pStyle w:val="acctfourfigures"/>
              <w:tabs>
                <w:tab w:val="clear" w:pos="765"/>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left w:val="nil"/>
              <w:bottom w:val="nil"/>
              <w:right w:val="nil"/>
            </w:tcBorders>
            <w:vAlign w:val="bottom"/>
          </w:tcPr>
          <w:p w14:paraId="7FDAB556" w14:textId="77777777" w:rsidR="00132EA0" w:rsidRPr="002D03D8" w:rsidRDefault="00132EA0" w:rsidP="00132EA0">
            <w:pPr>
              <w:spacing w:line="240" w:lineRule="exact"/>
              <w:jc w:val="right"/>
              <w:rPr>
                <w:rFonts w:ascii="CordiaUPC" w:hAnsi="CordiaUPC" w:cs="CordiaUPC"/>
                <w:color w:val="000000" w:themeColor="text1"/>
                <w:sz w:val="26"/>
                <w:szCs w:val="26"/>
              </w:rPr>
            </w:pPr>
          </w:p>
        </w:tc>
        <w:tc>
          <w:tcPr>
            <w:tcW w:w="180" w:type="dxa"/>
            <w:vAlign w:val="bottom"/>
          </w:tcPr>
          <w:p w14:paraId="046BA127" w14:textId="77777777" w:rsidR="00132EA0" w:rsidRPr="002D03D8" w:rsidRDefault="00132EA0" w:rsidP="00132EA0">
            <w:pPr>
              <w:spacing w:line="240" w:lineRule="exact"/>
              <w:jc w:val="right"/>
              <w:rPr>
                <w:rFonts w:ascii="CordiaUPC" w:hAnsi="CordiaUPC" w:cs="CordiaUPC"/>
                <w:color w:val="000000" w:themeColor="text1"/>
                <w:sz w:val="26"/>
                <w:szCs w:val="26"/>
              </w:rPr>
            </w:pPr>
          </w:p>
        </w:tc>
        <w:tc>
          <w:tcPr>
            <w:tcW w:w="990" w:type="dxa"/>
            <w:tcBorders>
              <w:top w:val="single" w:sz="4" w:space="0" w:color="auto"/>
            </w:tcBorders>
            <w:vAlign w:val="bottom"/>
          </w:tcPr>
          <w:p w14:paraId="301200DA" w14:textId="77777777" w:rsidR="00132EA0" w:rsidRPr="002D03D8" w:rsidRDefault="00132EA0" w:rsidP="00132EA0">
            <w:pPr>
              <w:spacing w:line="240" w:lineRule="exact"/>
              <w:jc w:val="right"/>
              <w:rPr>
                <w:rFonts w:ascii="CordiaUPC" w:hAnsi="CordiaUPC" w:cs="CordiaUPC"/>
                <w:color w:val="000000" w:themeColor="text1"/>
                <w:sz w:val="26"/>
                <w:szCs w:val="26"/>
              </w:rPr>
            </w:pPr>
          </w:p>
        </w:tc>
        <w:tc>
          <w:tcPr>
            <w:tcW w:w="180" w:type="dxa"/>
            <w:vAlign w:val="bottom"/>
          </w:tcPr>
          <w:p w14:paraId="3DB78110" w14:textId="77777777" w:rsidR="00132EA0" w:rsidRPr="002D03D8" w:rsidRDefault="00132EA0" w:rsidP="00132EA0">
            <w:pPr>
              <w:spacing w:line="240" w:lineRule="exact"/>
              <w:jc w:val="right"/>
              <w:rPr>
                <w:rFonts w:ascii="CordiaUPC" w:hAnsi="CordiaUPC" w:cs="CordiaUPC"/>
                <w:color w:val="000000" w:themeColor="text1"/>
                <w:sz w:val="26"/>
                <w:szCs w:val="26"/>
              </w:rPr>
            </w:pPr>
          </w:p>
        </w:tc>
        <w:tc>
          <w:tcPr>
            <w:tcW w:w="990" w:type="dxa"/>
            <w:tcBorders>
              <w:top w:val="single" w:sz="4" w:space="0" w:color="auto"/>
              <w:left w:val="nil"/>
              <w:bottom w:val="nil"/>
              <w:right w:val="nil"/>
            </w:tcBorders>
            <w:vAlign w:val="bottom"/>
          </w:tcPr>
          <w:p w14:paraId="43DF22CC" w14:textId="77777777" w:rsidR="00132EA0" w:rsidRPr="002D03D8" w:rsidRDefault="00132EA0" w:rsidP="00132EA0">
            <w:pPr>
              <w:spacing w:line="240" w:lineRule="exact"/>
              <w:jc w:val="right"/>
              <w:rPr>
                <w:rFonts w:ascii="CordiaUPC" w:hAnsi="CordiaUPC" w:cs="CordiaUPC"/>
                <w:color w:val="000000" w:themeColor="text1"/>
                <w:sz w:val="26"/>
                <w:szCs w:val="26"/>
              </w:rPr>
            </w:pPr>
          </w:p>
        </w:tc>
      </w:tr>
      <w:tr w:rsidR="00132EA0" w:rsidRPr="002D03D8" w14:paraId="3CFA2D1D" w14:textId="77777777" w:rsidTr="005C143D">
        <w:trPr>
          <w:cantSplit/>
        </w:trPr>
        <w:tc>
          <w:tcPr>
            <w:tcW w:w="4680" w:type="dxa"/>
          </w:tcPr>
          <w:p w14:paraId="4E504207" w14:textId="77777777" w:rsidR="00132EA0" w:rsidRPr="002D03D8" w:rsidRDefault="00132EA0" w:rsidP="00132EA0">
            <w:pPr>
              <w:spacing w:line="240" w:lineRule="exact"/>
              <w:rPr>
                <w:rFonts w:ascii="CordiaUPC" w:hAnsi="CordiaUPC" w:cs="CordiaUPC"/>
                <w:b/>
                <w:bCs/>
                <w:color w:val="000000" w:themeColor="text1"/>
                <w:sz w:val="26"/>
                <w:szCs w:val="26"/>
              </w:rPr>
            </w:pPr>
            <w:r w:rsidRPr="002D03D8">
              <w:rPr>
                <w:rFonts w:ascii="CordiaUPC" w:hAnsi="CordiaUPC" w:cs="CordiaUPC" w:hint="cs"/>
                <w:b/>
                <w:bCs/>
                <w:color w:val="000000" w:themeColor="text1"/>
                <w:sz w:val="26"/>
                <w:szCs w:val="26"/>
              </w:rPr>
              <w:t xml:space="preserve">Basic earnings per share </w:t>
            </w:r>
            <w:r w:rsidRPr="002D03D8">
              <w:rPr>
                <w:rFonts w:ascii="CordiaUPC" w:hAnsi="CordiaUPC" w:cs="CordiaUPC" w:hint="cs"/>
                <w:b/>
                <w:bCs/>
                <w:i/>
                <w:iCs/>
                <w:color w:val="000000" w:themeColor="text1"/>
                <w:sz w:val="26"/>
                <w:szCs w:val="26"/>
                <w:lang w:bidi="th-TH"/>
              </w:rPr>
              <w:t>(</w:t>
            </w:r>
            <w:r w:rsidRPr="002D03D8">
              <w:rPr>
                <w:rFonts w:ascii="CordiaUPC" w:hAnsi="CordiaUPC" w:cs="CordiaUPC" w:hint="cs"/>
                <w:b/>
                <w:bCs/>
                <w:i/>
                <w:iCs/>
                <w:color w:val="000000" w:themeColor="text1"/>
                <w:sz w:val="26"/>
                <w:szCs w:val="26"/>
              </w:rPr>
              <w:t>in Baht</w:t>
            </w:r>
            <w:r w:rsidRPr="002D03D8">
              <w:rPr>
                <w:rFonts w:ascii="CordiaUPC" w:hAnsi="CordiaUPC" w:cs="CordiaUPC" w:hint="cs"/>
                <w:b/>
                <w:bCs/>
                <w:i/>
                <w:iCs/>
                <w:color w:val="000000" w:themeColor="text1"/>
                <w:sz w:val="26"/>
                <w:szCs w:val="26"/>
                <w:lang w:bidi="th-TH"/>
              </w:rPr>
              <w:t>)</w:t>
            </w:r>
          </w:p>
        </w:tc>
        <w:tc>
          <w:tcPr>
            <w:tcW w:w="1055" w:type="dxa"/>
            <w:tcBorders>
              <w:bottom w:val="double" w:sz="4" w:space="0" w:color="auto"/>
            </w:tcBorders>
            <w:vAlign w:val="bottom"/>
          </w:tcPr>
          <w:p w14:paraId="7801F37C" w14:textId="6EAC6E8A" w:rsidR="00132EA0" w:rsidRPr="002D03D8" w:rsidRDefault="00132EA0" w:rsidP="00132EA0">
            <w:pPr>
              <w:spacing w:line="240" w:lineRule="exact"/>
              <w:ind w:right="28"/>
              <w:jc w:val="right"/>
              <w:rPr>
                <w:rFonts w:ascii="CordiaUPC" w:hAnsi="CordiaUPC" w:cs="CordiaUPC"/>
                <w:b/>
                <w:bCs/>
                <w:color w:val="000000" w:themeColor="text1"/>
                <w:sz w:val="26"/>
                <w:szCs w:val="26"/>
              </w:rPr>
            </w:pPr>
            <w:r w:rsidRPr="002D03D8">
              <w:rPr>
                <w:rFonts w:ascii="CordiaUPC" w:hAnsi="CordiaUPC" w:cs="CordiaUPC"/>
                <w:b/>
                <w:bCs/>
                <w:sz w:val="26"/>
                <w:szCs w:val="26"/>
              </w:rPr>
              <w:t>0.06</w:t>
            </w:r>
          </w:p>
        </w:tc>
        <w:tc>
          <w:tcPr>
            <w:tcW w:w="180" w:type="dxa"/>
            <w:vAlign w:val="bottom"/>
          </w:tcPr>
          <w:p w14:paraId="7DE6E04B" w14:textId="77777777" w:rsidR="00132EA0" w:rsidRPr="002D03D8" w:rsidRDefault="00132EA0" w:rsidP="00132EA0">
            <w:pPr>
              <w:pStyle w:val="acctfourfigures"/>
              <w:tabs>
                <w:tab w:val="clear" w:pos="765"/>
                <w:tab w:val="decimal" w:pos="1901"/>
              </w:tabs>
              <w:spacing w:line="240" w:lineRule="exact"/>
              <w:jc w:val="center"/>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1D378E04" w14:textId="77777777" w:rsidR="00132EA0" w:rsidRPr="002D03D8" w:rsidRDefault="00132EA0" w:rsidP="00590A6A">
            <w:pPr>
              <w:spacing w:line="240" w:lineRule="exact"/>
              <w:ind w:right="10"/>
              <w:jc w:val="right"/>
              <w:rPr>
                <w:rFonts w:ascii="CordiaUPC" w:hAnsi="CordiaUPC" w:cs="CordiaUPC"/>
                <w:b/>
                <w:bCs/>
                <w:color w:val="000000" w:themeColor="text1"/>
                <w:sz w:val="26"/>
                <w:szCs w:val="26"/>
              </w:rPr>
            </w:pPr>
            <w:r w:rsidRPr="002D03D8">
              <w:rPr>
                <w:rFonts w:ascii="CordiaUPC" w:hAnsi="CordiaUPC" w:cs="CordiaUPC"/>
                <w:b/>
                <w:bCs/>
                <w:color w:val="000000" w:themeColor="text1"/>
                <w:sz w:val="26"/>
                <w:szCs w:val="26"/>
              </w:rPr>
              <w:t>0.05</w:t>
            </w:r>
          </w:p>
        </w:tc>
        <w:tc>
          <w:tcPr>
            <w:tcW w:w="180" w:type="dxa"/>
            <w:vAlign w:val="bottom"/>
          </w:tcPr>
          <w:p w14:paraId="774FF12A" w14:textId="77777777" w:rsidR="00132EA0" w:rsidRPr="002D03D8" w:rsidRDefault="00132EA0" w:rsidP="00132EA0">
            <w:pPr>
              <w:spacing w:line="240" w:lineRule="exact"/>
              <w:jc w:val="right"/>
              <w:rPr>
                <w:rFonts w:ascii="CordiaUPC" w:hAnsi="CordiaUPC" w:cs="CordiaUPC"/>
                <w:b/>
                <w:bCs/>
                <w:color w:val="000000" w:themeColor="text1"/>
                <w:sz w:val="26"/>
                <w:szCs w:val="26"/>
              </w:rPr>
            </w:pPr>
          </w:p>
        </w:tc>
        <w:tc>
          <w:tcPr>
            <w:tcW w:w="990" w:type="dxa"/>
            <w:tcBorders>
              <w:bottom w:val="double" w:sz="4" w:space="0" w:color="auto"/>
            </w:tcBorders>
            <w:vAlign w:val="bottom"/>
          </w:tcPr>
          <w:p w14:paraId="50E3BD8F" w14:textId="4AA05AAF" w:rsidR="00132EA0" w:rsidRPr="002D03D8" w:rsidRDefault="00132EA0" w:rsidP="00132EA0">
            <w:pPr>
              <w:spacing w:line="240" w:lineRule="exact"/>
              <w:jc w:val="right"/>
              <w:rPr>
                <w:rFonts w:ascii="CordiaUPC" w:hAnsi="CordiaUPC" w:cs="CordiaUPC"/>
                <w:b/>
                <w:bCs/>
                <w:color w:val="000000" w:themeColor="text1"/>
                <w:sz w:val="26"/>
                <w:szCs w:val="26"/>
              </w:rPr>
            </w:pPr>
            <w:r w:rsidRPr="002D03D8">
              <w:rPr>
                <w:rFonts w:ascii="CordiaUPC" w:hAnsi="CordiaUPC" w:cs="CordiaUPC"/>
                <w:b/>
                <w:bCs/>
                <w:sz w:val="26"/>
                <w:szCs w:val="26"/>
              </w:rPr>
              <w:t>0.06</w:t>
            </w:r>
          </w:p>
        </w:tc>
        <w:tc>
          <w:tcPr>
            <w:tcW w:w="180" w:type="dxa"/>
            <w:vAlign w:val="bottom"/>
          </w:tcPr>
          <w:p w14:paraId="4BEC06F7" w14:textId="77777777" w:rsidR="00132EA0" w:rsidRPr="002D03D8" w:rsidRDefault="00132EA0" w:rsidP="00132EA0">
            <w:pPr>
              <w:spacing w:line="240" w:lineRule="exact"/>
              <w:jc w:val="right"/>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38D420C6" w14:textId="77777777" w:rsidR="00132EA0" w:rsidRPr="002D03D8" w:rsidRDefault="00132EA0" w:rsidP="00590A6A">
            <w:pPr>
              <w:spacing w:line="240" w:lineRule="exact"/>
              <w:ind w:right="12"/>
              <w:jc w:val="right"/>
              <w:rPr>
                <w:rFonts w:ascii="CordiaUPC" w:hAnsi="CordiaUPC" w:cs="CordiaUPC"/>
                <w:b/>
                <w:bCs/>
                <w:color w:val="000000" w:themeColor="text1"/>
                <w:sz w:val="26"/>
                <w:szCs w:val="26"/>
              </w:rPr>
            </w:pPr>
            <w:r w:rsidRPr="002D03D8">
              <w:rPr>
                <w:rFonts w:ascii="CordiaUPC" w:hAnsi="CordiaUPC" w:cs="CordiaUPC"/>
                <w:b/>
                <w:bCs/>
                <w:color w:val="000000" w:themeColor="text1"/>
                <w:sz w:val="26"/>
                <w:szCs w:val="26"/>
              </w:rPr>
              <w:t>0.05</w:t>
            </w:r>
          </w:p>
        </w:tc>
      </w:tr>
    </w:tbl>
    <w:p w14:paraId="64A17B90" w14:textId="77777777" w:rsidR="00341F88" w:rsidRPr="002D03D8" w:rsidRDefault="00341F88" w:rsidP="00341F88">
      <w:pPr>
        <w:tabs>
          <w:tab w:val="left" w:pos="540"/>
        </w:tabs>
        <w:spacing w:line="240" w:lineRule="exact"/>
        <w:ind w:right="389"/>
        <w:jc w:val="thaiDistribute"/>
        <w:rPr>
          <w:rFonts w:ascii="CordiaUPC" w:hAnsi="CordiaUPC" w:cs="CordiaUPC"/>
          <w:b/>
          <w:bCs/>
          <w:i/>
          <w:iCs/>
          <w:color w:val="000000" w:themeColor="text1"/>
          <w:sz w:val="26"/>
          <w:szCs w:val="26"/>
          <w:lang w:val="en-US" w:bidi="th-TH"/>
        </w:rPr>
      </w:pPr>
      <w:r w:rsidRPr="002D03D8">
        <w:rPr>
          <w:rFonts w:ascii="CordiaUPC" w:hAnsi="CordiaUPC" w:cs="CordiaUPC" w:hint="cs"/>
          <w:b/>
          <w:bCs/>
          <w:i/>
          <w:iCs/>
          <w:color w:val="000000" w:themeColor="text1"/>
          <w:sz w:val="26"/>
          <w:szCs w:val="26"/>
          <w:lang w:bidi="th-TH"/>
        </w:rPr>
        <w:tab/>
      </w:r>
    </w:p>
    <w:tbl>
      <w:tblPr>
        <w:tblW w:w="9245" w:type="dxa"/>
        <w:tblInd w:w="448"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341F88" w:rsidRPr="002D03D8" w14:paraId="183B57A0" w14:textId="77777777" w:rsidTr="005C143D">
        <w:trPr>
          <w:cantSplit/>
        </w:trPr>
        <w:tc>
          <w:tcPr>
            <w:tcW w:w="4680" w:type="dxa"/>
          </w:tcPr>
          <w:p w14:paraId="220E2ED6" w14:textId="77777777" w:rsidR="00341F88" w:rsidRPr="002D03D8" w:rsidRDefault="00341F88" w:rsidP="005C143D">
            <w:pPr>
              <w:spacing w:line="240" w:lineRule="exact"/>
              <w:ind w:left="180" w:hanging="180"/>
              <w:rPr>
                <w:rFonts w:ascii="CordiaUPC" w:hAnsi="CordiaUPC" w:cs="CordiaUPC"/>
                <w:i/>
                <w:iCs/>
                <w:color w:val="000000" w:themeColor="text1"/>
                <w:sz w:val="26"/>
                <w:szCs w:val="26"/>
                <w:cs/>
                <w:lang w:bidi="th-TH"/>
              </w:rPr>
            </w:pPr>
          </w:p>
        </w:tc>
        <w:tc>
          <w:tcPr>
            <w:tcW w:w="2225" w:type="dxa"/>
            <w:gridSpan w:val="3"/>
          </w:tcPr>
          <w:p w14:paraId="15279452" w14:textId="77777777" w:rsidR="00341F88" w:rsidRPr="002D03D8" w:rsidRDefault="00341F88" w:rsidP="005C143D">
            <w:pPr>
              <w:pStyle w:val="acctfourfigures"/>
              <w:tabs>
                <w:tab w:val="clear" w:pos="765"/>
              </w:tabs>
              <w:spacing w:line="240" w:lineRule="exact"/>
              <w:ind w:left="-79" w:right="-79"/>
              <w:jc w:val="center"/>
              <w:rPr>
                <w:rFonts w:ascii="CordiaUPC" w:hAnsi="CordiaUPC" w:cs="CordiaUPC"/>
                <w:b/>
                <w:bCs/>
                <w:color w:val="000000" w:themeColor="text1"/>
                <w:sz w:val="26"/>
                <w:szCs w:val="26"/>
              </w:rPr>
            </w:pPr>
            <w:r w:rsidRPr="002D03D8">
              <w:rPr>
                <w:rFonts w:ascii="CordiaUPC" w:hAnsi="CordiaUPC" w:cs="CordiaUPC" w:hint="cs"/>
                <w:b/>
                <w:bCs/>
                <w:color w:val="000000" w:themeColor="text1"/>
                <w:sz w:val="26"/>
                <w:szCs w:val="26"/>
              </w:rPr>
              <w:t xml:space="preserve">Consolidated </w:t>
            </w:r>
          </w:p>
        </w:tc>
        <w:tc>
          <w:tcPr>
            <w:tcW w:w="180" w:type="dxa"/>
            <w:vAlign w:val="bottom"/>
          </w:tcPr>
          <w:p w14:paraId="2A71D9B1" w14:textId="77777777" w:rsidR="00341F88" w:rsidRPr="002D03D8" w:rsidRDefault="00341F88" w:rsidP="005C143D">
            <w:pPr>
              <w:pStyle w:val="acctfourfigures"/>
              <w:tabs>
                <w:tab w:val="decimal" w:pos="1001"/>
              </w:tabs>
              <w:spacing w:line="240" w:lineRule="exact"/>
              <w:ind w:left="-79" w:right="-79"/>
              <w:jc w:val="right"/>
              <w:rPr>
                <w:rFonts w:ascii="CordiaUPC" w:hAnsi="CordiaUPC" w:cs="CordiaUPC"/>
                <w:b/>
                <w:bCs/>
                <w:color w:val="000000" w:themeColor="text1"/>
                <w:sz w:val="26"/>
                <w:szCs w:val="26"/>
              </w:rPr>
            </w:pPr>
          </w:p>
        </w:tc>
        <w:tc>
          <w:tcPr>
            <w:tcW w:w="2160" w:type="dxa"/>
            <w:gridSpan w:val="3"/>
            <w:vAlign w:val="bottom"/>
          </w:tcPr>
          <w:p w14:paraId="6CB93536" w14:textId="77777777" w:rsidR="00341F88" w:rsidRPr="002D03D8" w:rsidRDefault="00341F88" w:rsidP="005C143D">
            <w:pPr>
              <w:pStyle w:val="acctfourfigures"/>
              <w:tabs>
                <w:tab w:val="clear" w:pos="765"/>
              </w:tabs>
              <w:spacing w:line="240" w:lineRule="exact"/>
              <w:ind w:left="-79" w:right="-79"/>
              <w:jc w:val="center"/>
              <w:rPr>
                <w:rFonts w:ascii="CordiaUPC" w:hAnsi="CordiaUPC" w:cs="CordiaUPC"/>
                <w:b/>
                <w:bCs/>
                <w:color w:val="000000" w:themeColor="text1"/>
                <w:sz w:val="26"/>
                <w:szCs w:val="26"/>
              </w:rPr>
            </w:pPr>
            <w:r w:rsidRPr="002D03D8">
              <w:rPr>
                <w:rFonts w:ascii="CordiaUPC" w:hAnsi="CordiaUPC" w:cs="CordiaUPC" w:hint="cs"/>
                <w:b/>
                <w:bCs/>
                <w:color w:val="000000" w:themeColor="text1"/>
                <w:sz w:val="26"/>
                <w:szCs w:val="26"/>
              </w:rPr>
              <w:t>Bank only</w:t>
            </w:r>
          </w:p>
        </w:tc>
      </w:tr>
      <w:tr w:rsidR="00341F88" w:rsidRPr="002D03D8" w14:paraId="4AFB8168" w14:textId="77777777" w:rsidTr="005C143D">
        <w:trPr>
          <w:cantSplit/>
        </w:trPr>
        <w:tc>
          <w:tcPr>
            <w:tcW w:w="4680" w:type="dxa"/>
          </w:tcPr>
          <w:p w14:paraId="379D441B" w14:textId="77777777" w:rsidR="00341F88" w:rsidRPr="002D03D8" w:rsidRDefault="00341F88" w:rsidP="005C143D">
            <w:pPr>
              <w:spacing w:line="240" w:lineRule="exact"/>
              <w:ind w:left="180" w:hanging="180"/>
              <w:rPr>
                <w:rFonts w:ascii="CordiaUPC" w:hAnsi="CordiaUPC" w:cs="CordiaUPC"/>
                <w:b/>
                <w:bCs/>
                <w:i/>
                <w:iCs/>
                <w:color w:val="000000" w:themeColor="text1"/>
                <w:sz w:val="26"/>
                <w:szCs w:val="26"/>
                <w:lang w:val="en-US"/>
              </w:rPr>
            </w:pPr>
            <w:r w:rsidRPr="002D03D8">
              <w:rPr>
                <w:rFonts w:ascii="CordiaUPC" w:hAnsi="CordiaUPC" w:cs="CordiaUPC"/>
                <w:b/>
                <w:bCs/>
                <w:i/>
                <w:iCs/>
                <w:color w:val="000000" w:themeColor="text1"/>
                <w:sz w:val="26"/>
                <w:szCs w:val="26"/>
                <w:lang w:val="en-US"/>
              </w:rPr>
              <w:t xml:space="preserve">For the </w:t>
            </w:r>
            <w:r w:rsidRPr="002D03D8">
              <w:rPr>
                <w:rFonts w:ascii="CordiaUPC" w:eastAsia="Times New Roman" w:hAnsi="CordiaUPC" w:cs="CordiaUPC"/>
                <w:b/>
                <w:bCs/>
                <w:i/>
                <w:iCs/>
                <w:color w:val="000000" w:themeColor="text1"/>
                <w:sz w:val="26"/>
                <w:szCs w:val="26"/>
                <w:lang w:val="en-US"/>
              </w:rPr>
              <w:t>nine</w:t>
            </w:r>
            <w:r w:rsidRPr="002D03D8">
              <w:rPr>
                <w:rFonts w:ascii="CordiaUPC" w:eastAsia="Times New Roman" w:hAnsi="CordiaUPC" w:cs="CordiaUPC" w:hint="cs"/>
                <w:b/>
                <w:bCs/>
                <w:i/>
                <w:iCs/>
                <w:color w:val="000000" w:themeColor="text1"/>
                <w:sz w:val="26"/>
                <w:szCs w:val="26"/>
                <w:lang w:val="en-US"/>
              </w:rPr>
              <w:t>-</w:t>
            </w:r>
            <w:r w:rsidRPr="002D03D8">
              <w:rPr>
                <w:rFonts w:ascii="CordiaUPC" w:hAnsi="CordiaUPC" w:cs="CordiaUPC" w:hint="cs"/>
                <w:b/>
                <w:bCs/>
                <w:i/>
                <w:iCs/>
                <w:color w:val="000000" w:themeColor="text1"/>
                <w:sz w:val="26"/>
                <w:szCs w:val="26"/>
                <w:lang w:val="en-US"/>
              </w:rPr>
              <w:t xml:space="preserve">month period ended </w:t>
            </w:r>
            <w:r w:rsidRPr="002D03D8">
              <w:rPr>
                <w:rFonts w:ascii="CordiaUPC" w:eastAsia="Times New Roman" w:hAnsi="CordiaUPC" w:cs="CordiaUPC" w:hint="cs"/>
                <w:b/>
                <w:bCs/>
                <w:i/>
                <w:iCs/>
                <w:color w:val="000000" w:themeColor="text1"/>
                <w:sz w:val="26"/>
                <w:szCs w:val="26"/>
                <w:lang w:val="en-US"/>
              </w:rPr>
              <w:t xml:space="preserve">30 </w:t>
            </w:r>
            <w:r w:rsidRPr="002D03D8">
              <w:rPr>
                <w:rFonts w:ascii="CordiaUPC" w:hAnsi="CordiaUPC" w:cs="CordiaUPC"/>
                <w:b/>
                <w:bCs/>
                <w:i/>
                <w:iCs/>
                <w:color w:val="000000" w:themeColor="text1"/>
                <w:sz w:val="26"/>
                <w:szCs w:val="26"/>
                <w:lang w:val="en-US"/>
              </w:rPr>
              <w:t>September</w:t>
            </w:r>
          </w:p>
        </w:tc>
        <w:tc>
          <w:tcPr>
            <w:tcW w:w="1055" w:type="dxa"/>
            <w:vAlign w:val="bottom"/>
          </w:tcPr>
          <w:p w14:paraId="274A9561" w14:textId="7EC584AE" w:rsidR="00341F88" w:rsidRPr="002D03D8" w:rsidRDefault="00341F88" w:rsidP="005C143D">
            <w:pPr>
              <w:pStyle w:val="acctfourfigures"/>
              <w:tabs>
                <w:tab w:val="clear" w:pos="765"/>
              </w:tabs>
              <w:spacing w:line="240" w:lineRule="exact"/>
              <w:ind w:left="-79" w:right="-79"/>
              <w:jc w:val="center"/>
              <w:rPr>
                <w:rFonts w:ascii="CordiaUPC" w:hAnsi="CordiaUPC" w:cs="CordiaUPC"/>
                <w:color w:val="000000" w:themeColor="text1"/>
                <w:sz w:val="26"/>
                <w:szCs w:val="26"/>
                <w:lang w:val="en-US" w:bidi="th-TH"/>
              </w:rPr>
            </w:pPr>
            <w:r w:rsidRPr="002D03D8">
              <w:rPr>
                <w:rFonts w:ascii="CordiaUPC" w:hAnsi="CordiaUPC" w:cs="CordiaUPC" w:hint="cs"/>
                <w:color w:val="000000" w:themeColor="text1"/>
                <w:sz w:val="26"/>
                <w:szCs w:val="26"/>
              </w:rPr>
              <w:t>202</w:t>
            </w:r>
            <w:r w:rsidR="00086921" w:rsidRPr="002D03D8">
              <w:rPr>
                <w:rFonts w:ascii="CordiaUPC" w:hAnsi="CordiaUPC" w:cs="CordiaUPC" w:hint="cs"/>
                <w:color w:val="000000" w:themeColor="text1"/>
                <w:sz w:val="26"/>
                <w:szCs w:val="26"/>
                <w:cs/>
                <w:lang w:bidi="th-TH"/>
              </w:rPr>
              <w:t>5</w:t>
            </w:r>
          </w:p>
        </w:tc>
        <w:tc>
          <w:tcPr>
            <w:tcW w:w="180" w:type="dxa"/>
            <w:vAlign w:val="bottom"/>
          </w:tcPr>
          <w:p w14:paraId="73516E58"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16032A72" w14:textId="1ED1266D" w:rsidR="00341F88" w:rsidRPr="002D03D8" w:rsidRDefault="00341F88" w:rsidP="005C143D">
            <w:pPr>
              <w:pStyle w:val="acctfourfigures"/>
              <w:tabs>
                <w:tab w:val="clear" w:pos="765"/>
              </w:tabs>
              <w:spacing w:line="240" w:lineRule="exact"/>
              <w:ind w:left="-79" w:right="-79"/>
              <w:jc w:val="center"/>
              <w:rPr>
                <w:rFonts w:ascii="CordiaUPC" w:hAnsi="CordiaUPC" w:cs="CordiaUPC"/>
                <w:color w:val="000000" w:themeColor="text1"/>
                <w:sz w:val="26"/>
                <w:szCs w:val="26"/>
                <w:lang w:bidi="th-TH"/>
              </w:rPr>
            </w:pPr>
            <w:r w:rsidRPr="002D03D8">
              <w:rPr>
                <w:rFonts w:ascii="CordiaUPC" w:hAnsi="CordiaUPC" w:cs="CordiaUPC" w:hint="cs"/>
                <w:color w:val="000000" w:themeColor="text1"/>
                <w:sz w:val="26"/>
                <w:szCs w:val="26"/>
              </w:rPr>
              <w:t>20</w:t>
            </w:r>
            <w:r w:rsidRPr="002D03D8">
              <w:rPr>
                <w:rFonts w:ascii="CordiaUPC" w:hAnsi="CordiaUPC" w:cs="CordiaUPC"/>
                <w:color w:val="000000" w:themeColor="text1"/>
                <w:sz w:val="26"/>
                <w:szCs w:val="26"/>
              </w:rPr>
              <w:t>2</w:t>
            </w:r>
            <w:r w:rsidR="00086921" w:rsidRPr="002D03D8">
              <w:rPr>
                <w:rFonts w:ascii="CordiaUPC" w:hAnsi="CordiaUPC" w:cs="CordiaUPC" w:hint="cs"/>
                <w:color w:val="000000" w:themeColor="text1"/>
                <w:sz w:val="26"/>
                <w:szCs w:val="26"/>
                <w:cs/>
                <w:lang w:bidi="th-TH"/>
              </w:rPr>
              <w:t>4</w:t>
            </w:r>
          </w:p>
        </w:tc>
        <w:tc>
          <w:tcPr>
            <w:tcW w:w="180" w:type="dxa"/>
            <w:vAlign w:val="bottom"/>
          </w:tcPr>
          <w:p w14:paraId="1280104A"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55FD9530" w14:textId="3C5BA15D" w:rsidR="00341F88" w:rsidRPr="002D03D8" w:rsidRDefault="00341F88" w:rsidP="005C143D">
            <w:pPr>
              <w:pStyle w:val="acctfourfigures"/>
              <w:tabs>
                <w:tab w:val="clear" w:pos="765"/>
              </w:tabs>
              <w:spacing w:line="240" w:lineRule="exact"/>
              <w:ind w:left="-79" w:right="-79"/>
              <w:jc w:val="center"/>
              <w:rPr>
                <w:rFonts w:ascii="CordiaUPC" w:hAnsi="CordiaUPC" w:cs="CordiaUPC"/>
                <w:color w:val="000000" w:themeColor="text1"/>
                <w:sz w:val="26"/>
                <w:szCs w:val="26"/>
                <w:lang w:bidi="th-TH"/>
              </w:rPr>
            </w:pPr>
            <w:r w:rsidRPr="002D03D8">
              <w:rPr>
                <w:rFonts w:ascii="CordiaUPC" w:hAnsi="CordiaUPC" w:cs="CordiaUPC" w:hint="cs"/>
                <w:color w:val="000000" w:themeColor="text1"/>
                <w:sz w:val="26"/>
                <w:szCs w:val="26"/>
              </w:rPr>
              <w:t>202</w:t>
            </w:r>
            <w:r w:rsidR="00086921" w:rsidRPr="002D03D8">
              <w:rPr>
                <w:rFonts w:ascii="CordiaUPC" w:hAnsi="CordiaUPC" w:cs="CordiaUPC" w:hint="cs"/>
                <w:color w:val="000000" w:themeColor="text1"/>
                <w:sz w:val="26"/>
                <w:szCs w:val="26"/>
                <w:cs/>
                <w:lang w:bidi="th-TH"/>
              </w:rPr>
              <w:t>5</w:t>
            </w:r>
          </w:p>
        </w:tc>
        <w:tc>
          <w:tcPr>
            <w:tcW w:w="180" w:type="dxa"/>
            <w:vAlign w:val="bottom"/>
          </w:tcPr>
          <w:p w14:paraId="7C513604"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529220A7" w14:textId="15FFFFC0" w:rsidR="00341F88" w:rsidRPr="002D03D8" w:rsidRDefault="00341F88" w:rsidP="005C143D">
            <w:pPr>
              <w:pStyle w:val="acctfourfigures"/>
              <w:tabs>
                <w:tab w:val="clear" w:pos="765"/>
              </w:tabs>
              <w:spacing w:line="240" w:lineRule="exact"/>
              <w:ind w:left="-79" w:right="-79"/>
              <w:jc w:val="center"/>
              <w:rPr>
                <w:rFonts w:ascii="CordiaUPC" w:hAnsi="CordiaUPC" w:cs="CordiaUPC"/>
                <w:color w:val="000000" w:themeColor="text1"/>
                <w:sz w:val="26"/>
                <w:szCs w:val="26"/>
                <w:lang w:bidi="th-TH"/>
              </w:rPr>
            </w:pPr>
            <w:r w:rsidRPr="002D03D8">
              <w:rPr>
                <w:rFonts w:ascii="CordiaUPC" w:hAnsi="CordiaUPC" w:cs="CordiaUPC" w:hint="cs"/>
                <w:color w:val="000000" w:themeColor="text1"/>
                <w:sz w:val="26"/>
                <w:szCs w:val="26"/>
              </w:rPr>
              <w:t>20</w:t>
            </w:r>
            <w:r w:rsidRPr="002D03D8">
              <w:rPr>
                <w:rFonts w:ascii="CordiaUPC" w:hAnsi="CordiaUPC" w:cs="CordiaUPC"/>
                <w:color w:val="000000" w:themeColor="text1"/>
                <w:sz w:val="26"/>
                <w:szCs w:val="26"/>
              </w:rPr>
              <w:t>2</w:t>
            </w:r>
            <w:r w:rsidR="00086921" w:rsidRPr="002D03D8">
              <w:rPr>
                <w:rFonts w:ascii="CordiaUPC" w:hAnsi="CordiaUPC" w:cs="CordiaUPC" w:hint="cs"/>
                <w:color w:val="000000" w:themeColor="text1"/>
                <w:sz w:val="26"/>
                <w:szCs w:val="26"/>
                <w:cs/>
                <w:lang w:bidi="th-TH"/>
              </w:rPr>
              <w:t>4</w:t>
            </w:r>
          </w:p>
        </w:tc>
      </w:tr>
      <w:tr w:rsidR="0021033D" w:rsidRPr="002D03D8" w14:paraId="5BF7BA4F" w14:textId="77777777" w:rsidTr="005C143D">
        <w:trPr>
          <w:cantSplit/>
        </w:trPr>
        <w:tc>
          <w:tcPr>
            <w:tcW w:w="4680" w:type="dxa"/>
          </w:tcPr>
          <w:p w14:paraId="75601C54" w14:textId="77777777" w:rsidR="0021033D" w:rsidRPr="002D03D8" w:rsidRDefault="0021033D" w:rsidP="0021033D">
            <w:pPr>
              <w:spacing w:line="240" w:lineRule="exact"/>
              <w:ind w:left="180" w:hanging="180"/>
              <w:rPr>
                <w:rFonts w:ascii="CordiaUPC" w:hAnsi="CordiaUPC" w:cs="CordiaUPC"/>
                <w:b/>
                <w:bCs/>
                <w:i/>
                <w:iCs/>
                <w:color w:val="000000" w:themeColor="text1"/>
                <w:sz w:val="26"/>
                <w:szCs w:val="26"/>
                <w:lang w:val="en-US"/>
              </w:rPr>
            </w:pPr>
          </w:p>
        </w:tc>
        <w:tc>
          <w:tcPr>
            <w:tcW w:w="1055" w:type="dxa"/>
            <w:vAlign w:val="bottom"/>
          </w:tcPr>
          <w:p w14:paraId="032BAAD2" w14:textId="77777777" w:rsidR="0021033D" w:rsidRPr="002D03D8" w:rsidRDefault="0021033D" w:rsidP="0021033D">
            <w:pPr>
              <w:pStyle w:val="acctfourfigures"/>
              <w:tabs>
                <w:tab w:val="clear" w:pos="765"/>
              </w:tabs>
              <w:spacing w:line="240" w:lineRule="exact"/>
              <w:ind w:left="-79" w:right="-79"/>
              <w:jc w:val="center"/>
              <w:rPr>
                <w:rFonts w:ascii="CordiaUPC" w:hAnsi="CordiaUPC" w:cs="CordiaUPC"/>
                <w:color w:val="000000" w:themeColor="text1"/>
                <w:sz w:val="26"/>
                <w:szCs w:val="26"/>
              </w:rPr>
            </w:pPr>
          </w:p>
        </w:tc>
        <w:tc>
          <w:tcPr>
            <w:tcW w:w="180" w:type="dxa"/>
            <w:vAlign w:val="bottom"/>
          </w:tcPr>
          <w:p w14:paraId="3D44E7C5" w14:textId="77777777" w:rsidR="0021033D" w:rsidRPr="002D03D8" w:rsidRDefault="0021033D" w:rsidP="002103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177C543A" w14:textId="651C533D" w:rsidR="0021033D" w:rsidRPr="002D03D8" w:rsidRDefault="0021033D" w:rsidP="0021033D">
            <w:pPr>
              <w:pStyle w:val="acctfourfigures"/>
              <w:tabs>
                <w:tab w:val="clear" w:pos="765"/>
              </w:tabs>
              <w:spacing w:line="240" w:lineRule="exact"/>
              <w:ind w:left="-79" w:right="-79"/>
              <w:jc w:val="center"/>
              <w:rPr>
                <w:rFonts w:ascii="CordiaUPC" w:hAnsi="CordiaUPC" w:cs="CordiaUPC"/>
                <w:color w:val="000000" w:themeColor="text1"/>
                <w:sz w:val="26"/>
                <w:szCs w:val="26"/>
              </w:rPr>
            </w:pPr>
            <w:r w:rsidRPr="002D03D8">
              <w:rPr>
                <w:rFonts w:ascii="CordiaUPC" w:eastAsia="Times New Roman" w:hAnsi="CordiaUPC" w:cs="CordiaUPC"/>
                <w:sz w:val="26"/>
                <w:szCs w:val="26"/>
                <w:lang w:val="en-US" w:bidi="th-TH"/>
              </w:rPr>
              <w:t>(R</w:t>
            </w:r>
            <w:proofErr w:type="spellStart"/>
            <w:r w:rsidRPr="002D03D8">
              <w:rPr>
                <w:rFonts w:ascii="CordiaUPC" w:eastAsia="Times New Roman" w:hAnsi="CordiaUPC" w:cs="CordiaUPC"/>
                <w:sz w:val="26"/>
                <w:szCs w:val="26"/>
              </w:rPr>
              <w:t>estated</w:t>
            </w:r>
            <w:proofErr w:type="spellEnd"/>
            <w:r w:rsidRPr="002D03D8">
              <w:rPr>
                <w:rFonts w:ascii="CordiaUPC" w:eastAsia="Times New Roman" w:hAnsi="CordiaUPC" w:cs="CordiaUPC"/>
                <w:sz w:val="26"/>
                <w:szCs w:val="26"/>
                <w:lang w:val="en-US" w:bidi="th-TH"/>
              </w:rPr>
              <w:t>)</w:t>
            </w:r>
          </w:p>
        </w:tc>
        <w:tc>
          <w:tcPr>
            <w:tcW w:w="180" w:type="dxa"/>
            <w:vAlign w:val="bottom"/>
          </w:tcPr>
          <w:p w14:paraId="17B7EF84" w14:textId="77777777" w:rsidR="0021033D" w:rsidRPr="002D03D8" w:rsidRDefault="0021033D" w:rsidP="002103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066C6882" w14:textId="77777777" w:rsidR="0021033D" w:rsidRPr="002D03D8" w:rsidRDefault="0021033D" w:rsidP="0021033D">
            <w:pPr>
              <w:pStyle w:val="acctfourfigures"/>
              <w:tabs>
                <w:tab w:val="clear" w:pos="765"/>
              </w:tabs>
              <w:spacing w:line="240" w:lineRule="exact"/>
              <w:ind w:left="-79" w:right="-79"/>
              <w:jc w:val="center"/>
              <w:rPr>
                <w:rFonts w:ascii="CordiaUPC" w:hAnsi="CordiaUPC" w:cs="CordiaUPC"/>
                <w:color w:val="000000" w:themeColor="text1"/>
                <w:sz w:val="26"/>
                <w:szCs w:val="26"/>
              </w:rPr>
            </w:pPr>
          </w:p>
        </w:tc>
        <w:tc>
          <w:tcPr>
            <w:tcW w:w="180" w:type="dxa"/>
            <w:vAlign w:val="bottom"/>
          </w:tcPr>
          <w:p w14:paraId="07F1F6A2" w14:textId="77777777" w:rsidR="0021033D" w:rsidRPr="002D03D8" w:rsidRDefault="0021033D" w:rsidP="0021033D">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688F4931" w14:textId="0AB231F7" w:rsidR="0021033D" w:rsidRPr="002D03D8" w:rsidRDefault="0021033D" w:rsidP="0021033D">
            <w:pPr>
              <w:pStyle w:val="acctfourfigures"/>
              <w:tabs>
                <w:tab w:val="clear" w:pos="765"/>
              </w:tabs>
              <w:spacing w:line="240" w:lineRule="exact"/>
              <w:ind w:left="-79" w:right="-79"/>
              <w:jc w:val="center"/>
              <w:rPr>
                <w:rFonts w:ascii="CordiaUPC" w:hAnsi="CordiaUPC" w:cs="CordiaUPC"/>
                <w:color w:val="000000" w:themeColor="text1"/>
                <w:sz w:val="26"/>
                <w:szCs w:val="26"/>
              </w:rPr>
            </w:pPr>
            <w:r w:rsidRPr="002D03D8">
              <w:rPr>
                <w:rFonts w:ascii="CordiaUPC" w:eastAsia="Times New Roman" w:hAnsi="CordiaUPC" w:cs="CordiaUPC"/>
                <w:sz w:val="26"/>
                <w:szCs w:val="26"/>
                <w:lang w:val="en-US" w:bidi="th-TH"/>
              </w:rPr>
              <w:t>(R</w:t>
            </w:r>
            <w:proofErr w:type="spellStart"/>
            <w:r w:rsidRPr="002D03D8">
              <w:rPr>
                <w:rFonts w:ascii="CordiaUPC" w:eastAsia="Times New Roman" w:hAnsi="CordiaUPC" w:cs="CordiaUPC"/>
                <w:sz w:val="26"/>
                <w:szCs w:val="26"/>
              </w:rPr>
              <w:t>estated</w:t>
            </w:r>
            <w:proofErr w:type="spellEnd"/>
            <w:r w:rsidRPr="002D03D8">
              <w:rPr>
                <w:rFonts w:ascii="CordiaUPC" w:eastAsia="Times New Roman" w:hAnsi="CordiaUPC" w:cs="CordiaUPC"/>
                <w:sz w:val="26"/>
                <w:szCs w:val="26"/>
                <w:lang w:val="en-US" w:bidi="th-TH"/>
              </w:rPr>
              <w:t>)</w:t>
            </w:r>
          </w:p>
        </w:tc>
      </w:tr>
      <w:tr w:rsidR="00341F88" w:rsidRPr="002D03D8" w14:paraId="74361092" w14:textId="77777777" w:rsidTr="005C143D">
        <w:trPr>
          <w:cantSplit/>
        </w:trPr>
        <w:tc>
          <w:tcPr>
            <w:tcW w:w="4680" w:type="dxa"/>
          </w:tcPr>
          <w:p w14:paraId="2DA04B59" w14:textId="77777777" w:rsidR="00341F88" w:rsidRPr="002D03D8" w:rsidRDefault="00341F88" w:rsidP="005C143D">
            <w:pPr>
              <w:spacing w:line="240" w:lineRule="exact"/>
              <w:ind w:left="180" w:hanging="180"/>
              <w:rPr>
                <w:rFonts w:ascii="CordiaUPC" w:hAnsi="CordiaUPC" w:cs="CordiaUPC"/>
                <w:color w:val="000000" w:themeColor="text1"/>
                <w:sz w:val="26"/>
                <w:szCs w:val="26"/>
                <w:cs/>
                <w:lang w:bidi="th-TH"/>
              </w:rPr>
            </w:pPr>
          </w:p>
        </w:tc>
        <w:tc>
          <w:tcPr>
            <w:tcW w:w="4565" w:type="dxa"/>
            <w:gridSpan w:val="7"/>
          </w:tcPr>
          <w:p w14:paraId="797763A1" w14:textId="77777777" w:rsidR="00341F88" w:rsidRPr="002D03D8" w:rsidRDefault="00341F88" w:rsidP="005C143D">
            <w:pPr>
              <w:pStyle w:val="acctfourfigures"/>
              <w:tabs>
                <w:tab w:val="clear" w:pos="765"/>
              </w:tabs>
              <w:spacing w:line="240" w:lineRule="exact"/>
              <w:ind w:left="-79" w:right="-79"/>
              <w:jc w:val="center"/>
              <w:rPr>
                <w:rFonts w:ascii="CordiaUPC" w:hAnsi="CordiaUPC" w:cs="CordiaUPC"/>
                <w:i/>
                <w:iCs/>
                <w:color w:val="000000" w:themeColor="text1"/>
                <w:sz w:val="26"/>
                <w:szCs w:val="26"/>
              </w:rPr>
            </w:pPr>
          </w:p>
        </w:tc>
      </w:tr>
      <w:tr w:rsidR="00132EA0" w:rsidRPr="002D03D8" w14:paraId="4C1D268E" w14:textId="77777777" w:rsidTr="005C143D">
        <w:trPr>
          <w:cantSplit/>
        </w:trPr>
        <w:tc>
          <w:tcPr>
            <w:tcW w:w="4680" w:type="dxa"/>
          </w:tcPr>
          <w:p w14:paraId="59269F42" w14:textId="77777777" w:rsidR="00132EA0" w:rsidRPr="002D03D8" w:rsidRDefault="00132EA0" w:rsidP="00132EA0">
            <w:pPr>
              <w:spacing w:line="240" w:lineRule="exact"/>
              <w:ind w:right="-108"/>
              <w:rPr>
                <w:rFonts w:ascii="CordiaUPC" w:hAnsi="CordiaUPC" w:cs="CordiaUPC"/>
                <w:color w:val="000000" w:themeColor="text1"/>
                <w:sz w:val="26"/>
                <w:szCs w:val="26"/>
                <w:lang w:val="en-US" w:bidi="th-TH"/>
              </w:rPr>
            </w:pPr>
            <w:r w:rsidRPr="002D03D8">
              <w:rPr>
                <w:rFonts w:ascii="CordiaUPC" w:hAnsi="CordiaUPC" w:cs="CordiaUPC" w:hint="cs"/>
                <w:color w:val="000000" w:themeColor="text1"/>
                <w:sz w:val="26"/>
                <w:szCs w:val="26"/>
                <w:lang w:val="en-US" w:bidi="th-TH"/>
              </w:rPr>
              <w:t>Profit for the period attributable to</w:t>
            </w:r>
            <w:r w:rsidRPr="002D03D8">
              <w:rPr>
                <w:rFonts w:ascii="CordiaUPC" w:hAnsi="CordiaUPC" w:cs="CordiaUPC" w:hint="cs"/>
                <w:color w:val="000000" w:themeColor="text1"/>
                <w:sz w:val="26"/>
                <w:szCs w:val="26"/>
                <w:cs/>
                <w:lang w:val="en-US" w:bidi="th-TH"/>
              </w:rPr>
              <w:t xml:space="preserve"> </w:t>
            </w:r>
            <w:r w:rsidRPr="002D03D8">
              <w:rPr>
                <w:rFonts w:ascii="CordiaUPC" w:hAnsi="CordiaUPC" w:cs="CordiaUPC" w:hint="cs"/>
                <w:color w:val="000000" w:themeColor="text1"/>
                <w:sz w:val="26"/>
                <w:szCs w:val="26"/>
                <w:lang w:val="en-US" w:bidi="th-TH"/>
              </w:rPr>
              <w:t xml:space="preserve">equity holders </w:t>
            </w:r>
          </w:p>
          <w:p w14:paraId="39B8884F" w14:textId="77777777" w:rsidR="00132EA0" w:rsidRPr="002D03D8" w:rsidRDefault="00132EA0" w:rsidP="00132EA0">
            <w:pPr>
              <w:spacing w:line="240" w:lineRule="exact"/>
              <w:ind w:right="-108"/>
              <w:rPr>
                <w:rFonts w:ascii="CordiaUPC" w:hAnsi="CordiaUPC" w:cs="CordiaUPC"/>
                <w:color w:val="000000" w:themeColor="text1"/>
                <w:sz w:val="26"/>
                <w:szCs w:val="26"/>
                <w:lang w:val="en-US" w:bidi="th-TH"/>
              </w:rPr>
            </w:pPr>
            <w:r w:rsidRPr="002D03D8">
              <w:rPr>
                <w:rFonts w:ascii="CordiaUPC" w:hAnsi="CordiaUPC" w:cs="CordiaUPC" w:hint="cs"/>
                <w:color w:val="000000" w:themeColor="text1"/>
                <w:sz w:val="26"/>
                <w:szCs w:val="26"/>
                <w:cs/>
                <w:lang w:val="en-US" w:bidi="th-TH"/>
              </w:rPr>
              <w:t xml:space="preserve">    </w:t>
            </w:r>
            <w:r w:rsidRPr="002D03D8">
              <w:rPr>
                <w:rFonts w:ascii="CordiaUPC" w:hAnsi="CordiaUPC" w:cs="CordiaUPC" w:hint="cs"/>
                <w:color w:val="000000" w:themeColor="text1"/>
                <w:sz w:val="26"/>
                <w:szCs w:val="26"/>
                <w:lang w:val="en-US" w:bidi="th-TH"/>
              </w:rPr>
              <w:t>of the Bank</w:t>
            </w:r>
            <w:r w:rsidRPr="002D03D8">
              <w:rPr>
                <w:rFonts w:ascii="CordiaUPC" w:hAnsi="CordiaUPC" w:cs="CordiaUPC" w:hint="cs"/>
                <w:i/>
                <w:iCs/>
                <w:color w:val="000000" w:themeColor="text1"/>
                <w:sz w:val="26"/>
                <w:szCs w:val="26"/>
                <w:cs/>
                <w:lang w:val="en-US" w:bidi="th-TH"/>
              </w:rPr>
              <w:t xml:space="preserve"> </w:t>
            </w:r>
            <w:r w:rsidRPr="002D03D8">
              <w:rPr>
                <w:rFonts w:ascii="CordiaUPC" w:hAnsi="CordiaUPC" w:cs="CordiaUPC" w:hint="cs"/>
                <w:i/>
                <w:iCs/>
                <w:color w:val="000000" w:themeColor="text1"/>
                <w:sz w:val="26"/>
                <w:szCs w:val="26"/>
                <w:lang w:val="en-US" w:bidi="th-TH"/>
              </w:rPr>
              <w:t>(in million Baht)</w:t>
            </w:r>
          </w:p>
        </w:tc>
        <w:tc>
          <w:tcPr>
            <w:tcW w:w="1055" w:type="dxa"/>
            <w:tcBorders>
              <w:bottom w:val="double" w:sz="4" w:space="0" w:color="auto"/>
            </w:tcBorders>
            <w:vAlign w:val="bottom"/>
          </w:tcPr>
          <w:p w14:paraId="775216A9" w14:textId="11E3675F" w:rsidR="00132EA0" w:rsidRPr="002D03D8" w:rsidRDefault="00132EA0" w:rsidP="00132EA0">
            <w:pPr>
              <w:tabs>
                <w:tab w:val="decimal" w:pos="874"/>
              </w:tabs>
              <w:spacing w:line="240" w:lineRule="exact"/>
              <w:rPr>
                <w:rFonts w:ascii="CordiaUPC" w:hAnsi="CordiaUPC" w:cs="CordiaUPC"/>
                <w:color w:val="000000" w:themeColor="text1"/>
                <w:sz w:val="26"/>
                <w:szCs w:val="26"/>
              </w:rPr>
            </w:pPr>
            <w:r w:rsidRPr="002D03D8">
              <w:rPr>
                <w:rFonts w:ascii="CordiaUPC" w:hAnsi="CordiaUPC" w:cs="CordiaUPC"/>
                <w:sz w:val="26"/>
                <w:szCs w:val="26"/>
              </w:rPr>
              <w:t>15,399</w:t>
            </w:r>
          </w:p>
        </w:tc>
        <w:tc>
          <w:tcPr>
            <w:tcW w:w="180" w:type="dxa"/>
            <w:vAlign w:val="bottom"/>
          </w:tcPr>
          <w:p w14:paraId="233C5B0A" w14:textId="77777777" w:rsidR="00132EA0" w:rsidRPr="002D03D8" w:rsidRDefault="00132EA0" w:rsidP="00132EA0">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5D7D5C08" w14:textId="26519E2F" w:rsidR="00132EA0" w:rsidRPr="002D03D8" w:rsidRDefault="00132EA0" w:rsidP="00590A6A">
            <w:pPr>
              <w:tabs>
                <w:tab w:val="decimal" w:pos="803"/>
              </w:tabs>
              <w:spacing w:line="240" w:lineRule="exact"/>
              <w:rPr>
                <w:rFonts w:ascii="CordiaUPC" w:hAnsi="CordiaUPC" w:cs="CordiaUPC"/>
                <w:color w:val="000000" w:themeColor="text1"/>
                <w:sz w:val="26"/>
                <w:szCs w:val="26"/>
                <w:lang w:val="en-US" w:bidi="th-TH"/>
              </w:rPr>
            </w:pPr>
            <w:r w:rsidRPr="002D03D8">
              <w:rPr>
                <w:rFonts w:ascii="CordiaUPC" w:hAnsi="CordiaUPC" w:cs="CordiaUPC"/>
                <w:color w:val="000000" w:themeColor="text1"/>
                <w:sz w:val="26"/>
                <w:szCs w:val="26"/>
              </w:rPr>
              <w:t>1</w:t>
            </w:r>
            <w:r w:rsidRPr="002D03D8">
              <w:rPr>
                <w:rFonts w:ascii="CordiaUPC" w:hAnsi="CordiaUPC" w:cs="CordiaUPC" w:hint="cs"/>
                <w:color w:val="000000" w:themeColor="text1"/>
                <w:sz w:val="26"/>
                <w:szCs w:val="26"/>
                <w:cs/>
                <w:lang w:bidi="th-TH"/>
              </w:rPr>
              <w:t>6</w:t>
            </w:r>
            <w:r w:rsidRPr="002D03D8">
              <w:rPr>
                <w:rFonts w:ascii="CordiaUPC" w:hAnsi="CordiaUPC" w:cs="CordiaUPC"/>
                <w:color w:val="000000" w:themeColor="text1"/>
                <w:sz w:val="26"/>
                <w:szCs w:val="26"/>
              </w:rPr>
              <w:t>,</w:t>
            </w:r>
            <w:r w:rsidRPr="002D03D8">
              <w:rPr>
                <w:rFonts w:ascii="CordiaUPC" w:hAnsi="CordiaUPC" w:cs="CordiaUPC" w:hint="cs"/>
                <w:color w:val="000000" w:themeColor="text1"/>
                <w:sz w:val="26"/>
                <w:szCs w:val="26"/>
                <w:cs/>
                <w:lang w:bidi="th-TH"/>
              </w:rPr>
              <w:t>039</w:t>
            </w:r>
          </w:p>
        </w:tc>
        <w:tc>
          <w:tcPr>
            <w:tcW w:w="180" w:type="dxa"/>
            <w:vAlign w:val="bottom"/>
          </w:tcPr>
          <w:p w14:paraId="2D409119" w14:textId="77777777" w:rsidR="00132EA0" w:rsidRPr="002D03D8" w:rsidRDefault="00132EA0" w:rsidP="00132EA0">
            <w:pPr>
              <w:tabs>
                <w:tab w:val="decimal" w:pos="882"/>
              </w:tabs>
              <w:spacing w:line="240" w:lineRule="exact"/>
              <w:rPr>
                <w:rFonts w:ascii="CordiaUPC" w:hAnsi="CordiaUPC" w:cs="CordiaUPC"/>
                <w:color w:val="000000" w:themeColor="text1"/>
                <w:sz w:val="26"/>
                <w:szCs w:val="26"/>
              </w:rPr>
            </w:pPr>
          </w:p>
        </w:tc>
        <w:tc>
          <w:tcPr>
            <w:tcW w:w="990" w:type="dxa"/>
            <w:tcBorders>
              <w:bottom w:val="double" w:sz="4" w:space="0" w:color="auto"/>
            </w:tcBorders>
            <w:vAlign w:val="bottom"/>
          </w:tcPr>
          <w:p w14:paraId="210B3F08" w14:textId="553449EB" w:rsidR="00132EA0" w:rsidRPr="002D03D8" w:rsidRDefault="00132EA0" w:rsidP="00132EA0">
            <w:pPr>
              <w:tabs>
                <w:tab w:val="decimal" w:pos="809"/>
              </w:tabs>
              <w:spacing w:line="240" w:lineRule="exact"/>
              <w:rPr>
                <w:rFonts w:ascii="CordiaUPC" w:hAnsi="CordiaUPC" w:cs="CordiaUPC"/>
                <w:color w:val="000000" w:themeColor="text1"/>
                <w:sz w:val="26"/>
                <w:szCs w:val="26"/>
                <w:lang w:val="en-US"/>
              </w:rPr>
            </w:pPr>
            <w:r w:rsidRPr="002D03D8">
              <w:rPr>
                <w:rFonts w:ascii="CordiaUPC" w:hAnsi="CordiaUPC" w:cs="CordiaUPC"/>
                <w:sz w:val="26"/>
                <w:szCs w:val="26"/>
              </w:rPr>
              <w:t>15,636</w:t>
            </w:r>
          </w:p>
        </w:tc>
        <w:tc>
          <w:tcPr>
            <w:tcW w:w="180" w:type="dxa"/>
            <w:vAlign w:val="bottom"/>
          </w:tcPr>
          <w:p w14:paraId="477DCC4E" w14:textId="77777777" w:rsidR="00132EA0" w:rsidRPr="002D03D8" w:rsidRDefault="00132EA0" w:rsidP="00132EA0">
            <w:pPr>
              <w:tabs>
                <w:tab w:val="decimal" w:pos="882"/>
              </w:tabs>
              <w:spacing w:line="240" w:lineRule="exact"/>
              <w:rPr>
                <w:rFonts w:ascii="CordiaUPC" w:hAnsi="CordiaUPC" w:cs="CordiaUPC"/>
                <w:color w:val="000000" w:themeColor="text1"/>
                <w:sz w:val="26"/>
                <w:szCs w:val="26"/>
              </w:rPr>
            </w:pPr>
          </w:p>
        </w:tc>
        <w:tc>
          <w:tcPr>
            <w:tcW w:w="990" w:type="dxa"/>
            <w:tcBorders>
              <w:top w:val="nil"/>
              <w:left w:val="nil"/>
              <w:bottom w:val="double" w:sz="4" w:space="0" w:color="auto"/>
              <w:right w:val="nil"/>
            </w:tcBorders>
            <w:vAlign w:val="bottom"/>
          </w:tcPr>
          <w:p w14:paraId="4013A13B" w14:textId="384BE495" w:rsidR="00132EA0" w:rsidRPr="002D03D8" w:rsidRDefault="00132EA0" w:rsidP="00132EA0">
            <w:pPr>
              <w:tabs>
                <w:tab w:val="decimal" w:pos="815"/>
              </w:tabs>
              <w:spacing w:line="240" w:lineRule="exact"/>
              <w:rPr>
                <w:rFonts w:ascii="CordiaUPC" w:hAnsi="CordiaUPC" w:cs="CordiaUPC"/>
                <w:color w:val="000000" w:themeColor="text1"/>
                <w:sz w:val="26"/>
                <w:szCs w:val="26"/>
                <w:lang w:bidi="th-TH"/>
              </w:rPr>
            </w:pPr>
            <w:r w:rsidRPr="002D03D8">
              <w:rPr>
                <w:rFonts w:ascii="CordiaUPC" w:hAnsi="CordiaUPC" w:cs="CordiaUPC"/>
                <w:color w:val="000000" w:themeColor="text1"/>
                <w:sz w:val="26"/>
                <w:szCs w:val="26"/>
              </w:rPr>
              <w:t>1</w:t>
            </w:r>
            <w:r w:rsidRPr="002D03D8">
              <w:rPr>
                <w:rFonts w:ascii="CordiaUPC" w:hAnsi="CordiaUPC" w:cs="CordiaUPC" w:hint="cs"/>
                <w:color w:val="000000" w:themeColor="text1"/>
                <w:sz w:val="26"/>
                <w:szCs w:val="26"/>
                <w:cs/>
                <w:lang w:bidi="th-TH"/>
              </w:rPr>
              <w:t>5</w:t>
            </w:r>
            <w:r w:rsidRPr="002D03D8">
              <w:rPr>
                <w:rFonts w:ascii="CordiaUPC" w:hAnsi="CordiaUPC" w:cs="CordiaUPC"/>
                <w:color w:val="000000" w:themeColor="text1"/>
                <w:sz w:val="26"/>
                <w:szCs w:val="26"/>
              </w:rPr>
              <w:t>,</w:t>
            </w:r>
            <w:r w:rsidRPr="002D03D8">
              <w:rPr>
                <w:rFonts w:ascii="CordiaUPC" w:hAnsi="CordiaUPC" w:cs="CordiaUPC" w:hint="cs"/>
                <w:color w:val="000000" w:themeColor="text1"/>
                <w:sz w:val="26"/>
                <w:szCs w:val="26"/>
                <w:cs/>
                <w:lang w:bidi="th-TH"/>
              </w:rPr>
              <w:t>897</w:t>
            </w:r>
          </w:p>
        </w:tc>
      </w:tr>
      <w:tr w:rsidR="00132EA0" w:rsidRPr="002D03D8" w14:paraId="056EE7EB" w14:textId="77777777" w:rsidTr="005C143D">
        <w:trPr>
          <w:cantSplit/>
        </w:trPr>
        <w:tc>
          <w:tcPr>
            <w:tcW w:w="4680" w:type="dxa"/>
          </w:tcPr>
          <w:p w14:paraId="155CF26D" w14:textId="77777777" w:rsidR="00132EA0" w:rsidRPr="002D03D8" w:rsidRDefault="00132EA0" w:rsidP="00132EA0">
            <w:pPr>
              <w:spacing w:line="240" w:lineRule="exact"/>
              <w:rPr>
                <w:rFonts w:ascii="CordiaUPC" w:hAnsi="CordiaUPC" w:cs="CordiaUPC"/>
                <w:i/>
                <w:iCs/>
                <w:color w:val="000000" w:themeColor="text1"/>
                <w:sz w:val="26"/>
                <w:szCs w:val="26"/>
              </w:rPr>
            </w:pPr>
            <w:r w:rsidRPr="002D03D8">
              <w:rPr>
                <w:rFonts w:ascii="CordiaUPC" w:hAnsi="CordiaUPC" w:cs="CordiaUPC" w:hint="cs"/>
                <w:color w:val="000000" w:themeColor="text1"/>
                <w:sz w:val="26"/>
                <w:szCs w:val="26"/>
              </w:rPr>
              <w:t xml:space="preserve">Weighted average number of ordinary shares </w:t>
            </w:r>
          </w:p>
          <w:p w14:paraId="29CCF519" w14:textId="77777777" w:rsidR="00132EA0" w:rsidRPr="002D03D8" w:rsidRDefault="00132EA0" w:rsidP="00132EA0">
            <w:pPr>
              <w:spacing w:line="240" w:lineRule="exact"/>
              <w:rPr>
                <w:rFonts w:ascii="CordiaUPC" w:hAnsi="CordiaUPC" w:cs="CordiaUPC"/>
                <w:i/>
                <w:iCs/>
                <w:color w:val="000000" w:themeColor="text1"/>
                <w:sz w:val="26"/>
                <w:szCs w:val="26"/>
              </w:rPr>
            </w:pPr>
            <w:r w:rsidRPr="002D03D8">
              <w:rPr>
                <w:rFonts w:ascii="CordiaUPC" w:hAnsi="CordiaUPC" w:cs="CordiaUPC" w:hint="cs"/>
                <w:i/>
                <w:iCs/>
                <w:color w:val="000000" w:themeColor="text1"/>
                <w:sz w:val="26"/>
                <w:szCs w:val="26"/>
                <w:cs/>
                <w:lang w:bidi="th-TH"/>
              </w:rPr>
              <w:t xml:space="preserve">   </w:t>
            </w:r>
            <w:r w:rsidRPr="002D03D8">
              <w:rPr>
                <w:rFonts w:ascii="CordiaUPC" w:hAnsi="CordiaUPC" w:cs="CordiaUPC" w:hint="cs"/>
                <w:color w:val="000000" w:themeColor="text1"/>
                <w:sz w:val="26"/>
                <w:szCs w:val="26"/>
              </w:rPr>
              <w:t>outstanding</w:t>
            </w:r>
            <w:r w:rsidRPr="002D03D8">
              <w:rPr>
                <w:rFonts w:ascii="CordiaUPC" w:hAnsi="CordiaUPC" w:cs="CordiaUPC" w:hint="cs"/>
                <w:i/>
                <w:iCs/>
                <w:color w:val="000000" w:themeColor="text1"/>
                <w:sz w:val="26"/>
                <w:szCs w:val="26"/>
                <w:cs/>
                <w:lang w:bidi="th-TH"/>
              </w:rPr>
              <w:t xml:space="preserve"> </w:t>
            </w:r>
            <w:r w:rsidRPr="002D03D8">
              <w:rPr>
                <w:rFonts w:ascii="CordiaUPC" w:hAnsi="CordiaUPC" w:cs="CordiaUPC" w:hint="cs"/>
                <w:i/>
                <w:iCs/>
                <w:color w:val="000000" w:themeColor="text1"/>
                <w:sz w:val="26"/>
                <w:szCs w:val="26"/>
                <w:lang w:bidi="th-TH"/>
              </w:rPr>
              <w:t>(</w:t>
            </w:r>
            <w:r w:rsidRPr="002D03D8">
              <w:rPr>
                <w:rFonts w:ascii="CordiaUPC" w:hAnsi="CordiaUPC" w:cs="CordiaUPC" w:hint="cs"/>
                <w:i/>
                <w:iCs/>
                <w:color w:val="000000" w:themeColor="text1"/>
                <w:sz w:val="26"/>
                <w:szCs w:val="26"/>
              </w:rPr>
              <w:t>in million shares</w:t>
            </w:r>
            <w:r w:rsidRPr="002D03D8">
              <w:rPr>
                <w:rFonts w:ascii="CordiaUPC" w:hAnsi="CordiaUPC" w:cs="CordiaUPC" w:hint="cs"/>
                <w:i/>
                <w:iCs/>
                <w:color w:val="000000" w:themeColor="text1"/>
                <w:sz w:val="26"/>
                <w:szCs w:val="26"/>
                <w:lang w:bidi="th-TH"/>
              </w:rPr>
              <w:t>)</w:t>
            </w:r>
          </w:p>
        </w:tc>
        <w:tc>
          <w:tcPr>
            <w:tcW w:w="1055" w:type="dxa"/>
            <w:tcBorders>
              <w:top w:val="single" w:sz="4" w:space="0" w:color="auto"/>
              <w:bottom w:val="double" w:sz="4" w:space="0" w:color="auto"/>
            </w:tcBorders>
            <w:vAlign w:val="bottom"/>
          </w:tcPr>
          <w:p w14:paraId="36E38E15" w14:textId="5C016866" w:rsidR="00132EA0" w:rsidRPr="002D03D8" w:rsidRDefault="00132EA0" w:rsidP="00132EA0">
            <w:pPr>
              <w:tabs>
                <w:tab w:val="decimal" w:pos="874"/>
              </w:tabs>
              <w:spacing w:line="240" w:lineRule="exact"/>
              <w:rPr>
                <w:rFonts w:ascii="CordiaUPC" w:hAnsi="CordiaUPC" w:cs="CordiaUPC"/>
                <w:color w:val="000000" w:themeColor="text1"/>
                <w:sz w:val="26"/>
                <w:szCs w:val="26"/>
              </w:rPr>
            </w:pPr>
            <w:r w:rsidRPr="002D03D8">
              <w:rPr>
                <w:rFonts w:ascii="CordiaUPC" w:hAnsi="CordiaUPC" w:cs="CordiaUPC"/>
                <w:sz w:val="26"/>
                <w:szCs w:val="26"/>
              </w:rPr>
              <w:t>96,211</w:t>
            </w:r>
          </w:p>
        </w:tc>
        <w:tc>
          <w:tcPr>
            <w:tcW w:w="180" w:type="dxa"/>
            <w:vAlign w:val="bottom"/>
          </w:tcPr>
          <w:p w14:paraId="52CE98D7" w14:textId="77777777" w:rsidR="00132EA0" w:rsidRPr="002D03D8" w:rsidRDefault="00132EA0" w:rsidP="00132EA0">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left w:val="nil"/>
              <w:bottom w:val="double" w:sz="4" w:space="0" w:color="auto"/>
              <w:right w:val="nil"/>
            </w:tcBorders>
            <w:vAlign w:val="bottom"/>
          </w:tcPr>
          <w:p w14:paraId="5ACA4872" w14:textId="44F927E3" w:rsidR="00132EA0" w:rsidRPr="002D03D8" w:rsidRDefault="00132EA0" w:rsidP="00132EA0">
            <w:pPr>
              <w:tabs>
                <w:tab w:val="decimal" w:pos="803"/>
              </w:tabs>
              <w:spacing w:line="240" w:lineRule="exact"/>
              <w:rPr>
                <w:rFonts w:ascii="CordiaUPC" w:hAnsi="CordiaUPC" w:cs="CordiaUPC"/>
                <w:color w:val="000000" w:themeColor="text1"/>
                <w:sz w:val="26"/>
                <w:szCs w:val="26"/>
                <w:lang w:bidi="th-TH"/>
              </w:rPr>
            </w:pPr>
            <w:r w:rsidRPr="002D03D8">
              <w:rPr>
                <w:rFonts w:ascii="CordiaUPC" w:hAnsi="CordiaUPC" w:cs="CordiaUPC"/>
                <w:color w:val="000000" w:themeColor="text1"/>
                <w:sz w:val="26"/>
                <w:szCs w:val="26"/>
              </w:rPr>
              <w:t>9</w:t>
            </w:r>
            <w:r w:rsidRPr="002D03D8">
              <w:rPr>
                <w:rFonts w:ascii="CordiaUPC" w:hAnsi="CordiaUPC" w:cs="CordiaUPC" w:hint="cs"/>
                <w:color w:val="000000" w:themeColor="text1"/>
                <w:sz w:val="26"/>
                <w:szCs w:val="26"/>
                <w:cs/>
                <w:lang w:bidi="th-TH"/>
              </w:rPr>
              <w:t>7</w:t>
            </w:r>
            <w:r w:rsidRPr="002D03D8">
              <w:rPr>
                <w:rFonts w:ascii="CordiaUPC" w:hAnsi="CordiaUPC" w:cs="CordiaUPC"/>
                <w:color w:val="000000" w:themeColor="text1"/>
                <w:sz w:val="26"/>
                <w:szCs w:val="26"/>
              </w:rPr>
              <w:t>,</w:t>
            </w:r>
            <w:r w:rsidRPr="002D03D8">
              <w:rPr>
                <w:rFonts w:ascii="CordiaUPC" w:hAnsi="CordiaUPC" w:cs="CordiaUPC" w:hint="cs"/>
                <w:color w:val="000000" w:themeColor="text1"/>
                <w:sz w:val="26"/>
                <w:szCs w:val="26"/>
                <w:cs/>
                <w:lang w:bidi="th-TH"/>
              </w:rPr>
              <w:t>227</w:t>
            </w:r>
          </w:p>
        </w:tc>
        <w:tc>
          <w:tcPr>
            <w:tcW w:w="180" w:type="dxa"/>
            <w:vAlign w:val="bottom"/>
          </w:tcPr>
          <w:p w14:paraId="1D4A1D2D" w14:textId="77777777" w:rsidR="00132EA0" w:rsidRPr="002D03D8" w:rsidRDefault="00132EA0" w:rsidP="00132EA0">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bottom w:val="double" w:sz="4" w:space="0" w:color="auto"/>
            </w:tcBorders>
            <w:vAlign w:val="bottom"/>
          </w:tcPr>
          <w:p w14:paraId="3F4E0012" w14:textId="5204B17C" w:rsidR="00132EA0" w:rsidRPr="002D03D8" w:rsidRDefault="00132EA0" w:rsidP="00132EA0">
            <w:pPr>
              <w:tabs>
                <w:tab w:val="decimal" w:pos="809"/>
              </w:tabs>
              <w:spacing w:line="240" w:lineRule="exact"/>
              <w:rPr>
                <w:rFonts w:ascii="CordiaUPC" w:hAnsi="CordiaUPC" w:cs="CordiaUPC"/>
                <w:color w:val="000000" w:themeColor="text1"/>
                <w:sz w:val="26"/>
                <w:szCs w:val="26"/>
              </w:rPr>
            </w:pPr>
            <w:r w:rsidRPr="002D03D8">
              <w:rPr>
                <w:rFonts w:ascii="CordiaUPC" w:hAnsi="CordiaUPC" w:cs="CordiaUPC"/>
                <w:sz w:val="26"/>
                <w:szCs w:val="26"/>
              </w:rPr>
              <w:t>96,211</w:t>
            </w:r>
          </w:p>
        </w:tc>
        <w:tc>
          <w:tcPr>
            <w:tcW w:w="180" w:type="dxa"/>
            <w:vAlign w:val="bottom"/>
          </w:tcPr>
          <w:p w14:paraId="2E657946" w14:textId="77777777" w:rsidR="00132EA0" w:rsidRPr="002D03D8" w:rsidRDefault="00132EA0" w:rsidP="00132EA0">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left w:val="nil"/>
              <w:bottom w:val="double" w:sz="4" w:space="0" w:color="auto"/>
              <w:right w:val="nil"/>
            </w:tcBorders>
            <w:vAlign w:val="bottom"/>
          </w:tcPr>
          <w:p w14:paraId="05EA37E4" w14:textId="01B9D273" w:rsidR="00132EA0" w:rsidRPr="002D03D8" w:rsidRDefault="00132EA0" w:rsidP="00132EA0">
            <w:pPr>
              <w:tabs>
                <w:tab w:val="decimal" w:pos="815"/>
              </w:tabs>
              <w:spacing w:line="240" w:lineRule="exact"/>
              <w:rPr>
                <w:rFonts w:ascii="CordiaUPC" w:hAnsi="CordiaUPC" w:cs="CordiaUPC"/>
                <w:color w:val="000000" w:themeColor="text1"/>
                <w:sz w:val="26"/>
                <w:szCs w:val="26"/>
                <w:lang w:bidi="th-TH"/>
              </w:rPr>
            </w:pPr>
            <w:r w:rsidRPr="002D03D8">
              <w:rPr>
                <w:rFonts w:ascii="CordiaUPC" w:hAnsi="CordiaUPC" w:cs="CordiaUPC"/>
                <w:color w:val="000000" w:themeColor="text1"/>
                <w:sz w:val="26"/>
                <w:szCs w:val="26"/>
              </w:rPr>
              <w:t>9</w:t>
            </w:r>
            <w:r w:rsidRPr="002D03D8">
              <w:rPr>
                <w:rFonts w:ascii="CordiaUPC" w:hAnsi="CordiaUPC" w:cs="CordiaUPC" w:hint="cs"/>
                <w:color w:val="000000" w:themeColor="text1"/>
                <w:sz w:val="26"/>
                <w:szCs w:val="26"/>
                <w:cs/>
                <w:lang w:bidi="th-TH"/>
              </w:rPr>
              <w:t>7</w:t>
            </w:r>
            <w:r w:rsidRPr="002D03D8">
              <w:rPr>
                <w:rFonts w:ascii="CordiaUPC" w:hAnsi="CordiaUPC" w:cs="CordiaUPC"/>
                <w:color w:val="000000" w:themeColor="text1"/>
                <w:sz w:val="26"/>
                <w:szCs w:val="26"/>
              </w:rPr>
              <w:t>,</w:t>
            </w:r>
            <w:r w:rsidRPr="002D03D8">
              <w:rPr>
                <w:rFonts w:ascii="CordiaUPC" w:hAnsi="CordiaUPC" w:cs="CordiaUPC" w:hint="cs"/>
                <w:color w:val="000000" w:themeColor="text1"/>
                <w:sz w:val="26"/>
                <w:szCs w:val="26"/>
                <w:cs/>
                <w:lang w:bidi="th-TH"/>
              </w:rPr>
              <w:t>227</w:t>
            </w:r>
          </w:p>
        </w:tc>
      </w:tr>
      <w:tr w:rsidR="00132EA0" w:rsidRPr="002D03D8" w14:paraId="258B8078" w14:textId="77777777" w:rsidTr="005C143D">
        <w:trPr>
          <w:cantSplit/>
        </w:trPr>
        <w:tc>
          <w:tcPr>
            <w:tcW w:w="4680" w:type="dxa"/>
          </w:tcPr>
          <w:p w14:paraId="0AC3DDCB" w14:textId="77777777" w:rsidR="00132EA0" w:rsidRPr="002D03D8" w:rsidRDefault="00132EA0" w:rsidP="00132EA0">
            <w:pPr>
              <w:spacing w:line="240" w:lineRule="exact"/>
              <w:rPr>
                <w:rFonts w:ascii="CordiaUPC" w:hAnsi="CordiaUPC" w:cs="CordiaUPC"/>
                <w:b/>
                <w:bCs/>
                <w:color w:val="000000" w:themeColor="text1"/>
                <w:sz w:val="26"/>
                <w:szCs w:val="26"/>
                <w:cs/>
                <w:lang w:bidi="th-TH"/>
              </w:rPr>
            </w:pPr>
          </w:p>
        </w:tc>
        <w:tc>
          <w:tcPr>
            <w:tcW w:w="1055" w:type="dxa"/>
            <w:tcBorders>
              <w:top w:val="single" w:sz="4" w:space="0" w:color="auto"/>
            </w:tcBorders>
            <w:vAlign w:val="bottom"/>
          </w:tcPr>
          <w:p w14:paraId="172069CC" w14:textId="77777777" w:rsidR="00132EA0" w:rsidRPr="002D03D8" w:rsidRDefault="00132EA0" w:rsidP="00132EA0">
            <w:pPr>
              <w:spacing w:line="240" w:lineRule="exact"/>
              <w:jc w:val="right"/>
              <w:rPr>
                <w:rFonts w:ascii="CordiaUPC" w:hAnsi="CordiaUPC" w:cs="CordiaUPC"/>
                <w:color w:val="000000" w:themeColor="text1"/>
                <w:sz w:val="26"/>
                <w:szCs w:val="26"/>
              </w:rPr>
            </w:pPr>
          </w:p>
        </w:tc>
        <w:tc>
          <w:tcPr>
            <w:tcW w:w="180" w:type="dxa"/>
            <w:vAlign w:val="bottom"/>
          </w:tcPr>
          <w:p w14:paraId="518781AA" w14:textId="77777777" w:rsidR="00132EA0" w:rsidRPr="002D03D8" w:rsidRDefault="00132EA0" w:rsidP="00132EA0">
            <w:pPr>
              <w:pStyle w:val="acctfourfigures"/>
              <w:tabs>
                <w:tab w:val="clear" w:pos="765"/>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left w:val="nil"/>
              <w:bottom w:val="nil"/>
              <w:right w:val="nil"/>
            </w:tcBorders>
            <w:vAlign w:val="bottom"/>
          </w:tcPr>
          <w:p w14:paraId="56862655" w14:textId="77777777" w:rsidR="00132EA0" w:rsidRPr="002D03D8" w:rsidRDefault="00132EA0" w:rsidP="00132EA0">
            <w:pPr>
              <w:spacing w:line="240" w:lineRule="exact"/>
              <w:jc w:val="right"/>
              <w:rPr>
                <w:rFonts w:ascii="CordiaUPC" w:hAnsi="CordiaUPC" w:cs="CordiaUPC"/>
                <w:color w:val="000000" w:themeColor="text1"/>
                <w:sz w:val="26"/>
                <w:szCs w:val="26"/>
              </w:rPr>
            </w:pPr>
          </w:p>
        </w:tc>
        <w:tc>
          <w:tcPr>
            <w:tcW w:w="180" w:type="dxa"/>
            <w:vAlign w:val="bottom"/>
          </w:tcPr>
          <w:p w14:paraId="737960F8" w14:textId="77777777" w:rsidR="00132EA0" w:rsidRPr="002D03D8" w:rsidRDefault="00132EA0" w:rsidP="00132EA0">
            <w:pPr>
              <w:spacing w:line="240" w:lineRule="exact"/>
              <w:jc w:val="right"/>
              <w:rPr>
                <w:rFonts w:ascii="CordiaUPC" w:hAnsi="CordiaUPC" w:cs="CordiaUPC"/>
                <w:color w:val="000000" w:themeColor="text1"/>
                <w:sz w:val="26"/>
                <w:szCs w:val="26"/>
              </w:rPr>
            </w:pPr>
          </w:p>
        </w:tc>
        <w:tc>
          <w:tcPr>
            <w:tcW w:w="990" w:type="dxa"/>
            <w:tcBorders>
              <w:top w:val="single" w:sz="4" w:space="0" w:color="auto"/>
            </w:tcBorders>
            <w:vAlign w:val="bottom"/>
          </w:tcPr>
          <w:p w14:paraId="1289FEFC" w14:textId="77777777" w:rsidR="00132EA0" w:rsidRPr="002D03D8" w:rsidRDefault="00132EA0" w:rsidP="00132EA0">
            <w:pPr>
              <w:spacing w:line="240" w:lineRule="exact"/>
              <w:jc w:val="right"/>
              <w:rPr>
                <w:rFonts w:ascii="CordiaUPC" w:hAnsi="CordiaUPC" w:cs="CordiaUPC"/>
                <w:color w:val="000000" w:themeColor="text1"/>
                <w:sz w:val="26"/>
                <w:szCs w:val="26"/>
              </w:rPr>
            </w:pPr>
          </w:p>
        </w:tc>
        <w:tc>
          <w:tcPr>
            <w:tcW w:w="180" w:type="dxa"/>
            <w:vAlign w:val="bottom"/>
          </w:tcPr>
          <w:p w14:paraId="5307CACF" w14:textId="77777777" w:rsidR="00132EA0" w:rsidRPr="002D03D8" w:rsidRDefault="00132EA0" w:rsidP="00132EA0">
            <w:pPr>
              <w:spacing w:line="240" w:lineRule="exact"/>
              <w:jc w:val="right"/>
              <w:rPr>
                <w:rFonts w:ascii="CordiaUPC" w:hAnsi="CordiaUPC" w:cs="CordiaUPC"/>
                <w:color w:val="000000" w:themeColor="text1"/>
                <w:sz w:val="26"/>
                <w:szCs w:val="26"/>
              </w:rPr>
            </w:pPr>
          </w:p>
        </w:tc>
        <w:tc>
          <w:tcPr>
            <w:tcW w:w="990" w:type="dxa"/>
            <w:tcBorders>
              <w:top w:val="single" w:sz="4" w:space="0" w:color="auto"/>
              <w:left w:val="nil"/>
              <w:bottom w:val="nil"/>
              <w:right w:val="nil"/>
            </w:tcBorders>
            <w:vAlign w:val="bottom"/>
          </w:tcPr>
          <w:p w14:paraId="6CFC490E" w14:textId="77777777" w:rsidR="00132EA0" w:rsidRPr="002D03D8" w:rsidRDefault="00132EA0" w:rsidP="00132EA0">
            <w:pPr>
              <w:spacing w:line="240" w:lineRule="exact"/>
              <w:jc w:val="right"/>
              <w:rPr>
                <w:rFonts w:ascii="CordiaUPC" w:hAnsi="CordiaUPC" w:cs="CordiaUPC"/>
                <w:color w:val="000000" w:themeColor="text1"/>
                <w:sz w:val="26"/>
                <w:szCs w:val="26"/>
              </w:rPr>
            </w:pPr>
          </w:p>
        </w:tc>
      </w:tr>
      <w:tr w:rsidR="00132EA0" w:rsidRPr="002D03D8" w14:paraId="77463C30" w14:textId="77777777" w:rsidTr="005C143D">
        <w:trPr>
          <w:cantSplit/>
        </w:trPr>
        <w:tc>
          <w:tcPr>
            <w:tcW w:w="4680" w:type="dxa"/>
          </w:tcPr>
          <w:p w14:paraId="73CC4219" w14:textId="77777777" w:rsidR="00132EA0" w:rsidRPr="002D03D8" w:rsidRDefault="00132EA0" w:rsidP="00132EA0">
            <w:pPr>
              <w:spacing w:line="240" w:lineRule="exact"/>
              <w:rPr>
                <w:rFonts w:ascii="CordiaUPC" w:hAnsi="CordiaUPC" w:cs="CordiaUPC"/>
                <w:b/>
                <w:bCs/>
                <w:color w:val="000000" w:themeColor="text1"/>
                <w:sz w:val="26"/>
                <w:szCs w:val="26"/>
              </w:rPr>
            </w:pPr>
            <w:r w:rsidRPr="002D03D8">
              <w:rPr>
                <w:rFonts w:ascii="CordiaUPC" w:hAnsi="CordiaUPC" w:cs="CordiaUPC" w:hint="cs"/>
                <w:b/>
                <w:bCs/>
                <w:color w:val="000000" w:themeColor="text1"/>
                <w:sz w:val="26"/>
                <w:szCs w:val="26"/>
              </w:rPr>
              <w:t xml:space="preserve">Basic earnings per share </w:t>
            </w:r>
            <w:r w:rsidRPr="002D03D8">
              <w:rPr>
                <w:rFonts w:ascii="CordiaUPC" w:hAnsi="CordiaUPC" w:cs="CordiaUPC" w:hint="cs"/>
                <w:b/>
                <w:bCs/>
                <w:i/>
                <w:iCs/>
                <w:color w:val="000000" w:themeColor="text1"/>
                <w:sz w:val="26"/>
                <w:szCs w:val="26"/>
                <w:lang w:bidi="th-TH"/>
              </w:rPr>
              <w:t>(</w:t>
            </w:r>
            <w:r w:rsidRPr="002D03D8">
              <w:rPr>
                <w:rFonts w:ascii="CordiaUPC" w:hAnsi="CordiaUPC" w:cs="CordiaUPC" w:hint="cs"/>
                <w:b/>
                <w:bCs/>
                <w:i/>
                <w:iCs/>
                <w:color w:val="000000" w:themeColor="text1"/>
                <w:sz w:val="26"/>
                <w:szCs w:val="26"/>
              </w:rPr>
              <w:t>in Baht</w:t>
            </w:r>
            <w:r w:rsidRPr="002D03D8">
              <w:rPr>
                <w:rFonts w:ascii="CordiaUPC" w:hAnsi="CordiaUPC" w:cs="CordiaUPC" w:hint="cs"/>
                <w:b/>
                <w:bCs/>
                <w:i/>
                <w:iCs/>
                <w:color w:val="000000" w:themeColor="text1"/>
                <w:sz w:val="26"/>
                <w:szCs w:val="26"/>
                <w:lang w:bidi="th-TH"/>
              </w:rPr>
              <w:t>)</w:t>
            </w:r>
          </w:p>
        </w:tc>
        <w:tc>
          <w:tcPr>
            <w:tcW w:w="1055" w:type="dxa"/>
            <w:tcBorders>
              <w:bottom w:val="double" w:sz="4" w:space="0" w:color="auto"/>
            </w:tcBorders>
            <w:vAlign w:val="bottom"/>
          </w:tcPr>
          <w:p w14:paraId="7E10B65C" w14:textId="3D0EF66F" w:rsidR="00132EA0" w:rsidRPr="002D03D8" w:rsidRDefault="00132EA0" w:rsidP="00590A6A">
            <w:pPr>
              <w:spacing w:line="240" w:lineRule="exact"/>
              <w:ind w:right="40"/>
              <w:jc w:val="right"/>
              <w:rPr>
                <w:rFonts w:ascii="CordiaUPC" w:hAnsi="CordiaUPC" w:cs="CordiaUPC"/>
                <w:b/>
                <w:bCs/>
                <w:color w:val="000000" w:themeColor="text1"/>
                <w:sz w:val="26"/>
                <w:szCs w:val="26"/>
              </w:rPr>
            </w:pPr>
            <w:r w:rsidRPr="002D03D8">
              <w:rPr>
                <w:rFonts w:ascii="CordiaUPC" w:hAnsi="CordiaUPC" w:cs="CordiaUPC"/>
                <w:b/>
                <w:bCs/>
                <w:sz w:val="26"/>
                <w:szCs w:val="26"/>
              </w:rPr>
              <w:t>0.16</w:t>
            </w:r>
          </w:p>
        </w:tc>
        <w:tc>
          <w:tcPr>
            <w:tcW w:w="180" w:type="dxa"/>
            <w:vAlign w:val="bottom"/>
          </w:tcPr>
          <w:p w14:paraId="6230DC3C" w14:textId="77777777" w:rsidR="00132EA0" w:rsidRPr="002D03D8" w:rsidRDefault="00132EA0" w:rsidP="00132EA0">
            <w:pPr>
              <w:pStyle w:val="acctfourfigures"/>
              <w:tabs>
                <w:tab w:val="clear" w:pos="765"/>
                <w:tab w:val="decimal" w:pos="1901"/>
              </w:tabs>
              <w:spacing w:line="240" w:lineRule="exact"/>
              <w:jc w:val="center"/>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077DCA88" w14:textId="247D6FFD" w:rsidR="00132EA0" w:rsidRPr="002D03D8" w:rsidRDefault="00132EA0" w:rsidP="00132EA0">
            <w:pPr>
              <w:spacing w:line="240" w:lineRule="exact"/>
              <w:ind w:right="6"/>
              <w:jc w:val="right"/>
              <w:rPr>
                <w:rFonts w:ascii="CordiaUPC" w:hAnsi="CordiaUPC" w:cs="CordiaUPC"/>
                <w:b/>
                <w:bCs/>
                <w:color w:val="000000" w:themeColor="text1"/>
                <w:sz w:val="26"/>
                <w:szCs w:val="26"/>
                <w:lang w:bidi="th-TH"/>
              </w:rPr>
            </w:pPr>
            <w:r w:rsidRPr="002D03D8">
              <w:rPr>
                <w:rFonts w:ascii="CordiaUPC" w:hAnsi="CordiaUPC" w:cs="CordiaUPC"/>
                <w:b/>
                <w:bCs/>
                <w:color w:val="000000" w:themeColor="text1"/>
                <w:sz w:val="26"/>
                <w:szCs w:val="26"/>
              </w:rPr>
              <w:t>0.1</w:t>
            </w:r>
            <w:r w:rsidRPr="002D03D8">
              <w:rPr>
                <w:rFonts w:ascii="CordiaUPC" w:hAnsi="CordiaUPC" w:cs="CordiaUPC" w:hint="cs"/>
                <w:b/>
                <w:bCs/>
                <w:color w:val="000000" w:themeColor="text1"/>
                <w:sz w:val="26"/>
                <w:szCs w:val="26"/>
                <w:cs/>
                <w:lang w:bidi="th-TH"/>
              </w:rPr>
              <w:t>6</w:t>
            </w:r>
          </w:p>
        </w:tc>
        <w:tc>
          <w:tcPr>
            <w:tcW w:w="180" w:type="dxa"/>
            <w:vAlign w:val="bottom"/>
          </w:tcPr>
          <w:p w14:paraId="7FCF89FC" w14:textId="77777777" w:rsidR="00132EA0" w:rsidRPr="002D03D8" w:rsidRDefault="00132EA0" w:rsidP="00132EA0">
            <w:pPr>
              <w:spacing w:line="240" w:lineRule="exact"/>
              <w:jc w:val="right"/>
              <w:rPr>
                <w:rFonts w:ascii="CordiaUPC" w:hAnsi="CordiaUPC" w:cs="CordiaUPC"/>
                <w:b/>
                <w:bCs/>
                <w:color w:val="000000" w:themeColor="text1"/>
                <w:sz w:val="26"/>
                <w:szCs w:val="26"/>
              </w:rPr>
            </w:pPr>
          </w:p>
        </w:tc>
        <w:tc>
          <w:tcPr>
            <w:tcW w:w="990" w:type="dxa"/>
            <w:tcBorders>
              <w:bottom w:val="double" w:sz="4" w:space="0" w:color="auto"/>
            </w:tcBorders>
            <w:vAlign w:val="bottom"/>
          </w:tcPr>
          <w:p w14:paraId="57ED8CCB" w14:textId="1919B838" w:rsidR="00132EA0" w:rsidRPr="002D03D8" w:rsidRDefault="00132EA0" w:rsidP="00590A6A">
            <w:pPr>
              <w:spacing w:line="240" w:lineRule="exact"/>
              <w:ind w:right="55"/>
              <w:jc w:val="right"/>
              <w:rPr>
                <w:rFonts w:ascii="CordiaUPC" w:hAnsi="CordiaUPC" w:cs="CordiaUPC"/>
                <w:b/>
                <w:bCs/>
                <w:color w:val="000000" w:themeColor="text1"/>
                <w:sz w:val="26"/>
                <w:szCs w:val="26"/>
                <w:lang w:val="en-US"/>
              </w:rPr>
            </w:pPr>
            <w:r w:rsidRPr="002D03D8">
              <w:rPr>
                <w:rFonts w:ascii="CordiaUPC" w:hAnsi="CordiaUPC" w:cs="CordiaUPC"/>
                <w:b/>
                <w:bCs/>
                <w:sz w:val="26"/>
                <w:szCs w:val="26"/>
              </w:rPr>
              <w:t>0.16</w:t>
            </w:r>
          </w:p>
        </w:tc>
        <w:tc>
          <w:tcPr>
            <w:tcW w:w="180" w:type="dxa"/>
            <w:vAlign w:val="bottom"/>
          </w:tcPr>
          <w:p w14:paraId="4F3F3883" w14:textId="77777777" w:rsidR="00132EA0" w:rsidRPr="002D03D8" w:rsidRDefault="00132EA0" w:rsidP="00132EA0">
            <w:pPr>
              <w:spacing w:line="240" w:lineRule="exact"/>
              <w:jc w:val="right"/>
              <w:rPr>
                <w:rFonts w:ascii="CordiaUPC" w:hAnsi="CordiaUPC" w:cs="CordiaUPC"/>
                <w:b/>
                <w:bCs/>
                <w:color w:val="000000" w:themeColor="text1"/>
                <w:sz w:val="26"/>
                <w:szCs w:val="26"/>
                <w:cs/>
                <w:lang w:bidi="th-TH"/>
              </w:rPr>
            </w:pPr>
          </w:p>
        </w:tc>
        <w:tc>
          <w:tcPr>
            <w:tcW w:w="990" w:type="dxa"/>
            <w:tcBorders>
              <w:top w:val="nil"/>
              <w:left w:val="nil"/>
              <w:bottom w:val="double" w:sz="4" w:space="0" w:color="auto"/>
              <w:right w:val="nil"/>
            </w:tcBorders>
            <w:vAlign w:val="bottom"/>
          </w:tcPr>
          <w:p w14:paraId="4767E197" w14:textId="17381E38" w:rsidR="00132EA0" w:rsidRPr="002D03D8" w:rsidRDefault="00132EA0" w:rsidP="00132EA0">
            <w:pPr>
              <w:spacing w:line="240" w:lineRule="exact"/>
              <w:jc w:val="right"/>
              <w:rPr>
                <w:rFonts w:ascii="CordiaUPC" w:hAnsi="CordiaUPC" w:cs="CordiaUPC"/>
                <w:b/>
                <w:bCs/>
                <w:color w:val="000000" w:themeColor="text1"/>
                <w:sz w:val="26"/>
                <w:szCs w:val="26"/>
                <w:lang w:bidi="th-TH"/>
              </w:rPr>
            </w:pPr>
            <w:r w:rsidRPr="002D03D8">
              <w:rPr>
                <w:rFonts w:ascii="CordiaUPC" w:hAnsi="CordiaUPC" w:cs="CordiaUPC"/>
                <w:b/>
                <w:bCs/>
                <w:color w:val="000000" w:themeColor="text1"/>
                <w:sz w:val="26"/>
                <w:szCs w:val="26"/>
              </w:rPr>
              <w:t>0.1</w:t>
            </w:r>
            <w:r w:rsidRPr="002D03D8">
              <w:rPr>
                <w:rFonts w:ascii="CordiaUPC" w:hAnsi="CordiaUPC" w:cs="CordiaUPC" w:hint="cs"/>
                <w:b/>
                <w:bCs/>
                <w:color w:val="000000" w:themeColor="text1"/>
                <w:sz w:val="26"/>
                <w:szCs w:val="26"/>
                <w:cs/>
                <w:lang w:bidi="th-TH"/>
              </w:rPr>
              <w:t>6</w:t>
            </w:r>
          </w:p>
        </w:tc>
      </w:tr>
    </w:tbl>
    <w:p w14:paraId="0BADEDFD" w14:textId="77777777" w:rsidR="00341F88" w:rsidRPr="002D03D8" w:rsidRDefault="00341F88" w:rsidP="00341F88">
      <w:pPr>
        <w:tabs>
          <w:tab w:val="left" w:pos="540"/>
        </w:tabs>
        <w:spacing w:line="240" w:lineRule="exact"/>
        <w:ind w:left="567" w:right="389"/>
        <w:jc w:val="thaiDistribute"/>
        <w:rPr>
          <w:rFonts w:ascii="CordiaUPC" w:hAnsi="CordiaUPC" w:cs="CordiaUPC"/>
          <w:b/>
          <w:bCs/>
          <w:i/>
          <w:iCs/>
          <w:sz w:val="26"/>
          <w:szCs w:val="26"/>
          <w:cs/>
          <w:lang w:bidi="th-TH"/>
        </w:rPr>
      </w:pPr>
      <w:r w:rsidRPr="002D03D8">
        <w:rPr>
          <w:rFonts w:ascii="CordiaUPC" w:hAnsi="CordiaUPC" w:cs="CordiaUPC" w:hint="cs"/>
          <w:b/>
          <w:bCs/>
          <w:i/>
          <w:iCs/>
          <w:sz w:val="26"/>
          <w:szCs w:val="26"/>
          <w:lang w:bidi="th-TH"/>
        </w:rPr>
        <w:lastRenderedPageBreak/>
        <w:t>Diluted earnings per share</w:t>
      </w:r>
    </w:p>
    <w:p w14:paraId="2A8FB2F1" w14:textId="77777777" w:rsidR="00341F88" w:rsidRPr="002D03D8" w:rsidRDefault="00341F88" w:rsidP="00341F88">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177741F2" w14:textId="3528D16E" w:rsidR="00341F88" w:rsidRPr="002D03D8" w:rsidRDefault="00341F88" w:rsidP="00001727">
      <w:pPr>
        <w:tabs>
          <w:tab w:val="left" w:pos="547"/>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2D03D8">
        <w:rPr>
          <w:rFonts w:ascii="CordiaUPC" w:hAnsi="CordiaUPC" w:cs="CordiaUPC" w:hint="cs"/>
          <w:sz w:val="26"/>
          <w:szCs w:val="26"/>
          <w:shd w:val="clear" w:color="auto" w:fill="FFFFFF"/>
        </w:rPr>
        <w:t>The calculations of diluted earnings per share for the three</w:t>
      </w:r>
      <w:r w:rsidRPr="002D03D8">
        <w:rPr>
          <w:rFonts w:ascii="CordiaUPC" w:hAnsi="CordiaUPC" w:cs="CordiaUPC" w:hint="cs"/>
          <w:sz w:val="26"/>
          <w:szCs w:val="26"/>
          <w:shd w:val="clear" w:color="auto" w:fill="FFFFFF"/>
          <w:cs/>
          <w:lang w:bidi="th-TH"/>
        </w:rPr>
        <w:t>-</w:t>
      </w:r>
      <w:r w:rsidRPr="002D03D8">
        <w:rPr>
          <w:rFonts w:ascii="CordiaUPC" w:hAnsi="CordiaUPC" w:cs="CordiaUPC" w:hint="cs"/>
          <w:sz w:val="26"/>
          <w:szCs w:val="26"/>
          <w:shd w:val="clear" w:color="auto" w:fill="FFFFFF"/>
        </w:rPr>
        <w:t>month</w:t>
      </w:r>
      <w:r w:rsidRPr="002D03D8">
        <w:rPr>
          <w:rFonts w:ascii="CordiaUPC" w:hAnsi="CordiaUPC" w:cs="CordiaUPC" w:hint="cs"/>
          <w:sz w:val="26"/>
          <w:szCs w:val="26"/>
          <w:shd w:val="clear" w:color="auto" w:fill="FFFFFF"/>
          <w:cs/>
          <w:lang w:bidi="th-TH"/>
        </w:rPr>
        <w:t xml:space="preserve"> </w:t>
      </w:r>
      <w:r w:rsidRPr="002D03D8">
        <w:rPr>
          <w:rFonts w:ascii="CordiaUPC" w:eastAsia="Times New Roman" w:hAnsi="CordiaUPC" w:cs="CordiaUPC" w:hint="cs"/>
          <w:spacing w:val="-6"/>
          <w:sz w:val="26"/>
          <w:szCs w:val="26"/>
          <w:shd w:val="clear" w:color="auto" w:fill="FFFFFF"/>
        </w:rPr>
        <w:t xml:space="preserve">and </w:t>
      </w:r>
      <w:r w:rsidRPr="002D03D8">
        <w:rPr>
          <w:rFonts w:ascii="CordiaUPC" w:eastAsia="Times New Roman" w:hAnsi="CordiaUPC" w:cs="CordiaUPC"/>
          <w:spacing w:val="-6"/>
          <w:sz w:val="26"/>
          <w:szCs w:val="26"/>
          <w:shd w:val="clear" w:color="auto" w:fill="FFFFFF"/>
        </w:rPr>
        <w:t>nine</w:t>
      </w:r>
      <w:r w:rsidRPr="002D03D8">
        <w:rPr>
          <w:rFonts w:ascii="CordiaUPC" w:eastAsia="Times New Roman" w:hAnsi="CordiaUPC" w:cs="CordiaUPC" w:hint="cs"/>
          <w:spacing w:val="-6"/>
          <w:sz w:val="26"/>
          <w:szCs w:val="26"/>
          <w:shd w:val="clear" w:color="auto" w:fill="FFFFFF"/>
        </w:rPr>
        <w:t>-month</w:t>
      </w:r>
      <w:r w:rsidRPr="002D03D8">
        <w:rPr>
          <w:rFonts w:ascii="CordiaUPC" w:hAnsi="CordiaUPC" w:cs="CordiaUPC"/>
          <w:sz w:val="26"/>
          <w:szCs w:val="26"/>
          <w:shd w:val="clear" w:color="auto" w:fill="FFFFFF"/>
        </w:rPr>
        <w:t xml:space="preserve"> </w:t>
      </w:r>
      <w:r w:rsidRPr="002D03D8">
        <w:rPr>
          <w:rFonts w:ascii="CordiaUPC" w:hAnsi="CordiaUPC" w:cs="CordiaUPC" w:hint="cs"/>
          <w:sz w:val="26"/>
          <w:szCs w:val="26"/>
          <w:shd w:val="clear" w:color="auto" w:fill="FFFFFF"/>
        </w:rPr>
        <w:t>period</w:t>
      </w:r>
      <w:r w:rsidRPr="002D03D8">
        <w:rPr>
          <w:rFonts w:ascii="CordiaUPC" w:hAnsi="CordiaUPC" w:cs="CordiaUPC"/>
          <w:sz w:val="26"/>
          <w:szCs w:val="26"/>
          <w:shd w:val="clear" w:color="auto" w:fill="FFFFFF"/>
        </w:rPr>
        <w:t>s</w:t>
      </w:r>
      <w:r w:rsidRPr="002D03D8">
        <w:rPr>
          <w:rFonts w:ascii="CordiaUPC" w:hAnsi="CordiaUPC" w:cs="CordiaUPC" w:hint="cs"/>
          <w:sz w:val="26"/>
          <w:szCs w:val="26"/>
          <w:shd w:val="clear" w:color="auto" w:fill="FFFFFF"/>
        </w:rPr>
        <w:t xml:space="preserve"> ended </w:t>
      </w:r>
      <w:r w:rsidRPr="002D03D8">
        <w:rPr>
          <w:rFonts w:ascii="CordiaUPC" w:eastAsia="Times New Roman" w:hAnsi="CordiaUPC" w:cs="CordiaUPC" w:hint="cs"/>
          <w:spacing w:val="-6"/>
          <w:sz w:val="26"/>
          <w:szCs w:val="26"/>
          <w:shd w:val="clear" w:color="auto" w:fill="FFFFFF"/>
        </w:rPr>
        <w:t xml:space="preserve">30 </w:t>
      </w:r>
      <w:r w:rsidRPr="002D03D8">
        <w:rPr>
          <w:rFonts w:ascii="CordiaUPC" w:hAnsi="CordiaUPC" w:cs="CordiaUPC"/>
          <w:sz w:val="26"/>
          <w:szCs w:val="26"/>
          <w:shd w:val="clear" w:color="auto" w:fill="FFFFFF"/>
        </w:rPr>
        <w:t>September</w:t>
      </w:r>
      <w:r w:rsidRPr="002D03D8">
        <w:rPr>
          <w:rFonts w:ascii="CordiaUPC" w:hAnsi="CordiaUPC" w:cs="CordiaUPC" w:hint="cs"/>
          <w:sz w:val="26"/>
          <w:szCs w:val="26"/>
          <w:shd w:val="clear" w:color="auto" w:fill="FFFFFF"/>
          <w:cs/>
          <w:lang w:bidi="th-TH"/>
        </w:rPr>
        <w:t xml:space="preserve"> </w:t>
      </w:r>
      <w:r w:rsidRPr="002D03D8">
        <w:rPr>
          <w:rFonts w:ascii="CordiaUPC" w:hAnsi="CordiaUPC" w:cs="CordiaUPC" w:hint="cs"/>
          <w:sz w:val="26"/>
          <w:szCs w:val="26"/>
          <w:shd w:val="clear" w:color="auto" w:fill="FFFFFF"/>
        </w:rPr>
        <w:t>202</w:t>
      </w:r>
      <w:r w:rsidR="00086921" w:rsidRPr="002D03D8">
        <w:rPr>
          <w:rFonts w:ascii="CordiaUPC" w:hAnsi="CordiaUPC" w:cs="CordiaUPC" w:hint="cs"/>
          <w:sz w:val="26"/>
          <w:szCs w:val="26"/>
          <w:shd w:val="clear" w:color="auto" w:fill="FFFFFF"/>
          <w:cs/>
          <w:lang w:bidi="th-TH"/>
        </w:rPr>
        <w:t>5</w:t>
      </w:r>
      <w:r w:rsidRPr="002D03D8">
        <w:rPr>
          <w:rFonts w:ascii="CordiaUPC" w:hAnsi="CordiaUPC" w:cs="CordiaUPC" w:hint="cs"/>
          <w:sz w:val="26"/>
          <w:szCs w:val="26"/>
          <w:shd w:val="clear" w:color="auto" w:fill="FFFFFF"/>
        </w:rPr>
        <w:t xml:space="preserve"> and 20</w:t>
      </w:r>
      <w:r w:rsidRPr="002D03D8">
        <w:rPr>
          <w:rFonts w:ascii="CordiaUPC" w:hAnsi="CordiaUPC" w:cs="CordiaUPC"/>
          <w:sz w:val="26"/>
          <w:szCs w:val="26"/>
          <w:shd w:val="clear" w:color="auto" w:fill="FFFFFF"/>
        </w:rPr>
        <w:t>2</w:t>
      </w:r>
      <w:r w:rsidR="00086921" w:rsidRPr="002D03D8">
        <w:rPr>
          <w:rFonts w:ascii="CordiaUPC" w:hAnsi="CordiaUPC" w:cs="CordiaUPC" w:hint="cs"/>
          <w:sz w:val="26"/>
          <w:szCs w:val="26"/>
          <w:shd w:val="clear" w:color="auto" w:fill="FFFFFF"/>
          <w:cs/>
          <w:lang w:bidi="th-TH"/>
        </w:rPr>
        <w:t>4</w:t>
      </w:r>
      <w:r w:rsidRPr="002D03D8">
        <w:rPr>
          <w:rFonts w:ascii="CordiaUPC" w:hAnsi="CordiaUPC" w:cs="CordiaUPC" w:hint="cs"/>
          <w:sz w:val="26"/>
          <w:szCs w:val="26"/>
          <w:shd w:val="clear" w:color="auto" w:fill="FFFFFF"/>
        </w:rPr>
        <w:t xml:space="preserve"> were based on the profit for the </w:t>
      </w:r>
      <w:r w:rsidRPr="002D03D8">
        <w:rPr>
          <w:rFonts w:ascii="CordiaUPC" w:hAnsi="CordiaUPC" w:cs="CordiaUPC" w:hint="cs"/>
          <w:color w:val="000000"/>
          <w:sz w:val="26"/>
          <w:szCs w:val="26"/>
          <w:lang w:val="en-US" w:bidi="th-TH"/>
        </w:rPr>
        <w:t>period</w:t>
      </w:r>
      <w:r w:rsidRPr="002D03D8">
        <w:rPr>
          <w:rFonts w:ascii="CordiaUPC" w:hAnsi="CordiaUPC" w:cs="CordiaUPC" w:hint="cs"/>
          <w:sz w:val="26"/>
          <w:szCs w:val="26"/>
          <w:shd w:val="clear" w:color="auto" w:fill="FFFFFF"/>
        </w:rPr>
        <w:t xml:space="preserve"> attributable to equity holders of the Bank and the number of ordinary shares outstanding during the </w:t>
      </w:r>
      <w:r w:rsidRPr="002D03D8">
        <w:rPr>
          <w:rFonts w:ascii="CordiaUPC" w:hAnsi="CordiaUPC" w:cs="CordiaUPC" w:hint="cs"/>
          <w:color w:val="000000"/>
          <w:sz w:val="26"/>
          <w:szCs w:val="26"/>
          <w:lang w:val="en-US" w:bidi="th-TH"/>
        </w:rPr>
        <w:t>period</w:t>
      </w:r>
      <w:r w:rsidRPr="002D03D8">
        <w:rPr>
          <w:rFonts w:ascii="CordiaUPC" w:hAnsi="CordiaUPC" w:cs="CordiaUPC" w:hint="cs"/>
          <w:sz w:val="26"/>
          <w:szCs w:val="26"/>
          <w:shd w:val="clear" w:color="auto" w:fill="FFFFFF"/>
        </w:rPr>
        <w:t xml:space="preserve"> after adjusting for the effects of all dilutive potential ordinary shares as follows</w:t>
      </w:r>
      <w:r w:rsidRPr="002D03D8">
        <w:rPr>
          <w:rFonts w:ascii="CordiaUPC" w:hAnsi="CordiaUPC" w:cs="CordiaUPC" w:hint="cs"/>
          <w:sz w:val="26"/>
          <w:szCs w:val="26"/>
          <w:shd w:val="clear" w:color="auto" w:fill="FFFFFF"/>
          <w:cs/>
          <w:lang w:bidi="th-TH"/>
        </w:rPr>
        <w:t>:</w:t>
      </w:r>
    </w:p>
    <w:p w14:paraId="1A01CFBB" w14:textId="77777777" w:rsidR="00001727" w:rsidRPr="002D03D8" w:rsidRDefault="00001727" w:rsidP="00001727">
      <w:pPr>
        <w:tabs>
          <w:tab w:val="left" w:pos="547"/>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270" w:type="dxa"/>
        <w:tblInd w:w="448"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341F88" w:rsidRPr="002D03D8" w14:paraId="40B19E11" w14:textId="77777777" w:rsidTr="005C143D">
        <w:trPr>
          <w:cantSplit/>
        </w:trPr>
        <w:tc>
          <w:tcPr>
            <w:tcW w:w="4770" w:type="dxa"/>
          </w:tcPr>
          <w:p w14:paraId="515BBA35" w14:textId="77777777" w:rsidR="00341F88" w:rsidRPr="002D03D8" w:rsidRDefault="00341F88" w:rsidP="005C143D">
            <w:pPr>
              <w:spacing w:line="240" w:lineRule="exact"/>
              <w:ind w:left="180" w:hanging="180"/>
              <w:rPr>
                <w:rFonts w:ascii="CordiaUPC" w:hAnsi="CordiaUPC" w:cs="CordiaUPC"/>
                <w:i/>
                <w:iCs/>
                <w:sz w:val="26"/>
                <w:szCs w:val="26"/>
                <w:cs/>
                <w:lang w:bidi="th-TH"/>
              </w:rPr>
            </w:pPr>
          </w:p>
        </w:tc>
        <w:tc>
          <w:tcPr>
            <w:tcW w:w="2160" w:type="dxa"/>
            <w:gridSpan w:val="3"/>
          </w:tcPr>
          <w:p w14:paraId="4703578C" w14:textId="77777777" w:rsidR="00341F88" w:rsidRPr="002D03D8" w:rsidRDefault="00341F88" w:rsidP="005C143D">
            <w:pPr>
              <w:pStyle w:val="acctfourfigures"/>
              <w:tabs>
                <w:tab w:val="clear" w:pos="765"/>
              </w:tabs>
              <w:spacing w:line="240" w:lineRule="exact"/>
              <w:ind w:left="-79" w:right="-79"/>
              <w:jc w:val="center"/>
              <w:rPr>
                <w:rFonts w:ascii="CordiaUPC" w:hAnsi="CordiaUPC" w:cs="CordiaUPC"/>
                <w:b/>
                <w:bCs/>
                <w:sz w:val="26"/>
                <w:szCs w:val="26"/>
              </w:rPr>
            </w:pPr>
            <w:r w:rsidRPr="002D03D8">
              <w:rPr>
                <w:rFonts w:ascii="CordiaUPC" w:hAnsi="CordiaUPC" w:cs="CordiaUPC" w:hint="cs"/>
                <w:b/>
                <w:bCs/>
                <w:sz w:val="26"/>
                <w:szCs w:val="26"/>
              </w:rPr>
              <w:t xml:space="preserve">Consolidated </w:t>
            </w:r>
          </w:p>
        </w:tc>
        <w:tc>
          <w:tcPr>
            <w:tcW w:w="180" w:type="dxa"/>
            <w:vAlign w:val="bottom"/>
          </w:tcPr>
          <w:p w14:paraId="66427CF5" w14:textId="77777777" w:rsidR="00341F88" w:rsidRPr="002D03D8" w:rsidRDefault="00341F88" w:rsidP="005C143D">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1FC0C0D0" w14:textId="77777777" w:rsidR="00341F88" w:rsidRPr="002D03D8" w:rsidRDefault="00341F88" w:rsidP="005C143D">
            <w:pPr>
              <w:pStyle w:val="acctfourfigures"/>
              <w:tabs>
                <w:tab w:val="clear" w:pos="765"/>
              </w:tabs>
              <w:spacing w:line="240" w:lineRule="exact"/>
              <w:ind w:left="-79" w:right="-79"/>
              <w:jc w:val="center"/>
              <w:rPr>
                <w:rFonts w:ascii="CordiaUPC" w:hAnsi="CordiaUPC" w:cs="CordiaUPC"/>
                <w:b/>
                <w:bCs/>
                <w:sz w:val="26"/>
                <w:szCs w:val="26"/>
              </w:rPr>
            </w:pPr>
            <w:r w:rsidRPr="002D03D8">
              <w:rPr>
                <w:rFonts w:ascii="CordiaUPC" w:hAnsi="CordiaUPC" w:cs="CordiaUPC" w:hint="cs"/>
                <w:b/>
                <w:bCs/>
                <w:sz w:val="26"/>
                <w:szCs w:val="26"/>
              </w:rPr>
              <w:t>Bank only</w:t>
            </w:r>
          </w:p>
        </w:tc>
      </w:tr>
      <w:tr w:rsidR="00341F88" w:rsidRPr="002D03D8" w14:paraId="400B8A61" w14:textId="77777777" w:rsidTr="005C143D">
        <w:trPr>
          <w:cantSplit/>
        </w:trPr>
        <w:tc>
          <w:tcPr>
            <w:tcW w:w="4770" w:type="dxa"/>
          </w:tcPr>
          <w:p w14:paraId="7909B5FC" w14:textId="77777777" w:rsidR="00341F88" w:rsidRPr="002D03D8" w:rsidRDefault="00341F88" w:rsidP="005C143D">
            <w:pPr>
              <w:spacing w:line="240" w:lineRule="exact"/>
              <w:ind w:left="180" w:hanging="180"/>
              <w:rPr>
                <w:rFonts w:ascii="CordiaUPC" w:hAnsi="CordiaUPC" w:cs="CordiaUPC"/>
                <w:b/>
                <w:bCs/>
                <w:i/>
                <w:iCs/>
                <w:sz w:val="26"/>
                <w:szCs w:val="26"/>
                <w:lang w:val="en-US"/>
              </w:rPr>
            </w:pPr>
            <w:r w:rsidRPr="002D03D8">
              <w:rPr>
                <w:rFonts w:ascii="CordiaUPC" w:hAnsi="CordiaUPC" w:cs="CordiaUPC"/>
                <w:b/>
                <w:bCs/>
                <w:i/>
                <w:iCs/>
                <w:sz w:val="26"/>
                <w:szCs w:val="26"/>
                <w:lang w:val="en-US"/>
              </w:rPr>
              <w:t>For the t</w:t>
            </w:r>
            <w:r w:rsidRPr="002D03D8">
              <w:rPr>
                <w:rFonts w:ascii="CordiaUPC" w:hAnsi="CordiaUPC" w:cs="CordiaUPC" w:hint="cs"/>
                <w:b/>
                <w:bCs/>
                <w:i/>
                <w:iCs/>
                <w:sz w:val="26"/>
                <w:szCs w:val="26"/>
                <w:lang w:val="en-US"/>
              </w:rPr>
              <w:t>hree</w:t>
            </w:r>
            <w:r w:rsidRPr="002D03D8">
              <w:rPr>
                <w:rFonts w:ascii="CordiaUPC" w:hAnsi="CordiaUPC" w:cs="CordiaUPC" w:hint="cs"/>
                <w:b/>
                <w:bCs/>
                <w:i/>
                <w:iCs/>
                <w:sz w:val="26"/>
                <w:szCs w:val="26"/>
                <w:cs/>
                <w:lang w:val="en-US" w:bidi="th-TH"/>
              </w:rPr>
              <w:t>-</w:t>
            </w:r>
            <w:r w:rsidRPr="002D03D8">
              <w:rPr>
                <w:rFonts w:ascii="CordiaUPC" w:hAnsi="CordiaUPC" w:cs="CordiaUPC" w:hint="cs"/>
                <w:b/>
                <w:bCs/>
                <w:i/>
                <w:iCs/>
                <w:sz w:val="26"/>
                <w:szCs w:val="26"/>
                <w:lang w:val="en-US"/>
              </w:rPr>
              <w:t xml:space="preserve">month period ended </w:t>
            </w:r>
            <w:r w:rsidRPr="002D03D8">
              <w:rPr>
                <w:rFonts w:ascii="CordiaUPC" w:eastAsia="Times New Roman" w:hAnsi="CordiaUPC" w:cs="CordiaUPC" w:hint="cs"/>
                <w:b/>
                <w:bCs/>
                <w:i/>
                <w:iCs/>
                <w:sz w:val="26"/>
                <w:szCs w:val="26"/>
                <w:lang w:val="en-US"/>
              </w:rPr>
              <w:t xml:space="preserve">30 </w:t>
            </w:r>
            <w:r w:rsidRPr="002D03D8">
              <w:rPr>
                <w:rFonts w:ascii="CordiaUPC" w:hAnsi="CordiaUPC" w:cs="CordiaUPC"/>
                <w:b/>
                <w:bCs/>
                <w:i/>
                <w:iCs/>
                <w:sz w:val="26"/>
                <w:szCs w:val="26"/>
                <w:lang w:val="en-US"/>
              </w:rPr>
              <w:t>September</w:t>
            </w:r>
          </w:p>
        </w:tc>
        <w:tc>
          <w:tcPr>
            <w:tcW w:w="990" w:type="dxa"/>
            <w:vAlign w:val="bottom"/>
          </w:tcPr>
          <w:p w14:paraId="04976D27" w14:textId="09024612" w:rsidR="00341F88" w:rsidRPr="002D03D8" w:rsidRDefault="00341F88" w:rsidP="005C143D">
            <w:pPr>
              <w:pStyle w:val="acctfourfigures"/>
              <w:tabs>
                <w:tab w:val="clear" w:pos="765"/>
              </w:tabs>
              <w:spacing w:line="240" w:lineRule="exact"/>
              <w:ind w:left="-79" w:right="-79"/>
              <w:jc w:val="center"/>
              <w:rPr>
                <w:rFonts w:ascii="CordiaUPC" w:hAnsi="CordiaUPC" w:cs="CordiaUPC"/>
                <w:sz w:val="26"/>
                <w:szCs w:val="26"/>
                <w:lang w:bidi="th-TH"/>
              </w:rPr>
            </w:pPr>
            <w:r w:rsidRPr="002D03D8">
              <w:rPr>
                <w:rFonts w:ascii="CordiaUPC" w:hAnsi="CordiaUPC" w:cs="CordiaUPC" w:hint="cs"/>
                <w:sz w:val="26"/>
                <w:szCs w:val="26"/>
              </w:rPr>
              <w:t>202</w:t>
            </w:r>
            <w:r w:rsidR="00086921" w:rsidRPr="002D03D8">
              <w:rPr>
                <w:rFonts w:ascii="CordiaUPC" w:hAnsi="CordiaUPC" w:cs="CordiaUPC" w:hint="cs"/>
                <w:sz w:val="26"/>
                <w:szCs w:val="26"/>
                <w:cs/>
                <w:lang w:bidi="th-TH"/>
              </w:rPr>
              <w:t>5</w:t>
            </w:r>
          </w:p>
        </w:tc>
        <w:tc>
          <w:tcPr>
            <w:tcW w:w="180" w:type="dxa"/>
            <w:vAlign w:val="bottom"/>
          </w:tcPr>
          <w:p w14:paraId="40431429"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8693C10" w14:textId="35B8D2AD" w:rsidR="00341F88" w:rsidRPr="002D03D8" w:rsidRDefault="00341F88" w:rsidP="005C143D">
            <w:pPr>
              <w:pStyle w:val="acctfourfigures"/>
              <w:tabs>
                <w:tab w:val="clear" w:pos="765"/>
              </w:tabs>
              <w:spacing w:line="240" w:lineRule="exact"/>
              <w:ind w:left="-79" w:right="-79"/>
              <w:jc w:val="center"/>
              <w:rPr>
                <w:rFonts w:ascii="CordiaUPC" w:hAnsi="CordiaUPC" w:cs="CordiaUPC"/>
                <w:sz w:val="26"/>
                <w:szCs w:val="26"/>
                <w:lang w:bidi="th-TH"/>
              </w:rPr>
            </w:pPr>
            <w:r w:rsidRPr="002D03D8">
              <w:rPr>
                <w:rFonts w:ascii="CordiaUPC" w:hAnsi="CordiaUPC" w:cs="CordiaUPC" w:hint="cs"/>
                <w:sz w:val="26"/>
                <w:szCs w:val="26"/>
              </w:rPr>
              <w:t>20</w:t>
            </w:r>
            <w:r w:rsidRPr="002D03D8">
              <w:rPr>
                <w:rFonts w:ascii="CordiaUPC" w:hAnsi="CordiaUPC" w:cs="CordiaUPC"/>
                <w:sz w:val="26"/>
                <w:szCs w:val="26"/>
              </w:rPr>
              <w:t>2</w:t>
            </w:r>
            <w:r w:rsidR="00086921" w:rsidRPr="002D03D8">
              <w:rPr>
                <w:rFonts w:ascii="CordiaUPC" w:hAnsi="CordiaUPC" w:cs="CordiaUPC" w:hint="cs"/>
                <w:sz w:val="26"/>
                <w:szCs w:val="26"/>
                <w:cs/>
                <w:lang w:bidi="th-TH"/>
              </w:rPr>
              <w:t>4</w:t>
            </w:r>
          </w:p>
        </w:tc>
        <w:tc>
          <w:tcPr>
            <w:tcW w:w="180" w:type="dxa"/>
            <w:vAlign w:val="bottom"/>
          </w:tcPr>
          <w:p w14:paraId="2832237B"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687EE37" w14:textId="05136C4A" w:rsidR="00341F88" w:rsidRPr="002D03D8" w:rsidRDefault="00341F88" w:rsidP="005C143D">
            <w:pPr>
              <w:pStyle w:val="acctfourfigures"/>
              <w:tabs>
                <w:tab w:val="clear" w:pos="765"/>
              </w:tabs>
              <w:spacing w:line="240" w:lineRule="exact"/>
              <w:ind w:left="-79" w:right="-79"/>
              <w:jc w:val="center"/>
              <w:rPr>
                <w:rFonts w:ascii="CordiaUPC" w:hAnsi="CordiaUPC" w:cs="CordiaUPC"/>
                <w:sz w:val="26"/>
                <w:szCs w:val="26"/>
                <w:lang w:bidi="th-TH"/>
              </w:rPr>
            </w:pPr>
            <w:r w:rsidRPr="002D03D8">
              <w:rPr>
                <w:rFonts w:ascii="CordiaUPC" w:hAnsi="CordiaUPC" w:cs="CordiaUPC" w:hint="cs"/>
                <w:sz w:val="26"/>
                <w:szCs w:val="26"/>
              </w:rPr>
              <w:t>202</w:t>
            </w:r>
            <w:r w:rsidR="00086921" w:rsidRPr="002D03D8">
              <w:rPr>
                <w:rFonts w:ascii="CordiaUPC" w:hAnsi="CordiaUPC" w:cs="CordiaUPC" w:hint="cs"/>
                <w:sz w:val="26"/>
                <w:szCs w:val="26"/>
                <w:cs/>
                <w:lang w:bidi="th-TH"/>
              </w:rPr>
              <w:t>5</w:t>
            </w:r>
          </w:p>
        </w:tc>
        <w:tc>
          <w:tcPr>
            <w:tcW w:w="180" w:type="dxa"/>
            <w:vAlign w:val="bottom"/>
          </w:tcPr>
          <w:p w14:paraId="47CA873A"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FB28E58" w14:textId="643AAC1F" w:rsidR="00341F88" w:rsidRPr="002D03D8" w:rsidRDefault="00341F88" w:rsidP="005C143D">
            <w:pPr>
              <w:pStyle w:val="acctfourfigures"/>
              <w:tabs>
                <w:tab w:val="clear" w:pos="765"/>
              </w:tabs>
              <w:spacing w:line="240" w:lineRule="exact"/>
              <w:ind w:left="-79" w:right="-79"/>
              <w:jc w:val="center"/>
              <w:rPr>
                <w:rFonts w:ascii="CordiaUPC" w:hAnsi="CordiaUPC" w:cs="CordiaUPC"/>
                <w:sz w:val="26"/>
                <w:szCs w:val="26"/>
                <w:lang w:bidi="th-TH"/>
              </w:rPr>
            </w:pPr>
            <w:r w:rsidRPr="002D03D8">
              <w:rPr>
                <w:rFonts w:ascii="CordiaUPC" w:hAnsi="CordiaUPC" w:cs="CordiaUPC" w:hint="cs"/>
                <w:sz w:val="26"/>
                <w:szCs w:val="26"/>
              </w:rPr>
              <w:t>20</w:t>
            </w:r>
            <w:r w:rsidRPr="002D03D8">
              <w:rPr>
                <w:rFonts w:ascii="CordiaUPC" w:hAnsi="CordiaUPC" w:cs="CordiaUPC"/>
                <w:sz w:val="26"/>
                <w:szCs w:val="26"/>
              </w:rPr>
              <w:t>2</w:t>
            </w:r>
            <w:r w:rsidR="00086921" w:rsidRPr="002D03D8">
              <w:rPr>
                <w:rFonts w:ascii="CordiaUPC" w:hAnsi="CordiaUPC" w:cs="CordiaUPC" w:hint="cs"/>
                <w:sz w:val="26"/>
                <w:szCs w:val="26"/>
                <w:cs/>
                <w:lang w:bidi="th-TH"/>
              </w:rPr>
              <w:t>4</w:t>
            </w:r>
          </w:p>
        </w:tc>
      </w:tr>
      <w:tr w:rsidR="00A65424" w:rsidRPr="002D03D8" w14:paraId="25990591" w14:textId="77777777" w:rsidTr="005C143D">
        <w:trPr>
          <w:cantSplit/>
        </w:trPr>
        <w:tc>
          <w:tcPr>
            <w:tcW w:w="4770" w:type="dxa"/>
          </w:tcPr>
          <w:p w14:paraId="5DD691A2" w14:textId="77777777" w:rsidR="00A65424" w:rsidRPr="002D03D8" w:rsidRDefault="00A65424" w:rsidP="00A65424">
            <w:pPr>
              <w:spacing w:line="240" w:lineRule="exact"/>
              <w:ind w:left="180" w:hanging="180"/>
              <w:rPr>
                <w:rFonts w:ascii="CordiaUPC" w:hAnsi="CordiaUPC" w:cs="CordiaUPC"/>
                <w:b/>
                <w:bCs/>
                <w:i/>
                <w:iCs/>
                <w:sz w:val="26"/>
                <w:szCs w:val="26"/>
                <w:lang w:val="en-US"/>
              </w:rPr>
            </w:pPr>
          </w:p>
        </w:tc>
        <w:tc>
          <w:tcPr>
            <w:tcW w:w="990" w:type="dxa"/>
            <w:vAlign w:val="bottom"/>
          </w:tcPr>
          <w:p w14:paraId="0B9DEC7D" w14:textId="77777777" w:rsidR="00A65424" w:rsidRPr="002D03D8" w:rsidRDefault="00A65424" w:rsidP="00A65424">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44863BD2" w14:textId="77777777" w:rsidR="00A65424" w:rsidRPr="002D03D8" w:rsidRDefault="00A65424" w:rsidP="00A65424">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CB1BAE8" w14:textId="17343F59" w:rsidR="00A65424" w:rsidRPr="002D03D8" w:rsidRDefault="00A65424" w:rsidP="00A65424">
            <w:pPr>
              <w:pStyle w:val="acctfourfigures"/>
              <w:tabs>
                <w:tab w:val="clear" w:pos="765"/>
              </w:tabs>
              <w:spacing w:line="240" w:lineRule="exact"/>
              <w:ind w:left="-79" w:right="-79"/>
              <w:jc w:val="center"/>
              <w:rPr>
                <w:rFonts w:ascii="CordiaUPC" w:hAnsi="CordiaUPC" w:cs="CordiaUPC"/>
                <w:sz w:val="26"/>
                <w:szCs w:val="26"/>
              </w:rPr>
            </w:pPr>
            <w:r w:rsidRPr="002D03D8">
              <w:rPr>
                <w:rFonts w:ascii="CordiaUPC" w:eastAsia="Times New Roman" w:hAnsi="CordiaUPC" w:cs="CordiaUPC"/>
                <w:sz w:val="26"/>
                <w:szCs w:val="26"/>
                <w:lang w:val="en-US" w:bidi="th-TH"/>
              </w:rPr>
              <w:t>(R</w:t>
            </w:r>
            <w:proofErr w:type="spellStart"/>
            <w:r w:rsidRPr="002D03D8">
              <w:rPr>
                <w:rFonts w:ascii="CordiaUPC" w:eastAsia="Times New Roman" w:hAnsi="CordiaUPC" w:cs="CordiaUPC"/>
                <w:sz w:val="26"/>
                <w:szCs w:val="26"/>
              </w:rPr>
              <w:t>estated</w:t>
            </w:r>
            <w:proofErr w:type="spellEnd"/>
            <w:r w:rsidRPr="002D03D8">
              <w:rPr>
                <w:rFonts w:ascii="CordiaUPC" w:eastAsia="Times New Roman" w:hAnsi="CordiaUPC" w:cs="CordiaUPC"/>
                <w:sz w:val="26"/>
                <w:szCs w:val="26"/>
                <w:lang w:val="en-US" w:bidi="th-TH"/>
              </w:rPr>
              <w:t>)</w:t>
            </w:r>
          </w:p>
        </w:tc>
        <w:tc>
          <w:tcPr>
            <w:tcW w:w="180" w:type="dxa"/>
            <w:vAlign w:val="bottom"/>
          </w:tcPr>
          <w:p w14:paraId="795C4B64" w14:textId="77777777" w:rsidR="00A65424" w:rsidRPr="002D03D8" w:rsidRDefault="00A65424" w:rsidP="00A65424">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4C537EF" w14:textId="77777777" w:rsidR="00A65424" w:rsidRPr="002D03D8" w:rsidRDefault="00A65424" w:rsidP="00A65424">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7CFFA85B" w14:textId="77777777" w:rsidR="00A65424" w:rsidRPr="002D03D8" w:rsidRDefault="00A65424" w:rsidP="00A65424">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6EAB7C5" w14:textId="4A6EF892" w:rsidR="00A65424" w:rsidRPr="002D03D8" w:rsidRDefault="00A65424" w:rsidP="00A65424">
            <w:pPr>
              <w:pStyle w:val="acctfourfigures"/>
              <w:tabs>
                <w:tab w:val="clear" w:pos="765"/>
              </w:tabs>
              <w:spacing w:line="240" w:lineRule="exact"/>
              <w:ind w:left="-79" w:right="-79"/>
              <w:jc w:val="center"/>
              <w:rPr>
                <w:rFonts w:ascii="CordiaUPC" w:hAnsi="CordiaUPC" w:cs="CordiaUPC"/>
                <w:sz w:val="26"/>
                <w:szCs w:val="26"/>
              </w:rPr>
            </w:pPr>
            <w:r w:rsidRPr="002D03D8">
              <w:rPr>
                <w:rFonts w:ascii="CordiaUPC" w:eastAsia="Times New Roman" w:hAnsi="CordiaUPC" w:cs="CordiaUPC"/>
                <w:sz w:val="26"/>
                <w:szCs w:val="26"/>
                <w:lang w:val="en-US" w:bidi="th-TH"/>
              </w:rPr>
              <w:t>(R</w:t>
            </w:r>
            <w:proofErr w:type="spellStart"/>
            <w:r w:rsidRPr="002D03D8">
              <w:rPr>
                <w:rFonts w:ascii="CordiaUPC" w:eastAsia="Times New Roman" w:hAnsi="CordiaUPC" w:cs="CordiaUPC"/>
                <w:sz w:val="26"/>
                <w:szCs w:val="26"/>
              </w:rPr>
              <w:t>estated</w:t>
            </w:r>
            <w:proofErr w:type="spellEnd"/>
            <w:r w:rsidRPr="002D03D8">
              <w:rPr>
                <w:rFonts w:ascii="CordiaUPC" w:eastAsia="Times New Roman" w:hAnsi="CordiaUPC" w:cs="CordiaUPC"/>
                <w:sz w:val="26"/>
                <w:szCs w:val="26"/>
                <w:lang w:val="en-US" w:bidi="th-TH"/>
              </w:rPr>
              <w:t>)</w:t>
            </w:r>
          </w:p>
        </w:tc>
      </w:tr>
      <w:tr w:rsidR="00A65424" w:rsidRPr="002D03D8" w14:paraId="679C78A6" w14:textId="77777777" w:rsidTr="005C143D">
        <w:trPr>
          <w:cantSplit/>
          <w:trHeight w:val="92"/>
        </w:trPr>
        <w:tc>
          <w:tcPr>
            <w:tcW w:w="4770" w:type="dxa"/>
          </w:tcPr>
          <w:p w14:paraId="15C87EDC" w14:textId="77777777" w:rsidR="00A65424" w:rsidRPr="002D03D8" w:rsidRDefault="00A65424" w:rsidP="00A65424">
            <w:pPr>
              <w:spacing w:line="240" w:lineRule="exact"/>
              <w:ind w:left="180" w:hanging="180"/>
              <w:rPr>
                <w:rFonts w:ascii="CordiaUPC" w:hAnsi="CordiaUPC" w:cs="CordiaUPC"/>
                <w:sz w:val="26"/>
                <w:szCs w:val="26"/>
                <w:cs/>
                <w:lang w:bidi="th-TH"/>
              </w:rPr>
            </w:pPr>
          </w:p>
        </w:tc>
        <w:tc>
          <w:tcPr>
            <w:tcW w:w="4500" w:type="dxa"/>
            <w:gridSpan w:val="7"/>
          </w:tcPr>
          <w:p w14:paraId="47B78CAC" w14:textId="77777777" w:rsidR="00A65424" w:rsidRPr="002D03D8" w:rsidRDefault="00A65424" w:rsidP="00A65424">
            <w:pPr>
              <w:pStyle w:val="acctfourfigures"/>
              <w:tabs>
                <w:tab w:val="clear" w:pos="765"/>
              </w:tabs>
              <w:spacing w:line="240" w:lineRule="exact"/>
              <w:ind w:left="-79" w:right="-79"/>
              <w:jc w:val="center"/>
              <w:rPr>
                <w:rFonts w:ascii="CordiaUPC" w:hAnsi="CordiaUPC" w:cs="CordiaUPC"/>
                <w:i/>
                <w:iCs/>
                <w:sz w:val="26"/>
                <w:szCs w:val="26"/>
              </w:rPr>
            </w:pPr>
          </w:p>
        </w:tc>
      </w:tr>
      <w:tr w:rsidR="00A65424" w:rsidRPr="002D03D8" w14:paraId="09AA18F0" w14:textId="77777777" w:rsidTr="005C143D">
        <w:trPr>
          <w:cantSplit/>
        </w:trPr>
        <w:tc>
          <w:tcPr>
            <w:tcW w:w="4770" w:type="dxa"/>
          </w:tcPr>
          <w:p w14:paraId="78CD7428" w14:textId="77777777" w:rsidR="00A65424" w:rsidRPr="002D03D8" w:rsidRDefault="00A65424" w:rsidP="00A65424">
            <w:pPr>
              <w:spacing w:line="240" w:lineRule="exact"/>
              <w:ind w:right="-108"/>
              <w:rPr>
                <w:rFonts w:ascii="CordiaUPC" w:eastAsia="Times New Roman" w:hAnsi="CordiaUPC" w:cs="CordiaUPC"/>
                <w:color w:val="000000"/>
                <w:sz w:val="26"/>
                <w:szCs w:val="26"/>
                <w:lang w:bidi="th-TH"/>
              </w:rPr>
            </w:pPr>
            <w:r w:rsidRPr="002D03D8">
              <w:rPr>
                <w:rFonts w:ascii="CordiaUPC" w:hAnsi="CordiaUPC" w:cs="CordiaUPC" w:hint="cs"/>
                <w:color w:val="000000"/>
                <w:sz w:val="26"/>
                <w:szCs w:val="26"/>
                <w:lang w:val="en-US" w:bidi="th-TH"/>
              </w:rPr>
              <w:t>Profit for the period attributable to</w:t>
            </w:r>
            <w:r w:rsidRPr="002D03D8">
              <w:rPr>
                <w:rFonts w:ascii="CordiaUPC" w:hAnsi="CordiaUPC" w:cs="CordiaUPC" w:hint="cs"/>
                <w:color w:val="000000"/>
                <w:sz w:val="26"/>
                <w:szCs w:val="26"/>
                <w:cs/>
                <w:lang w:val="en-US" w:bidi="th-TH"/>
              </w:rPr>
              <w:t xml:space="preserve"> </w:t>
            </w:r>
            <w:r w:rsidRPr="002D03D8">
              <w:rPr>
                <w:rFonts w:ascii="CordiaUPC" w:eastAsia="Times New Roman" w:hAnsi="CordiaUPC" w:cs="CordiaUPC" w:hint="cs"/>
                <w:color w:val="000000"/>
                <w:sz w:val="26"/>
                <w:szCs w:val="26"/>
                <w:lang w:val="en-US" w:bidi="th-TH"/>
              </w:rPr>
              <w:t>equity holders</w:t>
            </w:r>
            <w:r w:rsidRPr="002D03D8">
              <w:rPr>
                <w:rFonts w:ascii="CordiaUPC" w:eastAsia="Times New Roman" w:hAnsi="CordiaUPC" w:cs="CordiaUPC" w:hint="cs"/>
                <w:color w:val="000000"/>
                <w:sz w:val="26"/>
                <w:szCs w:val="26"/>
                <w:lang w:bidi="th-TH"/>
              </w:rPr>
              <w:t xml:space="preserve"> </w:t>
            </w:r>
          </w:p>
          <w:p w14:paraId="7CEE2C65" w14:textId="77777777" w:rsidR="00A65424" w:rsidRPr="002D03D8" w:rsidRDefault="00A65424" w:rsidP="00A65424">
            <w:pPr>
              <w:spacing w:line="240" w:lineRule="exact"/>
              <w:ind w:right="-108"/>
              <w:rPr>
                <w:rFonts w:ascii="CordiaUPC" w:eastAsia="Times New Roman" w:hAnsi="CordiaUPC" w:cs="CordiaUPC"/>
                <w:color w:val="000000"/>
                <w:sz w:val="26"/>
                <w:szCs w:val="26"/>
                <w:lang w:bidi="th-TH"/>
              </w:rPr>
            </w:pPr>
            <w:r w:rsidRPr="002D03D8">
              <w:rPr>
                <w:rFonts w:ascii="CordiaUPC" w:eastAsia="Times New Roman" w:hAnsi="CordiaUPC" w:cs="CordiaUPC" w:hint="cs"/>
                <w:color w:val="000000"/>
                <w:sz w:val="26"/>
                <w:szCs w:val="26"/>
                <w:cs/>
                <w:lang w:bidi="th-TH"/>
              </w:rPr>
              <w:t xml:space="preserve">    </w:t>
            </w:r>
            <w:r w:rsidRPr="002D03D8">
              <w:rPr>
                <w:rFonts w:ascii="CordiaUPC" w:eastAsia="Times New Roman" w:hAnsi="CordiaUPC" w:cs="CordiaUPC" w:hint="cs"/>
                <w:color w:val="000000"/>
                <w:sz w:val="26"/>
                <w:szCs w:val="26"/>
                <w:lang w:bidi="th-TH"/>
              </w:rPr>
              <w:t xml:space="preserve">of the Bank </w:t>
            </w:r>
            <w:r w:rsidRPr="002D03D8">
              <w:rPr>
                <w:rFonts w:ascii="CordiaUPC" w:eastAsia="Times New Roman" w:hAnsi="CordiaUPC" w:cs="CordiaUPC" w:hint="cs"/>
                <w:i/>
                <w:iCs/>
                <w:color w:val="000000"/>
                <w:sz w:val="26"/>
                <w:szCs w:val="26"/>
                <w:lang w:bidi="th-TH"/>
              </w:rPr>
              <w:t xml:space="preserve">(in </w:t>
            </w:r>
            <w:r w:rsidRPr="002D03D8">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582A2749" w14:textId="79818F78"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rPr>
              <w:t>5,299</w:t>
            </w:r>
          </w:p>
        </w:tc>
        <w:tc>
          <w:tcPr>
            <w:tcW w:w="180" w:type="dxa"/>
            <w:vAlign w:val="bottom"/>
          </w:tcPr>
          <w:p w14:paraId="6431FA74" w14:textId="77777777" w:rsidR="00A65424" w:rsidRPr="002D03D8" w:rsidRDefault="00A65424" w:rsidP="00A6542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6C62134C" w14:textId="4FE50508"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hint="cs"/>
                <w:sz w:val="26"/>
                <w:szCs w:val="26"/>
                <w:cs/>
                <w:lang w:bidi="th-TH"/>
              </w:rPr>
              <w:t>5</w:t>
            </w:r>
            <w:r w:rsidRPr="002D03D8">
              <w:rPr>
                <w:rFonts w:ascii="CordiaUPC" w:hAnsi="CordiaUPC" w:cs="CordiaUPC"/>
                <w:sz w:val="26"/>
                <w:szCs w:val="26"/>
              </w:rPr>
              <w:t>,</w:t>
            </w:r>
            <w:r w:rsidRPr="002D03D8">
              <w:rPr>
                <w:rFonts w:ascii="CordiaUPC" w:hAnsi="CordiaUPC" w:cs="CordiaUPC" w:hint="cs"/>
                <w:sz w:val="26"/>
                <w:szCs w:val="26"/>
                <w:cs/>
                <w:lang w:bidi="th-TH"/>
              </w:rPr>
              <w:t>271</w:t>
            </w:r>
          </w:p>
        </w:tc>
        <w:tc>
          <w:tcPr>
            <w:tcW w:w="180" w:type="dxa"/>
            <w:vAlign w:val="bottom"/>
          </w:tcPr>
          <w:p w14:paraId="098B3EAD"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3DF03443" w14:textId="1BD1B0F4"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5,268</w:t>
            </w:r>
          </w:p>
        </w:tc>
        <w:tc>
          <w:tcPr>
            <w:tcW w:w="180" w:type="dxa"/>
            <w:vAlign w:val="bottom"/>
          </w:tcPr>
          <w:p w14:paraId="4311B7C5"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19C3DAB5" w14:textId="7571F977"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hint="cs"/>
                <w:sz w:val="26"/>
                <w:szCs w:val="26"/>
                <w:cs/>
                <w:lang w:val="en-US" w:eastAsia="en-GB" w:bidi="th-TH"/>
              </w:rPr>
              <w:t>5</w:t>
            </w:r>
            <w:r w:rsidRPr="002D03D8">
              <w:rPr>
                <w:rFonts w:ascii="CordiaUPC" w:hAnsi="CordiaUPC" w:cs="CordiaUPC"/>
                <w:sz w:val="26"/>
                <w:szCs w:val="26"/>
                <w:lang w:val="en-US" w:eastAsia="en-GB" w:bidi="th-TH"/>
              </w:rPr>
              <w:t>,</w:t>
            </w:r>
            <w:r w:rsidRPr="002D03D8">
              <w:rPr>
                <w:rFonts w:ascii="CordiaUPC" w:hAnsi="CordiaUPC" w:cs="CordiaUPC" w:hint="cs"/>
                <w:sz w:val="26"/>
                <w:szCs w:val="26"/>
                <w:cs/>
                <w:lang w:val="en-US" w:eastAsia="en-GB" w:bidi="th-TH"/>
              </w:rPr>
              <w:t>181</w:t>
            </w:r>
          </w:p>
        </w:tc>
      </w:tr>
      <w:tr w:rsidR="00A65424" w:rsidRPr="002D03D8" w14:paraId="32654BB1" w14:textId="77777777" w:rsidTr="005C143D">
        <w:trPr>
          <w:cantSplit/>
        </w:trPr>
        <w:tc>
          <w:tcPr>
            <w:tcW w:w="4770" w:type="dxa"/>
          </w:tcPr>
          <w:p w14:paraId="5D8B7817" w14:textId="77777777" w:rsidR="00A65424" w:rsidRPr="002D03D8" w:rsidRDefault="00A65424" w:rsidP="00A65424">
            <w:pPr>
              <w:spacing w:line="240" w:lineRule="exact"/>
              <w:rPr>
                <w:rFonts w:ascii="CordiaUPC" w:eastAsia="Times New Roman" w:hAnsi="CordiaUPC" w:cs="CordiaUPC"/>
                <w:sz w:val="26"/>
                <w:szCs w:val="26"/>
              </w:rPr>
            </w:pPr>
            <w:r w:rsidRPr="002D03D8">
              <w:rPr>
                <w:rFonts w:ascii="CordiaUPC" w:eastAsia="Times New Roman" w:hAnsi="CordiaUPC" w:cs="CordiaUPC" w:hint="cs"/>
                <w:sz w:val="26"/>
                <w:szCs w:val="26"/>
                <w:lang w:bidi="th-TH"/>
              </w:rPr>
              <w:t xml:space="preserve">Weighted average </w:t>
            </w:r>
            <w:r w:rsidRPr="002D03D8">
              <w:rPr>
                <w:rFonts w:ascii="CordiaUPC" w:eastAsia="Times New Roman" w:hAnsi="CordiaUPC" w:cs="CordiaUPC"/>
                <w:sz w:val="26"/>
                <w:szCs w:val="26"/>
                <w:lang w:bidi="th-TH"/>
              </w:rPr>
              <w:t>n</w:t>
            </w:r>
            <w:r w:rsidRPr="002D03D8">
              <w:rPr>
                <w:rFonts w:ascii="CordiaUPC" w:eastAsia="Times New Roman" w:hAnsi="CordiaUPC" w:cs="CordiaUPC" w:hint="cs"/>
                <w:sz w:val="26"/>
                <w:szCs w:val="26"/>
              </w:rPr>
              <w:t xml:space="preserve">umber of ordinary shares </w:t>
            </w:r>
          </w:p>
          <w:p w14:paraId="4A8B0071" w14:textId="77777777" w:rsidR="00A65424" w:rsidRPr="002D03D8" w:rsidRDefault="00A65424" w:rsidP="00A65424">
            <w:pPr>
              <w:spacing w:line="240" w:lineRule="exact"/>
              <w:rPr>
                <w:rFonts w:ascii="CordiaUPC" w:hAnsi="CordiaUPC" w:cs="CordiaUPC"/>
                <w:sz w:val="26"/>
                <w:szCs w:val="26"/>
              </w:rPr>
            </w:pPr>
            <w:r w:rsidRPr="002D03D8">
              <w:rPr>
                <w:rFonts w:ascii="CordiaUPC" w:eastAsia="Times New Roman" w:hAnsi="CordiaUPC" w:cs="CordiaUPC" w:hint="cs"/>
                <w:sz w:val="26"/>
                <w:szCs w:val="26"/>
              </w:rPr>
              <w:t xml:space="preserve">   </w:t>
            </w:r>
            <w:r w:rsidRPr="002D03D8">
              <w:rPr>
                <w:rFonts w:ascii="CordiaUPC" w:eastAsia="Times New Roman" w:hAnsi="CordiaUPC" w:cs="CordiaUPC"/>
                <w:sz w:val="26"/>
                <w:szCs w:val="26"/>
              </w:rPr>
              <w:t xml:space="preserve"> </w:t>
            </w:r>
            <w:r w:rsidRPr="002D03D8">
              <w:rPr>
                <w:rFonts w:ascii="CordiaUPC" w:eastAsia="Times New Roman" w:hAnsi="CordiaUPC" w:cs="CordiaUPC" w:hint="cs"/>
                <w:sz w:val="26"/>
                <w:szCs w:val="26"/>
              </w:rPr>
              <w:t>outstanding</w:t>
            </w:r>
            <w:r w:rsidRPr="002D03D8">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519CD314" w14:textId="7A69D47E"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rPr>
              <w:t>95,058</w:t>
            </w:r>
          </w:p>
        </w:tc>
        <w:tc>
          <w:tcPr>
            <w:tcW w:w="180" w:type="dxa"/>
            <w:vAlign w:val="bottom"/>
          </w:tcPr>
          <w:p w14:paraId="085A92EA" w14:textId="77777777" w:rsidR="00A65424" w:rsidRPr="002D03D8" w:rsidRDefault="00A65424" w:rsidP="00A6542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15C2DD06" w14:textId="29AC333D"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rPr>
              <w:t>9</w:t>
            </w:r>
            <w:r w:rsidRPr="002D03D8">
              <w:rPr>
                <w:rFonts w:ascii="CordiaUPC" w:hAnsi="CordiaUPC" w:cs="CordiaUPC" w:hint="cs"/>
                <w:sz w:val="26"/>
                <w:szCs w:val="26"/>
                <w:cs/>
                <w:lang w:bidi="th-TH"/>
              </w:rPr>
              <w:t>7</w:t>
            </w:r>
            <w:r w:rsidRPr="002D03D8">
              <w:rPr>
                <w:rFonts w:ascii="CordiaUPC" w:hAnsi="CordiaUPC" w:cs="CordiaUPC"/>
                <w:sz w:val="26"/>
                <w:szCs w:val="26"/>
              </w:rPr>
              <w:t>,</w:t>
            </w:r>
            <w:r w:rsidRPr="002D03D8">
              <w:rPr>
                <w:rFonts w:ascii="CordiaUPC" w:hAnsi="CordiaUPC" w:cs="CordiaUPC" w:hint="cs"/>
                <w:sz w:val="26"/>
                <w:szCs w:val="26"/>
                <w:cs/>
                <w:lang w:bidi="th-TH"/>
              </w:rPr>
              <w:t>297</w:t>
            </w:r>
          </w:p>
        </w:tc>
        <w:tc>
          <w:tcPr>
            <w:tcW w:w="180" w:type="dxa"/>
            <w:vAlign w:val="bottom"/>
          </w:tcPr>
          <w:p w14:paraId="6FA5E3A0"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4A1A7706" w14:textId="567E3EC1"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95,058</w:t>
            </w:r>
          </w:p>
        </w:tc>
        <w:tc>
          <w:tcPr>
            <w:tcW w:w="180" w:type="dxa"/>
            <w:vAlign w:val="bottom"/>
          </w:tcPr>
          <w:p w14:paraId="7454EB6E"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78D8DB63" w14:textId="610B283F"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w:t>
            </w:r>
            <w:r w:rsidRPr="002D03D8">
              <w:rPr>
                <w:rFonts w:ascii="CordiaUPC" w:hAnsi="CordiaUPC" w:cs="CordiaUPC" w:hint="cs"/>
                <w:sz w:val="26"/>
                <w:szCs w:val="26"/>
                <w:cs/>
                <w:lang w:val="en-US" w:eastAsia="en-GB" w:bidi="th-TH"/>
              </w:rPr>
              <w:t>7</w:t>
            </w:r>
            <w:r w:rsidRPr="002D03D8">
              <w:rPr>
                <w:rFonts w:ascii="CordiaUPC" w:hAnsi="CordiaUPC" w:cs="CordiaUPC"/>
                <w:sz w:val="26"/>
                <w:szCs w:val="26"/>
                <w:lang w:val="en-US" w:eastAsia="en-GB" w:bidi="th-TH"/>
              </w:rPr>
              <w:t>,</w:t>
            </w:r>
            <w:r w:rsidRPr="002D03D8">
              <w:rPr>
                <w:rFonts w:ascii="CordiaUPC" w:hAnsi="CordiaUPC" w:cs="CordiaUPC" w:hint="cs"/>
                <w:sz w:val="26"/>
                <w:szCs w:val="26"/>
                <w:cs/>
                <w:lang w:val="en-US" w:eastAsia="en-GB" w:bidi="th-TH"/>
              </w:rPr>
              <w:t>297</w:t>
            </w:r>
          </w:p>
        </w:tc>
      </w:tr>
      <w:tr w:rsidR="00A65424" w:rsidRPr="002D03D8" w14:paraId="45A7C5E1" w14:textId="77777777" w:rsidTr="005C143D">
        <w:trPr>
          <w:cantSplit/>
        </w:trPr>
        <w:tc>
          <w:tcPr>
            <w:tcW w:w="4770" w:type="dxa"/>
          </w:tcPr>
          <w:p w14:paraId="7315A056" w14:textId="77777777" w:rsidR="00A65424" w:rsidRPr="002D03D8" w:rsidRDefault="00A65424" w:rsidP="00A65424">
            <w:pPr>
              <w:spacing w:line="240" w:lineRule="exact"/>
              <w:ind w:left="191" w:hanging="191"/>
              <w:rPr>
                <w:rFonts w:ascii="CordiaUPC" w:eastAsia="Times New Roman" w:hAnsi="CordiaUPC" w:cs="CordiaUPC"/>
                <w:sz w:val="26"/>
                <w:szCs w:val="26"/>
              </w:rPr>
            </w:pPr>
            <w:r w:rsidRPr="002D03D8">
              <w:rPr>
                <w:rFonts w:ascii="CordiaUPC" w:eastAsia="Times New Roman" w:hAnsi="CordiaUPC" w:cs="CordiaUPC" w:hint="cs"/>
                <w:sz w:val="26"/>
                <w:szCs w:val="26"/>
              </w:rPr>
              <w:t>Effect of dilutive potential ordinary shares fro</w:t>
            </w:r>
            <w:r w:rsidRPr="002D03D8">
              <w:rPr>
                <w:rFonts w:ascii="CordiaUPC" w:eastAsia="Times New Roman" w:hAnsi="CordiaUPC" w:cs="CordiaUPC"/>
                <w:sz w:val="26"/>
                <w:szCs w:val="26"/>
                <w:lang w:bidi="th-TH"/>
              </w:rPr>
              <w:t xml:space="preserve">m </w:t>
            </w:r>
            <w:r w:rsidRPr="002D03D8">
              <w:rPr>
                <w:rFonts w:ascii="CordiaUPC" w:eastAsia="Times New Roman" w:hAnsi="CordiaUPC" w:cs="CordiaUPC" w:hint="cs"/>
                <w:sz w:val="26"/>
                <w:szCs w:val="26"/>
              </w:rPr>
              <w:t>T</w:t>
            </w:r>
            <w:r w:rsidRPr="002D03D8">
              <w:rPr>
                <w:rFonts w:ascii="CordiaUPC" w:eastAsia="Times New Roman" w:hAnsi="CordiaUPC" w:cs="CordiaUPC"/>
                <w:sz w:val="26"/>
                <w:szCs w:val="26"/>
              </w:rPr>
              <w:t>T</w:t>
            </w:r>
            <w:r w:rsidRPr="002D03D8">
              <w:rPr>
                <w:rFonts w:ascii="CordiaUPC" w:eastAsia="Times New Roman" w:hAnsi="CordiaUPC" w:cs="CordiaUPC" w:hint="cs"/>
                <w:sz w:val="26"/>
                <w:szCs w:val="26"/>
              </w:rPr>
              <w:t>B TSRP 202</w:t>
            </w:r>
            <w:r w:rsidRPr="002D03D8">
              <w:rPr>
                <w:rFonts w:ascii="CordiaUPC" w:eastAsia="Times New Roman" w:hAnsi="CordiaUPC" w:cs="CordiaUPC"/>
                <w:sz w:val="26"/>
                <w:szCs w:val="26"/>
              </w:rPr>
              <w:t xml:space="preserve">1 and TTB-W1 Warrants </w:t>
            </w:r>
            <w:r w:rsidRPr="002D03D8">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1FB4F7AF" w14:textId="4909E72D"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rPr>
              <w:t>-</w:t>
            </w:r>
          </w:p>
        </w:tc>
        <w:tc>
          <w:tcPr>
            <w:tcW w:w="180" w:type="dxa"/>
            <w:vAlign w:val="bottom"/>
          </w:tcPr>
          <w:p w14:paraId="7C8EB289" w14:textId="77777777" w:rsidR="00A65424" w:rsidRPr="002D03D8" w:rsidRDefault="00A65424" w:rsidP="00A6542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09643A4B" w14:textId="541408FC"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hint="cs"/>
                <w:sz w:val="26"/>
                <w:szCs w:val="26"/>
                <w:cs/>
                <w:lang w:bidi="th-TH"/>
              </w:rPr>
              <w:t>245</w:t>
            </w:r>
          </w:p>
        </w:tc>
        <w:tc>
          <w:tcPr>
            <w:tcW w:w="180" w:type="dxa"/>
            <w:vAlign w:val="bottom"/>
          </w:tcPr>
          <w:p w14:paraId="651D00EC"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24B947FC" w14:textId="443A6235"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w:t>
            </w:r>
          </w:p>
        </w:tc>
        <w:tc>
          <w:tcPr>
            <w:tcW w:w="180" w:type="dxa"/>
            <w:vAlign w:val="bottom"/>
          </w:tcPr>
          <w:p w14:paraId="730B57C0"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15324C5A" w14:textId="2A64D75C"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hint="cs"/>
                <w:sz w:val="26"/>
                <w:szCs w:val="26"/>
                <w:cs/>
                <w:lang w:val="en-US" w:eastAsia="en-GB" w:bidi="th-TH"/>
              </w:rPr>
              <w:t>245</w:t>
            </w:r>
          </w:p>
        </w:tc>
      </w:tr>
      <w:tr w:rsidR="00A65424" w:rsidRPr="002D03D8" w14:paraId="410C0E3A" w14:textId="77777777" w:rsidTr="005C143D">
        <w:trPr>
          <w:cantSplit/>
        </w:trPr>
        <w:tc>
          <w:tcPr>
            <w:tcW w:w="4770" w:type="dxa"/>
          </w:tcPr>
          <w:p w14:paraId="505F1085" w14:textId="77777777" w:rsidR="00A65424" w:rsidRPr="002D03D8" w:rsidRDefault="00A65424" w:rsidP="00A65424">
            <w:pPr>
              <w:spacing w:line="240" w:lineRule="exact"/>
              <w:ind w:left="191" w:hanging="191"/>
              <w:rPr>
                <w:rFonts w:ascii="CordiaUPC" w:hAnsi="CordiaUPC" w:cs="CordiaUPC"/>
                <w:sz w:val="26"/>
                <w:szCs w:val="26"/>
                <w:cs/>
                <w:lang w:bidi="th-TH"/>
              </w:rPr>
            </w:pPr>
            <w:r w:rsidRPr="002D03D8">
              <w:rPr>
                <w:rFonts w:ascii="CordiaUPC" w:eastAsia="Times New Roman" w:hAnsi="CordiaUPC" w:cs="CordiaUPC" w:hint="cs"/>
                <w:sz w:val="26"/>
                <w:szCs w:val="26"/>
                <w:lang w:bidi="th-TH"/>
              </w:rPr>
              <w:t xml:space="preserve">Weighted average number of diluted ordinary shares outstanding </w:t>
            </w:r>
            <w:r w:rsidRPr="002D03D8">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6A09989A" w14:textId="1BF67780"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rPr>
              <w:t>95,058</w:t>
            </w:r>
          </w:p>
        </w:tc>
        <w:tc>
          <w:tcPr>
            <w:tcW w:w="180" w:type="dxa"/>
            <w:vAlign w:val="bottom"/>
          </w:tcPr>
          <w:p w14:paraId="0D30476E" w14:textId="77777777" w:rsidR="00A65424" w:rsidRPr="002D03D8" w:rsidRDefault="00A65424" w:rsidP="00A65424">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103107A1" w14:textId="4C49BC0F"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rPr>
              <w:t>97,</w:t>
            </w:r>
            <w:r w:rsidRPr="002D03D8">
              <w:rPr>
                <w:rFonts w:ascii="CordiaUPC" w:hAnsi="CordiaUPC" w:cs="CordiaUPC" w:hint="cs"/>
                <w:sz w:val="26"/>
                <w:szCs w:val="26"/>
                <w:cs/>
                <w:lang w:bidi="th-TH"/>
              </w:rPr>
              <w:t>542</w:t>
            </w:r>
          </w:p>
        </w:tc>
        <w:tc>
          <w:tcPr>
            <w:tcW w:w="180" w:type="dxa"/>
            <w:vAlign w:val="bottom"/>
          </w:tcPr>
          <w:p w14:paraId="43FE5599"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0F26AB92" w14:textId="0ED65AE8"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95,058</w:t>
            </w:r>
          </w:p>
        </w:tc>
        <w:tc>
          <w:tcPr>
            <w:tcW w:w="180" w:type="dxa"/>
            <w:vAlign w:val="bottom"/>
          </w:tcPr>
          <w:p w14:paraId="5990C379"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21A7E515" w14:textId="7FDFCC4A"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97,</w:t>
            </w:r>
            <w:r w:rsidRPr="002D03D8">
              <w:rPr>
                <w:rFonts w:ascii="CordiaUPC" w:hAnsi="CordiaUPC" w:cs="CordiaUPC" w:hint="cs"/>
                <w:sz w:val="26"/>
                <w:szCs w:val="26"/>
                <w:cs/>
                <w:lang w:val="en-US" w:eastAsia="en-GB" w:bidi="th-TH"/>
              </w:rPr>
              <w:t>542</w:t>
            </w:r>
          </w:p>
        </w:tc>
      </w:tr>
      <w:tr w:rsidR="00A65424" w:rsidRPr="002D03D8" w14:paraId="51A13A02" w14:textId="77777777" w:rsidTr="005C143D">
        <w:trPr>
          <w:cantSplit/>
        </w:trPr>
        <w:tc>
          <w:tcPr>
            <w:tcW w:w="4770" w:type="dxa"/>
          </w:tcPr>
          <w:p w14:paraId="068A985F" w14:textId="77777777" w:rsidR="00A65424" w:rsidRPr="002D03D8" w:rsidRDefault="00A65424" w:rsidP="00A65424">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0E042B10" w14:textId="77777777" w:rsidR="00A65424" w:rsidRPr="002D03D8" w:rsidRDefault="00A65424" w:rsidP="00A65424">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50F4C147" w14:textId="77777777" w:rsidR="00A65424" w:rsidRPr="002D03D8" w:rsidRDefault="00A65424" w:rsidP="00A65424">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left w:val="nil"/>
              <w:bottom w:val="nil"/>
              <w:right w:val="nil"/>
            </w:tcBorders>
            <w:vAlign w:val="bottom"/>
          </w:tcPr>
          <w:p w14:paraId="58A7B109" w14:textId="77777777"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343F83DB" w14:textId="77777777" w:rsidR="00A65424" w:rsidRPr="002D03D8" w:rsidRDefault="00A65424" w:rsidP="00A65424">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03B23D62" w14:textId="77777777"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67E97D64" w14:textId="77777777" w:rsidR="00A65424" w:rsidRPr="002D03D8" w:rsidRDefault="00A65424" w:rsidP="00A65424">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037C464A" w14:textId="77777777"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A65424" w:rsidRPr="002D03D8" w14:paraId="0BC5E36E" w14:textId="77777777" w:rsidTr="005C143D">
        <w:trPr>
          <w:cantSplit/>
        </w:trPr>
        <w:tc>
          <w:tcPr>
            <w:tcW w:w="4770" w:type="dxa"/>
          </w:tcPr>
          <w:p w14:paraId="313B3040" w14:textId="77777777" w:rsidR="00A65424" w:rsidRPr="002D03D8" w:rsidRDefault="00A65424" w:rsidP="00A65424">
            <w:pPr>
              <w:spacing w:line="240" w:lineRule="exact"/>
              <w:rPr>
                <w:rFonts w:ascii="CordiaUPC" w:hAnsi="CordiaUPC" w:cs="CordiaUPC"/>
                <w:b/>
                <w:bCs/>
                <w:sz w:val="26"/>
                <w:szCs w:val="26"/>
              </w:rPr>
            </w:pPr>
            <w:r w:rsidRPr="002D03D8">
              <w:rPr>
                <w:rFonts w:ascii="CordiaUPC" w:hAnsi="CordiaUPC" w:cs="CordiaUPC" w:hint="cs"/>
                <w:b/>
                <w:bCs/>
                <w:sz w:val="26"/>
                <w:szCs w:val="26"/>
              </w:rPr>
              <w:t xml:space="preserve">Diluted earnings per share </w:t>
            </w:r>
            <w:r w:rsidRPr="002D03D8">
              <w:rPr>
                <w:rFonts w:ascii="CordiaUPC" w:hAnsi="CordiaUPC" w:cs="CordiaUPC" w:hint="cs"/>
                <w:b/>
                <w:bCs/>
                <w:i/>
                <w:iCs/>
                <w:sz w:val="26"/>
                <w:szCs w:val="26"/>
                <w:lang w:bidi="th-TH"/>
              </w:rPr>
              <w:t>(</w:t>
            </w:r>
            <w:r w:rsidRPr="002D03D8">
              <w:rPr>
                <w:rFonts w:ascii="CordiaUPC" w:hAnsi="CordiaUPC" w:cs="CordiaUPC" w:hint="cs"/>
                <w:b/>
                <w:bCs/>
                <w:i/>
                <w:iCs/>
                <w:sz w:val="26"/>
                <w:szCs w:val="26"/>
              </w:rPr>
              <w:t>in Baht</w:t>
            </w:r>
            <w:r w:rsidRPr="002D03D8">
              <w:rPr>
                <w:rFonts w:ascii="CordiaUPC" w:hAnsi="CordiaUPC" w:cs="CordiaUPC" w:hint="cs"/>
                <w:b/>
                <w:bCs/>
                <w:i/>
                <w:iCs/>
                <w:sz w:val="26"/>
                <w:szCs w:val="26"/>
                <w:lang w:bidi="th-TH"/>
              </w:rPr>
              <w:t>)</w:t>
            </w:r>
          </w:p>
        </w:tc>
        <w:tc>
          <w:tcPr>
            <w:tcW w:w="990" w:type="dxa"/>
            <w:tcBorders>
              <w:bottom w:val="double" w:sz="4" w:space="0" w:color="auto"/>
            </w:tcBorders>
            <w:vAlign w:val="bottom"/>
          </w:tcPr>
          <w:p w14:paraId="46B6D2B4" w14:textId="59532E48" w:rsidR="00A65424" w:rsidRPr="002D03D8" w:rsidRDefault="00A65424" w:rsidP="00A65424">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sidRPr="002D03D8">
              <w:rPr>
                <w:rFonts w:ascii="CordiaUPC" w:hAnsi="CordiaUPC" w:cs="CordiaUPC"/>
                <w:b/>
                <w:bCs/>
                <w:sz w:val="26"/>
                <w:szCs w:val="26"/>
              </w:rPr>
              <w:t>0.06</w:t>
            </w:r>
          </w:p>
        </w:tc>
        <w:tc>
          <w:tcPr>
            <w:tcW w:w="180" w:type="dxa"/>
            <w:vAlign w:val="bottom"/>
          </w:tcPr>
          <w:p w14:paraId="6EBE19DB" w14:textId="77777777" w:rsidR="00A65424" w:rsidRPr="002D03D8" w:rsidRDefault="00A65424" w:rsidP="00A65424">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DF2D7EE" w14:textId="77777777"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2D03D8">
              <w:rPr>
                <w:rFonts w:ascii="CordiaUPC" w:hAnsi="CordiaUPC" w:cs="CordiaUPC"/>
                <w:b/>
                <w:bCs/>
                <w:sz w:val="26"/>
                <w:szCs w:val="26"/>
              </w:rPr>
              <w:t>0.05</w:t>
            </w:r>
          </w:p>
        </w:tc>
        <w:tc>
          <w:tcPr>
            <w:tcW w:w="180" w:type="dxa"/>
            <w:vAlign w:val="bottom"/>
          </w:tcPr>
          <w:p w14:paraId="38527232" w14:textId="77777777" w:rsidR="00A65424" w:rsidRPr="002D03D8" w:rsidRDefault="00A65424" w:rsidP="00A65424">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4DF3AC80" w14:textId="506A2CFA"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2D03D8">
              <w:rPr>
                <w:rFonts w:ascii="CordiaUPC" w:hAnsi="CordiaUPC" w:cs="CordiaUPC"/>
                <w:b/>
                <w:bCs/>
                <w:sz w:val="26"/>
                <w:szCs w:val="26"/>
                <w:lang w:val="en-US" w:eastAsia="en-GB" w:bidi="th-TH"/>
              </w:rPr>
              <w:t>0.06</w:t>
            </w:r>
          </w:p>
        </w:tc>
        <w:tc>
          <w:tcPr>
            <w:tcW w:w="180" w:type="dxa"/>
            <w:vAlign w:val="bottom"/>
          </w:tcPr>
          <w:p w14:paraId="182D7728" w14:textId="77777777" w:rsidR="00A65424" w:rsidRPr="002D03D8" w:rsidRDefault="00A65424" w:rsidP="00A65424">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2340E60A" w14:textId="77777777"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2D03D8">
              <w:rPr>
                <w:rFonts w:ascii="CordiaUPC" w:hAnsi="CordiaUPC" w:cs="CordiaUPC"/>
                <w:b/>
                <w:bCs/>
                <w:sz w:val="26"/>
                <w:szCs w:val="26"/>
                <w:lang w:val="en-US" w:eastAsia="en-GB" w:bidi="th-TH"/>
              </w:rPr>
              <w:t>0.05</w:t>
            </w:r>
          </w:p>
        </w:tc>
      </w:tr>
    </w:tbl>
    <w:p w14:paraId="41B2A59D" w14:textId="77777777" w:rsidR="00341F88" w:rsidRPr="002D03D8" w:rsidRDefault="00341F88" w:rsidP="00341F88">
      <w:pPr>
        <w:pStyle w:val="BodyText"/>
        <w:rPr>
          <w:cs/>
          <w:lang w:val="en-GB" w:bidi="th-TH"/>
        </w:rPr>
      </w:pPr>
    </w:p>
    <w:tbl>
      <w:tblPr>
        <w:tblW w:w="9270" w:type="dxa"/>
        <w:tblInd w:w="448"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341F88" w:rsidRPr="002D03D8" w14:paraId="32451E73" w14:textId="77777777" w:rsidTr="005C143D">
        <w:trPr>
          <w:cantSplit/>
        </w:trPr>
        <w:tc>
          <w:tcPr>
            <w:tcW w:w="4770" w:type="dxa"/>
          </w:tcPr>
          <w:p w14:paraId="7D8849C7" w14:textId="77777777" w:rsidR="00341F88" w:rsidRPr="002D03D8" w:rsidRDefault="00341F88" w:rsidP="005C143D">
            <w:pPr>
              <w:spacing w:line="240" w:lineRule="exact"/>
              <w:ind w:left="180" w:hanging="180"/>
              <w:rPr>
                <w:rFonts w:ascii="CordiaUPC" w:hAnsi="CordiaUPC" w:cs="CordiaUPC"/>
                <w:i/>
                <w:iCs/>
                <w:sz w:val="26"/>
                <w:szCs w:val="26"/>
                <w:cs/>
                <w:lang w:bidi="th-TH"/>
              </w:rPr>
            </w:pPr>
          </w:p>
        </w:tc>
        <w:tc>
          <w:tcPr>
            <w:tcW w:w="2160" w:type="dxa"/>
            <w:gridSpan w:val="3"/>
          </w:tcPr>
          <w:p w14:paraId="70835E03" w14:textId="77777777" w:rsidR="00341F88" w:rsidRPr="002D03D8" w:rsidRDefault="00341F88" w:rsidP="005C143D">
            <w:pPr>
              <w:pStyle w:val="acctfourfigures"/>
              <w:tabs>
                <w:tab w:val="clear" w:pos="765"/>
              </w:tabs>
              <w:spacing w:line="240" w:lineRule="exact"/>
              <w:ind w:left="-79" w:right="-79"/>
              <w:jc w:val="center"/>
              <w:rPr>
                <w:rFonts w:ascii="CordiaUPC" w:hAnsi="CordiaUPC" w:cs="CordiaUPC"/>
                <w:b/>
                <w:bCs/>
                <w:sz w:val="26"/>
                <w:szCs w:val="26"/>
              </w:rPr>
            </w:pPr>
            <w:r w:rsidRPr="002D03D8">
              <w:rPr>
                <w:rFonts w:ascii="CordiaUPC" w:hAnsi="CordiaUPC" w:cs="CordiaUPC" w:hint="cs"/>
                <w:b/>
                <w:bCs/>
                <w:sz w:val="26"/>
                <w:szCs w:val="26"/>
              </w:rPr>
              <w:t xml:space="preserve">Consolidated </w:t>
            </w:r>
          </w:p>
        </w:tc>
        <w:tc>
          <w:tcPr>
            <w:tcW w:w="180" w:type="dxa"/>
            <w:vAlign w:val="bottom"/>
          </w:tcPr>
          <w:p w14:paraId="7ABA89B4" w14:textId="77777777" w:rsidR="00341F88" w:rsidRPr="002D03D8" w:rsidRDefault="00341F88" w:rsidP="005C143D">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6141BEE4" w14:textId="77777777" w:rsidR="00341F88" w:rsidRPr="002D03D8" w:rsidRDefault="00341F88" w:rsidP="005C143D">
            <w:pPr>
              <w:pStyle w:val="acctfourfigures"/>
              <w:tabs>
                <w:tab w:val="clear" w:pos="765"/>
              </w:tabs>
              <w:spacing w:line="240" w:lineRule="exact"/>
              <w:ind w:left="-79" w:right="-79"/>
              <w:jc w:val="center"/>
              <w:rPr>
                <w:rFonts w:ascii="CordiaUPC" w:hAnsi="CordiaUPC" w:cs="CordiaUPC"/>
                <w:b/>
                <w:bCs/>
                <w:sz w:val="26"/>
                <w:szCs w:val="26"/>
              </w:rPr>
            </w:pPr>
            <w:r w:rsidRPr="002D03D8">
              <w:rPr>
                <w:rFonts w:ascii="CordiaUPC" w:hAnsi="CordiaUPC" w:cs="CordiaUPC" w:hint="cs"/>
                <w:b/>
                <w:bCs/>
                <w:sz w:val="26"/>
                <w:szCs w:val="26"/>
              </w:rPr>
              <w:t>Bank only</w:t>
            </w:r>
          </w:p>
        </w:tc>
      </w:tr>
      <w:tr w:rsidR="00341F88" w:rsidRPr="002D03D8" w14:paraId="33A18125" w14:textId="77777777" w:rsidTr="005C143D">
        <w:trPr>
          <w:cantSplit/>
        </w:trPr>
        <w:tc>
          <w:tcPr>
            <w:tcW w:w="4770" w:type="dxa"/>
          </w:tcPr>
          <w:p w14:paraId="20ADF1A7" w14:textId="77777777" w:rsidR="00341F88" w:rsidRPr="002D03D8" w:rsidRDefault="00341F88" w:rsidP="005C143D">
            <w:pPr>
              <w:spacing w:line="240" w:lineRule="exact"/>
              <w:ind w:left="180" w:hanging="180"/>
              <w:rPr>
                <w:rFonts w:ascii="CordiaUPC" w:hAnsi="CordiaUPC" w:cs="CordiaUPC"/>
                <w:b/>
                <w:bCs/>
                <w:i/>
                <w:iCs/>
                <w:sz w:val="26"/>
                <w:szCs w:val="26"/>
                <w:lang w:val="en-US"/>
              </w:rPr>
            </w:pPr>
            <w:r w:rsidRPr="002D03D8">
              <w:rPr>
                <w:rFonts w:ascii="CordiaUPC" w:hAnsi="CordiaUPC" w:cs="CordiaUPC"/>
                <w:b/>
                <w:bCs/>
                <w:i/>
                <w:iCs/>
                <w:sz w:val="26"/>
                <w:szCs w:val="26"/>
                <w:lang w:val="en-US"/>
              </w:rPr>
              <w:t xml:space="preserve">For the </w:t>
            </w:r>
            <w:r w:rsidRPr="002D03D8">
              <w:rPr>
                <w:rFonts w:ascii="CordiaUPC" w:eastAsia="Times New Roman" w:hAnsi="CordiaUPC" w:cs="CordiaUPC"/>
                <w:b/>
                <w:bCs/>
                <w:i/>
                <w:iCs/>
                <w:sz w:val="26"/>
                <w:szCs w:val="26"/>
                <w:lang w:val="en-US"/>
              </w:rPr>
              <w:t>nine</w:t>
            </w:r>
            <w:r w:rsidRPr="002D03D8">
              <w:rPr>
                <w:rFonts w:ascii="CordiaUPC" w:eastAsia="Times New Roman" w:hAnsi="CordiaUPC" w:cs="CordiaUPC" w:hint="cs"/>
                <w:b/>
                <w:bCs/>
                <w:i/>
                <w:iCs/>
                <w:sz w:val="26"/>
                <w:szCs w:val="26"/>
                <w:lang w:val="en-US"/>
              </w:rPr>
              <w:t xml:space="preserve">-month </w:t>
            </w:r>
            <w:r w:rsidRPr="002D03D8">
              <w:rPr>
                <w:rFonts w:ascii="CordiaUPC" w:hAnsi="CordiaUPC" w:cs="CordiaUPC" w:hint="cs"/>
                <w:b/>
                <w:bCs/>
                <w:i/>
                <w:iCs/>
                <w:sz w:val="26"/>
                <w:szCs w:val="26"/>
                <w:lang w:val="en-US"/>
              </w:rPr>
              <w:t xml:space="preserve">period ended </w:t>
            </w:r>
            <w:r w:rsidRPr="002D03D8">
              <w:rPr>
                <w:rFonts w:ascii="CordiaUPC" w:eastAsia="Times New Roman" w:hAnsi="CordiaUPC" w:cs="CordiaUPC" w:hint="cs"/>
                <w:b/>
                <w:bCs/>
                <w:i/>
                <w:iCs/>
                <w:sz w:val="26"/>
                <w:szCs w:val="26"/>
                <w:lang w:val="en-US"/>
              </w:rPr>
              <w:t xml:space="preserve">30 </w:t>
            </w:r>
            <w:r w:rsidRPr="002D03D8">
              <w:rPr>
                <w:rFonts w:ascii="CordiaUPC" w:hAnsi="CordiaUPC" w:cs="CordiaUPC"/>
                <w:b/>
                <w:bCs/>
                <w:i/>
                <w:iCs/>
                <w:sz w:val="26"/>
                <w:szCs w:val="26"/>
                <w:lang w:val="en-US"/>
              </w:rPr>
              <w:t>September</w:t>
            </w:r>
          </w:p>
        </w:tc>
        <w:tc>
          <w:tcPr>
            <w:tcW w:w="990" w:type="dxa"/>
            <w:vAlign w:val="bottom"/>
          </w:tcPr>
          <w:p w14:paraId="4C1C5F45" w14:textId="5848FEDD" w:rsidR="00341F88" w:rsidRPr="002D03D8" w:rsidRDefault="00341F88" w:rsidP="005C143D">
            <w:pPr>
              <w:pStyle w:val="acctfourfigures"/>
              <w:tabs>
                <w:tab w:val="clear" w:pos="765"/>
              </w:tabs>
              <w:spacing w:line="240" w:lineRule="exact"/>
              <w:ind w:left="-79" w:right="-79"/>
              <w:jc w:val="center"/>
              <w:rPr>
                <w:rFonts w:ascii="CordiaUPC" w:hAnsi="CordiaUPC" w:cs="CordiaUPC"/>
                <w:sz w:val="26"/>
                <w:szCs w:val="26"/>
                <w:lang w:bidi="th-TH"/>
              </w:rPr>
            </w:pPr>
            <w:r w:rsidRPr="002D03D8">
              <w:rPr>
                <w:rFonts w:ascii="CordiaUPC" w:hAnsi="CordiaUPC" w:cs="CordiaUPC" w:hint="cs"/>
                <w:sz w:val="26"/>
                <w:szCs w:val="26"/>
              </w:rPr>
              <w:t>202</w:t>
            </w:r>
            <w:r w:rsidR="00086921" w:rsidRPr="002D03D8">
              <w:rPr>
                <w:rFonts w:ascii="CordiaUPC" w:hAnsi="CordiaUPC" w:cs="CordiaUPC" w:hint="cs"/>
                <w:sz w:val="26"/>
                <w:szCs w:val="26"/>
                <w:cs/>
                <w:lang w:bidi="th-TH"/>
              </w:rPr>
              <w:t>5</w:t>
            </w:r>
          </w:p>
        </w:tc>
        <w:tc>
          <w:tcPr>
            <w:tcW w:w="180" w:type="dxa"/>
            <w:vAlign w:val="bottom"/>
          </w:tcPr>
          <w:p w14:paraId="777FBE78"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ABAEAB7" w14:textId="03A98BF7" w:rsidR="00341F88" w:rsidRPr="002D03D8" w:rsidRDefault="00341F88" w:rsidP="005C143D">
            <w:pPr>
              <w:pStyle w:val="acctfourfigures"/>
              <w:tabs>
                <w:tab w:val="clear" w:pos="765"/>
              </w:tabs>
              <w:spacing w:line="240" w:lineRule="exact"/>
              <w:ind w:left="-79" w:right="-79"/>
              <w:jc w:val="center"/>
              <w:rPr>
                <w:rFonts w:ascii="CordiaUPC" w:hAnsi="CordiaUPC" w:cs="CordiaUPC"/>
                <w:sz w:val="26"/>
                <w:szCs w:val="26"/>
                <w:lang w:bidi="th-TH"/>
              </w:rPr>
            </w:pPr>
            <w:r w:rsidRPr="002D03D8">
              <w:rPr>
                <w:rFonts w:ascii="CordiaUPC" w:hAnsi="CordiaUPC" w:cs="CordiaUPC" w:hint="cs"/>
                <w:sz w:val="26"/>
                <w:szCs w:val="26"/>
              </w:rPr>
              <w:t>20</w:t>
            </w:r>
            <w:r w:rsidRPr="002D03D8">
              <w:rPr>
                <w:rFonts w:ascii="CordiaUPC" w:hAnsi="CordiaUPC" w:cs="CordiaUPC"/>
                <w:sz w:val="26"/>
                <w:szCs w:val="26"/>
              </w:rPr>
              <w:t>2</w:t>
            </w:r>
            <w:r w:rsidR="00086921" w:rsidRPr="002D03D8">
              <w:rPr>
                <w:rFonts w:ascii="CordiaUPC" w:hAnsi="CordiaUPC" w:cs="CordiaUPC" w:hint="cs"/>
                <w:sz w:val="26"/>
                <w:szCs w:val="26"/>
                <w:cs/>
                <w:lang w:bidi="th-TH"/>
              </w:rPr>
              <w:t>4</w:t>
            </w:r>
          </w:p>
        </w:tc>
        <w:tc>
          <w:tcPr>
            <w:tcW w:w="180" w:type="dxa"/>
            <w:vAlign w:val="bottom"/>
          </w:tcPr>
          <w:p w14:paraId="6FCB68B0"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97C0BAA" w14:textId="1F1C74A4" w:rsidR="00341F88" w:rsidRPr="002D03D8" w:rsidRDefault="00341F88" w:rsidP="005C143D">
            <w:pPr>
              <w:pStyle w:val="acctfourfigures"/>
              <w:tabs>
                <w:tab w:val="clear" w:pos="765"/>
              </w:tabs>
              <w:spacing w:line="240" w:lineRule="exact"/>
              <w:ind w:left="-79" w:right="-79"/>
              <w:jc w:val="center"/>
              <w:rPr>
                <w:rFonts w:ascii="CordiaUPC" w:hAnsi="CordiaUPC" w:cs="CordiaUPC"/>
                <w:sz w:val="26"/>
                <w:szCs w:val="26"/>
                <w:lang w:bidi="th-TH"/>
              </w:rPr>
            </w:pPr>
            <w:r w:rsidRPr="002D03D8">
              <w:rPr>
                <w:rFonts w:ascii="CordiaUPC" w:hAnsi="CordiaUPC" w:cs="CordiaUPC" w:hint="cs"/>
                <w:sz w:val="26"/>
                <w:szCs w:val="26"/>
              </w:rPr>
              <w:t>202</w:t>
            </w:r>
            <w:r w:rsidR="00086921" w:rsidRPr="002D03D8">
              <w:rPr>
                <w:rFonts w:ascii="CordiaUPC" w:hAnsi="CordiaUPC" w:cs="CordiaUPC" w:hint="cs"/>
                <w:sz w:val="26"/>
                <w:szCs w:val="26"/>
                <w:cs/>
                <w:lang w:bidi="th-TH"/>
              </w:rPr>
              <w:t>5</w:t>
            </w:r>
          </w:p>
        </w:tc>
        <w:tc>
          <w:tcPr>
            <w:tcW w:w="180" w:type="dxa"/>
            <w:vAlign w:val="bottom"/>
          </w:tcPr>
          <w:p w14:paraId="56D86FF8" w14:textId="77777777" w:rsidR="00341F88" w:rsidRPr="002D03D8" w:rsidRDefault="00341F88" w:rsidP="005C143D">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84C568F" w14:textId="7F9F75E5" w:rsidR="00341F88" w:rsidRPr="002D03D8" w:rsidRDefault="00341F88" w:rsidP="005C143D">
            <w:pPr>
              <w:pStyle w:val="acctfourfigures"/>
              <w:tabs>
                <w:tab w:val="clear" w:pos="765"/>
              </w:tabs>
              <w:spacing w:line="240" w:lineRule="exact"/>
              <w:ind w:left="-79" w:right="-79"/>
              <w:jc w:val="center"/>
              <w:rPr>
                <w:rFonts w:ascii="CordiaUPC" w:hAnsi="CordiaUPC" w:cs="CordiaUPC"/>
                <w:sz w:val="26"/>
                <w:szCs w:val="26"/>
                <w:lang w:bidi="th-TH"/>
              </w:rPr>
            </w:pPr>
            <w:r w:rsidRPr="002D03D8">
              <w:rPr>
                <w:rFonts w:ascii="CordiaUPC" w:hAnsi="CordiaUPC" w:cs="CordiaUPC" w:hint="cs"/>
                <w:sz w:val="26"/>
                <w:szCs w:val="26"/>
              </w:rPr>
              <w:t>20</w:t>
            </w:r>
            <w:r w:rsidRPr="002D03D8">
              <w:rPr>
                <w:rFonts w:ascii="CordiaUPC" w:hAnsi="CordiaUPC" w:cs="CordiaUPC"/>
                <w:sz w:val="26"/>
                <w:szCs w:val="26"/>
              </w:rPr>
              <w:t>2</w:t>
            </w:r>
            <w:r w:rsidR="00086921" w:rsidRPr="002D03D8">
              <w:rPr>
                <w:rFonts w:ascii="CordiaUPC" w:hAnsi="CordiaUPC" w:cs="CordiaUPC" w:hint="cs"/>
                <w:sz w:val="26"/>
                <w:szCs w:val="26"/>
                <w:cs/>
                <w:lang w:bidi="th-TH"/>
              </w:rPr>
              <w:t>4</w:t>
            </w:r>
          </w:p>
        </w:tc>
      </w:tr>
      <w:tr w:rsidR="00A65424" w:rsidRPr="002D03D8" w14:paraId="7DEB976A" w14:textId="77777777" w:rsidTr="005C143D">
        <w:trPr>
          <w:cantSplit/>
        </w:trPr>
        <w:tc>
          <w:tcPr>
            <w:tcW w:w="4770" w:type="dxa"/>
          </w:tcPr>
          <w:p w14:paraId="7A37B9E6" w14:textId="77777777" w:rsidR="00A65424" w:rsidRPr="002D03D8" w:rsidRDefault="00A65424" w:rsidP="00A65424">
            <w:pPr>
              <w:spacing w:line="240" w:lineRule="exact"/>
              <w:ind w:left="180" w:hanging="180"/>
              <w:rPr>
                <w:rFonts w:ascii="CordiaUPC" w:hAnsi="CordiaUPC" w:cs="CordiaUPC"/>
                <w:b/>
                <w:bCs/>
                <w:i/>
                <w:iCs/>
                <w:sz w:val="26"/>
                <w:szCs w:val="26"/>
                <w:lang w:val="en-US"/>
              </w:rPr>
            </w:pPr>
          </w:p>
        </w:tc>
        <w:tc>
          <w:tcPr>
            <w:tcW w:w="990" w:type="dxa"/>
            <w:vAlign w:val="bottom"/>
          </w:tcPr>
          <w:p w14:paraId="46E3AEB4" w14:textId="77777777" w:rsidR="00A65424" w:rsidRPr="002D03D8" w:rsidRDefault="00A65424" w:rsidP="00A65424">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27B21CDD" w14:textId="77777777" w:rsidR="00A65424" w:rsidRPr="002D03D8" w:rsidRDefault="00A65424" w:rsidP="00A65424">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70A0C38" w14:textId="085530B7" w:rsidR="00A65424" w:rsidRPr="002D03D8" w:rsidRDefault="00A65424" w:rsidP="00A65424">
            <w:pPr>
              <w:pStyle w:val="acctfourfigures"/>
              <w:tabs>
                <w:tab w:val="clear" w:pos="765"/>
              </w:tabs>
              <w:spacing w:line="240" w:lineRule="exact"/>
              <w:ind w:left="-79" w:right="-79"/>
              <w:jc w:val="center"/>
              <w:rPr>
                <w:rFonts w:ascii="CordiaUPC" w:hAnsi="CordiaUPC" w:cs="CordiaUPC"/>
                <w:sz w:val="26"/>
                <w:szCs w:val="26"/>
              </w:rPr>
            </w:pPr>
            <w:r w:rsidRPr="002D03D8">
              <w:rPr>
                <w:rFonts w:ascii="CordiaUPC" w:eastAsia="Times New Roman" w:hAnsi="CordiaUPC" w:cs="CordiaUPC"/>
                <w:sz w:val="26"/>
                <w:szCs w:val="26"/>
                <w:lang w:val="en-US" w:bidi="th-TH"/>
              </w:rPr>
              <w:t>(R</w:t>
            </w:r>
            <w:proofErr w:type="spellStart"/>
            <w:r w:rsidRPr="002D03D8">
              <w:rPr>
                <w:rFonts w:ascii="CordiaUPC" w:eastAsia="Times New Roman" w:hAnsi="CordiaUPC" w:cs="CordiaUPC"/>
                <w:sz w:val="26"/>
                <w:szCs w:val="26"/>
              </w:rPr>
              <w:t>estated</w:t>
            </w:r>
            <w:proofErr w:type="spellEnd"/>
            <w:r w:rsidRPr="002D03D8">
              <w:rPr>
                <w:rFonts w:ascii="CordiaUPC" w:eastAsia="Times New Roman" w:hAnsi="CordiaUPC" w:cs="CordiaUPC"/>
                <w:sz w:val="26"/>
                <w:szCs w:val="26"/>
                <w:lang w:val="en-US" w:bidi="th-TH"/>
              </w:rPr>
              <w:t>)</w:t>
            </w:r>
          </w:p>
        </w:tc>
        <w:tc>
          <w:tcPr>
            <w:tcW w:w="180" w:type="dxa"/>
            <w:vAlign w:val="bottom"/>
          </w:tcPr>
          <w:p w14:paraId="5783BA8D" w14:textId="77777777" w:rsidR="00A65424" w:rsidRPr="002D03D8" w:rsidRDefault="00A65424" w:rsidP="00A65424">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39896F3" w14:textId="77777777" w:rsidR="00A65424" w:rsidRPr="002D03D8" w:rsidRDefault="00A65424" w:rsidP="00A65424">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3FE3DF6A" w14:textId="77777777" w:rsidR="00A65424" w:rsidRPr="002D03D8" w:rsidRDefault="00A65424" w:rsidP="00A65424">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3FEB828" w14:textId="473A96B3" w:rsidR="00A65424" w:rsidRPr="002D03D8" w:rsidRDefault="00A65424" w:rsidP="00A65424">
            <w:pPr>
              <w:pStyle w:val="acctfourfigures"/>
              <w:tabs>
                <w:tab w:val="clear" w:pos="765"/>
              </w:tabs>
              <w:spacing w:line="240" w:lineRule="exact"/>
              <w:ind w:left="-79" w:right="-79"/>
              <w:jc w:val="center"/>
              <w:rPr>
                <w:rFonts w:ascii="CordiaUPC" w:hAnsi="CordiaUPC" w:cs="CordiaUPC"/>
                <w:sz w:val="26"/>
                <w:szCs w:val="26"/>
              </w:rPr>
            </w:pPr>
            <w:r w:rsidRPr="002D03D8">
              <w:rPr>
                <w:rFonts w:ascii="CordiaUPC" w:eastAsia="Times New Roman" w:hAnsi="CordiaUPC" w:cs="CordiaUPC"/>
                <w:sz w:val="26"/>
                <w:szCs w:val="26"/>
                <w:lang w:val="en-US" w:bidi="th-TH"/>
              </w:rPr>
              <w:t>(R</w:t>
            </w:r>
            <w:proofErr w:type="spellStart"/>
            <w:r w:rsidRPr="002D03D8">
              <w:rPr>
                <w:rFonts w:ascii="CordiaUPC" w:eastAsia="Times New Roman" w:hAnsi="CordiaUPC" w:cs="CordiaUPC"/>
                <w:sz w:val="26"/>
                <w:szCs w:val="26"/>
              </w:rPr>
              <w:t>estated</w:t>
            </w:r>
            <w:proofErr w:type="spellEnd"/>
            <w:r w:rsidRPr="002D03D8">
              <w:rPr>
                <w:rFonts w:ascii="CordiaUPC" w:eastAsia="Times New Roman" w:hAnsi="CordiaUPC" w:cs="CordiaUPC"/>
                <w:sz w:val="26"/>
                <w:szCs w:val="26"/>
                <w:lang w:val="en-US" w:bidi="th-TH"/>
              </w:rPr>
              <w:t>)</w:t>
            </w:r>
          </w:p>
        </w:tc>
      </w:tr>
      <w:tr w:rsidR="00A65424" w:rsidRPr="002D03D8" w14:paraId="79DD3BF9" w14:textId="77777777" w:rsidTr="005C143D">
        <w:trPr>
          <w:cantSplit/>
          <w:trHeight w:val="92"/>
        </w:trPr>
        <w:tc>
          <w:tcPr>
            <w:tcW w:w="4770" w:type="dxa"/>
          </w:tcPr>
          <w:p w14:paraId="55E43012" w14:textId="77777777" w:rsidR="00A65424" w:rsidRPr="002D03D8" w:rsidRDefault="00A65424" w:rsidP="00A65424">
            <w:pPr>
              <w:spacing w:line="240" w:lineRule="exact"/>
              <w:ind w:left="180" w:hanging="180"/>
              <w:rPr>
                <w:rFonts w:ascii="CordiaUPC" w:hAnsi="CordiaUPC" w:cs="CordiaUPC"/>
                <w:sz w:val="26"/>
                <w:szCs w:val="26"/>
                <w:cs/>
                <w:lang w:bidi="th-TH"/>
              </w:rPr>
            </w:pPr>
          </w:p>
        </w:tc>
        <w:tc>
          <w:tcPr>
            <w:tcW w:w="4500" w:type="dxa"/>
            <w:gridSpan w:val="7"/>
          </w:tcPr>
          <w:p w14:paraId="2E151541" w14:textId="77777777" w:rsidR="00A65424" w:rsidRPr="002D03D8" w:rsidRDefault="00A65424" w:rsidP="00A65424">
            <w:pPr>
              <w:pStyle w:val="acctfourfigures"/>
              <w:tabs>
                <w:tab w:val="clear" w:pos="765"/>
              </w:tabs>
              <w:spacing w:line="240" w:lineRule="exact"/>
              <w:ind w:left="-79" w:right="-79"/>
              <w:jc w:val="center"/>
              <w:rPr>
                <w:rFonts w:ascii="CordiaUPC" w:hAnsi="CordiaUPC" w:cs="CordiaUPC"/>
                <w:i/>
                <w:iCs/>
                <w:sz w:val="26"/>
                <w:szCs w:val="26"/>
              </w:rPr>
            </w:pPr>
          </w:p>
        </w:tc>
      </w:tr>
      <w:tr w:rsidR="00A65424" w:rsidRPr="002D03D8" w14:paraId="1DE45A1D" w14:textId="77777777" w:rsidTr="005C143D">
        <w:trPr>
          <w:cantSplit/>
        </w:trPr>
        <w:tc>
          <w:tcPr>
            <w:tcW w:w="4770" w:type="dxa"/>
          </w:tcPr>
          <w:p w14:paraId="3752A5BC" w14:textId="77777777" w:rsidR="00A65424" w:rsidRPr="002D03D8" w:rsidRDefault="00A65424" w:rsidP="00A65424">
            <w:pPr>
              <w:spacing w:line="240" w:lineRule="exact"/>
              <w:ind w:right="-108"/>
              <w:rPr>
                <w:rFonts w:ascii="CordiaUPC" w:eastAsia="Times New Roman" w:hAnsi="CordiaUPC" w:cs="CordiaUPC"/>
                <w:color w:val="000000"/>
                <w:sz w:val="26"/>
                <w:szCs w:val="26"/>
                <w:lang w:bidi="th-TH"/>
              </w:rPr>
            </w:pPr>
            <w:r w:rsidRPr="002D03D8">
              <w:rPr>
                <w:rFonts w:ascii="CordiaUPC" w:hAnsi="CordiaUPC" w:cs="CordiaUPC" w:hint="cs"/>
                <w:color w:val="000000"/>
                <w:sz w:val="26"/>
                <w:szCs w:val="26"/>
                <w:lang w:val="en-US" w:bidi="th-TH"/>
              </w:rPr>
              <w:t>Profit for the period attributable to</w:t>
            </w:r>
            <w:r w:rsidRPr="002D03D8">
              <w:rPr>
                <w:rFonts w:ascii="CordiaUPC" w:hAnsi="CordiaUPC" w:cs="CordiaUPC" w:hint="cs"/>
                <w:color w:val="000000"/>
                <w:sz w:val="26"/>
                <w:szCs w:val="26"/>
                <w:cs/>
                <w:lang w:val="en-US" w:bidi="th-TH"/>
              </w:rPr>
              <w:t xml:space="preserve"> </w:t>
            </w:r>
            <w:r w:rsidRPr="002D03D8">
              <w:rPr>
                <w:rFonts w:ascii="CordiaUPC" w:eastAsia="Times New Roman" w:hAnsi="CordiaUPC" w:cs="CordiaUPC" w:hint="cs"/>
                <w:color w:val="000000"/>
                <w:sz w:val="26"/>
                <w:szCs w:val="26"/>
                <w:lang w:val="en-US" w:bidi="th-TH"/>
              </w:rPr>
              <w:t>equity holders</w:t>
            </w:r>
            <w:r w:rsidRPr="002D03D8">
              <w:rPr>
                <w:rFonts w:ascii="CordiaUPC" w:eastAsia="Times New Roman" w:hAnsi="CordiaUPC" w:cs="CordiaUPC" w:hint="cs"/>
                <w:color w:val="000000"/>
                <w:sz w:val="26"/>
                <w:szCs w:val="26"/>
                <w:lang w:bidi="th-TH"/>
              </w:rPr>
              <w:t xml:space="preserve"> </w:t>
            </w:r>
          </w:p>
          <w:p w14:paraId="78ACF4E3" w14:textId="77777777" w:rsidR="00A65424" w:rsidRPr="002D03D8" w:rsidRDefault="00A65424" w:rsidP="00A65424">
            <w:pPr>
              <w:spacing w:line="240" w:lineRule="exact"/>
              <w:ind w:right="-108"/>
              <w:rPr>
                <w:rFonts w:ascii="CordiaUPC" w:eastAsia="Times New Roman" w:hAnsi="CordiaUPC" w:cs="CordiaUPC"/>
                <w:color w:val="000000"/>
                <w:sz w:val="26"/>
                <w:szCs w:val="26"/>
                <w:lang w:bidi="th-TH"/>
              </w:rPr>
            </w:pPr>
            <w:r w:rsidRPr="002D03D8">
              <w:rPr>
                <w:rFonts w:ascii="CordiaUPC" w:eastAsia="Times New Roman" w:hAnsi="CordiaUPC" w:cs="CordiaUPC" w:hint="cs"/>
                <w:color w:val="000000"/>
                <w:sz w:val="26"/>
                <w:szCs w:val="26"/>
                <w:cs/>
                <w:lang w:bidi="th-TH"/>
              </w:rPr>
              <w:t xml:space="preserve">    </w:t>
            </w:r>
            <w:r w:rsidRPr="002D03D8">
              <w:rPr>
                <w:rFonts w:ascii="CordiaUPC" w:eastAsia="Times New Roman" w:hAnsi="CordiaUPC" w:cs="CordiaUPC" w:hint="cs"/>
                <w:color w:val="000000"/>
                <w:sz w:val="26"/>
                <w:szCs w:val="26"/>
                <w:lang w:bidi="th-TH"/>
              </w:rPr>
              <w:t xml:space="preserve">of the Bank </w:t>
            </w:r>
            <w:r w:rsidRPr="002D03D8">
              <w:rPr>
                <w:rFonts w:ascii="CordiaUPC" w:eastAsia="Times New Roman" w:hAnsi="CordiaUPC" w:cs="CordiaUPC" w:hint="cs"/>
                <w:i/>
                <w:iCs/>
                <w:color w:val="000000"/>
                <w:sz w:val="26"/>
                <w:szCs w:val="26"/>
                <w:lang w:bidi="th-TH"/>
              </w:rPr>
              <w:t xml:space="preserve">(in </w:t>
            </w:r>
            <w:r w:rsidRPr="002D03D8">
              <w:rPr>
                <w:rFonts w:ascii="CordiaUPC" w:eastAsia="Times New Roman" w:hAnsi="CordiaUPC" w:cs="CordiaUPC" w:hint="cs"/>
                <w:i/>
                <w:iCs/>
                <w:sz w:val="26"/>
                <w:szCs w:val="26"/>
              </w:rPr>
              <w:t>million Baht)</w:t>
            </w:r>
          </w:p>
        </w:tc>
        <w:tc>
          <w:tcPr>
            <w:tcW w:w="990" w:type="dxa"/>
            <w:tcBorders>
              <w:top w:val="nil"/>
              <w:left w:val="nil"/>
              <w:bottom w:val="double" w:sz="4" w:space="0" w:color="auto"/>
              <w:right w:val="nil"/>
            </w:tcBorders>
            <w:vAlign w:val="bottom"/>
          </w:tcPr>
          <w:p w14:paraId="1E3B8F45" w14:textId="16FEBBFB"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15,399</w:t>
            </w:r>
          </w:p>
        </w:tc>
        <w:tc>
          <w:tcPr>
            <w:tcW w:w="180" w:type="dxa"/>
            <w:vAlign w:val="bottom"/>
          </w:tcPr>
          <w:p w14:paraId="6DF405A2" w14:textId="77777777" w:rsidR="00A65424" w:rsidRPr="002D03D8" w:rsidRDefault="00A65424" w:rsidP="00A6542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45890133" w14:textId="512505AA"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1</w:t>
            </w:r>
            <w:r w:rsidRPr="002D03D8">
              <w:rPr>
                <w:rFonts w:ascii="CordiaUPC" w:hAnsi="CordiaUPC" w:cs="CordiaUPC" w:hint="cs"/>
                <w:sz w:val="26"/>
                <w:szCs w:val="26"/>
                <w:cs/>
                <w:lang w:val="en-US" w:eastAsia="en-GB" w:bidi="th-TH"/>
              </w:rPr>
              <w:t>6</w:t>
            </w:r>
            <w:r w:rsidRPr="002D03D8">
              <w:rPr>
                <w:rFonts w:ascii="CordiaUPC" w:hAnsi="CordiaUPC" w:cs="CordiaUPC"/>
                <w:sz w:val="26"/>
                <w:szCs w:val="26"/>
                <w:lang w:val="en-US" w:eastAsia="en-GB" w:bidi="th-TH"/>
              </w:rPr>
              <w:t>,</w:t>
            </w:r>
            <w:r w:rsidRPr="002D03D8">
              <w:rPr>
                <w:rFonts w:ascii="CordiaUPC" w:hAnsi="CordiaUPC" w:cs="CordiaUPC" w:hint="cs"/>
                <w:sz w:val="26"/>
                <w:szCs w:val="26"/>
                <w:cs/>
                <w:lang w:val="en-US" w:eastAsia="en-GB" w:bidi="th-TH"/>
              </w:rPr>
              <w:t>039</w:t>
            </w:r>
          </w:p>
        </w:tc>
        <w:tc>
          <w:tcPr>
            <w:tcW w:w="180" w:type="dxa"/>
            <w:vAlign w:val="bottom"/>
          </w:tcPr>
          <w:p w14:paraId="33FFEA5A"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7BCE5CF4" w14:textId="799899DB"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15,636</w:t>
            </w:r>
          </w:p>
        </w:tc>
        <w:tc>
          <w:tcPr>
            <w:tcW w:w="180" w:type="dxa"/>
            <w:vAlign w:val="bottom"/>
          </w:tcPr>
          <w:p w14:paraId="36D0E9D0"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7A69D11" w14:textId="4A6114E2"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1</w:t>
            </w:r>
            <w:r w:rsidRPr="002D03D8">
              <w:rPr>
                <w:rFonts w:ascii="CordiaUPC" w:hAnsi="CordiaUPC" w:cs="CordiaUPC" w:hint="cs"/>
                <w:sz w:val="26"/>
                <w:szCs w:val="26"/>
                <w:cs/>
                <w:lang w:val="en-US" w:eastAsia="en-GB" w:bidi="th-TH"/>
              </w:rPr>
              <w:t>5</w:t>
            </w:r>
            <w:r w:rsidRPr="002D03D8">
              <w:rPr>
                <w:rFonts w:ascii="CordiaUPC" w:hAnsi="CordiaUPC" w:cs="CordiaUPC"/>
                <w:sz w:val="26"/>
                <w:szCs w:val="26"/>
                <w:lang w:val="en-US" w:eastAsia="en-GB" w:bidi="th-TH"/>
              </w:rPr>
              <w:t>,</w:t>
            </w:r>
            <w:r w:rsidRPr="002D03D8">
              <w:rPr>
                <w:rFonts w:ascii="CordiaUPC" w:hAnsi="CordiaUPC" w:cs="CordiaUPC" w:hint="cs"/>
                <w:sz w:val="26"/>
                <w:szCs w:val="26"/>
                <w:cs/>
                <w:lang w:val="en-US" w:eastAsia="en-GB" w:bidi="th-TH"/>
              </w:rPr>
              <w:t>897</w:t>
            </w:r>
          </w:p>
        </w:tc>
      </w:tr>
      <w:tr w:rsidR="00A65424" w:rsidRPr="002D03D8" w14:paraId="654D4A10" w14:textId="77777777" w:rsidTr="005C143D">
        <w:trPr>
          <w:cantSplit/>
        </w:trPr>
        <w:tc>
          <w:tcPr>
            <w:tcW w:w="4770" w:type="dxa"/>
          </w:tcPr>
          <w:p w14:paraId="5C61C235" w14:textId="77777777" w:rsidR="00A65424" w:rsidRPr="002D03D8" w:rsidRDefault="00A65424" w:rsidP="00A65424">
            <w:pPr>
              <w:spacing w:line="240" w:lineRule="exact"/>
              <w:rPr>
                <w:rFonts w:ascii="CordiaUPC" w:eastAsia="Times New Roman" w:hAnsi="CordiaUPC" w:cs="CordiaUPC"/>
                <w:sz w:val="26"/>
                <w:szCs w:val="26"/>
              </w:rPr>
            </w:pPr>
            <w:r w:rsidRPr="002D03D8">
              <w:rPr>
                <w:rFonts w:ascii="CordiaUPC" w:eastAsia="Times New Roman" w:hAnsi="CordiaUPC" w:cs="CordiaUPC" w:hint="cs"/>
                <w:sz w:val="26"/>
                <w:szCs w:val="26"/>
                <w:lang w:bidi="th-TH"/>
              </w:rPr>
              <w:t xml:space="preserve">Weighted average </w:t>
            </w:r>
            <w:r w:rsidRPr="002D03D8">
              <w:rPr>
                <w:rFonts w:ascii="CordiaUPC" w:eastAsia="Times New Roman" w:hAnsi="CordiaUPC" w:cs="CordiaUPC"/>
                <w:sz w:val="26"/>
                <w:szCs w:val="26"/>
                <w:lang w:bidi="th-TH"/>
              </w:rPr>
              <w:t>n</w:t>
            </w:r>
            <w:r w:rsidRPr="002D03D8">
              <w:rPr>
                <w:rFonts w:ascii="CordiaUPC" w:eastAsia="Times New Roman" w:hAnsi="CordiaUPC" w:cs="CordiaUPC" w:hint="cs"/>
                <w:sz w:val="26"/>
                <w:szCs w:val="26"/>
              </w:rPr>
              <w:t xml:space="preserve">umber of ordinary shares </w:t>
            </w:r>
          </w:p>
          <w:p w14:paraId="2D644385" w14:textId="77777777" w:rsidR="00A65424" w:rsidRPr="002D03D8" w:rsidRDefault="00A65424" w:rsidP="00A65424">
            <w:pPr>
              <w:spacing w:line="240" w:lineRule="exact"/>
              <w:rPr>
                <w:rFonts w:ascii="CordiaUPC" w:hAnsi="CordiaUPC" w:cs="CordiaUPC"/>
                <w:sz w:val="26"/>
                <w:szCs w:val="26"/>
              </w:rPr>
            </w:pPr>
            <w:r w:rsidRPr="002D03D8">
              <w:rPr>
                <w:rFonts w:ascii="CordiaUPC" w:eastAsia="Times New Roman" w:hAnsi="CordiaUPC" w:cs="CordiaUPC" w:hint="cs"/>
                <w:sz w:val="26"/>
                <w:szCs w:val="26"/>
              </w:rPr>
              <w:t xml:space="preserve">   </w:t>
            </w:r>
            <w:r w:rsidRPr="002D03D8">
              <w:rPr>
                <w:rFonts w:ascii="CordiaUPC" w:eastAsia="Times New Roman" w:hAnsi="CordiaUPC" w:cs="CordiaUPC"/>
                <w:sz w:val="26"/>
                <w:szCs w:val="26"/>
              </w:rPr>
              <w:t xml:space="preserve"> </w:t>
            </w:r>
            <w:r w:rsidRPr="002D03D8">
              <w:rPr>
                <w:rFonts w:ascii="CordiaUPC" w:eastAsia="Times New Roman" w:hAnsi="CordiaUPC" w:cs="CordiaUPC" w:hint="cs"/>
                <w:sz w:val="26"/>
                <w:szCs w:val="26"/>
              </w:rPr>
              <w:t>outstanding</w:t>
            </w:r>
            <w:r w:rsidRPr="002D03D8">
              <w:rPr>
                <w:rFonts w:ascii="CordiaUPC" w:eastAsia="Times New Roman" w:hAnsi="CordiaUPC" w:cs="CordiaUPC" w:hint="cs"/>
                <w:i/>
                <w:iCs/>
                <w:sz w:val="26"/>
                <w:szCs w:val="26"/>
              </w:rPr>
              <w:t xml:space="preserve"> (in million shares)</w:t>
            </w:r>
          </w:p>
        </w:tc>
        <w:tc>
          <w:tcPr>
            <w:tcW w:w="990" w:type="dxa"/>
            <w:tcBorders>
              <w:top w:val="single" w:sz="4" w:space="0" w:color="auto"/>
              <w:left w:val="nil"/>
              <w:bottom w:val="nil"/>
              <w:right w:val="nil"/>
            </w:tcBorders>
            <w:vAlign w:val="bottom"/>
          </w:tcPr>
          <w:p w14:paraId="7A7F1E1A" w14:textId="457E4B20"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96,211</w:t>
            </w:r>
          </w:p>
        </w:tc>
        <w:tc>
          <w:tcPr>
            <w:tcW w:w="180" w:type="dxa"/>
            <w:vAlign w:val="bottom"/>
          </w:tcPr>
          <w:p w14:paraId="79B2D503" w14:textId="77777777" w:rsidR="00A65424" w:rsidRPr="002D03D8" w:rsidRDefault="00A65424" w:rsidP="00A6542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5CA2C0CF" w14:textId="1A2F54B6"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w:t>
            </w:r>
            <w:r w:rsidRPr="002D03D8">
              <w:rPr>
                <w:rFonts w:ascii="CordiaUPC" w:hAnsi="CordiaUPC" w:cs="CordiaUPC" w:hint="cs"/>
                <w:sz w:val="26"/>
                <w:szCs w:val="26"/>
                <w:cs/>
                <w:lang w:val="en-US" w:eastAsia="en-GB" w:bidi="th-TH"/>
              </w:rPr>
              <w:t>7</w:t>
            </w:r>
            <w:r w:rsidRPr="002D03D8">
              <w:rPr>
                <w:rFonts w:ascii="CordiaUPC" w:hAnsi="CordiaUPC" w:cs="CordiaUPC"/>
                <w:sz w:val="26"/>
                <w:szCs w:val="26"/>
                <w:lang w:val="en-US" w:eastAsia="en-GB" w:bidi="th-TH"/>
              </w:rPr>
              <w:t>,</w:t>
            </w:r>
            <w:r w:rsidRPr="002D03D8">
              <w:rPr>
                <w:rFonts w:ascii="CordiaUPC" w:hAnsi="CordiaUPC" w:cs="CordiaUPC" w:hint="cs"/>
                <w:sz w:val="26"/>
                <w:szCs w:val="26"/>
                <w:cs/>
                <w:lang w:val="en-US" w:eastAsia="en-GB" w:bidi="th-TH"/>
              </w:rPr>
              <w:t>227</w:t>
            </w:r>
          </w:p>
        </w:tc>
        <w:tc>
          <w:tcPr>
            <w:tcW w:w="180" w:type="dxa"/>
            <w:vAlign w:val="bottom"/>
          </w:tcPr>
          <w:p w14:paraId="6ACBB49E"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23DCEF10" w14:textId="6E535FCA"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96,211</w:t>
            </w:r>
          </w:p>
        </w:tc>
        <w:tc>
          <w:tcPr>
            <w:tcW w:w="180" w:type="dxa"/>
            <w:vAlign w:val="bottom"/>
          </w:tcPr>
          <w:p w14:paraId="6DCBEE62"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438520EF" w14:textId="304FCF2E"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w:t>
            </w:r>
            <w:r w:rsidRPr="002D03D8">
              <w:rPr>
                <w:rFonts w:ascii="CordiaUPC" w:hAnsi="CordiaUPC" w:cs="CordiaUPC" w:hint="cs"/>
                <w:sz w:val="26"/>
                <w:szCs w:val="26"/>
                <w:cs/>
                <w:lang w:val="en-US" w:eastAsia="en-GB" w:bidi="th-TH"/>
              </w:rPr>
              <w:t>7</w:t>
            </w:r>
            <w:r w:rsidRPr="002D03D8">
              <w:rPr>
                <w:rFonts w:ascii="CordiaUPC" w:hAnsi="CordiaUPC" w:cs="CordiaUPC"/>
                <w:sz w:val="26"/>
                <w:szCs w:val="26"/>
                <w:lang w:val="en-US" w:eastAsia="en-GB" w:bidi="th-TH"/>
              </w:rPr>
              <w:t>,</w:t>
            </w:r>
            <w:r w:rsidRPr="002D03D8">
              <w:rPr>
                <w:rFonts w:ascii="CordiaUPC" w:hAnsi="CordiaUPC" w:cs="CordiaUPC" w:hint="cs"/>
                <w:sz w:val="26"/>
                <w:szCs w:val="26"/>
                <w:cs/>
                <w:lang w:val="en-US" w:eastAsia="en-GB" w:bidi="th-TH"/>
              </w:rPr>
              <w:t>227</w:t>
            </w:r>
          </w:p>
        </w:tc>
      </w:tr>
      <w:tr w:rsidR="00A65424" w:rsidRPr="002D03D8" w14:paraId="792055E1" w14:textId="77777777" w:rsidTr="005C143D">
        <w:trPr>
          <w:cantSplit/>
        </w:trPr>
        <w:tc>
          <w:tcPr>
            <w:tcW w:w="4770" w:type="dxa"/>
          </w:tcPr>
          <w:p w14:paraId="611F2E76" w14:textId="77777777" w:rsidR="00A65424" w:rsidRPr="002D03D8" w:rsidRDefault="00A65424" w:rsidP="00A65424">
            <w:pPr>
              <w:spacing w:line="240" w:lineRule="exact"/>
              <w:ind w:left="191" w:hanging="191"/>
              <w:rPr>
                <w:rFonts w:ascii="CordiaUPC" w:eastAsia="Times New Roman" w:hAnsi="CordiaUPC" w:cs="CordiaUPC"/>
                <w:sz w:val="26"/>
                <w:szCs w:val="26"/>
              </w:rPr>
            </w:pPr>
            <w:r w:rsidRPr="002D03D8">
              <w:rPr>
                <w:rFonts w:ascii="CordiaUPC" w:eastAsia="Times New Roman" w:hAnsi="CordiaUPC" w:cs="CordiaUPC" w:hint="cs"/>
                <w:sz w:val="26"/>
                <w:szCs w:val="26"/>
              </w:rPr>
              <w:t>Effect of dilutive potential ordinary shares fro</w:t>
            </w:r>
            <w:r w:rsidRPr="002D03D8">
              <w:rPr>
                <w:rFonts w:ascii="CordiaUPC" w:eastAsia="Times New Roman" w:hAnsi="CordiaUPC" w:cs="CordiaUPC"/>
                <w:sz w:val="26"/>
                <w:szCs w:val="26"/>
                <w:lang w:bidi="th-TH"/>
              </w:rPr>
              <w:t xml:space="preserve">m </w:t>
            </w:r>
            <w:r w:rsidRPr="002D03D8">
              <w:rPr>
                <w:rFonts w:ascii="CordiaUPC" w:eastAsia="Times New Roman" w:hAnsi="CordiaUPC" w:cs="CordiaUPC" w:hint="cs"/>
                <w:sz w:val="26"/>
                <w:szCs w:val="26"/>
              </w:rPr>
              <w:t>T</w:t>
            </w:r>
            <w:r w:rsidRPr="002D03D8">
              <w:rPr>
                <w:rFonts w:ascii="CordiaUPC" w:eastAsia="Times New Roman" w:hAnsi="CordiaUPC" w:cs="CordiaUPC"/>
                <w:sz w:val="26"/>
                <w:szCs w:val="26"/>
              </w:rPr>
              <w:t>T</w:t>
            </w:r>
            <w:r w:rsidRPr="002D03D8">
              <w:rPr>
                <w:rFonts w:ascii="CordiaUPC" w:eastAsia="Times New Roman" w:hAnsi="CordiaUPC" w:cs="CordiaUPC" w:hint="cs"/>
                <w:sz w:val="26"/>
                <w:szCs w:val="26"/>
              </w:rPr>
              <w:t>B TSRP 202</w:t>
            </w:r>
            <w:r w:rsidRPr="002D03D8">
              <w:rPr>
                <w:rFonts w:ascii="CordiaUPC" w:eastAsia="Times New Roman" w:hAnsi="CordiaUPC" w:cs="CordiaUPC"/>
                <w:sz w:val="26"/>
                <w:szCs w:val="26"/>
              </w:rPr>
              <w:t xml:space="preserve">1 and TTB-W1 Warrants </w:t>
            </w:r>
            <w:r w:rsidRPr="002D03D8">
              <w:rPr>
                <w:rFonts w:ascii="CordiaUPC" w:eastAsia="Times New Roman" w:hAnsi="CordiaUPC" w:cs="CordiaUPC" w:hint="cs"/>
                <w:i/>
                <w:iCs/>
                <w:sz w:val="26"/>
                <w:szCs w:val="26"/>
              </w:rPr>
              <w:t>(in million shares)</w:t>
            </w:r>
          </w:p>
        </w:tc>
        <w:tc>
          <w:tcPr>
            <w:tcW w:w="990" w:type="dxa"/>
            <w:tcBorders>
              <w:top w:val="nil"/>
              <w:left w:val="nil"/>
              <w:bottom w:val="single" w:sz="4" w:space="0" w:color="auto"/>
              <w:right w:val="nil"/>
            </w:tcBorders>
            <w:vAlign w:val="bottom"/>
          </w:tcPr>
          <w:p w14:paraId="04465F3B" w14:textId="1A08C948"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94</w:t>
            </w:r>
          </w:p>
        </w:tc>
        <w:tc>
          <w:tcPr>
            <w:tcW w:w="180" w:type="dxa"/>
            <w:vAlign w:val="bottom"/>
          </w:tcPr>
          <w:p w14:paraId="1ABFFF4D" w14:textId="77777777" w:rsidR="00A65424" w:rsidRPr="002D03D8" w:rsidRDefault="00A65424" w:rsidP="00A65424">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52B1EE89" w14:textId="5E67C1A2"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hint="cs"/>
                <w:sz w:val="26"/>
                <w:szCs w:val="26"/>
                <w:cs/>
                <w:lang w:val="en-US" w:eastAsia="en-GB" w:bidi="th-TH"/>
              </w:rPr>
              <w:t>273</w:t>
            </w:r>
          </w:p>
        </w:tc>
        <w:tc>
          <w:tcPr>
            <w:tcW w:w="180" w:type="dxa"/>
            <w:vAlign w:val="bottom"/>
          </w:tcPr>
          <w:p w14:paraId="0F18D524"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46B5719D" w14:textId="2783697C"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94</w:t>
            </w:r>
          </w:p>
        </w:tc>
        <w:tc>
          <w:tcPr>
            <w:tcW w:w="180" w:type="dxa"/>
            <w:vAlign w:val="bottom"/>
          </w:tcPr>
          <w:p w14:paraId="39D45BF8"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22D8FAF5" w14:textId="74B6DC0C"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hint="cs"/>
                <w:sz w:val="26"/>
                <w:szCs w:val="26"/>
                <w:cs/>
                <w:lang w:val="en-US" w:eastAsia="en-GB" w:bidi="th-TH"/>
              </w:rPr>
              <w:t>273</w:t>
            </w:r>
          </w:p>
        </w:tc>
      </w:tr>
      <w:tr w:rsidR="00A65424" w:rsidRPr="002D03D8" w14:paraId="166D56D3" w14:textId="77777777" w:rsidTr="005C143D">
        <w:trPr>
          <w:cantSplit/>
        </w:trPr>
        <w:tc>
          <w:tcPr>
            <w:tcW w:w="4770" w:type="dxa"/>
          </w:tcPr>
          <w:p w14:paraId="688B8083" w14:textId="77777777" w:rsidR="00A65424" w:rsidRPr="002D03D8" w:rsidRDefault="00A65424" w:rsidP="00A65424">
            <w:pPr>
              <w:spacing w:line="240" w:lineRule="exact"/>
              <w:ind w:left="191" w:hanging="191"/>
              <w:rPr>
                <w:rFonts w:ascii="CordiaUPC" w:hAnsi="CordiaUPC" w:cs="CordiaUPC"/>
                <w:sz w:val="26"/>
                <w:szCs w:val="26"/>
                <w:cs/>
                <w:lang w:bidi="th-TH"/>
              </w:rPr>
            </w:pPr>
            <w:r w:rsidRPr="002D03D8">
              <w:rPr>
                <w:rFonts w:ascii="CordiaUPC" w:eastAsia="Times New Roman" w:hAnsi="CordiaUPC" w:cs="CordiaUPC" w:hint="cs"/>
                <w:sz w:val="26"/>
                <w:szCs w:val="26"/>
                <w:lang w:bidi="th-TH"/>
              </w:rPr>
              <w:t xml:space="preserve">Weighted average number of diluted ordinary shares outstanding </w:t>
            </w:r>
            <w:r w:rsidRPr="002D03D8">
              <w:rPr>
                <w:rFonts w:ascii="CordiaUPC" w:eastAsia="Times New Roman" w:hAnsi="CordiaUPC" w:cs="CordiaUPC" w:hint="cs"/>
                <w:i/>
                <w:iCs/>
                <w:sz w:val="26"/>
                <w:szCs w:val="26"/>
                <w:lang w:bidi="th-TH"/>
              </w:rPr>
              <w:t>(in million shares)</w:t>
            </w:r>
          </w:p>
        </w:tc>
        <w:tc>
          <w:tcPr>
            <w:tcW w:w="990" w:type="dxa"/>
            <w:tcBorders>
              <w:top w:val="single" w:sz="4" w:space="0" w:color="auto"/>
              <w:left w:val="nil"/>
              <w:bottom w:val="double" w:sz="4" w:space="0" w:color="auto"/>
              <w:right w:val="nil"/>
            </w:tcBorders>
            <w:vAlign w:val="bottom"/>
          </w:tcPr>
          <w:p w14:paraId="4ACE1175" w14:textId="5564AA5C"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96,305</w:t>
            </w:r>
          </w:p>
        </w:tc>
        <w:tc>
          <w:tcPr>
            <w:tcW w:w="180" w:type="dxa"/>
            <w:vAlign w:val="bottom"/>
          </w:tcPr>
          <w:p w14:paraId="5E80969C" w14:textId="77777777" w:rsidR="00A65424" w:rsidRPr="002D03D8" w:rsidRDefault="00A65424" w:rsidP="00A65424">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061EC81A" w14:textId="520F4423"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97,</w:t>
            </w:r>
            <w:r w:rsidRPr="002D03D8">
              <w:rPr>
                <w:rFonts w:ascii="CordiaUPC" w:hAnsi="CordiaUPC" w:cs="CordiaUPC" w:hint="cs"/>
                <w:sz w:val="26"/>
                <w:szCs w:val="26"/>
                <w:cs/>
                <w:lang w:val="en-US" w:eastAsia="en-GB" w:bidi="th-TH"/>
              </w:rPr>
              <w:t>500</w:t>
            </w:r>
          </w:p>
        </w:tc>
        <w:tc>
          <w:tcPr>
            <w:tcW w:w="180" w:type="dxa"/>
            <w:vAlign w:val="bottom"/>
          </w:tcPr>
          <w:p w14:paraId="65EF305C"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241F2BFD" w14:textId="1316C04A"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96,305</w:t>
            </w:r>
          </w:p>
        </w:tc>
        <w:tc>
          <w:tcPr>
            <w:tcW w:w="180" w:type="dxa"/>
            <w:vAlign w:val="bottom"/>
          </w:tcPr>
          <w:p w14:paraId="5AE75855" w14:textId="77777777" w:rsidR="00A65424" w:rsidRPr="002D03D8" w:rsidRDefault="00A65424" w:rsidP="00A65424">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7834A365" w14:textId="5F37FC8D" w:rsidR="00A65424" w:rsidRPr="002D03D8" w:rsidRDefault="00A65424" w:rsidP="00A65424">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2D03D8">
              <w:rPr>
                <w:rFonts w:ascii="CordiaUPC" w:hAnsi="CordiaUPC" w:cs="CordiaUPC"/>
                <w:sz w:val="26"/>
                <w:szCs w:val="26"/>
                <w:lang w:val="en-US" w:eastAsia="en-GB" w:bidi="th-TH"/>
              </w:rPr>
              <w:t>97,</w:t>
            </w:r>
            <w:r w:rsidRPr="002D03D8">
              <w:rPr>
                <w:rFonts w:ascii="CordiaUPC" w:hAnsi="CordiaUPC" w:cs="CordiaUPC" w:hint="cs"/>
                <w:sz w:val="26"/>
                <w:szCs w:val="26"/>
                <w:cs/>
                <w:lang w:val="en-US" w:eastAsia="en-GB" w:bidi="th-TH"/>
              </w:rPr>
              <w:t>500</w:t>
            </w:r>
          </w:p>
        </w:tc>
      </w:tr>
      <w:tr w:rsidR="00A65424" w:rsidRPr="002D03D8" w14:paraId="3D29BDE8" w14:textId="77777777" w:rsidTr="005C143D">
        <w:trPr>
          <w:cantSplit/>
        </w:trPr>
        <w:tc>
          <w:tcPr>
            <w:tcW w:w="4770" w:type="dxa"/>
          </w:tcPr>
          <w:p w14:paraId="7BA89D50" w14:textId="77777777" w:rsidR="00A65424" w:rsidRPr="002D03D8" w:rsidRDefault="00A65424" w:rsidP="00A65424">
            <w:pPr>
              <w:spacing w:line="240" w:lineRule="exact"/>
              <w:ind w:left="191" w:hanging="191"/>
              <w:rPr>
                <w:rFonts w:ascii="CordiaUPC" w:hAnsi="CordiaUPC" w:cs="CordiaUPC"/>
                <w:sz w:val="26"/>
                <w:szCs w:val="26"/>
                <w:lang w:bidi="th-TH"/>
              </w:rPr>
            </w:pPr>
          </w:p>
        </w:tc>
        <w:tc>
          <w:tcPr>
            <w:tcW w:w="990" w:type="dxa"/>
            <w:tcBorders>
              <w:top w:val="double" w:sz="4" w:space="0" w:color="auto"/>
              <w:left w:val="nil"/>
              <w:bottom w:val="nil"/>
              <w:right w:val="nil"/>
            </w:tcBorders>
            <w:vAlign w:val="bottom"/>
          </w:tcPr>
          <w:p w14:paraId="0EA7FCE7" w14:textId="77777777" w:rsidR="00A65424" w:rsidRPr="002D03D8" w:rsidRDefault="00A65424" w:rsidP="00A65424">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5D9DE0B0" w14:textId="77777777" w:rsidR="00A65424" w:rsidRPr="002D03D8" w:rsidRDefault="00A65424" w:rsidP="00A65424">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left w:val="nil"/>
              <w:bottom w:val="nil"/>
              <w:right w:val="nil"/>
            </w:tcBorders>
            <w:vAlign w:val="bottom"/>
          </w:tcPr>
          <w:p w14:paraId="0CC1B7AD" w14:textId="77777777"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7EB0255C" w14:textId="77777777" w:rsidR="00A65424" w:rsidRPr="002D03D8" w:rsidRDefault="00A65424" w:rsidP="00A65424">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46963F7F" w14:textId="77777777"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0D0EB565" w14:textId="77777777" w:rsidR="00A65424" w:rsidRPr="002D03D8" w:rsidRDefault="00A65424" w:rsidP="00A65424">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08519765" w14:textId="77777777"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A65424" w:rsidRPr="002D03D8" w14:paraId="2CBA277E" w14:textId="77777777" w:rsidTr="005C143D">
        <w:trPr>
          <w:cantSplit/>
        </w:trPr>
        <w:tc>
          <w:tcPr>
            <w:tcW w:w="4770" w:type="dxa"/>
          </w:tcPr>
          <w:p w14:paraId="05673A50" w14:textId="77777777" w:rsidR="00A65424" w:rsidRPr="002D03D8" w:rsidRDefault="00A65424" w:rsidP="00A65424">
            <w:pPr>
              <w:spacing w:line="240" w:lineRule="exact"/>
              <w:rPr>
                <w:rFonts w:ascii="CordiaUPC" w:hAnsi="CordiaUPC" w:cs="CordiaUPC"/>
                <w:b/>
                <w:bCs/>
                <w:sz w:val="26"/>
                <w:szCs w:val="26"/>
              </w:rPr>
            </w:pPr>
            <w:r w:rsidRPr="002D03D8">
              <w:rPr>
                <w:rFonts w:ascii="CordiaUPC" w:hAnsi="CordiaUPC" w:cs="CordiaUPC" w:hint="cs"/>
                <w:b/>
                <w:bCs/>
                <w:sz w:val="26"/>
                <w:szCs w:val="26"/>
              </w:rPr>
              <w:t xml:space="preserve">Diluted earnings per share </w:t>
            </w:r>
            <w:r w:rsidRPr="002D03D8">
              <w:rPr>
                <w:rFonts w:ascii="CordiaUPC" w:hAnsi="CordiaUPC" w:cs="CordiaUPC" w:hint="cs"/>
                <w:b/>
                <w:bCs/>
                <w:i/>
                <w:iCs/>
                <w:sz w:val="26"/>
                <w:szCs w:val="26"/>
                <w:lang w:bidi="th-TH"/>
              </w:rPr>
              <w:t>(</w:t>
            </w:r>
            <w:r w:rsidRPr="002D03D8">
              <w:rPr>
                <w:rFonts w:ascii="CordiaUPC" w:hAnsi="CordiaUPC" w:cs="CordiaUPC" w:hint="cs"/>
                <w:b/>
                <w:bCs/>
                <w:i/>
                <w:iCs/>
                <w:sz w:val="26"/>
                <w:szCs w:val="26"/>
              </w:rPr>
              <w:t>in Baht</w:t>
            </w:r>
            <w:r w:rsidRPr="002D03D8">
              <w:rPr>
                <w:rFonts w:ascii="CordiaUPC" w:hAnsi="CordiaUPC" w:cs="CordiaUPC" w:hint="cs"/>
                <w:b/>
                <w:bCs/>
                <w:i/>
                <w:iCs/>
                <w:sz w:val="26"/>
                <w:szCs w:val="26"/>
                <w:lang w:bidi="th-TH"/>
              </w:rPr>
              <w:t>)</w:t>
            </w:r>
          </w:p>
        </w:tc>
        <w:tc>
          <w:tcPr>
            <w:tcW w:w="990" w:type="dxa"/>
            <w:tcBorders>
              <w:top w:val="nil"/>
              <w:left w:val="nil"/>
              <w:bottom w:val="double" w:sz="4" w:space="0" w:color="auto"/>
              <w:right w:val="nil"/>
            </w:tcBorders>
            <w:vAlign w:val="bottom"/>
          </w:tcPr>
          <w:p w14:paraId="6434B80C" w14:textId="304770ED" w:rsidR="00A65424" w:rsidRPr="002D03D8" w:rsidRDefault="00A65424" w:rsidP="00A65424">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sidRPr="002D03D8">
              <w:rPr>
                <w:rFonts w:ascii="CordiaUPC" w:hAnsi="CordiaUPC" w:cs="CordiaUPC"/>
                <w:b/>
                <w:bCs/>
                <w:sz w:val="26"/>
                <w:szCs w:val="26"/>
                <w:lang w:val="en-US" w:eastAsia="en-GB" w:bidi="th-TH"/>
              </w:rPr>
              <w:t>0.16</w:t>
            </w:r>
          </w:p>
        </w:tc>
        <w:tc>
          <w:tcPr>
            <w:tcW w:w="180" w:type="dxa"/>
            <w:vAlign w:val="bottom"/>
          </w:tcPr>
          <w:p w14:paraId="55858BE9" w14:textId="77777777" w:rsidR="00A65424" w:rsidRPr="002D03D8" w:rsidRDefault="00A65424" w:rsidP="00A65424">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7F554487" w14:textId="20F47C98"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2D03D8">
              <w:rPr>
                <w:rFonts w:ascii="CordiaUPC" w:hAnsi="CordiaUPC" w:cs="CordiaUPC"/>
                <w:b/>
                <w:bCs/>
                <w:sz w:val="26"/>
                <w:szCs w:val="26"/>
                <w:lang w:val="en-US" w:eastAsia="en-GB" w:bidi="th-TH"/>
              </w:rPr>
              <w:t>0.1</w:t>
            </w:r>
            <w:r w:rsidRPr="002D03D8">
              <w:rPr>
                <w:rFonts w:ascii="CordiaUPC" w:hAnsi="CordiaUPC" w:cs="CordiaUPC" w:hint="cs"/>
                <w:b/>
                <w:bCs/>
                <w:sz w:val="26"/>
                <w:szCs w:val="26"/>
                <w:cs/>
                <w:lang w:val="en-US" w:eastAsia="en-GB" w:bidi="th-TH"/>
              </w:rPr>
              <w:t>6</w:t>
            </w:r>
          </w:p>
        </w:tc>
        <w:tc>
          <w:tcPr>
            <w:tcW w:w="180" w:type="dxa"/>
            <w:vAlign w:val="bottom"/>
          </w:tcPr>
          <w:p w14:paraId="0532FBE9" w14:textId="77777777" w:rsidR="00A65424" w:rsidRPr="002D03D8" w:rsidRDefault="00A65424" w:rsidP="00A65424">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FF6DFB5" w14:textId="26A62635"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2D03D8">
              <w:rPr>
                <w:rFonts w:ascii="CordiaUPC" w:hAnsi="CordiaUPC" w:cs="CordiaUPC"/>
                <w:b/>
                <w:bCs/>
                <w:sz w:val="26"/>
                <w:szCs w:val="26"/>
                <w:lang w:val="en-US" w:eastAsia="en-GB" w:bidi="th-TH"/>
              </w:rPr>
              <w:t>0.16</w:t>
            </w:r>
          </w:p>
        </w:tc>
        <w:tc>
          <w:tcPr>
            <w:tcW w:w="180" w:type="dxa"/>
            <w:vAlign w:val="bottom"/>
          </w:tcPr>
          <w:p w14:paraId="0CF0CFDD" w14:textId="77777777" w:rsidR="00A65424" w:rsidRPr="002D03D8" w:rsidRDefault="00A65424" w:rsidP="00A65424">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D63121A" w14:textId="219C4154" w:rsidR="00A65424" w:rsidRPr="002D03D8" w:rsidRDefault="00A65424" w:rsidP="00A65424">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2D03D8">
              <w:rPr>
                <w:rFonts w:ascii="CordiaUPC" w:hAnsi="CordiaUPC" w:cs="CordiaUPC"/>
                <w:b/>
                <w:bCs/>
                <w:sz w:val="26"/>
                <w:szCs w:val="26"/>
                <w:lang w:val="en-US" w:eastAsia="en-GB" w:bidi="th-TH"/>
              </w:rPr>
              <w:t>0.1</w:t>
            </w:r>
            <w:r w:rsidRPr="002D03D8">
              <w:rPr>
                <w:rFonts w:ascii="CordiaUPC" w:hAnsi="CordiaUPC" w:cs="CordiaUPC" w:hint="cs"/>
                <w:b/>
                <w:bCs/>
                <w:sz w:val="26"/>
                <w:szCs w:val="26"/>
                <w:cs/>
                <w:lang w:val="en-US" w:eastAsia="en-GB" w:bidi="th-TH"/>
              </w:rPr>
              <w:t>6</w:t>
            </w:r>
          </w:p>
        </w:tc>
      </w:tr>
    </w:tbl>
    <w:p w14:paraId="7C89E184" w14:textId="77777777" w:rsidR="00341F88" w:rsidRPr="002D03D8" w:rsidRDefault="00341F88" w:rsidP="00341F88">
      <w:pPr>
        <w:pStyle w:val="Heading1"/>
        <w:spacing w:before="0" w:after="0" w:line="240" w:lineRule="exact"/>
        <w:ind w:left="540" w:hanging="540"/>
        <w:rPr>
          <w:rFonts w:ascii="CordiaUPC" w:hAnsi="CordiaUPC" w:cs="CordiaUPC"/>
          <w:i w:val="0"/>
          <w:iCs/>
          <w:sz w:val="28"/>
          <w:szCs w:val="28"/>
          <w:lang w:bidi="th-TH"/>
        </w:rPr>
      </w:pPr>
    </w:p>
    <w:p w14:paraId="54AB13AC" w14:textId="421E897F" w:rsidR="0053782C" w:rsidRPr="002D03D8" w:rsidRDefault="0053782C">
      <w:pPr>
        <w:spacing w:line="240" w:lineRule="auto"/>
        <w:rPr>
          <w:rFonts w:ascii="CordiaUPC" w:hAnsi="CordiaUPC" w:cs="CordiaUPC"/>
          <w:b/>
          <w:iCs/>
          <w:sz w:val="28"/>
          <w:szCs w:val="28"/>
        </w:rPr>
      </w:pPr>
      <w:r w:rsidRPr="002D03D8">
        <w:rPr>
          <w:rFonts w:ascii="CordiaUPC" w:hAnsi="CordiaUPC" w:cs="CordiaUPC"/>
          <w:i/>
          <w:iCs/>
          <w:sz w:val="28"/>
          <w:szCs w:val="28"/>
        </w:rPr>
        <w:br w:type="page"/>
      </w:r>
    </w:p>
    <w:p w14:paraId="3F8A2B3E" w14:textId="5C4BCC0F" w:rsidR="00E621A0" w:rsidRPr="002D03D8" w:rsidRDefault="00D04DDB" w:rsidP="003F1F11">
      <w:pPr>
        <w:pStyle w:val="Heading1"/>
        <w:spacing w:before="0" w:after="0" w:line="240" w:lineRule="exact"/>
        <w:ind w:left="540" w:hanging="540"/>
        <w:rPr>
          <w:rFonts w:ascii="CordiaUPC" w:hAnsi="CordiaUPC" w:cs="CordiaUPC"/>
          <w:i w:val="0"/>
          <w:iCs/>
          <w:sz w:val="28"/>
          <w:szCs w:val="28"/>
          <w:lang w:val="en-US"/>
        </w:rPr>
      </w:pPr>
      <w:r w:rsidRPr="002D03D8">
        <w:rPr>
          <w:rFonts w:ascii="CordiaUPC" w:hAnsi="CordiaUPC" w:cs="CordiaUPC"/>
          <w:i w:val="0"/>
          <w:iCs/>
          <w:sz w:val="28"/>
          <w:szCs w:val="28"/>
        </w:rPr>
        <w:lastRenderedPageBreak/>
        <w:t>1</w:t>
      </w:r>
      <w:r w:rsidR="00804E90" w:rsidRPr="002D03D8">
        <w:rPr>
          <w:rFonts w:ascii="CordiaUPC" w:hAnsi="CordiaUPC" w:cs="CordiaUPC"/>
          <w:i w:val="0"/>
          <w:iCs/>
          <w:sz w:val="28"/>
          <w:szCs w:val="28"/>
        </w:rPr>
        <w:t>8</w:t>
      </w:r>
      <w:r w:rsidR="0014164A" w:rsidRPr="002D03D8">
        <w:rPr>
          <w:rFonts w:ascii="CordiaUPC" w:hAnsi="CordiaUPC" w:cs="CordiaUPC" w:hint="cs"/>
          <w:i w:val="0"/>
          <w:iCs/>
          <w:sz w:val="28"/>
          <w:szCs w:val="28"/>
        </w:rPr>
        <w:tab/>
        <w:t>Share capital</w:t>
      </w:r>
    </w:p>
    <w:p w14:paraId="4A86410A" w14:textId="77777777" w:rsidR="00EB5834" w:rsidRPr="002D03D8"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270" w:type="dxa"/>
        <w:jc w:val="right"/>
        <w:tblLayout w:type="fixed"/>
        <w:tblCellMar>
          <w:left w:w="79" w:type="dxa"/>
          <w:right w:w="79" w:type="dxa"/>
        </w:tblCellMar>
        <w:tblLook w:val="0000" w:firstRow="0" w:lastRow="0" w:firstColumn="0" w:lastColumn="0" w:noHBand="0" w:noVBand="0"/>
      </w:tblPr>
      <w:tblGrid>
        <w:gridCol w:w="3600"/>
        <w:gridCol w:w="1170"/>
        <w:gridCol w:w="1023"/>
        <w:gridCol w:w="180"/>
        <w:gridCol w:w="957"/>
        <w:gridCol w:w="33"/>
        <w:gridCol w:w="147"/>
        <w:gridCol w:w="33"/>
        <w:gridCol w:w="990"/>
        <w:gridCol w:w="180"/>
        <w:gridCol w:w="957"/>
      </w:tblGrid>
      <w:tr w:rsidR="00EB5834" w:rsidRPr="002D03D8" w14:paraId="359CF3DE" w14:textId="77777777" w:rsidTr="005E3D05">
        <w:trPr>
          <w:cantSplit/>
          <w:tblHeader/>
          <w:jc w:val="right"/>
        </w:trPr>
        <w:tc>
          <w:tcPr>
            <w:tcW w:w="3600" w:type="dxa"/>
            <w:shd w:val="clear" w:color="auto" w:fill="auto"/>
          </w:tcPr>
          <w:p w14:paraId="1B79E8FD" w14:textId="77777777" w:rsidR="00EB5834" w:rsidRPr="002D03D8"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sz w:val="26"/>
                <w:szCs w:val="26"/>
                <w:lang w:val="en-US" w:bidi="th-TH"/>
              </w:rPr>
            </w:pPr>
          </w:p>
        </w:tc>
        <w:tc>
          <w:tcPr>
            <w:tcW w:w="1170" w:type="dxa"/>
            <w:vAlign w:val="bottom"/>
          </w:tcPr>
          <w:p w14:paraId="2EEBE8E9" w14:textId="77777777" w:rsidR="00EB5834" w:rsidRPr="002D03D8"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3"/>
          </w:tcPr>
          <w:p w14:paraId="2B52F28F" w14:textId="7DA4AAAC" w:rsidR="00EB5834" w:rsidRPr="002D03D8" w:rsidRDefault="0024625A"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2D03D8">
              <w:rPr>
                <w:rFonts w:ascii="CordiaUPC" w:hAnsi="CordiaUPC" w:cs="CordiaUPC"/>
                <w:sz w:val="26"/>
                <w:szCs w:val="26"/>
                <w:lang w:val="en-US" w:bidi="th-TH"/>
              </w:rPr>
              <w:t xml:space="preserve">30 </w:t>
            </w:r>
            <w:r w:rsidR="0078493F" w:rsidRPr="002D03D8">
              <w:rPr>
                <w:rFonts w:ascii="CordiaUPC" w:hAnsi="CordiaUPC" w:cs="CordiaUPC"/>
                <w:sz w:val="26"/>
                <w:szCs w:val="26"/>
                <w:lang w:val="en-US" w:bidi="th-TH"/>
              </w:rPr>
              <w:t>September</w:t>
            </w:r>
            <w:r w:rsidRPr="002D03D8">
              <w:rPr>
                <w:rFonts w:ascii="CordiaUPC" w:hAnsi="CordiaUPC" w:cs="CordiaUPC"/>
                <w:sz w:val="26"/>
                <w:szCs w:val="26"/>
                <w:lang w:val="en-US" w:bidi="th-TH"/>
              </w:rPr>
              <w:t xml:space="preserve"> </w:t>
            </w:r>
            <w:r w:rsidR="00EB5834" w:rsidRPr="002D03D8">
              <w:rPr>
                <w:rFonts w:ascii="CordiaUPC" w:hAnsi="CordiaUPC" w:cs="CordiaUPC" w:hint="cs"/>
                <w:sz w:val="26"/>
                <w:szCs w:val="26"/>
                <w:lang w:val="en-US" w:bidi="th-TH"/>
              </w:rPr>
              <w:t>202</w:t>
            </w:r>
            <w:r w:rsidRPr="002D03D8">
              <w:rPr>
                <w:rFonts w:ascii="CordiaUPC" w:hAnsi="CordiaUPC" w:cs="CordiaUPC"/>
                <w:sz w:val="26"/>
                <w:szCs w:val="26"/>
                <w:lang w:val="en-US" w:bidi="th-TH"/>
              </w:rPr>
              <w:t>5</w:t>
            </w:r>
          </w:p>
        </w:tc>
        <w:tc>
          <w:tcPr>
            <w:tcW w:w="180" w:type="dxa"/>
            <w:gridSpan w:val="2"/>
          </w:tcPr>
          <w:p w14:paraId="28302F78" w14:textId="77777777" w:rsidR="00EB5834" w:rsidRPr="002D03D8"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5B99C810" w14:textId="259B979C" w:rsidR="00EB5834" w:rsidRPr="002D03D8" w:rsidRDefault="0024625A"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2D03D8">
              <w:rPr>
                <w:rFonts w:ascii="CordiaUPC" w:hAnsi="CordiaUPC" w:cs="CordiaUPC"/>
                <w:sz w:val="26"/>
                <w:szCs w:val="26"/>
                <w:lang w:val="en-US" w:bidi="th-TH"/>
              </w:rPr>
              <w:t xml:space="preserve">31 December </w:t>
            </w:r>
            <w:r w:rsidR="00EB5834" w:rsidRPr="002D03D8">
              <w:rPr>
                <w:rFonts w:ascii="CordiaUPC" w:hAnsi="CordiaUPC" w:cs="CordiaUPC" w:hint="cs"/>
                <w:sz w:val="26"/>
                <w:szCs w:val="26"/>
                <w:lang w:val="en-US" w:bidi="th-TH"/>
              </w:rPr>
              <w:t>20</w:t>
            </w:r>
            <w:r w:rsidR="00EB5834" w:rsidRPr="002D03D8">
              <w:rPr>
                <w:rFonts w:ascii="CordiaUPC" w:hAnsi="CordiaUPC" w:cs="CordiaUPC"/>
                <w:sz w:val="26"/>
                <w:szCs w:val="26"/>
                <w:lang w:val="en-US" w:bidi="th-TH"/>
              </w:rPr>
              <w:t>2</w:t>
            </w:r>
            <w:r w:rsidRPr="002D03D8">
              <w:rPr>
                <w:rFonts w:ascii="CordiaUPC" w:hAnsi="CordiaUPC" w:cs="CordiaUPC"/>
                <w:sz w:val="26"/>
                <w:szCs w:val="26"/>
                <w:lang w:val="en-US" w:bidi="th-TH"/>
              </w:rPr>
              <w:t>4</w:t>
            </w:r>
          </w:p>
        </w:tc>
      </w:tr>
      <w:tr w:rsidR="00EB5834" w:rsidRPr="002D03D8" w14:paraId="4629FD10" w14:textId="77777777" w:rsidTr="005E3D05">
        <w:trPr>
          <w:cantSplit/>
          <w:tblHeader/>
          <w:jc w:val="right"/>
        </w:trPr>
        <w:tc>
          <w:tcPr>
            <w:tcW w:w="3600" w:type="dxa"/>
          </w:tcPr>
          <w:p w14:paraId="61444E42" w14:textId="77777777" w:rsidR="00EB5834" w:rsidRPr="002D03D8" w:rsidRDefault="00EB5834" w:rsidP="005E3D05">
            <w:pPr>
              <w:tabs>
                <w:tab w:val="decimal" w:pos="765"/>
              </w:tabs>
              <w:spacing w:line="240" w:lineRule="exact"/>
              <w:jc w:val="center"/>
              <w:rPr>
                <w:rFonts w:ascii="CordiaUPC" w:hAnsi="CordiaUPC" w:cs="CordiaUPC"/>
                <w:sz w:val="26"/>
                <w:szCs w:val="26"/>
              </w:rPr>
            </w:pPr>
          </w:p>
        </w:tc>
        <w:tc>
          <w:tcPr>
            <w:tcW w:w="1170" w:type="dxa"/>
          </w:tcPr>
          <w:p w14:paraId="147B262D" w14:textId="77777777" w:rsidR="00EB5834" w:rsidRPr="002D03D8" w:rsidRDefault="00EB5834" w:rsidP="005E3D05">
            <w:pPr>
              <w:tabs>
                <w:tab w:val="decimal" w:pos="371"/>
              </w:tabs>
              <w:spacing w:line="240" w:lineRule="exact"/>
              <w:jc w:val="center"/>
              <w:rPr>
                <w:rFonts w:ascii="CordiaUPC" w:hAnsi="CordiaUPC" w:cs="CordiaUPC"/>
                <w:i/>
                <w:iCs/>
                <w:sz w:val="26"/>
                <w:szCs w:val="26"/>
              </w:rPr>
            </w:pPr>
            <w:r w:rsidRPr="002D03D8">
              <w:rPr>
                <w:rFonts w:ascii="CordiaUPC" w:hAnsi="CordiaUPC" w:cs="CordiaUPC" w:hint="cs"/>
                <w:sz w:val="26"/>
                <w:szCs w:val="26"/>
                <w:lang w:val="en-US" w:bidi="th-TH"/>
              </w:rPr>
              <w:t>Par value</w:t>
            </w:r>
            <w:r w:rsidRPr="002D03D8">
              <w:rPr>
                <w:rFonts w:ascii="CordiaUPC" w:hAnsi="CordiaUPC" w:cs="CordiaUPC" w:hint="cs"/>
                <w:sz w:val="26"/>
                <w:szCs w:val="26"/>
              </w:rPr>
              <w:t xml:space="preserve"> per share</w:t>
            </w:r>
          </w:p>
        </w:tc>
        <w:tc>
          <w:tcPr>
            <w:tcW w:w="1023" w:type="dxa"/>
          </w:tcPr>
          <w:p w14:paraId="53744AE9" w14:textId="77777777" w:rsidR="00EB5834" w:rsidRPr="002D03D8" w:rsidRDefault="00EB5834" w:rsidP="005E3D05">
            <w:pPr>
              <w:spacing w:line="240" w:lineRule="exact"/>
              <w:jc w:val="center"/>
              <w:rPr>
                <w:rFonts w:ascii="CordiaUPC" w:hAnsi="CordiaUPC" w:cs="CordiaUPC"/>
                <w:bCs/>
                <w:sz w:val="26"/>
                <w:szCs w:val="26"/>
                <w:lang w:val="en-US" w:bidi="th-TH"/>
              </w:rPr>
            </w:pPr>
            <w:r w:rsidRPr="002D03D8">
              <w:rPr>
                <w:rFonts w:ascii="CordiaUPC" w:hAnsi="CordiaUPC" w:cs="CordiaUPC" w:hint="cs"/>
                <w:bCs/>
                <w:sz w:val="26"/>
                <w:szCs w:val="26"/>
              </w:rPr>
              <w:t>Number</w:t>
            </w:r>
            <w:r w:rsidRPr="002D03D8">
              <w:rPr>
                <w:rFonts w:ascii="CordiaUPC" w:hAnsi="CordiaUPC" w:cs="CordiaUPC" w:hint="cs"/>
                <w:bCs/>
                <w:sz w:val="26"/>
                <w:szCs w:val="26"/>
                <w:cs/>
                <w:lang w:bidi="th-TH"/>
              </w:rPr>
              <w:t xml:space="preserve"> </w:t>
            </w:r>
            <w:r w:rsidRPr="002D03D8">
              <w:rPr>
                <w:rFonts w:ascii="CordiaUPC" w:hAnsi="CordiaUPC" w:cs="CordiaUPC"/>
                <w:bCs/>
                <w:sz w:val="26"/>
                <w:szCs w:val="26"/>
                <w:lang w:val="en-US" w:bidi="th-TH"/>
              </w:rPr>
              <w:t>of shares</w:t>
            </w:r>
          </w:p>
        </w:tc>
        <w:tc>
          <w:tcPr>
            <w:tcW w:w="180" w:type="dxa"/>
          </w:tcPr>
          <w:p w14:paraId="2F6AC02F" w14:textId="77777777" w:rsidR="00EB5834" w:rsidRPr="002D03D8" w:rsidRDefault="00EB5834" w:rsidP="005E3D05">
            <w:pPr>
              <w:spacing w:line="240" w:lineRule="exact"/>
              <w:jc w:val="center"/>
              <w:rPr>
                <w:rFonts w:ascii="CordiaUPC" w:hAnsi="CordiaUPC" w:cs="CordiaUPC"/>
                <w:bCs/>
                <w:sz w:val="26"/>
                <w:szCs w:val="26"/>
              </w:rPr>
            </w:pPr>
          </w:p>
        </w:tc>
        <w:tc>
          <w:tcPr>
            <w:tcW w:w="957" w:type="dxa"/>
          </w:tcPr>
          <w:p w14:paraId="2D5BA85D" w14:textId="77777777" w:rsidR="00EB5834" w:rsidRPr="002D03D8" w:rsidRDefault="00EB5834" w:rsidP="005E3D05">
            <w:pPr>
              <w:spacing w:line="240" w:lineRule="exact"/>
              <w:jc w:val="center"/>
              <w:rPr>
                <w:rFonts w:ascii="CordiaUPC" w:hAnsi="CordiaUPC" w:cs="CordiaUPC"/>
                <w:bCs/>
                <w:sz w:val="26"/>
                <w:szCs w:val="26"/>
              </w:rPr>
            </w:pPr>
          </w:p>
          <w:p w14:paraId="3056B0BB" w14:textId="77777777" w:rsidR="00EB5834" w:rsidRPr="002D03D8" w:rsidRDefault="00EB5834" w:rsidP="005E3D05">
            <w:pPr>
              <w:spacing w:line="240" w:lineRule="exact"/>
              <w:jc w:val="center"/>
              <w:rPr>
                <w:rFonts w:ascii="CordiaUPC" w:hAnsi="CordiaUPC" w:cs="CordiaUPC"/>
                <w:bCs/>
                <w:sz w:val="26"/>
                <w:szCs w:val="26"/>
              </w:rPr>
            </w:pPr>
            <w:r w:rsidRPr="002D03D8">
              <w:rPr>
                <w:rFonts w:ascii="CordiaUPC" w:hAnsi="CordiaUPC" w:cs="CordiaUPC" w:hint="cs"/>
                <w:bCs/>
                <w:sz w:val="26"/>
                <w:szCs w:val="26"/>
              </w:rPr>
              <w:t>Amount</w:t>
            </w:r>
          </w:p>
        </w:tc>
        <w:tc>
          <w:tcPr>
            <w:tcW w:w="213" w:type="dxa"/>
            <w:gridSpan w:val="3"/>
          </w:tcPr>
          <w:p w14:paraId="08C6D193" w14:textId="77777777" w:rsidR="00EB5834" w:rsidRPr="002D03D8" w:rsidRDefault="00EB5834" w:rsidP="005E3D05">
            <w:pPr>
              <w:spacing w:line="240" w:lineRule="exact"/>
              <w:jc w:val="center"/>
              <w:rPr>
                <w:rFonts w:ascii="CordiaUPC" w:hAnsi="CordiaUPC" w:cs="CordiaUPC"/>
                <w:bCs/>
                <w:sz w:val="26"/>
                <w:szCs w:val="26"/>
              </w:rPr>
            </w:pPr>
          </w:p>
        </w:tc>
        <w:tc>
          <w:tcPr>
            <w:tcW w:w="990" w:type="dxa"/>
          </w:tcPr>
          <w:p w14:paraId="4E62AD7F" w14:textId="77777777" w:rsidR="00EB5834" w:rsidRPr="002D03D8" w:rsidRDefault="00EB5834" w:rsidP="005E3D05">
            <w:pPr>
              <w:spacing w:line="240" w:lineRule="exact"/>
              <w:jc w:val="center"/>
              <w:rPr>
                <w:rFonts w:ascii="CordiaUPC" w:hAnsi="CordiaUPC" w:cs="CordiaUPC"/>
                <w:bCs/>
                <w:sz w:val="26"/>
                <w:szCs w:val="26"/>
              </w:rPr>
            </w:pPr>
            <w:r w:rsidRPr="002D03D8">
              <w:rPr>
                <w:rFonts w:ascii="CordiaUPC" w:hAnsi="CordiaUPC" w:cs="CordiaUPC" w:hint="cs"/>
                <w:bCs/>
                <w:sz w:val="26"/>
                <w:szCs w:val="26"/>
              </w:rPr>
              <w:t>Number</w:t>
            </w:r>
            <w:r w:rsidRPr="002D03D8">
              <w:rPr>
                <w:rFonts w:ascii="CordiaUPC" w:hAnsi="CordiaUPC" w:cs="CordiaUPC"/>
                <w:bCs/>
                <w:sz w:val="26"/>
                <w:szCs w:val="26"/>
              </w:rPr>
              <w:t xml:space="preserve"> of shares</w:t>
            </w:r>
          </w:p>
        </w:tc>
        <w:tc>
          <w:tcPr>
            <w:tcW w:w="180" w:type="dxa"/>
          </w:tcPr>
          <w:p w14:paraId="3AA6CAB6" w14:textId="77777777" w:rsidR="00EB5834" w:rsidRPr="002D03D8" w:rsidRDefault="00EB5834" w:rsidP="005E3D05">
            <w:pPr>
              <w:spacing w:line="240" w:lineRule="exact"/>
              <w:jc w:val="center"/>
              <w:rPr>
                <w:rFonts w:ascii="CordiaUPC" w:hAnsi="CordiaUPC" w:cs="CordiaUPC"/>
                <w:bCs/>
                <w:sz w:val="26"/>
                <w:szCs w:val="26"/>
              </w:rPr>
            </w:pPr>
          </w:p>
        </w:tc>
        <w:tc>
          <w:tcPr>
            <w:tcW w:w="957" w:type="dxa"/>
          </w:tcPr>
          <w:p w14:paraId="2BBB7F56" w14:textId="77777777" w:rsidR="00EB5834" w:rsidRPr="002D03D8" w:rsidRDefault="00EB5834" w:rsidP="005E3D05">
            <w:pPr>
              <w:spacing w:line="240" w:lineRule="exact"/>
              <w:jc w:val="center"/>
              <w:rPr>
                <w:rFonts w:ascii="CordiaUPC" w:hAnsi="CordiaUPC" w:cs="CordiaUPC"/>
                <w:bCs/>
                <w:sz w:val="26"/>
                <w:szCs w:val="26"/>
              </w:rPr>
            </w:pPr>
          </w:p>
          <w:p w14:paraId="5310CA34" w14:textId="77777777" w:rsidR="00EB5834" w:rsidRPr="002D03D8" w:rsidRDefault="00EB5834" w:rsidP="005E3D05">
            <w:pPr>
              <w:spacing w:line="240" w:lineRule="exact"/>
              <w:jc w:val="center"/>
              <w:rPr>
                <w:rFonts w:ascii="CordiaUPC" w:hAnsi="CordiaUPC" w:cs="CordiaUPC"/>
                <w:bCs/>
                <w:sz w:val="26"/>
                <w:szCs w:val="26"/>
              </w:rPr>
            </w:pPr>
            <w:r w:rsidRPr="002D03D8">
              <w:rPr>
                <w:rFonts w:ascii="CordiaUPC" w:hAnsi="CordiaUPC" w:cs="CordiaUPC" w:hint="cs"/>
                <w:bCs/>
                <w:sz w:val="26"/>
                <w:szCs w:val="26"/>
              </w:rPr>
              <w:t>Amount</w:t>
            </w:r>
          </w:p>
        </w:tc>
      </w:tr>
      <w:tr w:rsidR="00EB5834" w:rsidRPr="002D03D8" w14:paraId="372C83C4" w14:textId="77777777" w:rsidTr="005E3D05">
        <w:trPr>
          <w:cantSplit/>
          <w:tblHeader/>
          <w:jc w:val="right"/>
        </w:trPr>
        <w:tc>
          <w:tcPr>
            <w:tcW w:w="3600" w:type="dxa"/>
          </w:tcPr>
          <w:p w14:paraId="53DE364A" w14:textId="77777777" w:rsidR="00EB5834" w:rsidRPr="002D03D8"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0ED588CE" w14:textId="77777777" w:rsidR="00EB5834" w:rsidRPr="002D03D8" w:rsidRDefault="00EB5834" w:rsidP="005E3D05">
            <w:pPr>
              <w:tabs>
                <w:tab w:val="decimal" w:pos="371"/>
                <w:tab w:val="decimal" w:pos="765"/>
              </w:tabs>
              <w:spacing w:line="240" w:lineRule="exact"/>
              <w:jc w:val="center"/>
              <w:rPr>
                <w:rFonts w:ascii="CordiaUPC" w:hAnsi="CordiaUPC" w:cs="CordiaUPC"/>
                <w:i/>
                <w:iCs/>
                <w:sz w:val="26"/>
                <w:szCs w:val="26"/>
              </w:rPr>
            </w:pPr>
            <w:r w:rsidRPr="002D03D8">
              <w:rPr>
                <w:rFonts w:ascii="CordiaUPC" w:hAnsi="CordiaUPC" w:cs="CordiaUPC" w:hint="cs"/>
                <w:i/>
                <w:iCs/>
                <w:sz w:val="26"/>
                <w:szCs w:val="26"/>
                <w:cs/>
                <w:lang w:bidi="th-TH"/>
              </w:rPr>
              <w:t>(</w:t>
            </w:r>
            <w:r w:rsidRPr="002D03D8">
              <w:rPr>
                <w:rFonts w:ascii="CordiaUPC" w:hAnsi="CordiaUPC" w:cs="CordiaUPC" w:hint="cs"/>
                <w:i/>
                <w:iCs/>
                <w:sz w:val="26"/>
                <w:szCs w:val="26"/>
              </w:rPr>
              <w:t>in Baht</w:t>
            </w:r>
            <w:r w:rsidRPr="002D03D8">
              <w:rPr>
                <w:rFonts w:ascii="CordiaUPC" w:hAnsi="CordiaUPC" w:cs="CordiaUPC" w:hint="cs"/>
                <w:i/>
                <w:iCs/>
                <w:sz w:val="26"/>
                <w:szCs w:val="26"/>
                <w:cs/>
                <w:lang w:bidi="th-TH"/>
              </w:rPr>
              <w:t>)</w:t>
            </w:r>
          </w:p>
        </w:tc>
        <w:tc>
          <w:tcPr>
            <w:tcW w:w="4500" w:type="dxa"/>
            <w:gridSpan w:val="9"/>
          </w:tcPr>
          <w:p w14:paraId="30EE0B19" w14:textId="14899310" w:rsidR="00EB5834" w:rsidRPr="002D03D8" w:rsidRDefault="00EB5834" w:rsidP="005E3D05">
            <w:pPr>
              <w:tabs>
                <w:tab w:val="decimal" w:pos="765"/>
              </w:tabs>
              <w:spacing w:line="240" w:lineRule="exact"/>
              <w:jc w:val="center"/>
              <w:rPr>
                <w:rFonts w:ascii="CordiaUPC" w:hAnsi="CordiaUPC" w:cs="CordiaUPC"/>
                <w:i/>
                <w:iCs/>
                <w:sz w:val="26"/>
                <w:szCs w:val="26"/>
              </w:rPr>
            </w:pPr>
            <w:r w:rsidRPr="002D03D8">
              <w:rPr>
                <w:rFonts w:ascii="CordiaUPC" w:hAnsi="CordiaUPC" w:cs="CordiaUPC" w:hint="cs"/>
                <w:i/>
                <w:iCs/>
                <w:sz w:val="26"/>
                <w:szCs w:val="26"/>
                <w:cs/>
                <w:lang w:bidi="th-TH"/>
              </w:rPr>
              <w:t>(</w:t>
            </w:r>
            <w:r w:rsidRPr="002D03D8">
              <w:rPr>
                <w:rFonts w:ascii="CordiaUPC" w:hAnsi="CordiaUPC" w:cs="CordiaUPC" w:hint="cs"/>
                <w:i/>
                <w:iCs/>
                <w:sz w:val="26"/>
                <w:szCs w:val="26"/>
              </w:rPr>
              <w:t>million shares</w:t>
            </w:r>
            <w:r w:rsidRPr="002D03D8">
              <w:rPr>
                <w:rFonts w:ascii="CordiaUPC" w:hAnsi="CordiaUPC" w:cs="CordiaUPC" w:hint="cs"/>
                <w:i/>
                <w:iCs/>
                <w:sz w:val="26"/>
                <w:szCs w:val="26"/>
                <w:cs/>
                <w:lang w:bidi="th-TH"/>
              </w:rPr>
              <w:t>/</w:t>
            </w:r>
            <w:r w:rsidRPr="002D03D8">
              <w:rPr>
                <w:rFonts w:ascii="CordiaUPC" w:hAnsi="CordiaUPC" w:cs="CordiaUPC" w:hint="cs"/>
                <w:i/>
                <w:iCs/>
                <w:sz w:val="26"/>
                <w:szCs w:val="26"/>
              </w:rPr>
              <w:t>million Baht</w:t>
            </w:r>
            <w:r w:rsidRPr="002D03D8">
              <w:rPr>
                <w:rFonts w:ascii="CordiaUPC" w:hAnsi="CordiaUPC" w:cs="CordiaUPC" w:hint="cs"/>
                <w:i/>
                <w:iCs/>
                <w:sz w:val="26"/>
                <w:szCs w:val="26"/>
                <w:cs/>
                <w:lang w:bidi="th-TH"/>
              </w:rPr>
              <w:t>)</w:t>
            </w:r>
          </w:p>
        </w:tc>
      </w:tr>
      <w:tr w:rsidR="00E7413F" w:rsidRPr="002D03D8" w14:paraId="779481DE" w14:textId="77777777" w:rsidTr="005E3D05">
        <w:trPr>
          <w:cantSplit/>
          <w:jc w:val="right"/>
        </w:trPr>
        <w:tc>
          <w:tcPr>
            <w:tcW w:w="3600" w:type="dxa"/>
          </w:tcPr>
          <w:p w14:paraId="3BC0885E" w14:textId="6D960684" w:rsidR="00E7413F" w:rsidRPr="002D03D8" w:rsidRDefault="00E7413F" w:rsidP="00E74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proofErr w:type="spellStart"/>
            <w:r w:rsidRPr="002D03D8">
              <w:rPr>
                <w:rFonts w:ascii="CordiaUPC" w:hAnsi="CordiaUPC" w:cs="CordiaUPC" w:hint="cs"/>
                <w:b/>
                <w:bCs/>
                <w:sz w:val="26"/>
                <w:szCs w:val="26"/>
                <w:lang w:val="en-US" w:bidi="th-TH"/>
              </w:rPr>
              <w:t>Authorised</w:t>
            </w:r>
            <w:proofErr w:type="spellEnd"/>
            <w:r w:rsidRPr="002D03D8">
              <w:rPr>
                <w:rFonts w:ascii="CordiaUPC" w:hAnsi="CordiaUPC" w:cs="CordiaUPC" w:hint="cs"/>
                <w:b/>
                <w:bCs/>
                <w:sz w:val="26"/>
                <w:szCs w:val="26"/>
                <w:lang w:val="en-US" w:bidi="th-TH"/>
              </w:rPr>
              <w:t xml:space="preserve"> shares </w:t>
            </w:r>
            <w:proofErr w:type="gramStart"/>
            <w:r w:rsidRPr="002D03D8">
              <w:rPr>
                <w:rFonts w:ascii="CordiaUPC" w:hAnsi="CordiaUPC" w:cs="CordiaUPC" w:hint="cs"/>
                <w:b/>
                <w:bCs/>
                <w:sz w:val="26"/>
                <w:szCs w:val="26"/>
                <w:lang w:val="en-US" w:bidi="th-TH"/>
              </w:rPr>
              <w:t>at</w:t>
            </w:r>
            <w:proofErr w:type="gramEnd"/>
            <w:r w:rsidRPr="002D03D8">
              <w:rPr>
                <w:rFonts w:ascii="CordiaUPC" w:hAnsi="CordiaUPC" w:cs="CordiaUPC" w:hint="cs"/>
                <w:b/>
                <w:bCs/>
                <w:sz w:val="26"/>
                <w:szCs w:val="26"/>
                <w:lang w:val="en-US" w:bidi="th-TH"/>
              </w:rPr>
              <w:t xml:space="preserve"> </w:t>
            </w:r>
            <w:r w:rsidRPr="002D03D8">
              <w:rPr>
                <w:rFonts w:ascii="CordiaUPC" w:hAnsi="CordiaUPC" w:cs="CordiaUPC"/>
                <w:b/>
                <w:bCs/>
                <w:sz w:val="26"/>
                <w:szCs w:val="26"/>
                <w:lang w:val="en-US" w:bidi="th-TH"/>
              </w:rPr>
              <w:t>30 September/</w:t>
            </w:r>
          </w:p>
          <w:p w14:paraId="41C7CD32" w14:textId="255B545F" w:rsidR="00E7413F" w:rsidRPr="002D03D8" w:rsidRDefault="00E7413F" w:rsidP="00E74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2D03D8">
              <w:rPr>
                <w:rFonts w:ascii="CordiaUPC" w:hAnsi="CordiaUPC" w:cs="CordiaUPC" w:hint="cs"/>
                <w:b/>
                <w:bCs/>
                <w:sz w:val="26"/>
                <w:szCs w:val="26"/>
                <w:lang w:val="en-US" w:bidi="th-TH"/>
              </w:rPr>
              <w:t>31 December</w:t>
            </w:r>
          </w:p>
        </w:tc>
        <w:tc>
          <w:tcPr>
            <w:tcW w:w="1170" w:type="dxa"/>
            <w:vAlign w:val="bottom"/>
          </w:tcPr>
          <w:p w14:paraId="2917CC96" w14:textId="77777777" w:rsidR="00E7413F" w:rsidRPr="002D03D8" w:rsidRDefault="00E7413F" w:rsidP="00E7413F">
            <w:pPr>
              <w:tabs>
                <w:tab w:val="decimal" w:pos="371"/>
                <w:tab w:val="decimal" w:pos="731"/>
              </w:tabs>
              <w:spacing w:line="240" w:lineRule="exact"/>
              <w:ind w:right="11"/>
              <w:jc w:val="center"/>
              <w:rPr>
                <w:rFonts w:ascii="CordiaUPC" w:hAnsi="CordiaUPC" w:cs="CordiaUPC"/>
                <w:b/>
                <w:bCs/>
                <w:sz w:val="26"/>
                <w:szCs w:val="26"/>
              </w:rPr>
            </w:pPr>
            <w:r w:rsidRPr="002D03D8">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11104CAB" w14:textId="26D7BE2D" w:rsidR="00E7413F" w:rsidRPr="002D03D8" w:rsidRDefault="00E7413F" w:rsidP="00E7413F">
            <w:pPr>
              <w:tabs>
                <w:tab w:val="decimal" w:pos="731"/>
              </w:tabs>
              <w:spacing w:line="240" w:lineRule="exact"/>
              <w:ind w:right="11"/>
              <w:rPr>
                <w:rFonts w:ascii="CordiaUPC" w:hAnsi="CordiaUPC" w:cs="CordiaUPC"/>
                <w:b/>
                <w:bCs/>
                <w:sz w:val="26"/>
                <w:szCs w:val="26"/>
              </w:rPr>
            </w:pPr>
            <w:r w:rsidRPr="002D03D8">
              <w:rPr>
                <w:rFonts w:ascii="CordiaUPC" w:eastAsia="Times New Roman" w:hAnsi="CordiaUPC" w:cs="CordiaUPC"/>
                <w:b/>
                <w:bCs/>
                <w:sz w:val="26"/>
                <w:szCs w:val="26"/>
                <w:lang w:eastAsia="en-GB"/>
              </w:rPr>
              <w:t>97,831</w:t>
            </w:r>
          </w:p>
        </w:tc>
        <w:tc>
          <w:tcPr>
            <w:tcW w:w="180" w:type="dxa"/>
            <w:vAlign w:val="bottom"/>
          </w:tcPr>
          <w:p w14:paraId="3959FC1C" w14:textId="77777777" w:rsidR="00E7413F" w:rsidRPr="002D03D8" w:rsidRDefault="00E7413F" w:rsidP="00E7413F">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4C299CA8" w14:textId="3DA78BE8" w:rsidR="00E7413F" w:rsidRPr="002D03D8" w:rsidRDefault="00E7413F" w:rsidP="00E7413F">
            <w:pPr>
              <w:tabs>
                <w:tab w:val="decimal" w:pos="731"/>
              </w:tabs>
              <w:spacing w:line="240" w:lineRule="exact"/>
              <w:ind w:right="11"/>
              <w:rPr>
                <w:rFonts w:ascii="CordiaUPC" w:hAnsi="CordiaUPC" w:cs="CordiaUPC"/>
                <w:b/>
                <w:bCs/>
                <w:sz w:val="26"/>
                <w:szCs w:val="26"/>
              </w:rPr>
            </w:pPr>
            <w:r w:rsidRPr="002D03D8">
              <w:rPr>
                <w:rFonts w:ascii="CordiaUPC" w:eastAsia="Times New Roman" w:hAnsi="CordiaUPC" w:cs="CordiaUPC"/>
                <w:b/>
                <w:bCs/>
                <w:sz w:val="26"/>
                <w:szCs w:val="26"/>
                <w:lang w:eastAsia="en-GB"/>
              </w:rPr>
              <w:t>92,939</w:t>
            </w:r>
          </w:p>
        </w:tc>
        <w:tc>
          <w:tcPr>
            <w:tcW w:w="180" w:type="dxa"/>
            <w:gridSpan w:val="2"/>
            <w:vAlign w:val="bottom"/>
          </w:tcPr>
          <w:p w14:paraId="736BB4BE" w14:textId="77777777" w:rsidR="00E7413F" w:rsidRPr="002D03D8" w:rsidRDefault="00E7413F" w:rsidP="00E7413F">
            <w:pPr>
              <w:tabs>
                <w:tab w:val="decimal" w:pos="765"/>
              </w:tabs>
              <w:spacing w:line="240" w:lineRule="exact"/>
              <w:rPr>
                <w:rFonts w:ascii="CordiaUPC" w:hAnsi="CordiaUPC" w:cs="CordiaUPC"/>
                <w:b/>
                <w:bCs/>
                <w:sz w:val="26"/>
                <w:szCs w:val="26"/>
              </w:rPr>
            </w:pPr>
          </w:p>
        </w:tc>
        <w:tc>
          <w:tcPr>
            <w:tcW w:w="990" w:type="dxa"/>
            <w:tcBorders>
              <w:left w:val="nil"/>
              <w:bottom w:val="double" w:sz="4" w:space="0" w:color="auto"/>
              <w:right w:val="nil"/>
            </w:tcBorders>
            <w:vAlign w:val="bottom"/>
          </w:tcPr>
          <w:p w14:paraId="0601C374" w14:textId="53A4F032" w:rsidR="00E7413F" w:rsidRPr="002D03D8" w:rsidRDefault="00E7413F" w:rsidP="00E7413F">
            <w:pPr>
              <w:tabs>
                <w:tab w:val="decimal" w:pos="731"/>
              </w:tabs>
              <w:spacing w:line="240" w:lineRule="exact"/>
              <w:ind w:right="11"/>
              <w:rPr>
                <w:rFonts w:ascii="CordiaUPC" w:hAnsi="CordiaUPC" w:cs="CordiaUPC"/>
                <w:b/>
                <w:bCs/>
                <w:sz w:val="26"/>
                <w:szCs w:val="26"/>
              </w:rPr>
            </w:pPr>
            <w:r w:rsidRPr="002D03D8">
              <w:rPr>
                <w:rFonts w:ascii="CordiaUPC" w:eastAsia="Times New Roman" w:hAnsi="CordiaUPC" w:cs="CordiaUPC"/>
                <w:b/>
                <w:bCs/>
                <w:sz w:val="26"/>
                <w:szCs w:val="26"/>
                <w:lang w:eastAsia="en-GB"/>
              </w:rPr>
              <w:t>97,831</w:t>
            </w:r>
          </w:p>
        </w:tc>
        <w:tc>
          <w:tcPr>
            <w:tcW w:w="180" w:type="dxa"/>
            <w:vAlign w:val="bottom"/>
          </w:tcPr>
          <w:p w14:paraId="0CB3F84F" w14:textId="77777777" w:rsidR="00E7413F" w:rsidRPr="002D03D8" w:rsidRDefault="00E7413F" w:rsidP="00E7413F">
            <w:pPr>
              <w:tabs>
                <w:tab w:val="decimal" w:pos="765"/>
              </w:tabs>
              <w:spacing w:line="240" w:lineRule="exact"/>
              <w:rPr>
                <w:rFonts w:ascii="CordiaUPC" w:hAnsi="CordiaUPC" w:cs="CordiaUPC"/>
                <w:b/>
                <w:bCs/>
                <w:sz w:val="26"/>
                <w:szCs w:val="26"/>
              </w:rPr>
            </w:pPr>
          </w:p>
        </w:tc>
        <w:tc>
          <w:tcPr>
            <w:tcW w:w="957" w:type="dxa"/>
            <w:tcBorders>
              <w:left w:val="nil"/>
              <w:bottom w:val="double" w:sz="4" w:space="0" w:color="auto"/>
              <w:right w:val="nil"/>
            </w:tcBorders>
            <w:vAlign w:val="bottom"/>
          </w:tcPr>
          <w:p w14:paraId="6F49A6E5" w14:textId="7C3F1158" w:rsidR="00E7413F" w:rsidRPr="002D03D8" w:rsidRDefault="00E7413F" w:rsidP="00E7413F">
            <w:pPr>
              <w:tabs>
                <w:tab w:val="decimal" w:pos="731"/>
              </w:tabs>
              <w:spacing w:line="240" w:lineRule="exact"/>
              <w:ind w:right="11"/>
              <w:rPr>
                <w:rFonts w:ascii="CordiaUPC" w:hAnsi="CordiaUPC" w:cs="CordiaUPC"/>
                <w:b/>
                <w:bCs/>
                <w:sz w:val="26"/>
                <w:szCs w:val="26"/>
              </w:rPr>
            </w:pPr>
            <w:r w:rsidRPr="002D03D8">
              <w:rPr>
                <w:rFonts w:ascii="CordiaUPC" w:eastAsia="Times New Roman" w:hAnsi="CordiaUPC" w:cs="CordiaUPC"/>
                <w:b/>
                <w:bCs/>
                <w:sz w:val="26"/>
                <w:szCs w:val="26"/>
                <w:lang w:eastAsia="en-GB"/>
              </w:rPr>
              <w:t>92,939</w:t>
            </w:r>
          </w:p>
        </w:tc>
      </w:tr>
      <w:tr w:rsidR="00D205C0" w:rsidRPr="002D03D8" w14:paraId="3A0F4044" w14:textId="77777777" w:rsidTr="005E3D05">
        <w:trPr>
          <w:cantSplit/>
          <w:jc w:val="right"/>
        </w:trPr>
        <w:tc>
          <w:tcPr>
            <w:tcW w:w="3600" w:type="dxa"/>
          </w:tcPr>
          <w:p w14:paraId="17472A65" w14:textId="77777777" w:rsidR="00D205C0" w:rsidRPr="002D03D8" w:rsidRDefault="00D205C0" w:rsidP="00D205C0">
            <w:pPr>
              <w:spacing w:line="240" w:lineRule="exact"/>
              <w:rPr>
                <w:rFonts w:ascii="CordiaUPC" w:hAnsi="CordiaUPC" w:cs="CordiaUPC"/>
                <w:b/>
                <w:bCs/>
                <w:i/>
                <w:iCs/>
                <w:sz w:val="26"/>
                <w:szCs w:val="26"/>
                <w:lang w:val="en-US" w:bidi="th-TH"/>
              </w:rPr>
            </w:pPr>
          </w:p>
        </w:tc>
        <w:tc>
          <w:tcPr>
            <w:tcW w:w="1170" w:type="dxa"/>
          </w:tcPr>
          <w:p w14:paraId="20322B34" w14:textId="77777777" w:rsidR="00D205C0" w:rsidRPr="002D03D8" w:rsidRDefault="00D205C0" w:rsidP="00D205C0">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3FB01A72" w14:textId="77777777" w:rsidR="00D205C0" w:rsidRPr="002D03D8" w:rsidRDefault="00D205C0" w:rsidP="00D205C0">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61F355DD"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4F31DFF1" w14:textId="77777777" w:rsidR="00D205C0" w:rsidRPr="002D03D8" w:rsidRDefault="00D205C0" w:rsidP="00D205C0">
            <w:pPr>
              <w:tabs>
                <w:tab w:val="decimal" w:pos="731"/>
              </w:tabs>
              <w:spacing w:line="240" w:lineRule="exact"/>
              <w:ind w:right="11"/>
              <w:rPr>
                <w:rFonts w:ascii="CordiaUPC" w:hAnsi="CordiaUPC" w:cs="CordiaUPC"/>
                <w:sz w:val="26"/>
                <w:szCs w:val="26"/>
              </w:rPr>
            </w:pPr>
          </w:p>
        </w:tc>
        <w:tc>
          <w:tcPr>
            <w:tcW w:w="180" w:type="dxa"/>
            <w:gridSpan w:val="2"/>
          </w:tcPr>
          <w:p w14:paraId="47690687"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tcPr>
          <w:p w14:paraId="232C4B0D" w14:textId="77777777" w:rsidR="00D205C0" w:rsidRPr="002D03D8" w:rsidRDefault="00D205C0" w:rsidP="00D205C0">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7547FBAD"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tcPr>
          <w:p w14:paraId="658F0066" w14:textId="77777777" w:rsidR="00D205C0" w:rsidRPr="002D03D8" w:rsidRDefault="00D205C0" w:rsidP="00D205C0">
            <w:pPr>
              <w:tabs>
                <w:tab w:val="decimal" w:pos="731"/>
              </w:tabs>
              <w:spacing w:line="240" w:lineRule="exact"/>
              <w:ind w:right="11"/>
              <w:rPr>
                <w:rFonts w:ascii="CordiaUPC" w:hAnsi="CordiaUPC" w:cs="CordiaUPC"/>
                <w:sz w:val="26"/>
                <w:szCs w:val="26"/>
              </w:rPr>
            </w:pPr>
          </w:p>
        </w:tc>
      </w:tr>
      <w:tr w:rsidR="00D205C0" w:rsidRPr="002D03D8" w14:paraId="42B4B13F" w14:textId="77777777" w:rsidTr="005E3D05">
        <w:trPr>
          <w:cantSplit/>
          <w:jc w:val="right"/>
        </w:trPr>
        <w:tc>
          <w:tcPr>
            <w:tcW w:w="3600" w:type="dxa"/>
          </w:tcPr>
          <w:p w14:paraId="76214A2A" w14:textId="77777777" w:rsidR="00D205C0" w:rsidRPr="002D03D8" w:rsidRDefault="00D205C0" w:rsidP="00D205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2D03D8">
              <w:rPr>
                <w:rFonts w:ascii="CordiaUPC" w:hAnsi="CordiaUPC" w:cs="CordiaUPC" w:hint="cs"/>
                <w:b/>
                <w:bCs/>
                <w:i/>
                <w:iCs/>
                <w:sz w:val="26"/>
                <w:szCs w:val="26"/>
                <w:lang w:val="en-US" w:bidi="th-TH"/>
              </w:rPr>
              <w:t>Issued and paid</w:t>
            </w:r>
            <w:r w:rsidRPr="002D03D8">
              <w:rPr>
                <w:rFonts w:ascii="CordiaUPC" w:hAnsi="CordiaUPC" w:cs="CordiaUPC" w:hint="cs"/>
                <w:b/>
                <w:bCs/>
                <w:i/>
                <w:iCs/>
                <w:sz w:val="26"/>
                <w:szCs w:val="26"/>
                <w:cs/>
                <w:lang w:val="en-US" w:bidi="th-TH"/>
              </w:rPr>
              <w:t>-</w:t>
            </w:r>
            <w:r w:rsidRPr="002D03D8">
              <w:rPr>
                <w:rFonts w:ascii="CordiaUPC" w:hAnsi="CordiaUPC" w:cs="CordiaUPC" w:hint="cs"/>
                <w:b/>
                <w:bCs/>
                <w:i/>
                <w:iCs/>
                <w:sz w:val="26"/>
                <w:szCs w:val="26"/>
                <w:lang w:val="en-US" w:bidi="th-TH"/>
              </w:rPr>
              <w:t>up</w:t>
            </w:r>
          </w:p>
        </w:tc>
        <w:tc>
          <w:tcPr>
            <w:tcW w:w="1170" w:type="dxa"/>
          </w:tcPr>
          <w:p w14:paraId="762728D0" w14:textId="77777777" w:rsidR="00D205C0" w:rsidRPr="002D03D8" w:rsidRDefault="00D205C0" w:rsidP="00D205C0">
            <w:pPr>
              <w:tabs>
                <w:tab w:val="decimal" w:pos="371"/>
                <w:tab w:val="decimal" w:pos="731"/>
              </w:tabs>
              <w:spacing w:line="240" w:lineRule="exact"/>
              <w:ind w:right="11"/>
              <w:jc w:val="center"/>
              <w:rPr>
                <w:rFonts w:ascii="CordiaUPC" w:hAnsi="CordiaUPC" w:cs="CordiaUPC"/>
                <w:sz w:val="26"/>
                <w:szCs w:val="26"/>
              </w:rPr>
            </w:pPr>
          </w:p>
        </w:tc>
        <w:tc>
          <w:tcPr>
            <w:tcW w:w="1023" w:type="dxa"/>
          </w:tcPr>
          <w:p w14:paraId="5755A1A2" w14:textId="77777777" w:rsidR="00D205C0" w:rsidRPr="002D03D8" w:rsidRDefault="00D205C0" w:rsidP="00D205C0">
            <w:pPr>
              <w:tabs>
                <w:tab w:val="decimal" w:pos="731"/>
              </w:tabs>
              <w:spacing w:line="240" w:lineRule="exact"/>
              <w:ind w:right="11"/>
              <w:rPr>
                <w:rFonts w:ascii="CordiaUPC" w:hAnsi="CordiaUPC" w:cs="CordiaUPC"/>
                <w:sz w:val="26"/>
                <w:szCs w:val="26"/>
              </w:rPr>
            </w:pPr>
          </w:p>
        </w:tc>
        <w:tc>
          <w:tcPr>
            <w:tcW w:w="180" w:type="dxa"/>
          </w:tcPr>
          <w:p w14:paraId="0B269740"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90" w:type="dxa"/>
            <w:gridSpan w:val="2"/>
          </w:tcPr>
          <w:p w14:paraId="62852C18" w14:textId="77777777" w:rsidR="00D205C0" w:rsidRPr="002D03D8" w:rsidRDefault="00D205C0" w:rsidP="00D205C0">
            <w:pPr>
              <w:tabs>
                <w:tab w:val="decimal" w:pos="731"/>
              </w:tabs>
              <w:spacing w:line="240" w:lineRule="exact"/>
              <w:ind w:right="11"/>
              <w:rPr>
                <w:rFonts w:ascii="CordiaUPC" w:hAnsi="CordiaUPC" w:cs="CordiaUPC"/>
                <w:sz w:val="26"/>
                <w:szCs w:val="26"/>
              </w:rPr>
            </w:pPr>
          </w:p>
        </w:tc>
        <w:tc>
          <w:tcPr>
            <w:tcW w:w="180" w:type="dxa"/>
            <w:gridSpan w:val="2"/>
          </w:tcPr>
          <w:p w14:paraId="29F97740"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90" w:type="dxa"/>
          </w:tcPr>
          <w:p w14:paraId="6260A69E" w14:textId="77777777" w:rsidR="00D205C0" w:rsidRPr="002D03D8" w:rsidRDefault="00D205C0" w:rsidP="00D205C0">
            <w:pPr>
              <w:tabs>
                <w:tab w:val="decimal" w:pos="731"/>
              </w:tabs>
              <w:spacing w:line="240" w:lineRule="exact"/>
              <w:ind w:right="11"/>
              <w:rPr>
                <w:rFonts w:ascii="CordiaUPC" w:hAnsi="CordiaUPC" w:cs="CordiaUPC"/>
                <w:sz w:val="26"/>
                <w:szCs w:val="26"/>
              </w:rPr>
            </w:pPr>
          </w:p>
        </w:tc>
        <w:tc>
          <w:tcPr>
            <w:tcW w:w="180" w:type="dxa"/>
          </w:tcPr>
          <w:p w14:paraId="30E4E978"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57" w:type="dxa"/>
          </w:tcPr>
          <w:p w14:paraId="58DD73EA" w14:textId="77777777" w:rsidR="00D205C0" w:rsidRPr="002D03D8" w:rsidRDefault="00D205C0" w:rsidP="00D205C0">
            <w:pPr>
              <w:tabs>
                <w:tab w:val="decimal" w:pos="731"/>
              </w:tabs>
              <w:spacing w:line="240" w:lineRule="exact"/>
              <w:ind w:right="11"/>
              <w:rPr>
                <w:rFonts w:ascii="CordiaUPC" w:hAnsi="CordiaUPC" w:cs="CordiaUPC"/>
                <w:sz w:val="26"/>
                <w:szCs w:val="26"/>
              </w:rPr>
            </w:pPr>
          </w:p>
        </w:tc>
      </w:tr>
      <w:tr w:rsidR="00D205C0" w:rsidRPr="002D03D8" w14:paraId="727B1C96" w14:textId="77777777" w:rsidTr="005E3D05">
        <w:trPr>
          <w:cantSplit/>
          <w:jc w:val="right"/>
        </w:trPr>
        <w:tc>
          <w:tcPr>
            <w:tcW w:w="3600" w:type="dxa"/>
          </w:tcPr>
          <w:p w14:paraId="2900A48A" w14:textId="77777777" w:rsidR="00D205C0" w:rsidRPr="002D03D8" w:rsidRDefault="00D205C0" w:rsidP="00D205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proofErr w:type="gramStart"/>
            <w:r w:rsidRPr="002D03D8">
              <w:rPr>
                <w:rFonts w:ascii="CordiaUPC" w:hAnsi="CordiaUPC" w:cs="CordiaUPC" w:hint="cs"/>
                <w:sz w:val="26"/>
                <w:szCs w:val="26"/>
                <w:lang w:val="en-US" w:bidi="th-TH"/>
              </w:rPr>
              <w:t>At</w:t>
            </w:r>
            <w:proofErr w:type="gramEnd"/>
            <w:r w:rsidRPr="002D03D8">
              <w:rPr>
                <w:rFonts w:ascii="CordiaUPC" w:hAnsi="CordiaUPC" w:cs="CordiaUPC" w:hint="cs"/>
                <w:sz w:val="26"/>
                <w:szCs w:val="26"/>
                <w:lang w:val="en-US" w:bidi="th-TH"/>
              </w:rPr>
              <w:t xml:space="preserve"> 1 January</w:t>
            </w:r>
          </w:p>
        </w:tc>
        <w:tc>
          <w:tcPr>
            <w:tcW w:w="1170" w:type="dxa"/>
          </w:tcPr>
          <w:p w14:paraId="18B51621" w14:textId="77777777" w:rsidR="00D205C0" w:rsidRPr="002D03D8" w:rsidRDefault="00D205C0" w:rsidP="00D205C0">
            <w:pPr>
              <w:tabs>
                <w:tab w:val="decimal" w:pos="371"/>
                <w:tab w:val="decimal" w:pos="731"/>
              </w:tabs>
              <w:spacing w:line="240" w:lineRule="exact"/>
              <w:ind w:right="11"/>
              <w:jc w:val="center"/>
              <w:rPr>
                <w:rFonts w:ascii="CordiaUPC" w:hAnsi="CordiaUPC" w:cs="CordiaUPC"/>
                <w:sz w:val="26"/>
                <w:szCs w:val="26"/>
              </w:rPr>
            </w:pPr>
          </w:p>
        </w:tc>
        <w:tc>
          <w:tcPr>
            <w:tcW w:w="1023" w:type="dxa"/>
          </w:tcPr>
          <w:p w14:paraId="761EBB37" w14:textId="77777777" w:rsidR="00D205C0" w:rsidRPr="002D03D8" w:rsidRDefault="00D205C0" w:rsidP="00D205C0">
            <w:pPr>
              <w:tabs>
                <w:tab w:val="decimal" w:pos="731"/>
              </w:tabs>
              <w:spacing w:line="240" w:lineRule="exact"/>
              <w:ind w:right="11"/>
              <w:rPr>
                <w:rFonts w:ascii="CordiaUPC" w:hAnsi="CordiaUPC" w:cs="CordiaUPC"/>
                <w:sz w:val="26"/>
                <w:szCs w:val="26"/>
              </w:rPr>
            </w:pPr>
          </w:p>
        </w:tc>
        <w:tc>
          <w:tcPr>
            <w:tcW w:w="180" w:type="dxa"/>
          </w:tcPr>
          <w:p w14:paraId="140114E9"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90" w:type="dxa"/>
            <w:gridSpan w:val="2"/>
          </w:tcPr>
          <w:p w14:paraId="088BDFBA" w14:textId="77777777" w:rsidR="00D205C0" w:rsidRPr="002D03D8" w:rsidRDefault="00D205C0" w:rsidP="00D205C0">
            <w:pPr>
              <w:tabs>
                <w:tab w:val="decimal" w:pos="731"/>
              </w:tabs>
              <w:spacing w:line="240" w:lineRule="exact"/>
              <w:ind w:right="11"/>
              <w:rPr>
                <w:rFonts w:ascii="CordiaUPC" w:hAnsi="CordiaUPC" w:cs="CordiaUPC"/>
                <w:sz w:val="26"/>
                <w:szCs w:val="26"/>
              </w:rPr>
            </w:pPr>
          </w:p>
        </w:tc>
        <w:tc>
          <w:tcPr>
            <w:tcW w:w="180" w:type="dxa"/>
            <w:gridSpan w:val="2"/>
          </w:tcPr>
          <w:p w14:paraId="79129512"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90" w:type="dxa"/>
          </w:tcPr>
          <w:p w14:paraId="58EDBDB6" w14:textId="77777777" w:rsidR="00D205C0" w:rsidRPr="002D03D8" w:rsidRDefault="00D205C0" w:rsidP="00D205C0">
            <w:pPr>
              <w:tabs>
                <w:tab w:val="decimal" w:pos="731"/>
              </w:tabs>
              <w:spacing w:line="240" w:lineRule="exact"/>
              <w:ind w:right="11"/>
              <w:rPr>
                <w:rFonts w:ascii="CordiaUPC" w:hAnsi="CordiaUPC" w:cs="CordiaUPC"/>
                <w:sz w:val="26"/>
                <w:szCs w:val="26"/>
              </w:rPr>
            </w:pPr>
          </w:p>
        </w:tc>
        <w:tc>
          <w:tcPr>
            <w:tcW w:w="180" w:type="dxa"/>
          </w:tcPr>
          <w:p w14:paraId="3393D7CB"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57" w:type="dxa"/>
          </w:tcPr>
          <w:p w14:paraId="49CA5712" w14:textId="77777777" w:rsidR="00D205C0" w:rsidRPr="002D03D8" w:rsidRDefault="00D205C0" w:rsidP="00D205C0">
            <w:pPr>
              <w:tabs>
                <w:tab w:val="decimal" w:pos="731"/>
              </w:tabs>
              <w:spacing w:line="240" w:lineRule="exact"/>
              <w:ind w:right="11"/>
              <w:rPr>
                <w:rFonts w:ascii="CordiaUPC" w:hAnsi="CordiaUPC" w:cs="CordiaUPC"/>
                <w:sz w:val="26"/>
                <w:szCs w:val="26"/>
              </w:rPr>
            </w:pPr>
          </w:p>
        </w:tc>
      </w:tr>
      <w:tr w:rsidR="00D205C0" w:rsidRPr="002D03D8" w14:paraId="789C309B" w14:textId="77777777" w:rsidTr="001328B0">
        <w:trPr>
          <w:cantSplit/>
          <w:jc w:val="right"/>
        </w:trPr>
        <w:tc>
          <w:tcPr>
            <w:tcW w:w="3600" w:type="dxa"/>
          </w:tcPr>
          <w:p w14:paraId="78049888" w14:textId="77777777" w:rsidR="00D205C0" w:rsidRPr="002D03D8" w:rsidRDefault="00D205C0" w:rsidP="00D205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2D03D8">
              <w:rPr>
                <w:rFonts w:ascii="CordiaUPC" w:hAnsi="CordiaUPC" w:cs="CordiaUPC" w:hint="cs"/>
                <w:sz w:val="26"/>
                <w:szCs w:val="26"/>
                <w:cs/>
                <w:lang w:val="en-US" w:bidi="th-TH"/>
              </w:rPr>
              <w:t xml:space="preserve">- </w:t>
            </w:r>
            <w:r w:rsidRPr="002D03D8">
              <w:rPr>
                <w:rFonts w:ascii="CordiaUPC" w:hAnsi="CordiaUPC" w:cs="CordiaUPC" w:hint="cs"/>
                <w:sz w:val="26"/>
                <w:szCs w:val="26"/>
                <w:lang w:val="en-US" w:bidi="th-TH"/>
              </w:rPr>
              <w:t>ordinary shares</w:t>
            </w:r>
          </w:p>
        </w:tc>
        <w:tc>
          <w:tcPr>
            <w:tcW w:w="1170" w:type="dxa"/>
          </w:tcPr>
          <w:p w14:paraId="635C84ED" w14:textId="77777777" w:rsidR="00D205C0" w:rsidRPr="002D03D8" w:rsidRDefault="00D205C0" w:rsidP="00D205C0">
            <w:pPr>
              <w:tabs>
                <w:tab w:val="decimal" w:pos="371"/>
                <w:tab w:val="decimal" w:pos="731"/>
              </w:tabs>
              <w:spacing w:line="240" w:lineRule="exact"/>
              <w:ind w:right="11"/>
              <w:jc w:val="center"/>
              <w:rPr>
                <w:rFonts w:ascii="CordiaUPC" w:hAnsi="CordiaUPC" w:cs="CordiaUPC"/>
                <w:sz w:val="26"/>
                <w:szCs w:val="26"/>
              </w:rPr>
            </w:pPr>
            <w:r w:rsidRPr="002D03D8">
              <w:rPr>
                <w:rFonts w:ascii="CordiaUPC" w:hAnsi="CordiaUPC" w:cs="CordiaUPC" w:hint="cs"/>
                <w:sz w:val="26"/>
                <w:szCs w:val="26"/>
              </w:rPr>
              <w:t>0.95</w:t>
            </w:r>
          </w:p>
        </w:tc>
        <w:tc>
          <w:tcPr>
            <w:tcW w:w="1023" w:type="dxa"/>
          </w:tcPr>
          <w:p w14:paraId="6F646B1C" w14:textId="502C41B6" w:rsidR="00D205C0" w:rsidRPr="002D03D8" w:rsidRDefault="00C35EBD" w:rsidP="00D205C0">
            <w:pPr>
              <w:tabs>
                <w:tab w:val="decimal" w:pos="731"/>
              </w:tabs>
              <w:spacing w:line="240" w:lineRule="exact"/>
              <w:ind w:right="11"/>
              <w:rPr>
                <w:rFonts w:ascii="CordiaUPC" w:hAnsi="CordiaUPC" w:cs="CordiaUPC"/>
                <w:sz w:val="26"/>
                <w:szCs w:val="26"/>
              </w:rPr>
            </w:pPr>
            <w:r w:rsidRPr="002D03D8">
              <w:rPr>
                <w:rFonts w:ascii="CordiaUPC" w:eastAsia="Times New Roman" w:hAnsi="CordiaUPC" w:cs="CordiaUPC"/>
                <w:sz w:val="26"/>
                <w:szCs w:val="26"/>
                <w:cs/>
                <w:lang w:eastAsia="en-GB"/>
              </w:rPr>
              <w:t>97</w:t>
            </w:r>
            <w:r w:rsidRPr="002D03D8">
              <w:rPr>
                <w:rFonts w:ascii="CordiaUPC" w:eastAsia="Times New Roman" w:hAnsi="CordiaUPC" w:cs="CordiaUPC"/>
                <w:sz w:val="26"/>
                <w:szCs w:val="26"/>
                <w:lang w:eastAsia="en-GB"/>
              </w:rPr>
              <w:t>,</w:t>
            </w:r>
            <w:r w:rsidRPr="002D03D8">
              <w:rPr>
                <w:rFonts w:ascii="CordiaUPC" w:eastAsia="Times New Roman" w:hAnsi="CordiaUPC" w:cs="CordiaUPC"/>
                <w:sz w:val="26"/>
                <w:szCs w:val="26"/>
                <w:cs/>
                <w:lang w:eastAsia="en-GB"/>
              </w:rPr>
              <w:t>401</w:t>
            </w:r>
          </w:p>
        </w:tc>
        <w:tc>
          <w:tcPr>
            <w:tcW w:w="180" w:type="dxa"/>
          </w:tcPr>
          <w:p w14:paraId="7A6E0A67"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90" w:type="dxa"/>
            <w:gridSpan w:val="2"/>
          </w:tcPr>
          <w:p w14:paraId="6A920DB9" w14:textId="50BD3B7E" w:rsidR="00D205C0" w:rsidRPr="002D03D8" w:rsidRDefault="00C35EBD" w:rsidP="00D205C0">
            <w:pPr>
              <w:tabs>
                <w:tab w:val="decimal" w:pos="731"/>
              </w:tabs>
              <w:spacing w:line="240" w:lineRule="exact"/>
              <w:ind w:right="11"/>
              <w:rPr>
                <w:rFonts w:ascii="CordiaUPC" w:hAnsi="CordiaUPC" w:cs="CordiaUPC"/>
                <w:sz w:val="26"/>
                <w:szCs w:val="26"/>
              </w:rPr>
            </w:pPr>
            <w:r w:rsidRPr="002D03D8">
              <w:rPr>
                <w:rFonts w:ascii="CordiaUPC" w:eastAsia="Times New Roman" w:hAnsi="CordiaUPC" w:cs="CordiaUPC"/>
                <w:sz w:val="26"/>
                <w:szCs w:val="26"/>
                <w:lang w:eastAsia="en-GB"/>
              </w:rPr>
              <w:t>92,531</w:t>
            </w:r>
          </w:p>
        </w:tc>
        <w:tc>
          <w:tcPr>
            <w:tcW w:w="180" w:type="dxa"/>
            <w:gridSpan w:val="2"/>
          </w:tcPr>
          <w:p w14:paraId="0025593D"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90" w:type="dxa"/>
          </w:tcPr>
          <w:p w14:paraId="33DD2345" w14:textId="23FEA4C4" w:rsidR="00D205C0" w:rsidRPr="002D03D8" w:rsidRDefault="00D205C0" w:rsidP="00D205C0">
            <w:pPr>
              <w:tabs>
                <w:tab w:val="decimal" w:pos="731"/>
              </w:tabs>
              <w:spacing w:line="240" w:lineRule="exact"/>
              <w:ind w:right="11"/>
              <w:rPr>
                <w:rFonts w:ascii="CordiaUPC" w:hAnsi="CordiaUPC" w:cs="CordiaUPC"/>
                <w:sz w:val="26"/>
                <w:szCs w:val="26"/>
              </w:rPr>
            </w:pPr>
            <w:r w:rsidRPr="002D03D8">
              <w:rPr>
                <w:rFonts w:ascii="CordiaUPC" w:eastAsia="Times New Roman" w:hAnsi="CordiaUPC" w:cs="CordiaUPC"/>
                <w:sz w:val="26"/>
                <w:szCs w:val="26"/>
                <w:lang w:eastAsia="en-GB"/>
              </w:rPr>
              <w:t>97,101</w:t>
            </w:r>
          </w:p>
        </w:tc>
        <w:tc>
          <w:tcPr>
            <w:tcW w:w="180" w:type="dxa"/>
          </w:tcPr>
          <w:p w14:paraId="459EEB0E" w14:textId="77777777" w:rsidR="00D205C0" w:rsidRPr="002D03D8" w:rsidRDefault="00D205C0" w:rsidP="00D205C0">
            <w:pPr>
              <w:tabs>
                <w:tab w:val="decimal" w:pos="765"/>
              </w:tabs>
              <w:spacing w:line="240" w:lineRule="exact"/>
              <w:rPr>
                <w:rFonts w:ascii="CordiaUPC" w:hAnsi="CordiaUPC" w:cs="CordiaUPC"/>
                <w:sz w:val="26"/>
                <w:szCs w:val="26"/>
              </w:rPr>
            </w:pPr>
          </w:p>
        </w:tc>
        <w:tc>
          <w:tcPr>
            <w:tcW w:w="957" w:type="dxa"/>
          </w:tcPr>
          <w:p w14:paraId="7CAC49E7" w14:textId="5962AD3F" w:rsidR="00D205C0" w:rsidRPr="002D03D8" w:rsidRDefault="00D205C0" w:rsidP="00D205C0">
            <w:pPr>
              <w:tabs>
                <w:tab w:val="decimal" w:pos="731"/>
              </w:tabs>
              <w:spacing w:line="240" w:lineRule="exact"/>
              <w:ind w:right="11"/>
              <w:rPr>
                <w:rFonts w:ascii="CordiaUPC" w:hAnsi="CordiaUPC" w:cs="CordiaUPC"/>
                <w:sz w:val="26"/>
                <w:szCs w:val="26"/>
              </w:rPr>
            </w:pPr>
            <w:r w:rsidRPr="002D03D8">
              <w:rPr>
                <w:rFonts w:ascii="CordiaUPC" w:eastAsia="Times New Roman" w:hAnsi="CordiaUPC" w:cs="CordiaUPC"/>
                <w:sz w:val="26"/>
                <w:szCs w:val="26"/>
                <w:lang w:eastAsia="en-GB"/>
              </w:rPr>
              <w:t>92,246</w:t>
            </w:r>
          </w:p>
        </w:tc>
      </w:tr>
      <w:tr w:rsidR="00E7413F" w:rsidRPr="002D03D8" w14:paraId="59C246CD" w14:textId="77777777" w:rsidTr="001328B0">
        <w:trPr>
          <w:cantSplit/>
          <w:jc w:val="right"/>
        </w:trPr>
        <w:tc>
          <w:tcPr>
            <w:tcW w:w="3600" w:type="dxa"/>
          </w:tcPr>
          <w:p w14:paraId="1B0196BB" w14:textId="77777777" w:rsidR="00E7413F" w:rsidRPr="002D03D8" w:rsidRDefault="00E7413F" w:rsidP="00E74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2D03D8">
              <w:rPr>
                <w:rFonts w:ascii="CordiaUPC" w:hAnsi="CordiaUPC" w:cs="CordiaUPC" w:hint="cs"/>
                <w:sz w:val="26"/>
                <w:szCs w:val="26"/>
                <w:lang w:val="en-US" w:bidi="th-TH"/>
              </w:rPr>
              <w:t>Issue of new shares</w:t>
            </w:r>
          </w:p>
        </w:tc>
        <w:tc>
          <w:tcPr>
            <w:tcW w:w="1170" w:type="dxa"/>
          </w:tcPr>
          <w:p w14:paraId="2700577B" w14:textId="77777777" w:rsidR="00E7413F" w:rsidRPr="002D03D8" w:rsidRDefault="00E7413F" w:rsidP="00E7413F">
            <w:pPr>
              <w:tabs>
                <w:tab w:val="decimal" w:pos="371"/>
                <w:tab w:val="decimal" w:pos="731"/>
              </w:tabs>
              <w:spacing w:line="240" w:lineRule="exact"/>
              <w:ind w:right="11"/>
              <w:jc w:val="center"/>
              <w:rPr>
                <w:rFonts w:ascii="CordiaUPC" w:hAnsi="CordiaUPC" w:cs="CordiaUPC"/>
                <w:sz w:val="26"/>
                <w:szCs w:val="26"/>
                <w:lang w:val="en-US"/>
              </w:rPr>
            </w:pPr>
            <w:r w:rsidRPr="002D03D8">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5328D177" w14:textId="6891FE06" w:rsidR="00E7413F" w:rsidRPr="002D03D8" w:rsidRDefault="00E7413F" w:rsidP="00E7413F">
            <w:pPr>
              <w:tabs>
                <w:tab w:val="decimal" w:pos="731"/>
              </w:tabs>
              <w:spacing w:line="240" w:lineRule="exact"/>
              <w:ind w:right="11"/>
              <w:rPr>
                <w:rFonts w:ascii="CordiaUPC" w:hAnsi="CordiaUPC" w:cs="CordiaUPC"/>
                <w:sz w:val="26"/>
                <w:szCs w:val="26"/>
              </w:rPr>
            </w:pPr>
            <w:r w:rsidRPr="002D03D8">
              <w:rPr>
                <w:rFonts w:ascii="CordiaUPC" w:eastAsia="Times New Roman" w:hAnsi="CordiaUPC" w:cs="CordiaUPC" w:hint="cs"/>
                <w:sz w:val="26"/>
                <w:szCs w:val="26"/>
                <w:cs/>
                <w:lang w:eastAsia="en-GB"/>
              </w:rPr>
              <w:t>170</w:t>
            </w:r>
          </w:p>
        </w:tc>
        <w:tc>
          <w:tcPr>
            <w:tcW w:w="180" w:type="dxa"/>
          </w:tcPr>
          <w:p w14:paraId="5FF89C84" w14:textId="77777777" w:rsidR="00E7413F" w:rsidRPr="002D03D8" w:rsidRDefault="00E7413F" w:rsidP="00E7413F">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5F996F6F" w14:textId="43CB1FA5" w:rsidR="00E7413F" w:rsidRPr="002D03D8" w:rsidRDefault="00E7413F" w:rsidP="00E7413F">
            <w:pPr>
              <w:tabs>
                <w:tab w:val="decimal" w:pos="731"/>
              </w:tabs>
              <w:spacing w:line="240" w:lineRule="exact"/>
              <w:ind w:right="11"/>
              <w:rPr>
                <w:rFonts w:ascii="CordiaUPC" w:hAnsi="CordiaUPC" w:cs="CordiaUPC"/>
                <w:sz w:val="26"/>
                <w:szCs w:val="26"/>
              </w:rPr>
            </w:pPr>
            <w:r w:rsidRPr="002D03D8">
              <w:rPr>
                <w:rFonts w:ascii="CordiaUPC" w:eastAsia="Times New Roman" w:hAnsi="CordiaUPC" w:cs="CordiaUPC" w:hint="cs"/>
                <w:sz w:val="26"/>
                <w:szCs w:val="26"/>
                <w:cs/>
                <w:lang w:eastAsia="en-GB"/>
              </w:rPr>
              <w:t>162</w:t>
            </w:r>
          </w:p>
        </w:tc>
        <w:tc>
          <w:tcPr>
            <w:tcW w:w="180" w:type="dxa"/>
            <w:gridSpan w:val="2"/>
          </w:tcPr>
          <w:p w14:paraId="1C54DC5A" w14:textId="77777777" w:rsidR="00E7413F" w:rsidRPr="002D03D8" w:rsidRDefault="00E7413F" w:rsidP="00E7413F">
            <w:pPr>
              <w:tabs>
                <w:tab w:val="decimal" w:pos="765"/>
              </w:tabs>
              <w:spacing w:line="240" w:lineRule="exact"/>
              <w:rPr>
                <w:rFonts w:ascii="CordiaUPC" w:hAnsi="CordiaUPC" w:cs="CordiaUPC"/>
                <w:sz w:val="26"/>
                <w:szCs w:val="26"/>
              </w:rPr>
            </w:pPr>
          </w:p>
        </w:tc>
        <w:tc>
          <w:tcPr>
            <w:tcW w:w="990" w:type="dxa"/>
            <w:tcBorders>
              <w:top w:val="nil"/>
              <w:left w:val="nil"/>
              <w:bottom w:val="single" w:sz="4" w:space="0" w:color="auto"/>
              <w:right w:val="nil"/>
            </w:tcBorders>
            <w:vAlign w:val="bottom"/>
          </w:tcPr>
          <w:p w14:paraId="7E96392A" w14:textId="60A377DF" w:rsidR="00E7413F" w:rsidRPr="002D03D8" w:rsidRDefault="00E7413F" w:rsidP="00E7413F">
            <w:pPr>
              <w:tabs>
                <w:tab w:val="decimal" w:pos="731"/>
              </w:tabs>
              <w:spacing w:line="240" w:lineRule="exact"/>
              <w:ind w:right="11"/>
              <w:rPr>
                <w:rFonts w:ascii="CordiaUPC" w:hAnsi="CordiaUPC" w:cs="CordiaUPC"/>
                <w:sz w:val="26"/>
                <w:szCs w:val="26"/>
              </w:rPr>
            </w:pPr>
            <w:r w:rsidRPr="002D03D8">
              <w:rPr>
                <w:rFonts w:ascii="CordiaUPC" w:eastAsia="Times New Roman" w:hAnsi="CordiaUPC" w:cs="CordiaUPC"/>
                <w:sz w:val="26"/>
                <w:szCs w:val="26"/>
                <w:lang w:eastAsia="en-GB"/>
              </w:rPr>
              <w:t>300</w:t>
            </w:r>
          </w:p>
        </w:tc>
        <w:tc>
          <w:tcPr>
            <w:tcW w:w="180" w:type="dxa"/>
          </w:tcPr>
          <w:p w14:paraId="641C039B" w14:textId="77777777" w:rsidR="00E7413F" w:rsidRPr="002D03D8" w:rsidRDefault="00E7413F" w:rsidP="00E7413F">
            <w:pPr>
              <w:tabs>
                <w:tab w:val="decimal" w:pos="765"/>
              </w:tabs>
              <w:spacing w:line="240" w:lineRule="exact"/>
              <w:rPr>
                <w:rFonts w:ascii="CordiaUPC" w:hAnsi="CordiaUPC" w:cs="CordiaUPC"/>
                <w:sz w:val="26"/>
                <w:szCs w:val="26"/>
              </w:rPr>
            </w:pPr>
          </w:p>
        </w:tc>
        <w:tc>
          <w:tcPr>
            <w:tcW w:w="957" w:type="dxa"/>
            <w:tcBorders>
              <w:top w:val="nil"/>
              <w:left w:val="nil"/>
              <w:bottom w:val="single" w:sz="4" w:space="0" w:color="auto"/>
              <w:right w:val="nil"/>
            </w:tcBorders>
            <w:vAlign w:val="bottom"/>
          </w:tcPr>
          <w:p w14:paraId="21C33B2F" w14:textId="35F36A12" w:rsidR="00E7413F" w:rsidRPr="002D03D8" w:rsidRDefault="00E7413F" w:rsidP="00E7413F">
            <w:pPr>
              <w:tabs>
                <w:tab w:val="decimal" w:pos="731"/>
              </w:tabs>
              <w:spacing w:line="240" w:lineRule="exact"/>
              <w:ind w:right="11"/>
              <w:rPr>
                <w:rFonts w:ascii="CordiaUPC" w:hAnsi="CordiaUPC" w:cs="CordiaUPC"/>
                <w:sz w:val="26"/>
                <w:szCs w:val="26"/>
              </w:rPr>
            </w:pPr>
            <w:r w:rsidRPr="002D03D8">
              <w:rPr>
                <w:rFonts w:ascii="CordiaUPC" w:eastAsia="Times New Roman" w:hAnsi="CordiaUPC" w:cs="CordiaUPC"/>
                <w:sz w:val="26"/>
                <w:szCs w:val="26"/>
                <w:lang w:eastAsia="en-GB"/>
              </w:rPr>
              <w:t>285</w:t>
            </w:r>
          </w:p>
        </w:tc>
      </w:tr>
      <w:tr w:rsidR="00E7413F" w:rsidRPr="002D03D8" w14:paraId="7675D31B" w14:textId="77777777" w:rsidTr="001328B0">
        <w:trPr>
          <w:cantSplit/>
          <w:jc w:val="right"/>
        </w:trPr>
        <w:tc>
          <w:tcPr>
            <w:tcW w:w="3600" w:type="dxa"/>
          </w:tcPr>
          <w:p w14:paraId="0D230051" w14:textId="11910A7C" w:rsidR="00E7413F" w:rsidRPr="002D03D8" w:rsidRDefault="00E7413F" w:rsidP="00E74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proofErr w:type="gramStart"/>
            <w:r w:rsidRPr="002D03D8">
              <w:rPr>
                <w:rFonts w:ascii="CordiaUPC" w:hAnsi="CordiaUPC" w:cs="CordiaUPC" w:hint="cs"/>
                <w:b/>
                <w:bCs/>
                <w:sz w:val="26"/>
                <w:szCs w:val="26"/>
                <w:lang w:val="en-US" w:bidi="th-TH"/>
              </w:rPr>
              <w:t>At</w:t>
            </w:r>
            <w:proofErr w:type="gramEnd"/>
            <w:r w:rsidRPr="002D03D8">
              <w:rPr>
                <w:rFonts w:ascii="CordiaUPC" w:hAnsi="CordiaUPC" w:cs="CordiaUPC" w:hint="cs"/>
                <w:b/>
                <w:bCs/>
                <w:sz w:val="26"/>
                <w:szCs w:val="26"/>
                <w:lang w:val="en-US" w:bidi="th-TH"/>
              </w:rPr>
              <w:t xml:space="preserve"> </w:t>
            </w:r>
            <w:r w:rsidRPr="002D03D8">
              <w:rPr>
                <w:rFonts w:ascii="CordiaUPC" w:hAnsi="CordiaUPC" w:cs="CordiaUPC"/>
                <w:b/>
                <w:bCs/>
                <w:sz w:val="26"/>
                <w:szCs w:val="26"/>
                <w:lang w:val="en-US" w:bidi="th-TH"/>
              </w:rPr>
              <w:t>30 September/</w:t>
            </w:r>
            <w:r w:rsidRPr="002D03D8">
              <w:rPr>
                <w:rFonts w:ascii="CordiaUPC" w:hAnsi="CordiaUPC" w:cs="CordiaUPC" w:hint="cs"/>
                <w:b/>
                <w:bCs/>
                <w:sz w:val="26"/>
                <w:szCs w:val="26"/>
                <w:lang w:val="en-US" w:bidi="th-TH"/>
              </w:rPr>
              <w:t>31 December</w:t>
            </w:r>
          </w:p>
        </w:tc>
        <w:tc>
          <w:tcPr>
            <w:tcW w:w="1170" w:type="dxa"/>
          </w:tcPr>
          <w:p w14:paraId="12CFCEBD" w14:textId="77777777" w:rsidR="00E7413F" w:rsidRPr="002D03D8" w:rsidRDefault="00E7413F" w:rsidP="00E7413F">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493ADBB0" w14:textId="77777777" w:rsidR="00E7413F" w:rsidRPr="002D03D8" w:rsidRDefault="00E7413F" w:rsidP="00E7413F">
            <w:pPr>
              <w:tabs>
                <w:tab w:val="decimal" w:pos="731"/>
              </w:tabs>
              <w:spacing w:line="240" w:lineRule="exact"/>
              <w:ind w:right="11"/>
              <w:rPr>
                <w:rFonts w:ascii="CordiaUPC" w:hAnsi="CordiaUPC" w:cs="CordiaUPC"/>
                <w:sz w:val="26"/>
                <w:szCs w:val="26"/>
                <w:lang w:val="en-US"/>
              </w:rPr>
            </w:pPr>
          </w:p>
        </w:tc>
        <w:tc>
          <w:tcPr>
            <w:tcW w:w="180" w:type="dxa"/>
          </w:tcPr>
          <w:p w14:paraId="720ABD29" w14:textId="77777777" w:rsidR="00E7413F" w:rsidRPr="002D03D8" w:rsidRDefault="00E7413F" w:rsidP="00E7413F">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2107C003" w14:textId="77777777" w:rsidR="00E7413F" w:rsidRPr="002D03D8" w:rsidRDefault="00E7413F" w:rsidP="00E7413F">
            <w:pPr>
              <w:tabs>
                <w:tab w:val="decimal" w:pos="731"/>
              </w:tabs>
              <w:spacing w:line="240" w:lineRule="exact"/>
              <w:ind w:right="11"/>
              <w:rPr>
                <w:rFonts w:ascii="CordiaUPC" w:hAnsi="CordiaUPC" w:cs="CordiaUPC"/>
                <w:sz w:val="26"/>
                <w:szCs w:val="26"/>
              </w:rPr>
            </w:pPr>
          </w:p>
        </w:tc>
        <w:tc>
          <w:tcPr>
            <w:tcW w:w="180" w:type="dxa"/>
            <w:gridSpan w:val="2"/>
          </w:tcPr>
          <w:p w14:paraId="415DFF24" w14:textId="77777777" w:rsidR="00E7413F" w:rsidRPr="002D03D8" w:rsidRDefault="00E7413F" w:rsidP="00E7413F">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vAlign w:val="bottom"/>
          </w:tcPr>
          <w:p w14:paraId="4E11EFEE" w14:textId="77777777" w:rsidR="00E7413F" w:rsidRPr="002D03D8" w:rsidRDefault="00E7413F" w:rsidP="00E7413F">
            <w:pPr>
              <w:tabs>
                <w:tab w:val="decimal" w:pos="731"/>
              </w:tabs>
              <w:spacing w:line="240" w:lineRule="exact"/>
              <w:ind w:right="11"/>
              <w:rPr>
                <w:rFonts w:ascii="CordiaUPC" w:hAnsi="CordiaUPC" w:cs="CordiaUPC"/>
                <w:sz w:val="26"/>
                <w:szCs w:val="26"/>
              </w:rPr>
            </w:pPr>
          </w:p>
        </w:tc>
        <w:tc>
          <w:tcPr>
            <w:tcW w:w="180" w:type="dxa"/>
          </w:tcPr>
          <w:p w14:paraId="212E4DDC" w14:textId="77777777" w:rsidR="00E7413F" w:rsidRPr="002D03D8" w:rsidRDefault="00E7413F" w:rsidP="00E7413F">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vAlign w:val="bottom"/>
          </w:tcPr>
          <w:p w14:paraId="086DC6F1" w14:textId="77777777" w:rsidR="00E7413F" w:rsidRPr="002D03D8" w:rsidRDefault="00E7413F" w:rsidP="00E7413F">
            <w:pPr>
              <w:tabs>
                <w:tab w:val="decimal" w:pos="731"/>
              </w:tabs>
              <w:spacing w:line="240" w:lineRule="exact"/>
              <w:ind w:right="11"/>
              <w:rPr>
                <w:rFonts w:ascii="CordiaUPC" w:hAnsi="CordiaUPC" w:cs="CordiaUPC"/>
                <w:sz w:val="26"/>
                <w:szCs w:val="26"/>
              </w:rPr>
            </w:pPr>
          </w:p>
        </w:tc>
      </w:tr>
      <w:tr w:rsidR="00E7413F" w:rsidRPr="002D03D8" w14:paraId="62319327" w14:textId="77777777" w:rsidTr="001328B0">
        <w:trPr>
          <w:cantSplit/>
          <w:jc w:val="right"/>
        </w:trPr>
        <w:tc>
          <w:tcPr>
            <w:tcW w:w="3600" w:type="dxa"/>
          </w:tcPr>
          <w:p w14:paraId="21309E8F" w14:textId="77777777" w:rsidR="00E7413F" w:rsidRPr="002D03D8" w:rsidRDefault="00E7413F" w:rsidP="00E74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2D03D8">
              <w:rPr>
                <w:rFonts w:ascii="CordiaUPC" w:hAnsi="CordiaUPC" w:cs="CordiaUPC" w:hint="cs"/>
                <w:b/>
                <w:bCs/>
                <w:sz w:val="26"/>
                <w:szCs w:val="26"/>
                <w:cs/>
                <w:lang w:val="en-US" w:bidi="th-TH"/>
              </w:rPr>
              <w:t xml:space="preserve">- </w:t>
            </w:r>
            <w:r w:rsidRPr="002D03D8">
              <w:rPr>
                <w:rFonts w:ascii="CordiaUPC" w:hAnsi="CordiaUPC" w:cs="CordiaUPC" w:hint="cs"/>
                <w:b/>
                <w:bCs/>
                <w:sz w:val="26"/>
                <w:szCs w:val="26"/>
                <w:lang w:val="en-US" w:bidi="th-TH"/>
              </w:rPr>
              <w:t>ordinary shares</w:t>
            </w:r>
          </w:p>
        </w:tc>
        <w:tc>
          <w:tcPr>
            <w:tcW w:w="1170" w:type="dxa"/>
          </w:tcPr>
          <w:p w14:paraId="613F8F37" w14:textId="77777777" w:rsidR="00E7413F" w:rsidRPr="002D03D8" w:rsidRDefault="00E7413F" w:rsidP="00E7413F">
            <w:pPr>
              <w:tabs>
                <w:tab w:val="decimal" w:pos="371"/>
                <w:tab w:val="decimal" w:pos="731"/>
              </w:tabs>
              <w:spacing w:line="240" w:lineRule="exact"/>
              <w:ind w:right="11"/>
              <w:jc w:val="center"/>
              <w:rPr>
                <w:rFonts w:ascii="CordiaUPC" w:hAnsi="CordiaUPC" w:cs="CordiaUPC"/>
                <w:b/>
                <w:bCs/>
                <w:sz w:val="26"/>
                <w:szCs w:val="26"/>
              </w:rPr>
            </w:pPr>
            <w:r w:rsidRPr="002D03D8">
              <w:rPr>
                <w:rFonts w:ascii="CordiaUPC" w:hAnsi="CordiaUPC" w:cs="CordiaUPC" w:hint="cs"/>
                <w:b/>
                <w:bCs/>
                <w:sz w:val="26"/>
                <w:szCs w:val="26"/>
              </w:rPr>
              <w:t>0.95</w:t>
            </w:r>
          </w:p>
        </w:tc>
        <w:tc>
          <w:tcPr>
            <w:tcW w:w="1023" w:type="dxa"/>
            <w:tcBorders>
              <w:top w:val="nil"/>
              <w:left w:val="nil"/>
              <w:bottom w:val="double" w:sz="4" w:space="0" w:color="auto"/>
              <w:right w:val="nil"/>
            </w:tcBorders>
          </w:tcPr>
          <w:p w14:paraId="5E6624D1" w14:textId="6A5EE394" w:rsidR="00E7413F" w:rsidRPr="002D03D8" w:rsidRDefault="00E7413F" w:rsidP="00E7413F">
            <w:pPr>
              <w:tabs>
                <w:tab w:val="decimal" w:pos="731"/>
              </w:tabs>
              <w:spacing w:line="240" w:lineRule="exact"/>
              <w:ind w:right="11"/>
              <w:rPr>
                <w:rFonts w:ascii="CordiaUPC" w:hAnsi="CordiaUPC" w:cs="CordiaUPC"/>
                <w:b/>
                <w:bCs/>
                <w:sz w:val="26"/>
                <w:szCs w:val="26"/>
              </w:rPr>
            </w:pPr>
            <w:r w:rsidRPr="002D03D8">
              <w:rPr>
                <w:rFonts w:ascii="CordiaUPC" w:eastAsia="Times New Roman" w:hAnsi="CordiaUPC" w:cs="CordiaUPC"/>
                <w:b/>
                <w:bCs/>
                <w:sz w:val="26"/>
                <w:szCs w:val="26"/>
                <w:cs/>
                <w:lang w:eastAsia="en-GB"/>
              </w:rPr>
              <w:t>97</w:t>
            </w:r>
            <w:r w:rsidRPr="002D03D8">
              <w:rPr>
                <w:rFonts w:ascii="CordiaUPC" w:eastAsia="Times New Roman" w:hAnsi="CordiaUPC" w:cs="CordiaUPC"/>
                <w:b/>
                <w:bCs/>
                <w:sz w:val="26"/>
                <w:szCs w:val="26"/>
                <w:lang w:eastAsia="en-GB"/>
              </w:rPr>
              <w:t>,</w:t>
            </w:r>
            <w:r w:rsidRPr="002D03D8">
              <w:rPr>
                <w:rFonts w:ascii="CordiaUPC" w:eastAsia="Times New Roman" w:hAnsi="CordiaUPC" w:cs="CordiaUPC" w:hint="cs"/>
                <w:b/>
                <w:bCs/>
                <w:sz w:val="26"/>
                <w:szCs w:val="26"/>
                <w:cs/>
                <w:lang w:eastAsia="en-GB"/>
              </w:rPr>
              <w:t>571</w:t>
            </w:r>
          </w:p>
        </w:tc>
        <w:tc>
          <w:tcPr>
            <w:tcW w:w="180" w:type="dxa"/>
          </w:tcPr>
          <w:p w14:paraId="0F9F5F17" w14:textId="77777777" w:rsidR="00E7413F" w:rsidRPr="002D03D8" w:rsidRDefault="00E7413F" w:rsidP="00E7413F">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700F9DD0" w14:textId="554D8858" w:rsidR="00E7413F" w:rsidRPr="002D03D8" w:rsidRDefault="00E7413F" w:rsidP="00E7413F">
            <w:pPr>
              <w:tabs>
                <w:tab w:val="decimal" w:pos="731"/>
              </w:tabs>
              <w:spacing w:line="240" w:lineRule="exact"/>
              <w:ind w:right="11"/>
              <w:rPr>
                <w:rFonts w:ascii="CordiaUPC" w:hAnsi="CordiaUPC" w:cs="CordiaUPC"/>
                <w:b/>
                <w:bCs/>
                <w:sz w:val="26"/>
                <w:szCs w:val="26"/>
                <w:lang w:val="en-US" w:bidi="th-TH"/>
              </w:rPr>
            </w:pPr>
            <w:r w:rsidRPr="002D03D8">
              <w:rPr>
                <w:rFonts w:ascii="CordiaUPC" w:eastAsia="Times New Roman" w:hAnsi="CordiaUPC" w:cs="CordiaUPC"/>
                <w:b/>
                <w:bCs/>
                <w:sz w:val="26"/>
                <w:szCs w:val="26"/>
                <w:lang w:eastAsia="en-GB"/>
              </w:rPr>
              <w:t>92,</w:t>
            </w:r>
            <w:r w:rsidRPr="002D03D8">
              <w:rPr>
                <w:rFonts w:ascii="CordiaUPC" w:eastAsia="Times New Roman" w:hAnsi="CordiaUPC" w:cs="CordiaUPC" w:hint="cs"/>
                <w:b/>
                <w:bCs/>
                <w:sz w:val="26"/>
                <w:szCs w:val="26"/>
                <w:cs/>
                <w:lang w:eastAsia="en-GB"/>
              </w:rPr>
              <w:t>693</w:t>
            </w:r>
          </w:p>
        </w:tc>
        <w:tc>
          <w:tcPr>
            <w:tcW w:w="180" w:type="dxa"/>
            <w:gridSpan w:val="2"/>
          </w:tcPr>
          <w:p w14:paraId="22263810" w14:textId="77777777" w:rsidR="00E7413F" w:rsidRPr="002D03D8" w:rsidRDefault="00E7413F" w:rsidP="00E7413F">
            <w:pPr>
              <w:tabs>
                <w:tab w:val="decimal" w:pos="765"/>
              </w:tabs>
              <w:spacing w:line="240" w:lineRule="exact"/>
              <w:rPr>
                <w:rFonts w:ascii="CordiaUPC" w:hAnsi="CordiaUPC" w:cs="CordiaUPC"/>
                <w:b/>
                <w:bCs/>
                <w:sz w:val="26"/>
                <w:szCs w:val="26"/>
              </w:rPr>
            </w:pPr>
          </w:p>
        </w:tc>
        <w:tc>
          <w:tcPr>
            <w:tcW w:w="990" w:type="dxa"/>
            <w:tcBorders>
              <w:top w:val="nil"/>
              <w:left w:val="nil"/>
              <w:bottom w:val="double" w:sz="4" w:space="0" w:color="auto"/>
              <w:right w:val="nil"/>
            </w:tcBorders>
          </w:tcPr>
          <w:p w14:paraId="2F418F43" w14:textId="61EA1EF3" w:rsidR="00E7413F" w:rsidRPr="002D03D8" w:rsidRDefault="00E7413F" w:rsidP="00E7413F">
            <w:pPr>
              <w:tabs>
                <w:tab w:val="decimal" w:pos="731"/>
              </w:tabs>
              <w:spacing w:line="240" w:lineRule="exact"/>
              <w:ind w:right="11"/>
              <w:rPr>
                <w:rFonts w:ascii="CordiaUPC" w:hAnsi="CordiaUPC" w:cs="CordiaUPC"/>
                <w:b/>
                <w:bCs/>
                <w:sz w:val="26"/>
                <w:szCs w:val="26"/>
              </w:rPr>
            </w:pPr>
            <w:r w:rsidRPr="002D03D8">
              <w:rPr>
                <w:rFonts w:ascii="CordiaUPC" w:eastAsia="Times New Roman" w:hAnsi="CordiaUPC" w:cs="CordiaUPC"/>
                <w:b/>
                <w:bCs/>
                <w:sz w:val="26"/>
                <w:szCs w:val="26"/>
                <w:cs/>
                <w:lang w:eastAsia="en-GB"/>
              </w:rPr>
              <w:t>97</w:t>
            </w:r>
            <w:r w:rsidRPr="002D03D8">
              <w:rPr>
                <w:rFonts w:ascii="CordiaUPC" w:eastAsia="Times New Roman" w:hAnsi="CordiaUPC" w:cs="CordiaUPC"/>
                <w:b/>
                <w:bCs/>
                <w:sz w:val="26"/>
                <w:szCs w:val="26"/>
                <w:lang w:eastAsia="en-GB"/>
              </w:rPr>
              <w:t>,</w:t>
            </w:r>
            <w:r w:rsidRPr="002D03D8">
              <w:rPr>
                <w:rFonts w:ascii="CordiaUPC" w:eastAsia="Times New Roman" w:hAnsi="CordiaUPC" w:cs="CordiaUPC"/>
                <w:b/>
                <w:bCs/>
                <w:sz w:val="26"/>
                <w:szCs w:val="26"/>
                <w:cs/>
                <w:lang w:eastAsia="en-GB"/>
              </w:rPr>
              <w:t>401</w:t>
            </w:r>
          </w:p>
        </w:tc>
        <w:tc>
          <w:tcPr>
            <w:tcW w:w="180" w:type="dxa"/>
          </w:tcPr>
          <w:p w14:paraId="0121C1D4" w14:textId="77777777" w:rsidR="00E7413F" w:rsidRPr="002D03D8" w:rsidRDefault="00E7413F" w:rsidP="00E7413F">
            <w:pPr>
              <w:tabs>
                <w:tab w:val="decimal" w:pos="765"/>
              </w:tabs>
              <w:spacing w:line="240" w:lineRule="exact"/>
              <w:rPr>
                <w:rFonts w:ascii="CordiaUPC" w:hAnsi="CordiaUPC" w:cs="CordiaUPC"/>
                <w:b/>
                <w:bCs/>
                <w:sz w:val="26"/>
                <w:szCs w:val="26"/>
              </w:rPr>
            </w:pPr>
          </w:p>
        </w:tc>
        <w:tc>
          <w:tcPr>
            <w:tcW w:w="957" w:type="dxa"/>
            <w:tcBorders>
              <w:top w:val="nil"/>
              <w:left w:val="nil"/>
              <w:bottom w:val="double" w:sz="4" w:space="0" w:color="auto"/>
              <w:right w:val="nil"/>
            </w:tcBorders>
          </w:tcPr>
          <w:p w14:paraId="0715963F" w14:textId="6859C34F" w:rsidR="00E7413F" w:rsidRPr="002D03D8" w:rsidRDefault="00E7413F" w:rsidP="00E7413F">
            <w:pPr>
              <w:tabs>
                <w:tab w:val="decimal" w:pos="731"/>
              </w:tabs>
              <w:spacing w:line="240" w:lineRule="exact"/>
              <w:ind w:right="11"/>
              <w:rPr>
                <w:rFonts w:ascii="CordiaUPC" w:hAnsi="CordiaUPC" w:cs="CordiaUPC"/>
                <w:b/>
                <w:bCs/>
                <w:sz w:val="26"/>
                <w:szCs w:val="26"/>
              </w:rPr>
            </w:pPr>
            <w:r w:rsidRPr="002D03D8">
              <w:rPr>
                <w:rFonts w:ascii="CordiaUPC" w:eastAsia="Times New Roman" w:hAnsi="CordiaUPC" w:cs="CordiaUPC"/>
                <w:b/>
                <w:bCs/>
                <w:sz w:val="26"/>
                <w:szCs w:val="26"/>
                <w:lang w:eastAsia="en-GB"/>
              </w:rPr>
              <w:t>92,531</w:t>
            </w:r>
          </w:p>
        </w:tc>
      </w:tr>
    </w:tbl>
    <w:p w14:paraId="22E72137" w14:textId="77777777" w:rsidR="00EB5834" w:rsidRPr="002D03D8"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eastAsia="Calibri" w:hAnsi="CordiaUPC" w:cs="CordiaUPC"/>
          <w:sz w:val="26"/>
          <w:szCs w:val="26"/>
        </w:rPr>
      </w:pPr>
    </w:p>
    <w:p w14:paraId="06F1853C" w14:textId="4F775D66" w:rsidR="00B8735A" w:rsidRPr="002D03D8" w:rsidRDefault="00D04DDB" w:rsidP="00D04DDB">
      <w:pPr>
        <w:pStyle w:val="Heading1"/>
        <w:spacing w:before="0" w:after="0" w:line="240" w:lineRule="exact"/>
        <w:ind w:left="540" w:hanging="540"/>
        <w:rPr>
          <w:rFonts w:ascii="CordiaUPC" w:hAnsi="CordiaUPC" w:cs="CordiaUPC"/>
          <w:i w:val="0"/>
          <w:iCs/>
          <w:sz w:val="28"/>
          <w:szCs w:val="28"/>
        </w:rPr>
      </w:pPr>
      <w:r w:rsidRPr="002D03D8">
        <w:rPr>
          <w:rFonts w:ascii="CordiaUPC" w:hAnsi="CordiaUPC" w:cs="CordiaUPC"/>
          <w:i w:val="0"/>
          <w:iCs/>
          <w:sz w:val="28"/>
          <w:szCs w:val="28"/>
        </w:rPr>
        <w:t>1</w:t>
      </w:r>
      <w:r w:rsidR="00804E90" w:rsidRPr="002D03D8">
        <w:rPr>
          <w:rFonts w:ascii="CordiaUPC" w:hAnsi="CordiaUPC" w:cs="CordiaUPC"/>
          <w:i w:val="0"/>
          <w:iCs/>
          <w:sz w:val="28"/>
          <w:szCs w:val="28"/>
        </w:rPr>
        <w:t>9</w:t>
      </w:r>
      <w:r w:rsidR="00B8735A" w:rsidRPr="002D03D8">
        <w:rPr>
          <w:rFonts w:ascii="CordiaUPC" w:hAnsi="CordiaUPC" w:cs="CordiaUPC"/>
          <w:i w:val="0"/>
          <w:iCs/>
          <w:sz w:val="28"/>
          <w:szCs w:val="28"/>
          <w:rtl/>
        </w:rPr>
        <w:tab/>
      </w:r>
      <w:r w:rsidR="00B8735A" w:rsidRPr="002D03D8">
        <w:rPr>
          <w:rFonts w:ascii="CordiaUPC" w:hAnsi="CordiaUPC" w:cs="CordiaUPC"/>
          <w:i w:val="0"/>
          <w:iCs/>
          <w:sz w:val="28"/>
          <w:szCs w:val="28"/>
        </w:rPr>
        <w:t>Treasury shares</w:t>
      </w:r>
    </w:p>
    <w:p w14:paraId="4B94C9C2" w14:textId="77777777" w:rsidR="00933936" w:rsidRPr="002D03D8" w:rsidRDefault="00933936" w:rsidP="00933936">
      <w:pPr>
        <w:pStyle w:val="Heading1"/>
        <w:spacing w:before="0" w:after="0" w:line="240" w:lineRule="exact"/>
        <w:rPr>
          <w:rFonts w:ascii="CordiaUPC" w:hAnsi="CordiaUPC" w:cs="CordiaUPC"/>
          <w:b w:val="0"/>
          <w:bCs/>
          <w:sz w:val="28"/>
          <w:szCs w:val="28"/>
          <w:cs/>
        </w:rPr>
      </w:pPr>
    </w:p>
    <w:p w14:paraId="279B2E68" w14:textId="77777777" w:rsidR="00B8735A" w:rsidRPr="002D03D8" w:rsidRDefault="00B8735A" w:rsidP="00933936">
      <w:pPr>
        <w:autoSpaceDE w:val="0"/>
        <w:autoSpaceDN w:val="0"/>
        <w:adjustRightInd w:val="0"/>
        <w:spacing w:line="240" w:lineRule="exact"/>
        <w:ind w:left="540"/>
        <w:contextualSpacing/>
        <w:jc w:val="both"/>
        <w:rPr>
          <w:rFonts w:ascii="CordiaUPC" w:hAnsi="CordiaUPC" w:cs="CordiaUPC"/>
          <w:sz w:val="26"/>
          <w:szCs w:val="26"/>
          <w:lang w:val="en-US" w:bidi="th-TH"/>
        </w:rPr>
      </w:pPr>
      <w:r w:rsidRPr="002D03D8">
        <w:rPr>
          <w:rFonts w:ascii="CordiaUPC" w:hAnsi="CordiaUPC" w:cs="CordiaUPC"/>
          <w:sz w:val="26"/>
          <w:szCs w:val="26"/>
          <w:lang w:val="en-US" w:bidi="th-TH"/>
        </w:rPr>
        <w:t>On 28 January 2025, the Board of Director’s Meeting No. 1/2025 has passed a resolution in relation to the approval of the Share Repurchase Project for financial management purposes with a total budget not exceeding Baht 21,000 million over a three-year period from 2025 to 2027. The repurchase will be conducted through the automated trading system of the Stock Exchange of Thailand during the period from 3 February 2025 to 1 August 2025.</w:t>
      </w:r>
    </w:p>
    <w:p w14:paraId="07500E65" w14:textId="77777777" w:rsidR="00B8735A" w:rsidRPr="002D03D8" w:rsidRDefault="00B8735A" w:rsidP="00933936">
      <w:pPr>
        <w:pStyle w:val="Heading1"/>
        <w:spacing w:before="0" w:after="0" w:line="240" w:lineRule="exact"/>
        <w:ind w:left="540"/>
        <w:rPr>
          <w:rFonts w:ascii="CordiaUPC" w:hAnsi="CordiaUPC" w:cs="CordiaUPC"/>
          <w:b w:val="0"/>
          <w:bCs/>
          <w:i w:val="0"/>
          <w:iCs/>
          <w:sz w:val="28"/>
          <w:szCs w:val="28"/>
          <w:cs/>
          <w:lang w:bidi="th-TH"/>
        </w:rPr>
      </w:pPr>
    </w:p>
    <w:p w14:paraId="2544FE87" w14:textId="54870312" w:rsidR="00B8735A" w:rsidRPr="002D03D8" w:rsidRDefault="00B8735A" w:rsidP="00B8735A">
      <w:pPr>
        <w:autoSpaceDE w:val="0"/>
        <w:autoSpaceDN w:val="0"/>
        <w:adjustRightInd w:val="0"/>
        <w:spacing w:line="240" w:lineRule="exact"/>
        <w:ind w:left="540"/>
        <w:contextualSpacing/>
        <w:jc w:val="both"/>
        <w:rPr>
          <w:rFonts w:ascii="CordiaUPC" w:hAnsi="CordiaUPC" w:cs="CordiaUPC"/>
          <w:sz w:val="26"/>
          <w:szCs w:val="26"/>
          <w:lang w:val="en-US" w:bidi="th-TH"/>
        </w:rPr>
      </w:pPr>
      <w:r w:rsidRPr="002D03D8">
        <w:rPr>
          <w:rFonts w:ascii="CordiaUPC" w:hAnsi="CordiaUPC" w:cs="CordiaUPC"/>
          <w:sz w:val="26"/>
          <w:szCs w:val="26"/>
          <w:lang w:val="en-US" w:bidi="th-TH"/>
        </w:rPr>
        <w:t xml:space="preserve">For the </w:t>
      </w:r>
      <w:r w:rsidR="00E00FA6" w:rsidRPr="002D03D8">
        <w:rPr>
          <w:rFonts w:ascii="CordiaUPC" w:hAnsi="CordiaUPC" w:cs="CordiaUPC"/>
          <w:sz w:val="26"/>
          <w:szCs w:val="26"/>
          <w:lang w:val="en-US" w:bidi="th-TH"/>
        </w:rPr>
        <w:t>nine</w:t>
      </w:r>
      <w:r w:rsidRPr="002D03D8">
        <w:rPr>
          <w:rFonts w:ascii="CordiaUPC" w:hAnsi="CordiaUPC" w:cs="CordiaUPC"/>
          <w:sz w:val="26"/>
          <w:szCs w:val="26"/>
          <w:lang w:val="en-US" w:bidi="th-TH"/>
        </w:rPr>
        <w:t>-month period ended 3</w:t>
      </w:r>
      <w:r w:rsidR="00A418C9" w:rsidRPr="002D03D8">
        <w:rPr>
          <w:rFonts w:ascii="CordiaUPC" w:hAnsi="CordiaUPC" w:cs="CordiaUPC"/>
          <w:sz w:val="26"/>
          <w:szCs w:val="26"/>
          <w:lang w:val="en-US" w:bidi="th-TH"/>
        </w:rPr>
        <w:t xml:space="preserve">0 </w:t>
      </w:r>
      <w:r w:rsidR="00E00FA6" w:rsidRPr="002D03D8">
        <w:rPr>
          <w:rFonts w:ascii="CordiaUPC" w:hAnsi="CordiaUPC" w:cs="CordiaUPC"/>
          <w:sz w:val="26"/>
          <w:szCs w:val="26"/>
          <w:lang w:val="en-US" w:bidi="th-TH"/>
        </w:rPr>
        <w:t>September</w:t>
      </w:r>
      <w:r w:rsidRPr="002D03D8">
        <w:rPr>
          <w:rFonts w:ascii="CordiaUPC" w:hAnsi="CordiaUPC" w:cs="CordiaUPC"/>
          <w:sz w:val="26"/>
          <w:szCs w:val="26"/>
          <w:lang w:val="en-US" w:bidi="th-TH"/>
        </w:rPr>
        <w:t xml:space="preserve"> 2025, the Bank has repurchased the shares under the program totaling </w:t>
      </w:r>
      <w:bookmarkStart w:id="17" w:name="_Hlk203152499"/>
      <w:r w:rsidR="00472B69" w:rsidRPr="002D03D8">
        <w:rPr>
          <w:rFonts w:ascii="CordiaUPC" w:eastAsia="AngsanaNew" w:hAnsi="CordiaUPC" w:cs="CordiaUPC"/>
          <w:sz w:val="26"/>
          <w:szCs w:val="26"/>
          <w:lang w:eastAsia="en-GB"/>
        </w:rPr>
        <w:t>2,</w:t>
      </w:r>
      <w:r w:rsidR="00472B69" w:rsidRPr="002D03D8">
        <w:rPr>
          <w:rFonts w:ascii="CordiaUPC" w:eastAsia="AngsanaNew" w:hAnsi="CordiaUPC" w:cs="CordiaUPC" w:hint="cs"/>
          <w:sz w:val="26"/>
          <w:szCs w:val="26"/>
          <w:cs/>
          <w:lang w:eastAsia="en-GB"/>
        </w:rPr>
        <w:t>688</w:t>
      </w:r>
      <w:r w:rsidR="00472B69" w:rsidRPr="002D03D8">
        <w:rPr>
          <w:rFonts w:ascii="CordiaUPC" w:eastAsia="AngsanaNew" w:hAnsi="CordiaUPC" w:cs="CordiaUPC"/>
          <w:sz w:val="26"/>
          <w:szCs w:val="26"/>
          <w:lang w:eastAsia="en-GB"/>
        </w:rPr>
        <w:t>,1</w:t>
      </w:r>
      <w:r w:rsidR="00472B69" w:rsidRPr="002D03D8">
        <w:rPr>
          <w:rFonts w:ascii="CordiaUPC" w:eastAsia="AngsanaNew" w:hAnsi="CordiaUPC" w:cs="CordiaUPC" w:hint="cs"/>
          <w:sz w:val="26"/>
          <w:szCs w:val="26"/>
          <w:cs/>
          <w:lang w:eastAsia="en-GB"/>
        </w:rPr>
        <w:t>84</w:t>
      </w:r>
      <w:r w:rsidR="00472B69" w:rsidRPr="002D03D8">
        <w:rPr>
          <w:rFonts w:ascii="CordiaUPC" w:eastAsia="AngsanaNew" w:hAnsi="CordiaUPC" w:cs="CordiaUPC"/>
          <w:sz w:val="26"/>
          <w:szCs w:val="26"/>
          <w:lang w:eastAsia="en-GB"/>
        </w:rPr>
        <w:t>,</w:t>
      </w:r>
      <w:r w:rsidR="00472B69" w:rsidRPr="002D03D8">
        <w:rPr>
          <w:rFonts w:ascii="CordiaUPC" w:eastAsia="AngsanaNew" w:hAnsi="CordiaUPC" w:cs="CordiaUPC" w:hint="cs"/>
          <w:sz w:val="26"/>
          <w:szCs w:val="26"/>
          <w:cs/>
          <w:lang w:eastAsia="en-GB"/>
        </w:rPr>
        <w:t>7</w:t>
      </w:r>
      <w:r w:rsidR="00472B69" w:rsidRPr="002D03D8">
        <w:rPr>
          <w:rFonts w:ascii="CordiaUPC" w:eastAsia="AngsanaNew" w:hAnsi="CordiaUPC" w:cs="CordiaUPC"/>
          <w:sz w:val="26"/>
          <w:szCs w:val="26"/>
          <w:lang w:eastAsia="en-GB"/>
        </w:rPr>
        <w:t xml:space="preserve">00 </w:t>
      </w:r>
      <w:bookmarkEnd w:id="17"/>
      <w:r w:rsidRPr="002D03D8">
        <w:rPr>
          <w:rFonts w:ascii="CordiaUPC" w:hAnsi="CordiaUPC" w:cs="CordiaUPC"/>
          <w:sz w:val="26"/>
          <w:szCs w:val="26"/>
          <w:lang w:val="en-US" w:bidi="th-TH"/>
        </w:rPr>
        <w:t xml:space="preserve">shares or equal to </w:t>
      </w:r>
      <w:r w:rsidR="00F75C1F" w:rsidRPr="002D03D8">
        <w:rPr>
          <w:rFonts w:ascii="CordiaUPC" w:hAnsi="CordiaUPC" w:cs="CordiaUPC"/>
          <w:sz w:val="26"/>
          <w:szCs w:val="26"/>
          <w:lang w:val="en-US" w:bidi="th-TH"/>
        </w:rPr>
        <w:t>2</w:t>
      </w:r>
      <w:r w:rsidRPr="002D03D8">
        <w:rPr>
          <w:rFonts w:ascii="CordiaUPC" w:hAnsi="CordiaUPC" w:cs="CordiaUPC"/>
          <w:sz w:val="26"/>
          <w:szCs w:val="26"/>
          <w:lang w:val="en-US" w:bidi="th-TH"/>
        </w:rPr>
        <w:t>.</w:t>
      </w:r>
      <w:r w:rsidR="004750A5" w:rsidRPr="002D03D8">
        <w:rPr>
          <w:rFonts w:ascii="CordiaUPC" w:hAnsi="CordiaUPC" w:cs="CordiaUPC"/>
          <w:sz w:val="26"/>
          <w:szCs w:val="26"/>
          <w:lang w:val="en-US" w:bidi="th-TH"/>
        </w:rPr>
        <w:t>76</w:t>
      </w:r>
      <w:r w:rsidRPr="002D03D8">
        <w:rPr>
          <w:rFonts w:ascii="CordiaUPC" w:hAnsi="CordiaUPC" w:cs="CordiaUPC"/>
          <w:sz w:val="26"/>
          <w:szCs w:val="26"/>
          <w:lang w:val="en-US" w:bidi="th-TH"/>
        </w:rPr>
        <w:t>% of the total paid-up capital of the Bank at a total cost of Baht</w:t>
      </w:r>
      <w:r w:rsidR="00F75C1F" w:rsidRPr="002D03D8">
        <w:rPr>
          <w:rFonts w:ascii="CordiaUPC" w:hAnsi="CordiaUPC" w:cs="CordiaUPC"/>
          <w:sz w:val="26"/>
          <w:szCs w:val="26"/>
          <w:lang w:val="en-US" w:bidi="th-TH"/>
        </w:rPr>
        <w:t xml:space="preserve"> </w:t>
      </w:r>
      <w:r w:rsidR="00472B69" w:rsidRPr="002D03D8">
        <w:rPr>
          <w:rFonts w:ascii="CordiaUPC" w:hAnsi="CordiaUPC" w:cs="CordiaUPC" w:hint="cs"/>
          <w:sz w:val="26"/>
          <w:szCs w:val="26"/>
          <w:cs/>
          <w:lang w:val="en-US" w:bidi="th-TH"/>
        </w:rPr>
        <w:t>5</w:t>
      </w:r>
      <w:r w:rsidR="00F75C1F" w:rsidRPr="002D03D8">
        <w:rPr>
          <w:rFonts w:ascii="CordiaUPC" w:hAnsi="CordiaUPC" w:cs="CordiaUPC"/>
          <w:sz w:val="26"/>
          <w:szCs w:val="26"/>
          <w:lang w:val="en-US" w:bidi="th-TH"/>
        </w:rPr>
        <w:t>,</w:t>
      </w:r>
      <w:r w:rsidR="00472B69" w:rsidRPr="002D03D8">
        <w:rPr>
          <w:rFonts w:ascii="CordiaUPC" w:hAnsi="CordiaUPC" w:cs="CordiaUPC" w:hint="cs"/>
          <w:sz w:val="26"/>
          <w:szCs w:val="26"/>
          <w:cs/>
          <w:lang w:val="en-US" w:bidi="th-TH"/>
        </w:rPr>
        <w:t>105</w:t>
      </w:r>
      <w:r w:rsidRPr="002D03D8">
        <w:rPr>
          <w:rFonts w:ascii="CordiaUPC" w:hAnsi="CordiaUPC" w:cs="CordiaUPC"/>
          <w:sz w:val="26"/>
          <w:szCs w:val="26"/>
          <w:lang w:val="en-US" w:bidi="th-TH"/>
        </w:rPr>
        <w:t xml:space="preserve"> million presented as a separate category within equity and recognized as a deduction from equity in the financial statement with an equivalent amount had been appropriated from retained earning</w:t>
      </w:r>
      <w:r w:rsidR="008E4A0F" w:rsidRPr="002D03D8">
        <w:rPr>
          <w:rFonts w:ascii="CordiaUPC" w:hAnsi="CordiaUPC" w:cs="CordiaUPC"/>
          <w:sz w:val="26"/>
          <w:szCs w:val="26"/>
          <w:lang w:val="en-US" w:bidi="th-TH"/>
        </w:rPr>
        <w:t>s</w:t>
      </w:r>
      <w:r w:rsidRPr="002D03D8">
        <w:rPr>
          <w:rFonts w:ascii="CordiaUPC" w:hAnsi="CordiaUPC" w:cs="CordiaUPC"/>
          <w:sz w:val="26"/>
          <w:szCs w:val="26"/>
          <w:lang w:val="en-US" w:bidi="th-TH"/>
        </w:rPr>
        <w:t xml:space="preserve"> to treasury shares reserve.</w:t>
      </w:r>
    </w:p>
    <w:p w14:paraId="113B65C8" w14:textId="77777777" w:rsidR="00CF09F7" w:rsidRPr="002D03D8" w:rsidRDefault="00CF09F7" w:rsidP="00584BE2">
      <w:pPr>
        <w:tabs>
          <w:tab w:val="left" w:pos="540"/>
          <w:tab w:val="left" w:pos="1170"/>
          <w:tab w:val="left" w:pos="9360"/>
        </w:tabs>
        <w:spacing w:line="240" w:lineRule="exact"/>
        <w:ind w:right="1"/>
        <w:jc w:val="thaiDistribute"/>
        <w:rPr>
          <w:rFonts w:ascii="CordiaUPC" w:hAnsi="CordiaUPC" w:cs="CordiaUPC"/>
          <w:sz w:val="26"/>
          <w:szCs w:val="26"/>
          <w:lang w:bidi="th-TH"/>
        </w:rPr>
      </w:pPr>
      <w:bookmarkStart w:id="18" w:name="_Toc352926913"/>
      <w:bookmarkStart w:id="19" w:name="_Toc354584821"/>
      <w:bookmarkStart w:id="20" w:name="_Toc354584931"/>
    </w:p>
    <w:bookmarkEnd w:id="18"/>
    <w:bookmarkEnd w:id="19"/>
    <w:bookmarkEnd w:id="20"/>
    <w:p w14:paraId="7D5F0C15" w14:textId="5255A6DE" w:rsidR="00DB3D42" w:rsidRPr="002D03D8" w:rsidRDefault="00804E90" w:rsidP="00DB3D42">
      <w:pPr>
        <w:pStyle w:val="Heading1"/>
        <w:spacing w:before="0" w:after="0" w:line="240" w:lineRule="exact"/>
        <w:ind w:left="540" w:hanging="540"/>
        <w:rPr>
          <w:rFonts w:ascii="CordiaUPC" w:hAnsi="CordiaUPC" w:cs="CordiaUPC"/>
          <w:i w:val="0"/>
          <w:iCs/>
          <w:sz w:val="28"/>
          <w:szCs w:val="28"/>
        </w:rPr>
      </w:pPr>
      <w:r w:rsidRPr="002D03D8">
        <w:rPr>
          <w:rFonts w:ascii="CordiaUPC" w:hAnsi="CordiaUPC" w:cs="CordiaUPC"/>
          <w:i w:val="0"/>
          <w:iCs/>
          <w:sz w:val="28"/>
          <w:szCs w:val="28"/>
          <w:lang w:val="en-US"/>
        </w:rPr>
        <w:t>20</w:t>
      </w:r>
      <w:r w:rsidR="004873B7" w:rsidRPr="002D03D8">
        <w:rPr>
          <w:rFonts w:ascii="CordiaUPC" w:hAnsi="CordiaUPC" w:cs="CordiaUPC" w:hint="cs"/>
          <w:i w:val="0"/>
          <w:iCs/>
          <w:sz w:val="28"/>
          <w:szCs w:val="28"/>
          <w:rtl/>
          <w:cs/>
        </w:rPr>
        <w:tab/>
      </w:r>
      <w:r w:rsidR="004873B7" w:rsidRPr="002D03D8">
        <w:rPr>
          <w:rFonts w:ascii="CordiaUPC" w:hAnsi="CordiaUPC" w:cs="CordiaUPC" w:hint="cs"/>
          <w:i w:val="0"/>
          <w:iCs/>
          <w:sz w:val="28"/>
          <w:szCs w:val="28"/>
        </w:rPr>
        <w:t>Appropriation of profit and dividend payment</w:t>
      </w:r>
    </w:p>
    <w:p w14:paraId="3526D660" w14:textId="77777777" w:rsidR="00DB3D42" w:rsidRPr="002D03D8" w:rsidRDefault="00DB3D42" w:rsidP="00DB3D42">
      <w:pPr>
        <w:tabs>
          <w:tab w:val="left" w:pos="540"/>
        </w:tabs>
        <w:spacing w:line="240" w:lineRule="exact"/>
        <w:jc w:val="thaiDistribute"/>
        <w:rPr>
          <w:rFonts w:ascii="CordiaUPC" w:hAnsi="CordiaUPC" w:cs="CordiaUPC"/>
          <w:b/>
          <w:bCs/>
          <w:sz w:val="12"/>
          <w:szCs w:val="12"/>
          <w:cs/>
          <w:lang w:bidi="th-TH"/>
        </w:rPr>
      </w:pPr>
    </w:p>
    <w:p w14:paraId="66D93082" w14:textId="2BF68161" w:rsidR="00DB3D42" w:rsidRPr="002D03D8" w:rsidRDefault="00DB3D42" w:rsidP="00DB3D42">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2D03D8">
        <w:rPr>
          <w:rFonts w:ascii="CordiaUPC" w:hAnsi="CordiaUPC" w:cs="CordiaUPC"/>
          <w:sz w:val="26"/>
          <w:szCs w:val="26"/>
          <w:lang w:eastAsia="en-GB"/>
        </w:rPr>
        <w:t>On 2</w:t>
      </w:r>
      <w:r w:rsidR="002D5D2F" w:rsidRPr="002D03D8">
        <w:rPr>
          <w:rFonts w:ascii="CordiaUPC" w:hAnsi="CordiaUPC" w:cs="CordiaUPC"/>
          <w:sz w:val="26"/>
          <w:szCs w:val="26"/>
          <w:lang w:eastAsia="en-GB"/>
        </w:rPr>
        <w:t>3</w:t>
      </w:r>
      <w:r w:rsidRPr="002D03D8">
        <w:rPr>
          <w:rFonts w:ascii="CordiaUPC" w:hAnsi="CordiaUPC" w:cs="CordiaUPC"/>
          <w:sz w:val="26"/>
          <w:szCs w:val="26"/>
          <w:lang w:eastAsia="en-GB"/>
        </w:rPr>
        <w:t xml:space="preserve"> September 202</w:t>
      </w:r>
      <w:r w:rsidR="002D5D2F" w:rsidRPr="002D03D8">
        <w:rPr>
          <w:rFonts w:ascii="CordiaUPC" w:hAnsi="CordiaUPC" w:cs="CordiaUPC"/>
          <w:sz w:val="26"/>
          <w:szCs w:val="26"/>
          <w:lang w:eastAsia="en-GB"/>
        </w:rPr>
        <w:t>5</w:t>
      </w:r>
      <w:r w:rsidRPr="002D03D8">
        <w:rPr>
          <w:rFonts w:ascii="CordiaUPC" w:hAnsi="CordiaUPC" w:cs="CordiaUPC"/>
          <w:sz w:val="26"/>
          <w:szCs w:val="26"/>
          <w:lang w:eastAsia="en-GB"/>
        </w:rPr>
        <w:t>, the Board of Directors’ Meeting of the Bank passed a resolution approving payment of an interim dividend of Baht 0.06</w:t>
      </w:r>
      <w:r w:rsidR="002D5D2F" w:rsidRPr="002D03D8">
        <w:rPr>
          <w:rFonts w:ascii="CordiaUPC" w:hAnsi="CordiaUPC" w:cs="CordiaUPC"/>
          <w:sz w:val="26"/>
          <w:szCs w:val="26"/>
          <w:lang w:eastAsia="en-GB"/>
        </w:rPr>
        <w:t>6</w:t>
      </w:r>
      <w:r w:rsidRPr="002D03D8">
        <w:rPr>
          <w:rFonts w:ascii="CordiaUPC" w:hAnsi="CordiaUPC" w:cs="CordiaUPC"/>
          <w:sz w:val="26"/>
          <w:szCs w:val="26"/>
          <w:lang w:eastAsia="en-GB"/>
        </w:rPr>
        <w:t xml:space="preserve"> per share from the Bank’s first-half operating profit of 2025 to the ordinary shareholders, or a total of Baht 6,</w:t>
      </w:r>
      <w:r w:rsidR="00F03529" w:rsidRPr="002D03D8">
        <w:rPr>
          <w:rFonts w:ascii="CordiaUPC" w:hAnsi="CordiaUPC" w:cs="CordiaUPC" w:hint="cs"/>
          <w:sz w:val="26"/>
          <w:szCs w:val="26"/>
          <w:cs/>
          <w:lang w:eastAsia="en-GB" w:bidi="th-TH"/>
        </w:rPr>
        <w:t>262</w:t>
      </w:r>
      <w:r w:rsidRPr="002D03D8">
        <w:rPr>
          <w:rFonts w:ascii="CordiaUPC" w:hAnsi="CordiaUPC" w:cs="CordiaUPC"/>
          <w:sz w:val="26"/>
          <w:szCs w:val="26"/>
          <w:lang w:eastAsia="en-GB"/>
        </w:rPr>
        <w:t xml:space="preserve"> million. The Bank paid such dividend to its shareholders on 2</w:t>
      </w:r>
      <w:r w:rsidR="002D5D2F" w:rsidRPr="002D03D8">
        <w:rPr>
          <w:rFonts w:ascii="CordiaUPC" w:hAnsi="CordiaUPC" w:cs="CordiaUPC"/>
          <w:sz w:val="26"/>
          <w:szCs w:val="26"/>
          <w:lang w:eastAsia="en-GB"/>
        </w:rPr>
        <w:t>2</w:t>
      </w:r>
      <w:r w:rsidRPr="002D03D8">
        <w:rPr>
          <w:rFonts w:ascii="CordiaUPC" w:hAnsi="CordiaUPC" w:cs="CordiaUPC"/>
          <w:sz w:val="26"/>
          <w:szCs w:val="26"/>
          <w:lang w:eastAsia="en-GB"/>
        </w:rPr>
        <w:t xml:space="preserve"> October 202</w:t>
      </w:r>
      <w:r w:rsidR="002D5D2F" w:rsidRPr="002D03D8">
        <w:rPr>
          <w:rFonts w:ascii="CordiaUPC" w:hAnsi="CordiaUPC" w:cs="CordiaUPC"/>
          <w:sz w:val="26"/>
          <w:szCs w:val="26"/>
          <w:lang w:eastAsia="en-GB"/>
        </w:rPr>
        <w:t>5</w:t>
      </w:r>
      <w:r w:rsidRPr="002D03D8">
        <w:rPr>
          <w:rFonts w:ascii="CordiaUPC" w:hAnsi="CordiaUPC" w:cs="CordiaUPC"/>
          <w:sz w:val="26"/>
          <w:szCs w:val="26"/>
          <w:lang w:eastAsia="en-GB"/>
        </w:rPr>
        <w:t>.</w:t>
      </w:r>
    </w:p>
    <w:p w14:paraId="3811F753" w14:textId="77777777" w:rsidR="00BB7BBC" w:rsidRPr="002D03D8" w:rsidRDefault="00BB7BBC" w:rsidP="00BB7BBC">
      <w:pPr>
        <w:pStyle w:val="Heading1"/>
        <w:spacing w:before="0" w:after="0" w:line="240" w:lineRule="exact"/>
        <w:ind w:left="540" w:hanging="540"/>
        <w:rPr>
          <w:rFonts w:ascii="CordiaUPC" w:hAnsi="CordiaUPC" w:cs="CordiaUPC"/>
          <w:i w:val="0"/>
          <w:iCs/>
          <w:sz w:val="28"/>
          <w:szCs w:val="28"/>
        </w:rPr>
      </w:pPr>
    </w:p>
    <w:p w14:paraId="401C145D" w14:textId="6E2CDF71" w:rsidR="000E3087" w:rsidRPr="002D03D8" w:rsidRDefault="000E3087" w:rsidP="000E3087">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bookmarkStart w:id="21" w:name="_Hlk200555706"/>
      <w:r w:rsidRPr="002D03D8">
        <w:rPr>
          <w:rFonts w:ascii="CordiaUPC" w:hAnsi="CordiaUPC" w:cs="CordiaUPC"/>
          <w:sz w:val="26"/>
          <w:szCs w:val="26"/>
          <w:lang w:eastAsia="en-GB"/>
        </w:rPr>
        <w:t>On 21 April 2025, the 2025 Annual General Meeting of the Bank’s shareholders passed resolutions approving/ acknowledging as follows:</w:t>
      </w:r>
    </w:p>
    <w:p w14:paraId="1045FB92" w14:textId="77777777" w:rsidR="000E3087" w:rsidRPr="002D03D8" w:rsidRDefault="000E3087" w:rsidP="000E3087">
      <w:pPr>
        <w:tabs>
          <w:tab w:val="left" w:pos="540"/>
        </w:tabs>
        <w:spacing w:line="240" w:lineRule="exact"/>
        <w:ind w:hanging="360"/>
        <w:jc w:val="both"/>
        <w:rPr>
          <w:rFonts w:ascii="CordiaUPC" w:hAnsi="CordiaUPC" w:cs="CordiaUPC"/>
          <w:b/>
          <w:bCs/>
          <w:sz w:val="18"/>
          <w:szCs w:val="18"/>
          <w:lang w:eastAsia="en-GB"/>
        </w:rPr>
      </w:pPr>
    </w:p>
    <w:p w14:paraId="44294FAD" w14:textId="77777777" w:rsidR="0016534F" w:rsidRPr="002D03D8" w:rsidRDefault="000E3087" w:rsidP="0016534F">
      <w:pPr>
        <w:pStyle w:val="ListParagraph"/>
        <w:numPr>
          <w:ilvl w:val="0"/>
          <w:numId w:val="37"/>
        </w:numPr>
        <w:tabs>
          <w:tab w:val="left" w:pos="540"/>
          <w:tab w:val="left" w:pos="1080"/>
        </w:tabs>
        <w:spacing w:line="240" w:lineRule="exact"/>
        <w:ind w:left="1276" w:right="7" w:hanging="283"/>
        <w:jc w:val="both"/>
        <w:rPr>
          <w:rFonts w:ascii="CordiaUPC" w:hAnsi="CordiaUPC" w:cs="CordiaUPC"/>
          <w:sz w:val="26"/>
          <w:szCs w:val="26"/>
          <w:lang w:eastAsia="en-GB"/>
        </w:rPr>
      </w:pPr>
      <w:r w:rsidRPr="002D03D8">
        <w:rPr>
          <w:rFonts w:ascii="CordiaUPC" w:hAnsi="CordiaUPC" w:cs="CordiaUPC"/>
          <w:sz w:val="26"/>
          <w:szCs w:val="26"/>
          <w:lang w:eastAsia="en-GB"/>
        </w:rPr>
        <w:t>Approving to not allocating net profit from 202</w:t>
      </w:r>
      <w:r w:rsidRPr="002D03D8">
        <w:rPr>
          <w:rFonts w:ascii="CordiaUPC" w:hAnsi="CordiaUPC" w:cs="CordiaUPC" w:hint="cs"/>
          <w:sz w:val="26"/>
          <w:szCs w:val="26"/>
          <w:cs/>
          <w:lang w:eastAsia="en-GB" w:bidi="th-TH"/>
        </w:rPr>
        <w:t>4</w:t>
      </w:r>
      <w:r w:rsidRPr="002D03D8">
        <w:rPr>
          <w:rFonts w:ascii="CordiaUPC" w:hAnsi="CordiaUPC" w:cs="CordiaUPC"/>
          <w:sz w:val="26"/>
          <w:szCs w:val="26"/>
          <w:lang w:eastAsia="en-GB"/>
        </w:rPr>
        <w:t xml:space="preserve"> operating results to the legal reserve as the Bank</w:t>
      </w:r>
      <w:r w:rsidRPr="002D03D8">
        <w:rPr>
          <w:rFonts w:ascii="CordiaUPC" w:hAnsi="CordiaUPC" w:cs="CordiaUPC"/>
          <w:sz w:val="26"/>
          <w:szCs w:val="26"/>
          <w:cs/>
          <w:lang w:eastAsia="en-GB"/>
        </w:rPr>
        <w:t>’</w:t>
      </w:r>
      <w:r w:rsidRPr="002D03D8">
        <w:rPr>
          <w:rFonts w:ascii="CordiaUPC" w:hAnsi="CordiaUPC" w:cs="CordiaUPC"/>
          <w:sz w:val="26"/>
          <w:szCs w:val="26"/>
          <w:lang w:eastAsia="en-GB"/>
        </w:rPr>
        <w:t>s legal reserve is sufficient as required</w:t>
      </w:r>
      <w:r w:rsidRPr="002D03D8">
        <w:rPr>
          <w:rFonts w:ascii="CordiaUPC" w:hAnsi="CordiaUPC" w:cs="CordiaUPC"/>
          <w:sz w:val="26"/>
          <w:szCs w:val="26"/>
          <w:cs/>
          <w:lang w:eastAsia="en-GB"/>
        </w:rPr>
        <w:t xml:space="preserve"> </w:t>
      </w:r>
      <w:r w:rsidRPr="002D03D8">
        <w:rPr>
          <w:rFonts w:ascii="CordiaUPC" w:hAnsi="CordiaUPC" w:cs="CordiaUPC"/>
          <w:sz w:val="26"/>
          <w:szCs w:val="26"/>
          <w:lang w:eastAsia="en-GB"/>
        </w:rPr>
        <w:t>by laws</w:t>
      </w:r>
      <w:r w:rsidRPr="002D03D8">
        <w:rPr>
          <w:rFonts w:ascii="CordiaUPC" w:hAnsi="CordiaUPC" w:cs="CordiaUPC"/>
          <w:sz w:val="26"/>
          <w:szCs w:val="26"/>
          <w:cs/>
          <w:lang w:eastAsia="en-GB"/>
        </w:rPr>
        <w:t xml:space="preserve"> </w:t>
      </w:r>
      <w:r w:rsidRPr="002D03D8">
        <w:rPr>
          <w:rFonts w:ascii="CordiaUPC" w:hAnsi="CordiaUPC" w:cs="CordiaUPC"/>
          <w:sz w:val="26"/>
          <w:szCs w:val="26"/>
          <w:lang w:eastAsia="en-GB"/>
        </w:rPr>
        <w:t>and the Bank’s Articles of Association.</w:t>
      </w:r>
    </w:p>
    <w:p w14:paraId="2FA51820" w14:textId="77777777" w:rsidR="0016534F" w:rsidRPr="002D03D8" w:rsidRDefault="0016534F" w:rsidP="0016534F">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0238FEDD" w14:textId="71EDA03E" w:rsidR="000E3087" w:rsidRPr="002D03D8" w:rsidRDefault="000E3087" w:rsidP="0016534F">
      <w:pPr>
        <w:pStyle w:val="ListParagraph"/>
        <w:numPr>
          <w:ilvl w:val="0"/>
          <w:numId w:val="37"/>
        </w:numPr>
        <w:tabs>
          <w:tab w:val="left" w:pos="540"/>
          <w:tab w:val="left" w:pos="1080"/>
        </w:tabs>
        <w:spacing w:line="240" w:lineRule="exact"/>
        <w:ind w:left="1276" w:right="7" w:hanging="283"/>
        <w:jc w:val="both"/>
        <w:rPr>
          <w:rFonts w:ascii="CordiaUPC" w:hAnsi="CordiaUPC" w:cs="CordiaUPC"/>
          <w:sz w:val="26"/>
          <w:szCs w:val="26"/>
          <w:lang w:eastAsia="en-GB"/>
        </w:rPr>
      </w:pPr>
      <w:r w:rsidRPr="002D03D8">
        <w:rPr>
          <w:rFonts w:ascii="CordiaUPC" w:hAnsi="CordiaUPC" w:cs="CordiaUPC"/>
          <w:sz w:val="26"/>
          <w:szCs w:val="26"/>
          <w:lang w:eastAsia="en-GB"/>
        </w:rPr>
        <w:t xml:space="preserve">Acknowledging the interim dividend payment to the Bank’s </w:t>
      </w:r>
      <w:r w:rsidRPr="002D03D8">
        <w:rPr>
          <w:rFonts w:ascii="CordiaUPC" w:hAnsi="CordiaUPC" w:cs="CordiaUPC" w:hint="cs"/>
          <w:sz w:val="26"/>
          <w:szCs w:val="26"/>
          <w:lang w:eastAsia="en-GB"/>
        </w:rPr>
        <w:t xml:space="preserve">ordinary </w:t>
      </w:r>
      <w:r w:rsidRPr="002D03D8">
        <w:rPr>
          <w:rFonts w:ascii="CordiaUPC" w:hAnsi="CordiaUPC" w:cs="CordiaUPC"/>
          <w:sz w:val="26"/>
          <w:szCs w:val="26"/>
          <w:lang w:eastAsia="en-GB"/>
        </w:rPr>
        <w:t>shareholders on 24 October 2024.</w:t>
      </w:r>
    </w:p>
    <w:p w14:paraId="62452083" w14:textId="77777777" w:rsidR="000E3087" w:rsidRPr="002D03D8" w:rsidRDefault="000E3087" w:rsidP="000E3087">
      <w:pPr>
        <w:rPr>
          <w:rFonts w:ascii="CordiaUPC" w:hAnsi="CordiaUPC" w:cs="CordiaUPC"/>
          <w:sz w:val="26"/>
          <w:szCs w:val="26"/>
          <w:lang w:eastAsia="en-GB" w:bidi="th-TH"/>
        </w:rPr>
      </w:pPr>
    </w:p>
    <w:p w14:paraId="27FE7F14" w14:textId="1572B51B" w:rsidR="000E3087" w:rsidRPr="002D03D8" w:rsidRDefault="000E3087" w:rsidP="00BB7BBC">
      <w:pPr>
        <w:pStyle w:val="ListParagraph"/>
        <w:numPr>
          <w:ilvl w:val="0"/>
          <w:numId w:val="37"/>
        </w:numPr>
        <w:tabs>
          <w:tab w:val="left" w:pos="540"/>
          <w:tab w:val="left" w:pos="1080"/>
        </w:tabs>
        <w:spacing w:line="240" w:lineRule="exact"/>
        <w:ind w:left="1276" w:right="7" w:hanging="283"/>
        <w:jc w:val="both"/>
        <w:rPr>
          <w:rFonts w:ascii="CordiaUPC" w:hAnsi="CordiaUPC" w:cs="CordiaUPC"/>
          <w:sz w:val="26"/>
          <w:szCs w:val="26"/>
          <w:lang w:eastAsia="en-GB"/>
        </w:rPr>
      </w:pPr>
      <w:r w:rsidRPr="002D03D8">
        <w:rPr>
          <w:rFonts w:ascii="CordiaUPC" w:hAnsi="CordiaUPC" w:cs="CordiaUPC"/>
          <w:sz w:val="26"/>
          <w:szCs w:val="26"/>
          <w:lang w:eastAsia="en-GB"/>
        </w:rPr>
        <w:t>Approving the payment of a dividend of Baht 0.130 per share from the 2024 operating profit to the Bank’s ordinary shareholders, totalling Baht 12,644 million. Since the Bank already paid the interim dividend from the net profit of the Bank’s first-half operating profit at the rate of Baht 0.065 per share, totalling Baht 6,331 million to the Bank’s ordinary shareholders on 24 October 2024 with approval from the Board of Directors’ Meeting, the remaining dividend to be paid was at the rate of Baht 0.065 per share, totalling Baht 6,31</w:t>
      </w:r>
      <w:r w:rsidR="00E82456" w:rsidRPr="002D03D8">
        <w:rPr>
          <w:rFonts w:ascii="CordiaUPC" w:hAnsi="CordiaUPC" w:cs="CordiaUPC"/>
          <w:sz w:val="26"/>
          <w:szCs w:val="26"/>
          <w:lang w:eastAsia="en-GB"/>
        </w:rPr>
        <w:t>1</w:t>
      </w:r>
      <w:r w:rsidRPr="002D03D8">
        <w:rPr>
          <w:rFonts w:ascii="CordiaUPC" w:hAnsi="CordiaUPC" w:cs="CordiaUPC"/>
          <w:sz w:val="26"/>
          <w:szCs w:val="26"/>
          <w:lang w:eastAsia="en-GB"/>
        </w:rPr>
        <w:t xml:space="preserve"> million. The Bank paid such dividend to its shareholders on 20 May 2025.</w:t>
      </w:r>
    </w:p>
    <w:p w14:paraId="6DD6A714" w14:textId="77777777" w:rsidR="00DB3D42" w:rsidRPr="002D03D8" w:rsidRDefault="00DB3D42" w:rsidP="00DB3D42">
      <w:pPr>
        <w:pStyle w:val="ListParagraph"/>
        <w:rPr>
          <w:rFonts w:ascii="CordiaUPC" w:hAnsi="CordiaUPC" w:cs="CordiaUPC"/>
          <w:sz w:val="26"/>
          <w:szCs w:val="26"/>
          <w:lang w:eastAsia="en-GB"/>
        </w:rPr>
      </w:pPr>
    </w:p>
    <w:p w14:paraId="30B5F35A" w14:textId="2E19F7A0" w:rsidR="00DB3D42" w:rsidRPr="002D03D8" w:rsidRDefault="00DB3D42" w:rsidP="00DB3D42">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2D03D8">
        <w:rPr>
          <w:rFonts w:ascii="CordiaUPC" w:hAnsi="CordiaUPC" w:cs="CordiaUPC"/>
          <w:sz w:val="26"/>
          <w:szCs w:val="26"/>
          <w:lang w:eastAsia="en-GB"/>
        </w:rPr>
        <w:t>On 24 September 2024, the Board of Directors’ Meeting of the Bank passed a resolution approving payment of an interim dividend of Baht 0.065 per share from the Bank’s first-half operating profit of 2024 to the ordinary shareholders, or a total of Baht 6,331 million. The Bank paid such dividend to its shareholders on 24 October 2024.</w:t>
      </w:r>
    </w:p>
    <w:bookmarkEnd w:id="21"/>
    <w:p w14:paraId="63538EA6" w14:textId="77777777" w:rsidR="000E3087" w:rsidRPr="002D03D8" w:rsidRDefault="000E3087" w:rsidP="000E3087">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thaiDistribute"/>
        <w:rPr>
          <w:rFonts w:ascii="CordiaUPC" w:hAnsi="CordiaUPC" w:cs="CordiaUPC"/>
          <w:sz w:val="26"/>
          <w:szCs w:val="26"/>
          <w:cs/>
          <w:lang w:eastAsia="en-GB" w:bidi="th-TH"/>
        </w:rPr>
      </w:pPr>
    </w:p>
    <w:p w14:paraId="1794595D" w14:textId="2CD36ADD" w:rsidR="000E3087" w:rsidRPr="002D03D8" w:rsidRDefault="00BB7BBC" w:rsidP="000E3087">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2D03D8">
        <w:rPr>
          <w:rFonts w:ascii="CordiaUPC" w:hAnsi="CordiaUPC" w:cs="CordiaUPC"/>
          <w:sz w:val="26"/>
          <w:szCs w:val="26"/>
          <w:lang w:eastAsia="en-GB"/>
        </w:rPr>
        <w:t>On 9</w:t>
      </w:r>
      <w:r w:rsidRPr="002D03D8">
        <w:rPr>
          <w:rFonts w:ascii="CordiaUPC" w:hAnsi="CordiaUPC" w:cs="CordiaUPC"/>
          <w:sz w:val="26"/>
          <w:szCs w:val="26"/>
          <w:cs/>
          <w:lang w:eastAsia="en-GB"/>
        </w:rPr>
        <w:t xml:space="preserve"> </w:t>
      </w:r>
      <w:r w:rsidRPr="002D03D8">
        <w:rPr>
          <w:rFonts w:ascii="CordiaUPC" w:hAnsi="CordiaUPC" w:cs="CordiaUPC"/>
          <w:sz w:val="26"/>
          <w:szCs w:val="26"/>
          <w:lang w:eastAsia="en-GB"/>
        </w:rPr>
        <w:t xml:space="preserve">April 2024, the 2024 </w:t>
      </w:r>
      <w:r w:rsidR="000E3087" w:rsidRPr="002D03D8">
        <w:rPr>
          <w:rFonts w:ascii="CordiaUPC" w:hAnsi="CordiaUPC" w:cs="CordiaUPC"/>
          <w:sz w:val="26"/>
          <w:szCs w:val="26"/>
          <w:lang w:eastAsia="en-GB"/>
        </w:rPr>
        <w:t>Annual General Meeting of the Bank’s shareholders passed resolutions approving/ acknowledging as follows:</w:t>
      </w:r>
    </w:p>
    <w:p w14:paraId="3134FD35" w14:textId="77777777" w:rsidR="000E3087" w:rsidRPr="002D03D8" w:rsidRDefault="000E3087" w:rsidP="000E3087">
      <w:pPr>
        <w:tabs>
          <w:tab w:val="left" w:pos="540"/>
        </w:tabs>
        <w:spacing w:line="240" w:lineRule="exact"/>
        <w:ind w:hanging="360"/>
        <w:jc w:val="both"/>
        <w:rPr>
          <w:rFonts w:ascii="CordiaUPC" w:hAnsi="CordiaUPC" w:cs="CordiaUPC"/>
          <w:b/>
          <w:bCs/>
          <w:sz w:val="18"/>
          <w:szCs w:val="18"/>
          <w:lang w:eastAsia="en-GB"/>
        </w:rPr>
      </w:pPr>
    </w:p>
    <w:p w14:paraId="58E2AB7A" w14:textId="54AC9212" w:rsidR="000E3087" w:rsidRPr="002D03D8" w:rsidRDefault="000E3087" w:rsidP="000E3087">
      <w:pPr>
        <w:pStyle w:val="ListParagraph"/>
        <w:numPr>
          <w:ilvl w:val="0"/>
          <w:numId w:val="42"/>
        </w:numPr>
        <w:tabs>
          <w:tab w:val="left" w:pos="540"/>
          <w:tab w:val="left" w:pos="1080"/>
        </w:tabs>
        <w:spacing w:line="240" w:lineRule="exact"/>
        <w:ind w:left="1276" w:right="7" w:hanging="283"/>
        <w:jc w:val="both"/>
        <w:rPr>
          <w:rFonts w:ascii="CordiaUPC" w:hAnsi="CordiaUPC" w:cs="CordiaUPC"/>
          <w:sz w:val="26"/>
          <w:szCs w:val="26"/>
          <w:lang w:eastAsia="en-GB"/>
        </w:rPr>
      </w:pPr>
      <w:r w:rsidRPr="002D03D8">
        <w:rPr>
          <w:rFonts w:ascii="CordiaUPC" w:hAnsi="CordiaUPC" w:cs="CordiaUPC"/>
          <w:sz w:val="26"/>
          <w:szCs w:val="26"/>
          <w:lang w:eastAsia="en-GB"/>
        </w:rPr>
        <w:lastRenderedPageBreak/>
        <w:t>Approving to not allocating net profit from 202</w:t>
      </w:r>
      <w:r w:rsidR="00BB7BBC" w:rsidRPr="002D03D8">
        <w:rPr>
          <w:rFonts w:ascii="CordiaUPC" w:hAnsi="CordiaUPC" w:cs="CordiaUPC" w:hint="cs"/>
          <w:sz w:val="26"/>
          <w:szCs w:val="26"/>
          <w:cs/>
          <w:lang w:eastAsia="en-GB" w:bidi="th-TH"/>
        </w:rPr>
        <w:t>3</w:t>
      </w:r>
      <w:r w:rsidRPr="002D03D8">
        <w:rPr>
          <w:rFonts w:ascii="CordiaUPC" w:hAnsi="CordiaUPC" w:cs="CordiaUPC"/>
          <w:sz w:val="26"/>
          <w:szCs w:val="26"/>
          <w:lang w:eastAsia="en-GB"/>
        </w:rPr>
        <w:t xml:space="preserve"> operating results to the legal reserve as the Bank</w:t>
      </w:r>
      <w:r w:rsidRPr="002D03D8">
        <w:rPr>
          <w:rFonts w:ascii="CordiaUPC" w:hAnsi="CordiaUPC" w:cs="CordiaUPC"/>
          <w:sz w:val="26"/>
          <w:szCs w:val="26"/>
          <w:cs/>
          <w:lang w:eastAsia="en-GB"/>
        </w:rPr>
        <w:t>’</w:t>
      </w:r>
      <w:r w:rsidRPr="002D03D8">
        <w:rPr>
          <w:rFonts w:ascii="CordiaUPC" w:hAnsi="CordiaUPC" w:cs="CordiaUPC"/>
          <w:sz w:val="26"/>
          <w:szCs w:val="26"/>
          <w:lang w:eastAsia="en-GB"/>
        </w:rPr>
        <w:t>s legal reserve is sufficient as required</w:t>
      </w:r>
      <w:r w:rsidRPr="002D03D8">
        <w:rPr>
          <w:rFonts w:ascii="CordiaUPC" w:hAnsi="CordiaUPC" w:cs="CordiaUPC"/>
          <w:sz w:val="26"/>
          <w:szCs w:val="26"/>
          <w:cs/>
          <w:lang w:eastAsia="en-GB"/>
        </w:rPr>
        <w:t xml:space="preserve"> </w:t>
      </w:r>
      <w:r w:rsidRPr="002D03D8">
        <w:rPr>
          <w:rFonts w:ascii="CordiaUPC" w:hAnsi="CordiaUPC" w:cs="CordiaUPC"/>
          <w:sz w:val="26"/>
          <w:szCs w:val="26"/>
          <w:lang w:eastAsia="en-GB"/>
        </w:rPr>
        <w:t>by laws</w:t>
      </w:r>
      <w:r w:rsidRPr="002D03D8">
        <w:rPr>
          <w:rFonts w:ascii="CordiaUPC" w:hAnsi="CordiaUPC" w:cs="CordiaUPC"/>
          <w:sz w:val="26"/>
          <w:szCs w:val="26"/>
          <w:cs/>
          <w:lang w:eastAsia="en-GB"/>
        </w:rPr>
        <w:t xml:space="preserve"> </w:t>
      </w:r>
      <w:r w:rsidRPr="002D03D8">
        <w:rPr>
          <w:rFonts w:ascii="CordiaUPC" w:hAnsi="CordiaUPC" w:cs="CordiaUPC"/>
          <w:sz w:val="26"/>
          <w:szCs w:val="26"/>
          <w:lang w:eastAsia="en-GB"/>
        </w:rPr>
        <w:t>and the Bank’s Articles of Association.</w:t>
      </w:r>
    </w:p>
    <w:p w14:paraId="266187B5" w14:textId="77777777" w:rsidR="00B93A80" w:rsidRPr="002D03D8" w:rsidRDefault="00B93A80" w:rsidP="00B93A80">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4B101A4A" w14:textId="755FB024" w:rsidR="000E3087" w:rsidRPr="002D03D8" w:rsidRDefault="000E3087" w:rsidP="000E3087">
      <w:pPr>
        <w:pStyle w:val="ListParagraph"/>
        <w:numPr>
          <w:ilvl w:val="0"/>
          <w:numId w:val="42"/>
        </w:numPr>
        <w:tabs>
          <w:tab w:val="left" w:pos="540"/>
          <w:tab w:val="left" w:pos="1080"/>
        </w:tabs>
        <w:spacing w:line="240" w:lineRule="exact"/>
        <w:ind w:left="1276" w:right="7" w:hanging="283"/>
        <w:jc w:val="both"/>
        <w:rPr>
          <w:rFonts w:ascii="CordiaUPC" w:hAnsi="CordiaUPC" w:cs="CordiaUPC"/>
          <w:sz w:val="26"/>
          <w:szCs w:val="26"/>
          <w:lang w:eastAsia="en-GB"/>
        </w:rPr>
      </w:pPr>
      <w:r w:rsidRPr="002D03D8">
        <w:rPr>
          <w:rFonts w:ascii="CordiaUPC" w:hAnsi="CordiaUPC" w:cs="CordiaUPC"/>
          <w:sz w:val="26"/>
          <w:szCs w:val="26"/>
          <w:lang w:eastAsia="en-GB"/>
        </w:rPr>
        <w:t xml:space="preserve">Acknowledging the interim dividend payment to the Bank’s </w:t>
      </w:r>
      <w:r w:rsidRPr="002D03D8">
        <w:rPr>
          <w:rFonts w:ascii="CordiaUPC" w:hAnsi="CordiaUPC" w:cs="CordiaUPC" w:hint="cs"/>
          <w:sz w:val="26"/>
          <w:szCs w:val="26"/>
          <w:lang w:eastAsia="en-GB"/>
        </w:rPr>
        <w:t xml:space="preserve">ordinary </w:t>
      </w:r>
      <w:r w:rsidRPr="002D03D8">
        <w:rPr>
          <w:rFonts w:ascii="CordiaUPC" w:hAnsi="CordiaUPC" w:cs="CordiaUPC"/>
          <w:sz w:val="26"/>
          <w:szCs w:val="26"/>
          <w:lang w:eastAsia="en-GB"/>
        </w:rPr>
        <w:t xml:space="preserve">shareholders on </w:t>
      </w:r>
      <w:r w:rsidR="00BB7BBC" w:rsidRPr="002D03D8">
        <w:rPr>
          <w:rFonts w:ascii="CordiaUPC" w:hAnsi="CordiaUPC" w:cs="CordiaUPC"/>
          <w:sz w:val="26"/>
          <w:szCs w:val="26"/>
          <w:lang w:eastAsia="en-GB"/>
        </w:rPr>
        <w:t>25 October 2023</w:t>
      </w:r>
      <w:r w:rsidRPr="002D03D8">
        <w:rPr>
          <w:rFonts w:ascii="CordiaUPC" w:hAnsi="CordiaUPC" w:cs="CordiaUPC"/>
          <w:sz w:val="26"/>
          <w:szCs w:val="26"/>
          <w:lang w:eastAsia="en-GB"/>
        </w:rPr>
        <w:t>.</w:t>
      </w:r>
    </w:p>
    <w:p w14:paraId="4DE1F5A3" w14:textId="77777777" w:rsidR="00BB7BBC" w:rsidRPr="002D03D8" w:rsidRDefault="00BB7BBC" w:rsidP="00BB7BBC">
      <w:pPr>
        <w:rPr>
          <w:rFonts w:ascii="CordiaUPC" w:hAnsi="CordiaUPC" w:cs="CordiaUPC"/>
          <w:sz w:val="26"/>
          <w:szCs w:val="26"/>
          <w:lang w:eastAsia="en-GB" w:bidi="th-TH"/>
        </w:rPr>
      </w:pPr>
    </w:p>
    <w:p w14:paraId="285DF5B8" w14:textId="77777777" w:rsidR="00BB7BBC" w:rsidRPr="002D03D8" w:rsidRDefault="00BB7BBC" w:rsidP="0016534F">
      <w:pPr>
        <w:pStyle w:val="ListParagraph"/>
        <w:numPr>
          <w:ilvl w:val="0"/>
          <w:numId w:val="42"/>
        </w:numPr>
        <w:tabs>
          <w:tab w:val="left" w:pos="540"/>
          <w:tab w:val="left" w:pos="1080"/>
        </w:tabs>
        <w:spacing w:line="240" w:lineRule="exact"/>
        <w:ind w:left="1276" w:right="7" w:hanging="283"/>
        <w:jc w:val="both"/>
        <w:rPr>
          <w:rFonts w:ascii="CordiaUPC" w:hAnsi="CordiaUPC" w:cs="CordiaUPC"/>
          <w:sz w:val="26"/>
          <w:szCs w:val="26"/>
          <w:lang w:eastAsia="en-GB"/>
        </w:rPr>
      </w:pPr>
      <w:r w:rsidRPr="002D03D8">
        <w:rPr>
          <w:rFonts w:ascii="CordiaUPC" w:hAnsi="CordiaUPC" w:cs="CordiaUPC"/>
          <w:sz w:val="26"/>
          <w:szCs w:val="26"/>
          <w:lang w:eastAsia="en-GB"/>
        </w:rPr>
        <w:t xml:space="preserve">Approving the payment of a dividend of Baht 0.105 per share from the 2023 operating profit </w:t>
      </w:r>
      <w:r w:rsidRPr="002D03D8">
        <w:rPr>
          <w:rFonts w:ascii="CordiaUPC" w:hAnsi="CordiaUPC" w:cs="CordiaUPC" w:hint="cs"/>
          <w:sz w:val="26"/>
          <w:szCs w:val="26"/>
          <w:lang w:eastAsia="en-GB"/>
        </w:rPr>
        <w:t>to the Bank’s ordinary shareholders</w:t>
      </w:r>
      <w:r w:rsidRPr="002D03D8">
        <w:rPr>
          <w:rFonts w:ascii="CordiaUPC" w:hAnsi="CordiaUPC" w:cs="CordiaUPC"/>
          <w:sz w:val="26"/>
          <w:szCs w:val="26"/>
          <w:lang w:eastAsia="en-GB"/>
        </w:rPr>
        <w:t>, totalling Baht 10,205 million</w:t>
      </w:r>
      <w:r w:rsidRPr="002D03D8">
        <w:rPr>
          <w:rFonts w:ascii="CordiaUPC" w:hAnsi="CordiaUPC" w:cs="CordiaUPC"/>
          <w:sz w:val="26"/>
          <w:szCs w:val="26"/>
          <w:cs/>
          <w:lang w:eastAsia="en-GB"/>
        </w:rPr>
        <w:t xml:space="preserve">. </w:t>
      </w:r>
      <w:r w:rsidRPr="002D03D8">
        <w:rPr>
          <w:rFonts w:ascii="CordiaUPC" w:hAnsi="CordiaUPC" w:cs="CordiaUPC"/>
          <w:sz w:val="26"/>
          <w:szCs w:val="26"/>
          <w:lang w:eastAsia="en-GB"/>
        </w:rPr>
        <w:t xml:space="preserve">Since the Bank already paid the interim dividend from the net profit of the Bank’s first-half operating profit at the rate of Baht 0.05 per share, totalling Baht 4,855 million to </w:t>
      </w:r>
      <w:r w:rsidRPr="002D03D8">
        <w:rPr>
          <w:rFonts w:ascii="CordiaUPC" w:hAnsi="CordiaUPC" w:cs="CordiaUPC" w:hint="cs"/>
          <w:sz w:val="26"/>
          <w:szCs w:val="26"/>
          <w:lang w:eastAsia="en-GB"/>
        </w:rPr>
        <w:t>the Bank’s ordinary shareholders</w:t>
      </w:r>
      <w:r w:rsidRPr="002D03D8">
        <w:rPr>
          <w:rFonts w:ascii="CordiaUPC" w:hAnsi="CordiaUPC" w:cs="CordiaUPC"/>
          <w:sz w:val="26"/>
          <w:szCs w:val="26"/>
          <w:lang w:eastAsia="en-GB"/>
        </w:rPr>
        <w:t xml:space="preserve"> on 25 October 2023 with approval from the Board of Directors’ Meeting, the remaining dividend to be paid was at the rate of Baht 0.055 per share, totalling Baht 5,350 million. The Bank paid such dividend to its shareholders on 8 May 2024.</w:t>
      </w:r>
    </w:p>
    <w:p w14:paraId="6B439E40" w14:textId="77777777" w:rsidR="00880326" w:rsidRPr="002D03D8" w:rsidRDefault="00880326" w:rsidP="007B454E">
      <w:pPr>
        <w:spacing w:line="240" w:lineRule="auto"/>
        <w:rPr>
          <w:lang w:bidi="th-TH"/>
        </w:rPr>
      </w:pPr>
      <w:bookmarkStart w:id="22" w:name="_Hlk93953362"/>
    </w:p>
    <w:bookmarkEnd w:id="22"/>
    <w:p w14:paraId="21565EAC" w14:textId="3587E140" w:rsidR="000F7B7C" w:rsidRPr="002D03D8" w:rsidRDefault="00623F47" w:rsidP="000F7B7C">
      <w:pPr>
        <w:pStyle w:val="Heading1"/>
        <w:spacing w:before="0" w:after="0" w:line="240" w:lineRule="exact"/>
        <w:ind w:left="540" w:hanging="540"/>
        <w:rPr>
          <w:rFonts w:ascii="CordiaUPC" w:hAnsi="CordiaUPC" w:cs="CordiaUPC"/>
          <w:i w:val="0"/>
          <w:iCs/>
          <w:sz w:val="28"/>
          <w:szCs w:val="28"/>
        </w:rPr>
      </w:pPr>
      <w:r w:rsidRPr="002D03D8">
        <w:rPr>
          <w:rFonts w:ascii="CordiaUPC" w:hAnsi="CordiaUPC" w:cs="CordiaUPC"/>
          <w:i w:val="0"/>
          <w:iCs/>
          <w:sz w:val="28"/>
          <w:szCs w:val="28"/>
        </w:rPr>
        <w:t>2</w:t>
      </w:r>
      <w:r w:rsidR="00804E90" w:rsidRPr="002D03D8">
        <w:rPr>
          <w:rFonts w:ascii="CordiaUPC" w:hAnsi="CordiaUPC" w:cs="CordiaUPC"/>
          <w:i w:val="0"/>
          <w:iCs/>
          <w:sz w:val="28"/>
          <w:szCs w:val="28"/>
        </w:rPr>
        <w:t>1</w:t>
      </w:r>
      <w:r w:rsidR="00407539" w:rsidRPr="002D03D8">
        <w:rPr>
          <w:rFonts w:ascii="CordiaUPC" w:hAnsi="CordiaUPC" w:cs="CordiaUPC"/>
          <w:i w:val="0"/>
          <w:iCs/>
          <w:sz w:val="28"/>
          <w:szCs w:val="28"/>
        </w:rPr>
        <w:tab/>
        <w:t>Events after the reporting period</w:t>
      </w:r>
    </w:p>
    <w:p w14:paraId="66958ABA" w14:textId="77777777" w:rsidR="000F7B7C" w:rsidRPr="002D03D8" w:rsidRDefault="000F7B7C" w:rsidP="009F2C1A">
      <w:pPr>
        <w:autoSpaceDE w:val="0"/>
        <w:autoSpaceDN w:val="0"/>
        <w:adjustRightInd w:val="0"/>
        <w:spacing w:line="240" w:lineRule="exact"/>
        <w:ind w:left="540"/>
        <w:contextualSpacing/>
        <w:jc w:val="both"/>
        <w:rPr>
          <w:rFonts w:ascii="CordiaUPC" w:hAnsi="CordiaUPC" w:cs="CordiaUPC"/>
          <w:sz w:val="26"/>
          <w:szCs w:val="26"/>
          <w:lang w:val="en-US" w:bidi="th-TH"/>
        </w:rPr>
      </w:pPr>
    </w:p>
    <w:p w14:paraId="0CCDF109" w14:textId="1AC42240" w:rsidR="00E871BF" w:rsidRPr="009F2C1A" w:rsidRDefault="009F2C1A" w:rsidP="009F2C1A">
      <w:pPr>
        <w:autoSpaceDE w:val="0"/>
        <w:autoSpaceDN w:val="0"/>
        <w:adjustRightInd w:val="0"/>
        <w:spacing w:line="240" w:lineRule="exact"/>
        <w:ind w:left="540"/>
        <w:contextualSpacing/>
        <w:jc w:val="both"/>
        <w:rPr>
          <w:rFonts w:ascii="CordiaUPC" w:hAnsi="CordiaUPC" w:cs="CordiaUPC"/>
          <w:sz w:val="26"/>
          <w:szCs w:val="26"/>
          <w:lang w:val="en-US" w:bidi="th-TH"/>
        </w:rPr>
      </w:pPr>
      <w:r w:rsidRPr="002D03D8">
        <w:rPr>
          <w:rFonts w:ascii="CordiaUPC" w:hAnsi="CordiaUPC" w:cs="CordiaUPC"/>
          <w:sz w:val="26"/>
          <w:szCs w:val="26"/>
          <w:lang w:val="en-US" w:bidi="th-TH"/>
        </w:rPr>
        <w:t xml:space="preserve">On </w:t>
      </w:r>
      <w:r w:rsidRPr="002D03D8">
        <w:rPr>
          <w:rFonts w:ascii="CordiaUPC" w:hAnsi="CordiaUPC" w:cs="CordiaUPC"/>
          <w:sz w:val="26"/>
          <w:szCs w:val="26"/>
          <w:cs/>
          <w:lang w:val="en-US" w:bidi="th-TH"/>
        </w:rPr>
        <w:t xml:space="preserve">3 </w:t>
      </w:r>
      <w:r w:rsidRPr="002D03D8">
        <w:rPr>
          <w:rFonts w:ascii="CordiaUPC" w:hAnsi="CordiaUPC" w:cs="CordiaUPC"/>
          <w:sz w:val="26"/>
          <w:szCs w:val="26"/>
          <w:lang w:val="en-US" w:bidi="th-TH"/>
        </w:rPr>
        <w:t xml:space="preserve">November </w:t>
      </w:r>
      <w:r w:rsidRPr="002D03D8">
        <w:rPr>
          <w:rFonts w:ascii="CordiaUPC" w:hAnsi="CordiaUPC" w:cs="CordiaUPC"/>
          <w:sz w:val="26"/>
          <w:szCs w:val="26"/>
          <w:cs/>
          <w:lang w:val="en-US" w:bidi="th-TH"/>
        </w:rPr>
        <w:t>2025</w:t>
      </w:r>
      <w:r w:rsidRPr="002D03D8">
        <w:rPr>
          <w:rFonts w:ascii="CordiaUPC" w:hAnsi="CordiaUPC" w:cs="CordiaUPC"/>
          <w:sz w:val="26"/>
          <w:szCs w:val="26"/>
          <w:lang w:val="en-US" w:bidi="th-TH"/>
        </w:rPr>
        <w:t xml:space="preserve">, </w:t>
      </w:r>
      <w:r w:rsidR="00724430" w:rsidRPr="002D03D8">
        <w:rPr>
          <w:rFonts w:ascii="CordiaUPC" w:hAnsi="CordiaUPC" w:cs="CordiaUPC"/>
          <w:sz w:val="26"/>
          <w:szCs w:val="26"/>
          <w:lang w:val="en-US" w:bidi="th-TH"/>
        </w:rPr>
        <w:t>TTB Consumer Company Limited</w:t>
      </w:r>
      <w:r w:rsidR="000C0AC1" w:rsidRPr="002D03D8">
        <w:rPr>
          <w:rFonts w:ascii="CordiaUPC" w:hAnsi="CordiaUPC" w:cs="CordiaUPC"/>
          <w:sz w:val="26"/>
          <w:szCs w:val="26"/>
          <w:lang w:val="en-US" w:bidi="th-TH"/>
        </w:rPr>
        <w:t xml:space="preserve">, a subsidiary of the Bank, </w:t>
      </w:r>
      <w:r w:rsidRPr="002D03D8">
        <w:rPr>
          <w:rFonts w:ascii="CordiaUPC" w:hAnsi="CordiaUPC" w:cs="CordiaUPC"/>
          <w:sz w:val="26"/>
          <w:szCs w:val="26"/>
          <w:lang w:val="en-US" w:bidi="th-TH"/>
        </w:rPr>
        <w:t>entered into the Shareholder Agreement with TLS Plus Company Limited, a subsidiary of MBK Public Company Limited</w:t>
      </w:r>
      <w:r w:rsidR="000C0AC1" w:rsidRPr="002D03D8">
        <w:rPr>
          <w:rFonts w:ascii="CordiaUPC" w:hAnsi="CordiaUPC" w:cs="CordiaUPC"/>
          <w:sz w:val="26"/>
          <w:szCs w:val="26"/>
          <w:lang w:val="en-US" w:bidi="th-TH"/>
        </w:rPr>
        <w:t>, to establish a new company to provide hire</w:t>
      </w:r>
      <w:r w:rsidR="00381FB4" w:rsidRPr="002D03D8">
        <w:rPr>
          <w:rFonts w:ascii="CordiaUPC" w:hAnsi="CordiaUPC" w:cs="CordiaUPC"/>
          <w:sz w:val="26"/>
          <w:szCs w:val="26"/>
          <w:lang w:val="en-US" w:bidi="th-TH"/>
        </w:rPr>
        <w:t xml:space="preserve"> </w:t>
      </w:r>
      <w:r w:rsidR="000C0AC1" w:rsidRPr="002D03D8">
        <w:rPr>
          <w:rFonts w:ascii="CordiaUPC" w:hAnsi="CordiaUPC" w:cs="CordiaUPC"/>
          <w:sz w:val="26"/>
          <w:szCs w:val="26"/>
          <w:lang w:val="en-US" w:bidi="th-TH"/>
        </w:rPr>
        <w:t xml:space="preserve">purchase and leasing </w:t>
      </w:r>
      <w:r w:rsidRPr="002D03D8">
        <w:rPr>
          <w:rFonts w:ascii="CordiaUPC" w:hAnsi="CordiaUPC" w:cs="CordiaUPC"/>
          <w:sz w:val="26"/>
          <w:szCs w:val="26"/>
          <w:lang w:val="en-US" w:bidi="th-TH"/>
        </w:rPr>
        <w:t xml:space="preserve">services for motorcycles, with an initial registered capital of </w:t>
      </w:r>
      <w:r w:rsidR="00AA2A85" w:rsidRPr="002D03D8">
        <w:rPr>
          <w:rFonts w:ascii="CordiaUPC" w:hAnsi="CordiaUPC" w:cs="CordiaUPC"/>
          <w:sz w:val="26"/>
          <w:szCs w:val="26"/>
          <w:lang w:val="en-US" w:bidi="th-TH"/>
        </w:rPr>
        <w:t>Baht</w:t>
      </w:r>
      <w:r w:rsidRPr="002D03D8">
        <w:rPr>
          <w:rFonts w:ascii="CordiaUPC" w:hAnsi="CordiaUPC" w:cs="CordiaUPC"/>
          <w:sz w:val="26"/>
          <w:szCs w:val="26"/>
          <w:lang w:val="en-US" w:bidi="th-TH"/>
        </w:rPr>
        <w:t xml:space="preserve"> </w:t>
      </w:r>
      <w:r w:rsidRPr="002D03D8">
        <w:rPr>
          <w:rFonts w:ascii="CordiaUPC" w:hAnsi="CordiaUPC" w:cs="CordiaUPC"/>
          <w:sz w:val="26"/>
          <w:szCs w:val="26"/>
          <w:cs/>
          <w:lang w:val="en-US" w:bidi="th-TH"/>
        </w:rPr>
        <w:t xml:space="preserve">150 </w:t>
      </w:r>
      <w:r w:rsidRPr="002D03D8">
        <w:rPr>
          <w:rFonts w:ascii="CordiaUPC" w:hAnsi="CordiaUPC" w:cs="CordiaUPC"/>
          <w:sz w:val="26"/>
          <w:szCs w:val="26"/>
          <w:lang w:val="en-US" w:bidi="th-TH"/>
        </w:rPr>
        <w:t xml:space="preserve">million. Under the agreement, </w:t>
      </w:r>
      <w:r w:rsidR="000E649A" w:rsidRPr="002D03D8">
        <w:rPr>
          <w:rFonts w:ascii="CordiaUPC" w:hAnsi="CordiaUPC" w:cs="CordiaUPC"/>
          <w:sz w:val="26"/>
          <w:szCs w:val="26"/>
          <w:lang w:val="en-US" w:bidi="th-TH"/>
        </w:rPr>
        <w:t xml:space="preserve">TTB Consumer Company Limited </w:t>
      </w:r>
      <w:r w:rsidRPr="002D03D8">
        <w:rPr>
          <w:rFonts w:ascii="CordiaUPC" w:hAnsi="CordiaUPC" w:cs="CordiaUPC"/>
          <w:sz w:val="26"/>
          <w:szCs w:val="26"/>
          <w:lang w:val="en-US" w:bidi="th-TH"/>
        </w:rPr>
        <w:t xml:space="preserve">will hold at </w:t>
      </w:r>
      <w:r w:rsidRPr="002D03D8">
        <w:rPr>
          <w:rFonts w:ascii="CordiaUPC" w:hAnsi="CordiaUPC" w:cs="CordiaUPC"/>
          <w:sz w:val="26"/>
          <w:szCs w:val="26"/>
          <w:cs/>
          <w:lang w:val="en-US" w:bidi="th-TH"/>
        </w:rPr>
        <w:t xml:space="preserve">70% </w:t>
      </w:r>
      <w:r w:rsidRPr="002D03D8">
        <w:rPr>
          <w:rFonts w:ascii="CordiaUPC" w:hAnsi="CordiaUPC" w:cs="CordiaUPC"/>
          <w:sz w:val="26"/>
          <w:szCs w:val="26"/>
          <w:lang w:val="en-US" w:bidi="th-TH"/>
        </w:rPr>
        <w:t xml:space="preserve">of the shares, while </w:t>
      </w:r>
      <w:r w:rsidR="00724430" w:rsidRPr="002D03D8">
        <w:rPr>
          <w:rFonts w:ascii="CordiaUPC" w:hAnsi="CordiaUPC" w:cs="CordiaUPC"/>
          <w:sz w:val="26"/>
          <w:szCs w:val="26"/>
          <w:lang w:val="en-US" w:bidi="th-TH"/>
        </w:rPr>
        <w:t xml:space="preserve">TLS Plus Company Limited </w:t>
      </w:r>
      <w:r w:rsidRPr="002D03D8">
        <w:rPr>
          <w:rFonts w:ascii="CordiaUPC" w:hAnsi="CordiaUPC" w:cs="CordiaUPC"/>
          <w:sz w:val="26"/>
          <w:szCs w:val="26"/>
          <w:lang w:val="en-US" w:bidi="th-TH"/>
        </w:rPr>
        <w:t xml:space="preserve">will hold the remaining at </w:t>
      </w:r>
      <w:r w:rsidRPr="002D03D8">
        <w:rPr>
          <w:rFonts w:ascii="CordiaUPC" w:hAnsi="CordiaUPC" w:cs="CordiaUPC"/>
          <w:sz w:val="26"/>
          <w:szCs w:val="26"/>
          <w:cs/>
          <w:lang w:val="en-US" w:bidi="th-TH"/>
        </w:rPr>
        <w:t xml:space="preserve">30%. </w:t>
      </w:r>
      <w:r w:rsidRPr="002D03D8">
        <w:rPr>
          <w:rFonts w:ascii="CordiaUPC" w:hAnsi="CordiaUPC" w:cs="CordiaUPC"/>
          <w:sz w:val="26"/>
          <w:szCs w:val="26"/>
          <w:lang w:val="en-US" w:bidi="th-TH"/>
        </w:rPr>
        <w:t xml:space="preserve">The registration of the </w:t>
      </w:r>
      <w:r w:rsidR="000C0AC1" w:rsidRPr="002D03D8">
        <w:rPr>
          <w:rFonts w:ascii="CordiaUPC" w:hAnsi="CordiaUPC" w:cs="CordiaUPC"/>
          <w:sz w:val="26"/>
          <w:szCs w:val="26"/>
          <w:lang w:val="en-US" w:bidi="th-TH"/>
        </w:rPr>
        <w:t>company</w:t>
      </w:r>
      <w:r w:rsidRPr="002D03D8">
        <w:rPr>
          <w:rFonts w:ascii="CordiaUPC" w:hAnsi="CordiaUPC" w:cs="CordiaUPC"/>
          <w:sz w:val="26"/>
          <w:szCs w:val="26"/>
          <w:lang w:val="en-US" w:bidi="th-TH"/>
        </w:rPr>
        <w:t xml:space="preserve"> is expected to be completed within the first quarter of </w:t>
      </w:r>
      <w:r w:rsidRPr="002D03D8">
        <w:rPr>
          <w:rFonts w:ascii="CordiaUPC" w:hAnsi="CordiaUPC" w:cs="CordiaUPC"/>
          <w:sz w:val="26"/>
          <w:szCs w:val="26"/>
          <w:cs/>
          <w:lang w:val="en-US" w:bidi="th-TH"/>
        </w:rPr>
        <w:t xml:space="preserve">2026. </w:t>
      </w:r>
      <w:r w:rsidRPr="002D03D8">
        <w:rPr>
          <w:rFonts w:ascii="CordiaUPC" w:hAnsi="CordiaUPC" w:cs="CordiaUPC"/>
          <w:sz w:val="26"/>
          <w:szCs w:val="26"/>
          <w:lang w:val="en-US" w:bidi="th-TH"/>
        </w:rPr>
        <w:t xml:space="preserve">However, the establishment of the </w:t>
      </w:r>
      <w:r w:rsidR="000C0AC1" w:rsidRPr="002D03D8">
        <w:rPr>
          <w:rFonts w:ascii="CordiaUPC" w:hAnsi="CordiaUPC" w:cs="CordiaUPC"/>
          <w:sz w:val="26"/>
          <w:szCs w:val="26"/>
          <w:lang w:val="en-US" w:bidi="th-TH"/>
        </w:rPr>
        <w:t>company</w:t>
      </w:r>
      <w:r w:rsidRPr="002D03D8">
        <w:rPr>
          <w:rFonts w:ascii="CordiaUPC" w:hAnsi="CordiaUPC" w:cs="CordiaUPC"/>
          <w:sz w:val="26"/>
          <w:szCs w:val="26"/>
          <w:lang w:val="en-US" w:bidi="th-TH"/>
        </w:rPr>
        <w:t xml:space="preserve"> is subject to the condition that the Bank must first obtain all necessary and relevant approvals from the Bank of Thailand</w:t>
      </w:r>
      <w:r w:rsidR="00BD1550" w:rsidRPr="002D03D8">
        <w:rPr>
          <w:rFonts w:ascii="CordiaUPC" w:hAnsi="CordiaUPC" w:cs="CordiaUPC" w:hint="cs"/>
          <w:sz w:val="26"/>
          <w:szCs w:val="26"/>
          <w:cs/>
          <w:lang w:val="en-US" w:bidi="th-TH"/>
        </w:rPr>
        <w:t>.</w:t>
      </w:r>
    </w:p>
    <w:p w14:paraId="115A1CB1" w14:textId="77777777" w:rsidR="00E871BF" w:rsidRPr="009F2C1A" w:rsidRDefault="00E871BF" w:rsidP="00413439">
      <w:pPr>
        <w:autoSpaceDE w:val="0"/>
        <w:autoSpaceDN w:val="0"/>
        <w:adjustRightInd w:val="0"/>
        <w:spacing w:line="240" w:lineRule="exact"/>
        <w:ind w:left="540"/>
        <w:contextualSpacing/>
        <w:jc w:val="both"/>
        <w:rPr>
          <w:rFonts w:ascii="CordiaUPC" w:hAnsi="CordiaUPC" w:cs="CordiaUPC"/>
          <w:sz w:val="26"/>
          <w:szCs w:val="26"/>
          <w:lang w:val="en-US" w:bidi="th-TH"/>
        </w:rPr>
      </w:pPr>
    </w:p>
    <w:sectPr w:rsidR="00E871BF" w:rsidRPr="009F2C1A" w:rsidSect="000A0381">
      <w:headerReference w:type="default" r:id="rId13"/>
      <w:footerReference w:type="default" r:id="rId14"/>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ADA19" w14:textId="77777777" w:rsidR="0015392B" w:rsidRDefault="0015392B">
      <w:r>
        <w:separator/>
      </w:r>
    </w:p>
  </w:endnote>
  <w:endnote w:type="continuationSeparator" w:id="0">
    <w:p w14:paraId="228D5856" w14:textId="77777777" w:rsidR="0015392B" w:rsidRDefault="0015392B">
      <w:r>
        <w:continuationSeparator/>
      </w:r>
    </w:p>
  </w:endnote>
  <w:endnote w:type="continuationNotice" w:id="1">
    <w:p w14:paraId="6484452D" w14:textId="77777777" w:rsidR="0015392B" w:rsidRDefault="001539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3383947"/>
      <w:docPartObj>
        <w:docPartGallery w:val="Page Numbers (Bottom of Page)"/>
        <w:docPartUnique/>
      </w:docPartObj>
    </w:sdtPr>
    <w:sdtEndPr>
      <w:rPr>
        <w:rFonts w:ascii="CordiaUPC" w:hAnsi="CordiaUPC" w:cs="CordiaUPC"/>
        <w:noProof/>
        <w:sz w:val="26"/>
        <w:szCs w:val="26"/>
      </w:rPr>
    </w:sdtEndPr>
    <w:sdtContent>
      <w:p w14:paraId="4DCC4324" w14:textId="77777777" w:rsidR="00AF1AC5" w:rsidRPr="00B51C2A" w:rsidRDefault="00AF1AC5" w:rsidP="00A47089">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7F57F" w14:textId="77777777" w:rsidR="00623FEA" w:rsidRPr="00D1225A" w:rsidRDefault="00623FE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2581EB25" w14:textId="77777777" w:rsidR="00623FEA" w:rsidRPr="00EF47D7" w:rsidRDefault="00623FEA" w:rsidP="00A47089">
    <w:pPr>
      <w:pStyle w:val="Footer"/>
      <w:rPr>
        <w:rFonts w:ascii="CordiaUPC" w:hAnsi="CordiaUPC" w:cs="CordiaUPC"/>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1A8F4" w14:textId="77777777" w:rsidR="0015392B" w:rsidRDefault="0015392B">
      <w:r>
        <w:separator/>
      </w:r>
    </w:p>
  </w:footnote>
  <w:footnote w:type="continuationSeparator" w:id="0">
    <w:p w14:paraId="63333420" w14:textId="77777777" w:rsidR="0015392B" w:rsidRDefault="0015392B">
      <w:r>
        <w:continuationSeparator/>
      </w:r>
    </w:p>
  </w:footnote>
  <w:footnote w:type="continuationNotice" w:id="1">
    <w:p w14:paraId="0F8E5E83" w14:textId="77777777" w:rsidR="0015392B" w:rsidRDefault="001539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BFD97" w14:textId="77777777" w:rsidR="00A042EA" w:rsidRPr="00504E49" w:rsidRDefault="00A042EA" w:rsidP="00A042EA">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055C50AB" w14:textId="77777777" w:rsidR="00A042EA" w:rsidRPr="00504E49" w:rsidRDefault="00A042EA" w:rsidP="00A042EA">
    <w:pPr>
      <w:pStyle w:val="acctmainheading"/>
      <w:tabs>
        <w:tab w:val="left" w:pos="7391"/>
      </w:tabs>
      <w:spacing w:after="0" w:line="240" w:lineRule="atLeast"/>
      <w:ind w:right="-535"/>
      <w:rPr>
        <w:rFonts w:ascii="CordiaUPC" w:hAnsi="CordiaUPC" w:cs="CordiaUPC"/>
        <w:szCs w:val="28"/>
      </w:rPr>
    </w:pPr>
    <w:bookmarkStart w:id="6" w:name="_Hlk71023526"/>
    <w:r w:rsidRPr="00504E49">
      <w:rPr>
        <w:rFonts w:ascii="CordiaUPC" w:hAnsi="CordiaUPC" w:cs="CordiaUPC" w:hint="cs"/>
        <w:szCs w:val="28"/>
      </w:rPr>
      <w:t>Notes to the</w:t>
    </w:r>
    <w:r w:rsidRPr="00504E49">
      <w:rPr>
        <w:rFonts w:ascii="CordiaUPC" w:hAnsi="CordiaUPC" w:cs="CordiaUPC" w:hint="cs"/>
        <w:bCs/>
        <w:szCs w:val="28"/>
        <w:cs/>
        <w:lang w:bidi="th-TH"/>
      </w:rPr>
      <w:t xml:space="preserve"> </w:t>
    </w:r>
    <w:r w:rsidRPr="00504E49">
      <w:rPr>
        <w:rFonts w:ascii="CordiaUPC" w:hAnsi="CordiaUPC" w:cs="CordiaUPC"/>
        <w:bCs/>
        <w:szCs w:val="28"/>
        <w:lang w:bidi="th-TH"/>
      </w:rPr>
      <w:t xml:space="preserve">condensed </w:t>
    </w:r>
    <w:r w:rsidRPr="00504E49">
      <w:rPr>
        <w:rFonts w:ascii="CordiaUPC" w:hAnsi="CordiaUPC" w:cs="CordiaUPC" w:hint="cs"/>
        <w:szCs w:val="28"/>
        <w:lang w:val="en-US" w:bidi="th-TH"/>
      </w:rPr>
      <w:t xml:space="preserve">interim </w:t>
    </w:r>
    <w:r w:rsidRPr="00504E49">
      <w:rPr>
        <w:rFonts w:ascii="CordiaUPC" w:hAnsi="CordiaUPC" w:cs="CordiaUPC" w:hint="cs"/>
        <w:szCs w:val="28"/>
      </w:rPr>
      <w:t>financial statements</w:t>
    </w:r>
    <w:bookmarkEnd w:id="6"/>
    <w:r w:rsidRPr="00504E49">
      <w:rPr>
        <w:rFonts w:ascii="CordiaUPC" w:hAnsi="CordiaUPC" w:cs="CordiaUPC" w:hint="cs"/>
        <w:szCs w:val="28"/>
      </w:rPr>
      <w:tab/>
    </w:r>
  </w:p>
  <w:p w14:paraId="418F562F" w14:textId="3E7E14E0" w:rsidR="00A042EA" w:rsidRPr="00504E49" w:rsidRDefault="00A042EA" w:rsidP="00A042EA">
    <w:pPr>
      <w:pStyle w:val="acctmainheading"/>
      <w:spacing w:after="0" w:line="240" w:lineRule="atLeast"/>
      <w:ind w:right="-535"/>
      <w:rPr>
        <w:rFonts w:ascii="CordiaUPC" w:hAnsi="CordiaUPC" w:cs="CordiaUPC"/>
        <w:szCs w:val="28"/>
      </w:rPr>
    </w:pPr>
    <w:r w:rsidRPr="00504E49">
      <w:rPr>
        <w:rFonts w:ascii="CordiaUPC" w:eastAsia="Times New Roman" w:hAnsi="CordiaUPC" w:cs="CordiaUPC" w:hint="cs"/>
        <w:szCs w:val="28"/>
      </w:rPr>
      <w:t xml:space="preserve">For the </w:t>
    </w:r>
    <w:r w:rsidRPr="00504E49">
      <w:rPr>
        <w:rFonts w:ascii="CordiaUPC" w:eastAsia="Times New Roman" w:hAnsi="CordiaUPC" w:cs="CordiaUPC"/>
        <w:szCs w:val="28"/>
      </w:rPr>
      <w:t>three-month and nine</w:t>
    </w:r>
    <w:r w:rsidRPr="00504E49">
      <w:rPr>
        <w:rFonts w:ascii="CordiaUPC" w:eastAsia="Times New Roman" w:hAnsi="CordiaUPC" w:cs="CordiaUPC" w:hint="cs"/>
        <w:szCs w:val="28"/>
      </w:rPr>
      <w:t>-month period</w:t>
    </w:r>
    <w:r w:rsidRPr="00504E49">
      <w:rPr>
        <w:rFonts w:ascii="CordiaUPC" w:eastAsia="Times New Roman" w:hAnsi="CordiaUPC" w:cs="CordiaUPC"/>
        <w:szCs w:val="28"/>
      </w:rPr>
      <w:t>s</w:t>
    </w:r>
    <w:r w:rsidRPr="00504E49">
      <w:rPr>
        <w:rFonts w:ascii="CordiaUPC" w:eastAsia="Times New Roman" w:hAnsi="CordiaUPC" w:cs="CordiaUPC" w:hint="cs"/>
        <w:szCs w:val="28"/>
      </w:rPr>
      <w:t xml:space="preserve"> ended 30 </w:t>
    </w:r>
    <w:r w:rsidRPr="00504E49">
      <w:rPr>
        <w:rFonts w:ascii="CordiaUPC" w:eastAsia="Times New Roman" w:hAnsi="CordiaUPC" w:cs="CordiaUPC"/>
        <w:bCs/>
        <w:szCs w:val="28"/>
      </w:rPr>
      <w:t>September</w:t>
    </w:r>
    <w:r w:rsidRPr="00504E49">
      <w:rPr>
        <w:rFonts w:ascii="CordiaUPC" w:eastAsia="Times New Roman" w:hAnsi="CordiaUPC" w:cs="CordiaUPC" w:hint="cs"/>
        <w:szCs w:val="28"/>
      </w:rPr>
      <w:t xml:space="preserve"> </w:t>
    </w:r>
    <w:r w:rsidRPr="00504E49">
      <w:rPr>
        <w:rFonts w:ascii="CordiaUPC" w:eastAsia="Times New Roman" w:hAnsi="CordiaUPC" w:cs="CordiaUPC" w:hint="cs"/>
        <w:bCs/>
        <w:szCs w:val="28"/>
      </w:rPr>
      <w:t>202</w:t>
    </w:r>
    <w:r>
      <w:rPr>
        <w:rFonts w:ascii="CordiaUPC" w:eastAsia="Times New Roman" w:hAnsi="CordiaUPC" w:cs="CordiaUPC"/>
        <w:bCs/>
        <w:szCs w:val="28"/>
        <w:lang w:val="en-US" w:bidi="th-TH"/>
      </w:rPr>
      <w:t>5</w:t>
    </w:r>
    <w:r w:rsidRPr="00504E49">
      <w:rPr>
        <w:rFonts w:ascii="CordiaUPC" w:eastAsia="Times New Roman" w:hAnsi="CordiaUPC" w:cs="CordiaUPC" w:hint="cs"/>
        <w:bCs/>
        <w:szCs w:val="28"/>
      </w:rPr>
      <w:t xml:space="preserve"> (Unaudited)</w:t>
    </w:r>
  </w:p>
  <w:p w14:paraId="6C08A27A" w14:textId="77777777" w:rsidR="00800AC2" w:rsidRDefault="00800A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9829D" w14:textId="77777777" w:rsidR="00505F31" w:rsidRPr="00504E49" w:rsidRDefault="00505F31" w:rsidP="00505F31">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44A4BAB8" w14:textId="77777777" w:rsidR="00505F31" w:rsidRPr="00504E49" w:rsidRDefault="00505F31" w:rsidP="00505F31">
    <w:pPr>
      <w:pStyle w:val="acctmainheading"/>
      <w:tabs>
        <w:tab w:val="left" w:pos="7391"/>
      </w:tabs>
      <w:spacing w:after="0" w:line="240" w:lineRule="atLeast"/>
      <w:ind w:right="-535"/>
      <w:rPr>
        <w:rFonts w:ascii="CordiaUPC" w:hAnsi="CordiaUPC" w:cs="CordiaUPC"/>
        <w:szCs w:val="28"/>
      </w:rPr>
    </w:pPr>
    <w:r w:rsidRPr="00504E49">
      <w:rPr>
        <w:rFonts w:ascii="CordiaUPC" w:hAnsi="CordiaUPC" w:cs="CordiaUPC" w:hint="cs"/>
        <w:szCs w:val="28"/>
      </w:rPr>
      <w:t>Notes to the</w:t>
    </w:r>
    <w:r w:rsidRPr="00504E49">
      <w:rPr>
        <w:rFonts w:ascii="CordiaUPC" w:hAnsi="CordiaUPC" w:cs="CordiaUPC" w:hint="cs"/>
        <w:bCs/>
        <w:szCs w:val="28"/>
        <w:cs/>
        <w:lang w:bidi="th-TH"/>
      </w:rPr>
      <w:t xml:space="preserve"> </w:t>
    </w:r>
    <w:r w:rsidRPr="00504E49">
      <w:rPr>
        <w:rFonts w:ascii="CordiaUPC" w:hAnsi="CordiaUPC" w:cs="CordiaUPC"/>
        <w:bCs/>
        <w:szCs w:val="28"/>
        <w:lang w:bidi="th-TH"/>
      </w:rPr>
      <w:t xml:space="preserve">condensed </w:t>
    </w:r>
    <w:r w:rsidRPr="00504E49">
      <w:rPr>
        <w:rFonts w:ascii="CordiaUPC" w:hAnsi="CordiaUPC" w:cs="CordiaUPC" w:hint="cs"/>
        <w:szCs w:val="28"/>
        <w:lang w:val="en-US" w:bidi="th-TH"/>
      </w:rPr>
      <w:t xml:space="preserve">interim </w:t>
    </w:r>
    <w:r w:rsidRPr="00504E49">
      <w:rPr>
        <w:rFonts w:ascii="CordiaUPC" w:hAnsi="CordiaUPC" w:cs="CordiaUPC" w:hint="cs"/>
        <w:szCs w:val="28"/>
      </w:rPr>
      <w:t>financial statements</w:t>
    </w:r>
    <w:r w:rsidRPr="00504E49">
      <w:rPr>
        <w:rFonts w:ascii="CordiaUPC" w:hAnsi="CordiaUPC" w:cs="CordiaUPC" w:hint="cs"/>
        <w:szCs w:val="28"/>
      </w:rPr>
      <w:tab/>
    </w:r>
  </w:p>
  <w:p w14:paraId="7E9BFE14" w14:textId="77777777" w:rsidR="00505F31" w:rsidRPr="00504E49" w:rsidRDefault="00505F31" w:rsidP="00505F31">
    <w:pPr>
      <w:pStyle w:val="acctmainheading"/>
      <w:spacing w:after="0" w:line="240" w:lineRule="atLeast"/>
      <w:ind w:right="-535"/>
      <w:rPr>
        <w:rFonts w:ascii="CordiaUPC" w:hAnsi="CordiaUPC" w:cs="CordiaUPC"/>
        <w:szCs w:val="28"/>
      </w:rPr>
    </w:pPr>
    <w:r w:rsidRPr="00504E49">
      <w:rPr>
        <w:rFonts w:ascii="CordiaUPC" w:eastAsia="Times New Roman" w:hAnsi="CordiaUPC" w:cs="CordiaUPC" w:hint="cs"/>
        <w:szCs w:val="28"/>
      </w:rPr>
      <w:t xml:space="preserve">For the </w:t>
    </w:r>
    <w:r w:rsidRPr="00504E49">
      <w:rPr>
        <w:rFonts w:ascii="CordiaUPC" w:eastAsia="Times New Roman" w:hAnsi="CordiaUPC" w:cs="CordiaUPC"/>
        <w:szCs w:val="28"/>
      </w:rPr>
      <w:t>three-month and nine</w:t>
    </w:r>
    <w:r w:rsidRPr="00504E49">
      <w:rPr>
        <w:rFonts w:ascii="CordiaUPC" w:eastAsia="Times New Roman" w:hAnsi="CordiaUPC" w:cs="CordiaUPC" w:hint="cs"/>
        <w:szCs w:val="28"/>
      </w:rPr>
      <w:t>-month period</w:t>
    </w:r>
    <w:r w:rsidRPr="00504E49">
      <w:rPr>
        <w:rFonts w:ascii="CordiaUPC" w:eastAsia="Times New Roman" w:hAnsi="CordiaUPC" w:cs="CordiaUPC"/>
        <w:szCs w:val="28"/>
      </w:rPr>
      <w:t>s</w:t>
    </w:r>
    <w:r w:rsidRPr="00504E49">
      <w:rPr>
        <w:rFonts w:ascii="CordiaUPC" w:eastAsia="Times New Roman" w:hAnsi="CordiaUPC" w:cs="CordiaUPC" w:hint="cs"/>
        <w:szCs w:val="28"/>
      </w:rPr>
      <w:t xml:space="preserve"> ended 30 </w:t>
    </w:r>
    <w:r w:rsidRPr="00504E49">
      <w:rPr>
        <w:rFonts w:ascii="CordiaUPC" w:eastAsia="Times New Roman" w:hAnsi="CordiaUPC" w:cs="CordiaUPC"/>
        <w:bCs/>
        <w:szCs w:val="28"/>
      </w:rPr>
      <w:t>September</w:t>
    </w:r>
    <w:r w:rsidRPr="00504E49">
      <w:rPr>
        <w:rFonts w:ascii="CordiaUPC" w:eastAsia="Times New Roman" w:hAnsi="CordiaUPC" w:cs="CordiaUPC" w:hint="cs"/>
        <w:szCs w:val="28"/>
      </w:rPr>
      <w:t xml:space="preserve"> </w:t>
    </w:r>
    <w:r w:rsidRPr="00504E49">
      <w:rPr>
        <w:rFonts w:ascii="CordiaUPC" w:eastAsia="Times New Roman" w:hAnsi="CordiaUPC" w:cs="CordiaUPC" w:hint="cs"/>
        <w:bCs/>
        <w:szCs w:val="28"/>
      </w:rPr>
      <w:t>202</w:t>
    </w:r>
    <w:r>
      <w:rPr>
        <w:rFonts w:ascii="CordiaUPC" w:eastAsia="Times New Roman" w:hAnsi="CordiaUPC" w:cs="CordiaUPC"/>
        <w:bCs/>
        <w:szCs w:val="28"/>
        <w:lang w:val="en-US" w:bidi="th-TH"/>
      </w:rPr>
      <w:t>5</w:t>
    </w:r>
    <w:r w:rsidRPr="00504E49">
      <w:rPr>
        <w:rFonts w:ascii="CordiaUPC" w:eastAsia="Times New Roman" w:hAnsi="CordiaUPC" w:cs="CordiaUPC" w:hint="cs"/>
        <w:bCs/>
        <w:szCs w:val="28"/>
      </w:rPr>
      <w:t xml:space="preserve"> (Unaudited)</w:t>
    </w:r>
  </w:p>
  <w:p w14:paraId="69E2FA7E" w14:textId="77777777" w:rsidR="00623FEA" w:rsidRPr="000802DD" w:rsidRDefault="00623FEA" w:rsidP="00A47089">
    <w:pPr>
      <w:pStyle w:val="Header"/>
      <w:spacing w:line="240" w:lineRule="exact"/>
      <w:jc w:val="left"/>
      <w:rPr>
        <w:rFonts w:ascii="CordiaUPC" w:hAnsi="CordiaUPC" w:cs="CordiaUPC"/>
        <w:b/>
        <w:bCs/>
        <w:i w:val="0"/>
        <w:iCs/>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70775" w14:textId="77777777" w:rsidR="000C7026" w:rsidRPr="00504E49" w:rsidRDefault="000C7026" w:rsidP="000C7026">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6EA5CC4C" w14:textId="77777777" w:rsidR="000C7026" w:rsidRPr="00504E49" w:rsidRDefault="000C7026" w:rsidP="000C7026">
    <w:pPr>
      <w:pStyle w:val="acctmainheading"/>
      <w:tabs>
        <w:tab w:val="left" w:pos="7391"/>
      </w:tabs>
      <w:spacing w:after="0" w:line="240" w:lineRule="atLeast"/>
      <w:ind w:right="-535"/>
      <w:rPr>
        <w:rFonts w:ascii="CordiaUPC" w:hAnsi="CordiaUPC" w:cs="CordiaUPC"/>
        <w:szCs w:val="28"/>
      </w:rPr>
    </w:pPr>
    <w:r w:rsidRPr="00504E49">
      <w:rPr>
        <w:rFonts w:ascii="CordiaUPC" w:hAnsi="CordiaUPC" w:cs="CordiaUPC" w:hint="cs"/>
        <w:szCs w:val="28"/>
      </w:rPr>
      <w:t>Notes to the</w:t>
    </w:r>
    <w:r w:rsidRPr="00504E49">
      <w:rPr>
        <w:rFonts w:ascii="CordiaUPC" w:hAnsi="CordiaUPC" w:cs="CordiaUPC" w:hint="cs"/>
        <w:bCs/>
        <w:szCs w:val="28"/>
        <w:cs/>
        <w:lang w:bidi="th-TH"/>
      </w:rPr>
      <w:t xml:space="preserve"> </w:t>
    </w:r>
    <w:r w:rsidRPr="00504E49">
      <w:rPr>
        <w:rFonts w:ascii="CordiaUPC" w:hAnsi="CordiaUPC" w:cs="CordiaUPC"/>
        <w:bCs/>
        <w:szCs w:val="28"/>
        <w:lang w:bidi="th-TH"/>
      </w:rPr>
      <w:t xml:space="preserve">condensed </w:t>
    </w:r>
    <w:r w:rsidRPr="00504E49">
      <w:rPr>
        <w:rFonts w:ascii="CordiaUPC" w:hAnsi="CordiaUPC" w:cs="CordiaUPC" w:hint="cs"/>
        <w:szCs w:val="28"/>
        <w:lang w:val="en-US" w:bidi="th-TH"/>
      </w:rPr>
      <w:t xml:space="preserve">interim </w:t>
    </w:r>
    <w:r w:rsidRPr="00504E49">
      <w:rPr>
        <w:rFonts w:ascii="CordiaUPC" w:hAnsi="CordiaUPC" w:cs="CordiaUPC" w:hint="cs"/>
        <w:szCs w:val="28"/>
      </w:rPr>
      <w:t>financial statements</w:t>
    </w:r>
    <w:r w:rsidRPr="00504E49">
      <w:rPr>
        <w:rFonts w:ascii="CordiaUPC" w:hAnsi="CordiaUPC" w:cs="CordiaUPC" w:hint="cs"/>
        <w:szCs w:val="28"/>
      </w:rPr>
      <w:tab/>
    </w:r>
  </w:p>
  <w:p w14:paraId="699B73AC" w14:textId="77777777" w:rsidR="000C7026" w:rsidRPr="00504E49" w:rsidRDefault="000C7026" w:rsidP="000C7026">
    <w:pPr>
      <w:pStyle w:val="acctmainheading"/>
      <w:spacing w:after="0" w:line="240" w:lineRule="atLeast"/>
      <w:ind w:right="-535"/>
      <w:rPr>
        <w:rFonts w:ascii="CordiaUPC" w:hAnsi="CordiaUPC" w:cs="CordiaUPC"/>
        <w:szCs w:val="28"/>
      </w:rPr>
    </w:pPr>
    <w:r w:rsidRPr="00504E49">
      <w:rPr>
        <w:rFonts w:ascii="CordiaUPC" w:eastAsia="Times New Roman" w:hAnsi="CordiaUPC" w:cs="CordiaUPC" w:hint="cs"/>
        <w:szCs w:val="28"/>
      </w:rPr>
      <w:t xml:space="preserve">For the </w:t>
    </w:r>
    <w:r w:rsidRPr="00504E49">
      <w:rPr>
        <w:rFonts w:ascii="CordiaUPC" w:eastAsia="Times New Roman" w:hAnsi="CordiaUPC" w:cs="CordiaUPC"/>
        <w:szCs w:val="28"/>
      </w:rPr>
      <w:t>three-month and nine</w:t>
    </w:r>
    <w:r w:rsidRPr="00504E49">
      <w:rPr>
        <w:rFonts w:ascii="CordiaUPC" w:eastAsia="Times New Roman" w:hAnsi="CordiaUPC" w:cs="CordiaUPC" w:hint="cs"/>
        <w:szCs w:val="28"/>
      </w:rPr>
      <w:t>-month period</w:t>
    </w:r>
    <w:r w:rsidRPr="00504E49">
      <w:rPr>
        <w:rFonts w:ascii="CordiaUPC" w:eastAsia="Times New Roman" w:hAnsi="CordiaUPC" w:cs="CordiaUPC"/>
        <w:szCs w:val="28"/>
      </w:rPr>
      <w:t>s</w:t>
    </w:r>
    <w:r w:rsidRPr="00504E49">
      <w:rPr>
        <w:rFonts w:ascii="CordiaUPC" w:eastAsia="Times New Roman" w:hAnsi="CordiaUPC" w:cs="CordiaUPC" w:hint="cs"/>
        <w:szCs w:val="28"/>
      </w:rPr>
      <w:t xml:space="preserve"> ended 30 </w:t>
    </w:r>
    <w:r w:rsidRPr="00504E49">
      <w:rPr>
        <w:rFonts w:ascii="CordiaUPC" w:eastAsia="Times New Roman" w:hAnsi="CordiaUPC" w:cs="CordiaUPC"/>
        <w:bCs/>
        <w:szCs w:val="28"/>
      </w:rPr>
      <w:t>September</w:t>
    </w:r>
    <w:r w:rsidRPr="00504E49">
      <w:rPr>
        <w:rFonts w:ascii="CordiaUPC" w:eastAsia="Times New Roman" w:hAnsi="CordiaUPC" w:cs="CordiaUPC" w:hint="cs"/>
        <w:szCs w:val="28"/>
      </w:rPr>
      <w:t xml:space="preserve"> </w:t>
    </w:r>
    <w:r w:rsidRPr="00504E49">
      <w:rPr>
        <w:rFonts w:ascii="CordiaUPC" w:eastAsia="Times New Roman" w:hAnsi="CordiaUPC" w:cs="CordiaUPC" w:hint="cs"/>
        <w:bCs/>
        <w:szCs w:val="28"/>
      </w:rPr>
      <w:t>202</w:t>
    </w:r>
    <w:r>
      <w:rPr>
        <w:rFonts w:ascii="CordiaUPC" w:eastAsia="Times New Roman" w:hAnsi="CordiaUPC" w:cs="CordiaUPC"/>
        <w:bCs/>
        <w:szCs w:val="28"/>
        <w:lang w:val="en-US" w:bidi="th-TH"/>
      </w:rPr>
      <w:t>5</w:t>
    </w:r>
    <w:r w:rsidRPr="00504E49">
      <w:rPr>
        <w:rFonts w:ascii="CordiaUPC" w:eastAsia="Times New Roman" w:hAnsi="CordiaUPC" w:cs="CordiaUPC" w:hint="cs"/>
        <w:bCs/>
        <w:szCs w:val="28"/>
      </w:rPr>
      <w:t xml:space="preserve"> (Unaudited)</w:t>
    </w:r>
  </w:p>
  <w:p w14:paraId="48360526" w14:textId="77777777" w:rsidR="00616379" w:rsidRPr="00AB2E00"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925C42F8"/>
    <w:lvl w:ilvl="0">
      <w:start w:val="4"/>
      <w:numFmt w:val="bullet"/>
      <w:lvlText w:val="-"/>
      <w:lvlJc w:val="left"/>
      <w:pPr>
        <w:ind w:left="720" w:hanging="360"/>
      </w:pPr>
      <w:rPr>
        <w:rFonts w:ascii="CordiaUPC" w:eastAsia="Times New Roman" w:hAnsi="CordiaUPC" w:cs="CordiaUPC" w:hint="default"/>
        <w:b w:val="0"/>
        <w:bCs w:val="0"/>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50A5001"/>
    <w:multiLevelType w:val="hybridMultilevel"/>
    <w:tmpl w:val="8DFECCB4"/>
    <w:lvl w:ilvl="0" w:tplc="C7021560">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A97498F"/>
    <w:multiLevelType w:val="hybridMultilevel"/>
    <w:tmpl w:val="47143DAE"/>
    <w:lvl w:ilvl="0" w:tplc="977A8C7A">
      <w:start w:val="1"/>
      <w:numFmt w:val="decimal"/>
      <w:lvlText w:val="(%1)"/>
      <w:lvlJc w:val="left"/>
      <w:pPr>
        <w:ind w:left="786" w:hanging="360"/>
      </w:pPr>
      <w:rPr>
        <w:rFonts w:hint="default"/>
        <w:i w:val="0"/>
        <w:iCs w:val="0"/>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2E2795B"/>
    <w:multiLevelType w:val="hybridMultilevel"/>
    <w:tmpl w:val="DE62E5E0"/>
    <w:lvl w:ilvl="0" w:tplc="925C42F8">
      <w:start w:val="4"/>
      <w:numFmt w:val="bullet"/>
      <w:lvlText w:val="-"/>
      <w:lvlJc w:val="left"/>
      <w:pPr>
        <w:ind w:left="720" w:hanging="360"/>
      </w:pPr>
      <w:rPr>
        <w:rFonts w:ascii="CordiaUPC" w:eastAsia="Times New Roman" w:hAnsi="CordiaUPC" w:cs="CordiaUPC" w:hint="default"/>
        <w:b w:val="0"/>
        <w:bCs w:val="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4" w15:restartNumberingAfterBreak="0">
    <w:nsid w:val="37E92E41"/>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5"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6" w15:restartNumberingAfterBreak="0">
    <w:nsid w:val="39B511B3"/>
    <w:multiLevelType w:val="multilevel"/>
    <w:tmpl w:val="27DA25A8"/>
    <w:lvl w:ilvl="0">
      <w:start w:val="1"/>
      <w:numFmt w:val="decimal"/>
      <w:lvlText w:val="%1"/>
      <w:lvlJc w:val="left"/>
      <w:pPr>
        <w:tabs>
          <w:tab w:val="num" w:pos="520"/>
        </w:tabs>
        <w:ind w:left="520" w:hanging="340"/>
      </w:pPr>
      <w:rPr>
        <w:rFonts w:ascii="CordiaUPC" w:hAnsi="CordiaUPC" w:cs="CordiaUPC" w:hint="cs"/>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B487168"/>
    <w:multiLevelType w:val="hybridMultilevel"/>
    <w:tmpl w:val="DD36E1C6"/>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1"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51FA32B2"/>
    <w:multiLevelType w:val="hybridMultilevel"/>
    <w:tmpl w:val="C05862F8"/>
    <w:lvl w:ilvl="0" w:tplc="249CE63C">
      <w:start w:val="1"/>
      <w:numFmt w:val="decimal"/>
      <w:lvlText w:val="(%1)"/>
      <w:lvlJc w:val="left"/>
      <w:pPr>
        <w:ind w:left="786" w:hanging="360"/>
      </w:pPr>
      <w:rPr>
        <w:rFonts w:hint="default"/>
        <w:sz w:val="22"/>
        <w:szCs w:val="22"/>
        <w:vertAlign w:val="superscrip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5"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53E94FC8"/>
    <w:multiLevelType w:val="multilevel"/>
    <w:tmpl w:val="8A0ED8AE"/>
    <w:lvl w:ilvl="0">
      <w:start w:val="1"/>
      <w:numFmt w:val="decimal"/>
      <w:lvlText w:val="%1"/>
      <w:lvlJc w:val="left"/>
      <w:pPr>
        <w:tabs>
          <w:tab w:val="num" w:pos="340"/>
        </w:tabs>
        <w:ind w:left="340" w:hanging="340"/>
      </w:pPr>
      <w:rPr>
        <w:rFonts w:ascii="Angsana New" w:hAnsi="Angsana New" w:cs="Angsana New" w:hint="default"/>
        <w:b/>
        <w:bCs/>
        <w:i w:val="0"/>
        <w:iCs w:val="0"/>
        <w:strike w:val="0"/>
        <w:color w:val="auto"/>
        <w:sz w:val="30"/>
        <w:szCs w:val="30"/>
      </w:rPr>
    </w:lvl>
    <w:lvl w:ilvl="1">
      <w:start w:val="1"/>
      <w:numFmt w:val="bullet"/>
      <w:lvlText w:val=""/>
      <w:lvlJc w:val="left"/>
      <w:pPr>
        <w:tabs>
          <w:tab w:val="num" w:pos="680"/>
        </w:tabs>
        <w:ind w:left="680" w:hanging="340"/>
      </w:pPr>
      <w:rPr>
        <w:rFonts w:asciiTheme="majorBidi" w:hAnsiTheme="majorBidi" w:cstheme="majorBidi" w:hint="default"/>
        <w:sz w:val="28"/>
        <w:szCs w:val="28"/>
      </w:rPr>
    </w:lvl>
    <w:lvl w:ilvl="2">
      <w:numFmt w:val="bullet"/>
      <w:lvlText w:val="-"/>
      <w:lvlJc w:val="left"/>
      <w:pPr>
        <w:ind w:left="1040" w:hanging="360"/>
      </w:pPr>
      <w:rPr>
        <w:rFonts w:ascii="CordiaUPC" w:eastAsia="SimSun" w:hAnsi="CordiaUPC" w:cs="CordiaUPC"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8"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69D50D7"/>
    <w:multiLevelType w:val="hybridMultilevel"/>
    <w:tmpl w:val="BC3C01A4"/>
    <w:lvl w:ilvl="0" w:tplc="8CC04AA2">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3"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1DF55D1"/>
    <w:multiLevelType w:val="multilevel"/>
    <w:tmpl w:val="C8A0596E"/>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54A7855"/>
    <w:multiLevelType w:val="hybridMultilevel"/>
    <w:tmpl w:val="4C2CCA68"/>
    <w:lvl w:ilvl="0" w:tplc="2496DF24">
      <w:start w:val="1"/>
      <w:numFmt w:val="decimal"/>
      <w:lvlText w:val="%1."/>
      <w:lvlJc w:val="left"/>
      <w:pPr>
        <w:ind w:left="927" w:hanging="360"/>
      </w:pPr>
      <w:rPr>
        <w:rFonts w:eastAsia="Angsana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8F17997"/>
    <w:multiLevelType w:val="hybridMultilevel"/>
    <w:tmpl w:val="88861B50"/>
    <w:lvl w:ilvl="0" w:tplc="3522E796">
      <w:start w:val="4"/>
      <w:numFmt w:val="bullet"/>
      <w:lvlText w:val="-"/>
      <w:lvlJc w:val="left"/>
      <w:pPr>
        <w:ind w:left="1780" w:hanging="360"/>
      </w:pPr>
      <w:rPr>
        <w:rFonts w:ascii="CordiaUPC" w:eastAsia="Times New Roman" w:hAnsi="CordiaUPC" w:cs="CordiaUPC" w:hint="default"/>
        <w:b w:val="0"/>
        <w:bCs w:val="0"/>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9"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50"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76691455">
    <w:abstractNumId w:val="2"/>
  </w:num>
  <w:num w:numId="2" w16cid:durableId="902255903">
    <w:abstractNumId w:val="1"/>
  </w:num>
  <w:num w:numId="3" w16cid:durableId="1348288747">
    <w:abstractNumId w:val="18"/>
  </w:num>
  <w:num w:numId="4" w16cid:durableId="1937135855">
    <w:abstractNumId w:val="21"/>
  </w:num>
  <w:num w:numId="5" w16cid:durableId="1829666798">
    <w:abstractNumId w:val="16"/>
  </w:num>
  <w:num w:numId="6" w16cid:durableId="1361660540">
    <w:abstractNumId w:val="42"/>
  </w:num>
  <w:num w:numId="7" w16cid:durableId="845752033">
    <w:abstractNumId w:val="33"/>
  </w:num>
  <w:num w:numId="8" w16cid:durableId="1854027232">
    <w:abstractNumId w:val="32"/>
  </w:num>
  <w:num w:numId="9" w16cid:durableId="314378717">
    <w:abstractNumId w:val="45"/>
  </w:num>
  <w:num w:numId="10" w16cid:durableId="871653914">
    <w:abstractNumId w:val="15"/>
  </w:num>
  <w:num w:numId="11" w16cid:durableId="1654526135">
    <w:abstractNumId w:val="37"/>
  </w:num>
  <w:num w:numId="12" w16cid:durableId="1543443305">
    <w:abstractNumId w:val="47"/>
  </w:num>
  <w:num w:numId="13" w16cid:durableId="1163353821">
    <w:abstractNumId w:val="11"/>
  </w:num>
  <w:num w:numId="14" w16cid:durableId="539896205">
    <w:abstractNumId w:val="44"/>
  </w:num>
  <w:num w:numId="15" w16cid:durableId="1615598751">
    <w:abstractNumId w:val="40"/>
  </w:num>
  <w:num w:numId="16" w16cid:durableId="1628925057">
    <w:abstractNumId w:val="27"/>
  </w:num>
  <w:num w:numId="17" w16cid:durableId="819423149">
    <w:abstractNumId w:val="7"/>
  </w:num>
  <w:num w:numId="18" w16cid:durableId="1782796224">
    <w:abstractNumId w:val="26"/>
  </w:num>
  <w:num w:numId="19" w16cid:durableId="964043282">
    <w:abstractNumId w:val="0"/>
  </w:num>
  <w:num w:numId="20" w16cid:durableId="849412640">
    <w:abstractNumId w:val="5"/>
  </w:num>
  <w:num w:numId="21" w16cid:durableId="1375884809">
    <w:abstractNumId w:val="23"/>
  </w:num>
  <w:num w:numId="22" w16cid:durableId="1293369790">
    <w:abstractNumId w:val="17"/>
  </w:num>
  <w:num w:numId="23" w16cid:durableId="1257589822">
    <w:abstractNumId w:val="43"/>
  </w:num>
  <w:num w:numId="24" w16cid:durableId="1964850546">
    <w:abstractNumId w:val="48"/>
  </w:num>
  <w:num w:numId="25" w16cid:durableId="338436409">
    <w:abstractNumId w:val="31"/>
  </w:num>
  <w:num w:numId="26" w16cid:durableId="389037097">
    <w:abstractNumId w:val="30"/>
  </w:num>
  <w:num w:numId="27" w16cid:durableId="1035543800">
    <w:abstractNumId w:val="25"/>
  </w:num>
  <w:num w:numId="28" w16cid:durableId="875695638">
    <w:abstractNumId w:val="8"/>
  </w:num>
  <w:num w:numId="29" w16cid:durableId="2036152128">
    <w:abstractNumId w:val="50"/>
  </w:num>
  <w:num w:numId="30" w16cid:durableId="309362417">
    <w:abstractNumId w:val="22"/>
  </w:num>
  <w:num w:numId="31" w16cid:durableId="776875456">
    <w:abstractNumId w:val="9"/>
  </w:num>
  <w:num w:numId="32" w16cid:durableId="1142231502">
    <w:abstractNumId w:val="38"/>
  </w:num>
  <w:num w:numId="33" w16cid:durableId="1701710804">
    <w:abstractNumId w:val="35"/>
  </w:num>
  <w:num w:numId="34" w16cid:durableId="397435390">
    <w:abstractNumId w:val="29"/>
  </w:num>
  <w:num w:numId="35" w16cid:durableId="1799447389">
    <w:abstractNumId w:val="10"/>
  </w:num>
  <w:num w:numId="36" w16cid:durableId="1129518115">
    <w:abstractNumId w:val="12"/>
  </w:num>
  <w:num w:numId="37" w16cid:durableId="1710957455">
    <w:abstractNumId w:val="41"/>
  </w:num>
  <w:num w:numId="38" w16cid:durableId="153648066">
    <w:abstractNumId w:val="14"/>
  </w:num>
  <w:num w:numId="39" w16cid:durableId="1334381035">
    <w:abstractNumId w:val="20"/>
  </w:num>
  <w:num w:numId="40" w16cid:durableId="1672028453">
    <w:abstractNumId w:val="13"/>
  </w:num>
  <w:num w:numId="41" w16cid:durableId="1052731085">
    <w:abstractNumId w:val="34"/>
  </w:num>
  <w:num w:numId="42" w16cid:durableId="992682034">
    <w:abstractNumId w:val="24"/>
  </w:num>
  <w:num w:numId="43" w16cid:durableId="944311112">
    <w:abstractNumId w:val="36"/>
  </w:num>
  <w:num w:numId="44" w16cid:durableId="38673537">
    <w:abstractNumId w:val="28"/>
  </w:num>
  <w:num w:numId="45" w16cid:durableId="1998341531">
    <w:abstractNumId w:val="46"/>
  </w:num>
  <w:num w:numId="46" w16cid:durableId="274752299">
    <w:abstractNumId w:val="19"/>
  </w:num>
  <w:num w:numId="47" w16cid:durableId="1053578486">
    <w:abstractNumId w:val="14"/>
  </w:num>
  <w:num w:numId="48" w16cid:durableId="2094587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285810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9231392">
    <w:abstractNumId w:val="4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26"/>
    <w:rsid w:val="0000018A"/>
    <w:rsid w:val="000001C2"/>
    <w:rsid w:val="0000021D"/>
    <w:rsid w:val="0000043A"/>
    <w:rsid w:val="00000544"/>
    <w:rsid w:val="000005DB"/>
    <w:rsid w:val="000006A5"/>
    <w:rsid w:val="00000733"/>
    <w:rsid w:val="0000073C"/>
    <w:rsid w:val="00000766"/>
    <w:rsid w:val="000009B0"/>
    <w:rsid w:val="00000BDE"/>
    <w:rsid w:val="00000D21"/>
    <w:rsid w:val="00000D50"/>
    <w:rsid w:val="00000FAC"/>
    <w:rsid w:val="0000113F"/>
    <w:rsid w:val="00001157"/>
    <w:rsid w:val="00001277"/>
    <w:rsid w:val="000012B7"/>
    <w:rsid w:val="00001312"/>
    <w:rsid w:val="0000144D"/>
    <w:rsid w:val="0000165D"/>
    <w:rsid w:val="00001727"/>
    <w:rsid w:val="000017F6"/>
    <w:rsid w:val="00001B1B"/>
    <w:rsid w:val="00001CA2"/>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863"/>
    <w:rsid w:val="000028F7"/>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A45"/>
    <w:rsid w:val="00005D16"/>
    <w:rsid w:val="00005DFF"/>
    <w:rsid w:val="00005E5A"/>
    <w:rsid w:val="0000626F"/>
    <w:rsid w:val="00006363"/>
    <w:rsid w:val="000064CB"/>
    <w:rsid w:val="0000653C"/>
    <w:rsid w:val="000066D9"/>
    <w:rsid w:val="000069AF"/>
    <w:rsid w:val="00006A99"/>
    <w:rsid w:val="00006AA7"/>
    <w:rsid w:val="00006ADA"/>
    <w:rsid w:val="00006CF9"/>
    <w:rsid w:val="00006D71"/>
    <w:rsid w:val="000070E8"/>
    <w:rsid w:val="0000732C"/>
    <w:rsid w:val="00007353"/>
    <w:rsid w:val="00007357"/>
    <w:rsid w:val="000073C5"/>
    <w:rsid w:val="000076A5"/>
    <w:rsid w:val="00007829"/>
    <w:rsid w:val="0000783A"/>
    <w:rsid w:val="0000785F"/>
    <w:rsid w:val="000079C1"/>
    <w:rsid w:val="00007B75"/>
    <w:rsid w:val="00007D61"/>
    <w:rsid w:val="00007DB4"/>
    <w:rsid w:val="00007DFC"/>
    <w:rsid w:val="00007E29"/>
    <w:rsid w:val="0001029F"/>
    <w:rsid w:val="00010390"/>
    <w:rsid w:val="00010528"/>
    <w:rsid w:val="0001056D"/>
    <w:rsid w:val="000105B9"/>
    <w:rsid w:val="00010636"/>
    <w:rsid w:val="000107DF"/>
    <w:rsid w:val="0001084B"/>
    <w:rsid w:val="0001087C"/>
    <w:rsid w:val="00010883"/>
    <w:rsid w:val="0001094E"/>
    <w:rsid w:val="00010984"/>
    <w:rsid w:val="00010AD9"/>
    <w:rsid w:val="00010B01"/>
    <w:rsid w:val="00010C03"/>
    <w:rsid w:val="00010E1F"/>
    <w:rsid w:val="00010F70"/>
    <w:rsid w:val="00010F8E"/>
    <w:rsid w:val="00011033"/>
    <w:rsid w:val="0001118D"/>
    <w:rsid w:val="0001169E"/>
    <w:rsid w:val="00011875"/>
    <w:rsid w:val="000119EA"/>
    <w:rsid w:val="00011AF3"/>
    <w:rsid w:val="00011B48"/>
    <w:rsid w:val="00011DFB"/>
    <w:rsid w:val="00011E9C"/>
    <w:rsid w:val="000121EC"/>
    <w:rsid w:val="00012269"/>
    <w:rsid w:val="00012629"/>
    <w:rsid w:val="000126D6"/>
    <w:rsid w:val="00012710"/>
    <w:rsid w:val="000127D7"/>
    <w:rsid w:val="000129F0"/>
    <w:rsid w:val="00012C4E"/>
    <w:rsid w:val="00012C6E"/>
    <w:rsid w:val="00012D70"/>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4FF5"/>
    <w:rsid w:val="000150D4"/>
    <w:rsid w:val="0001518A"/>
    <w:rsid w:val="00015419"/>
    <w:rsid w:val="000154E1"/>
    <w:rsid w:val="00015704"/>
    <w:rsid w:val="000157F4"/>
    <w:rsid w:val="000158B7"/>
    <w:rsid w:val="00015A35"/>
    <w:rsid w:val="00015B14"/>
    <w:rsid w:val="00015CEF"/>
    <w:rsid w:val="00015D54"/>
    <w:rsid w:val="00015DDF"/>
    <w:rsid w:val="00015E2B"/>
    <w:rsid w:val="00015F5D"/>
    <w:rsid w:val="00015F78"/>
    <w:rsid w:val="0001614F"/>
    <w:rsid w:val="00016444"/>
    <w:rsid w:val="000165D8"/>
    <w:rsid w:val="000165EA"/>
    <w:rsid w:val="00016782"/>
    <w:rsid w:val="000167A4"/>
    <w:rsid w:val="00016CBE"/>
    <w:rsid w:val="00016F9D"/>
    <w:rsid w:val="00017126"/>
    <w:rsid w:val="0001715C"/>
    <w:rsid w:val="0001716A"/>
    <w:rsid w:val="0001720C"/>
    <w:rsid w:val="00017254"/>
    <w:rsid w:val="000172FD"/>
    <w:rsid w:val="00017328"/>
    <w:rsid w:val="00017437"/>
    <w:rsid w:val="000176B1"/>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9D8"/>
    <w:rsid w:val="00020AF4"/>
    <w:rsid w:val="00020BA7"/>
    <w:rsid w:val="00020C98"/>
    <w:rsid w:val="00020E30"/>
    <w:rsid w:val="00020FE2"/>
    <w:rsid w:val="00021057"/>
    <w:rsid w:val="0002105F"/>
    <w:rsid w:val="00021182"/>
    <w:rsid w:val="00021231"/>
    <w:rsid w:val="0002150D"/>
    <w:rsid w:val="0002152C"/>
    <w:rsid w:val="000217B3"/>
    <w:rsid w:val="00021947"/>
    <w:rsid w:val="00021A3B"/>
    <w:rsid w:val="00021ADD"/>
    <w:rsid w:val="00021B5F"/>
    <w:rsid w:val="00021B89"/>
    <w:rsid w:val="00021EAC"/>
    <w:rsid w:val="00021F71"/>
    <w:rsid w:val="00021FBA"/>
    <w:rsid w:val="00022249"/>
    <w:rsid w:val="0002253C"/>
    <w:rsid w:val="000225E4"/>
    <w:rsid w:val="00022667"/>
    <w:rsid w:val="0002274E"/>
    <w:rsid w:val="00022873"/>
    <w:rsid w:val="00022B03"/>
    <w:rsid w:val="00022C90"/>
    <w:rsid w:val="00022EF1"/>
    <w:rsid w:val="00023232"/>
    <w:rsid w:val="00023927"/>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9E5"/>
    <w:rsid w:val="00025A2F"/>
    <w:rsid w:val="00025C92"/>
    <w:rsid w:val="00025DD7"/>
    <w:rsid w:val="00025E6F"/>
    <w:rsid w:val="0002603A"/>
    <w:rsid w:val="00026168"/>
    <w:rsid w:val="0002623B"/>
    <w:rsid w:val="00026259"/>
    <w:rsid w:val="000262BD"/>
    <w:rsid w:val="0002638A"/>
    <w:rsid w:val="000264C9"/>
    <w:rsid w:val="00026508"/>
    <w:rsid w:val="000268CC"/>
    <w:rsid w:val="00026913"/>
    <w:rsid w:val="00026EE4"/>
    <w:rsid w:val="00026F2A"/>
    <w:rsid w:val="00026FEA"/>
    <w:rsid w:val="0002717F"/>
    <w:rsid w:val="000272B9"/>
    <w:rsid w:val="00027316"/>
    <w:rsid w:val="0002734C"/>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27F74"/>
    <w:rsid w:val="00030348"/>
    <w:rsid w:val="0003077C"/>
    <w:rsid w:val="00030AB6"/>
    <w:rsid w:val="00030E71"/>
    <w:rsid w:val="00031015"/>
    <w:rsid w:val="0003119D"/>
    <w:rsid w:val="000311C0"/>
    <w:rsid w:val="000312BD"/>
    <w:rsid w:val="00031484"/>
    <w:rsid w:val="00031523"/>
    <w:rsid w:val="000315C4"/>
    <w:rsid w:val="000317FB"/>
    <w:rsid w:val="00031921"/>
    <w:rsid w:val="00031A74"/>
    <w:rsid w:val="00032153"/>
    <w:rsid w:val="0003224B"/>
    <w:rsid w:val="00032284"/>
    <w:rsid w:val="00032321"/>
    <w:rsid w:val="0003239F"/>
    <w:rsid w:val="00032421"/>
    <w:rsid w:val="0003276D"/>
    <w:rsid w:val="00032827"/>
    <w:rsid w:val="000328D4"/>
    <w:rsid w:val="00032BF3"/>
    <w:rsid w:val="00032C97"/>
    <w:rsid w:val="00032D7D"/>
    <w:rsid w:val="00032E26"/>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3FD0"/>
    <w:rsid w:val="00034112"/>
    <w:rsid w:val="000341EA"/>
    <w:rsid w:val="00034363"/>
    <w:rsid w:val="000343F2"/>
    <w:rsid w:val="0003450C"/>
    <w:rsid w:val="000345B6"/>
    <w:rsid w:val="00034805"/>
    <w:rsid w:val="00034BC7"/>
    <w:rsid w:val="00034BCD"/>
    <w:rsid w:val="00034C92"/>
    <w:rsid w:val="00034EEC"/>
    <w:rsid w:val="000353A6"/>
    <w:rsid w:val="00035503"/>
    <w:rsid w:val="0003555A"/>
    <w:rsid w:val="00035628"/>
    <w:rsid w:val="000356B6"/>
    <w:rsid w:val="00035714"/>
    <w:rsid w:val="000358F1"/>
    <w:rsid w:val="0003590A"/>
    <w:rsid w:val="00035930"/>
    <w:rsid w:val="00035952"/>
    <w:rsid w:val="00035975"/>
    <w:rsid w:val="00035E15"/>
    <w:rsid w:val="00035ECD"/>
    <w:rsid w:val="00035F28"/>
    <w:rsid w:val="00035FC5"/>
    <w:rsid w:val="000360BA"/>
    <w:rsid w:val="000360E3"/>
    <w:rsid w:val="000360EA"/>
    <w:rsid w:val="000361A5"/>
    <w:rsid w:val="0003641D"/>
    <w:rsid w:val="00036748"/>
    <w:rsid w:val="000367FA"/>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2F8"/>
    <w:rsid w:val="00040458"/>
    <w:rsid w:val="00040668"/>
    <w:rsid w:val="000406A0"/>
    <w:rsid w:val="00040780"/>
    <w:rsid w:val="00040810"/>
    <w:rsid w:val="000408E3"/>
    <w:rsid w:val="000408E5"/>
    <w:rsid w:val="00040909"/>
    <w:rsid w:val="00040AEA"/>
    <w:rsid w:val="00040BC0"/>
    <w:rsid w:val="00040C2E"/>
    <w:rsid w:val="00040D15"/>
    <w:rsid w:val="00040FA5"/>
    <w:rsid w:val="00041071"/>
    <w:rsid w:val="000411EF"/>
    <w:rsid w:val="00041281"/>
    <w:rsid w:val="000412D6"/>
    <w:rsid w:val="00041471"/>
    <w:rsid w:val="000414B9"/>
    <w:rsid w:val="0004159B"/>
    <w:rsid w:val="00041650"/>
    <w:rsid w:val="00041879"/>
    <w:rsid w:val="00041913"/>
    <w:rsid w:val="0004191B"/>
    <w:rsid w:val="000419DD"/>
    <w:rsid w:val="00041A71"/>
    <w:rsid w:val="00041B22"/>
    <w:rsid w:val="00041BF0"/>
    <w:rsid w:val="00041ECA"/>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6BB"/>
    <w:rsid w:val="00043760"/>
    <w:rsid w:val="000437AD"/>
    <w:rsid w:val="000437FC"/>
    <w:rsid w:val="00043806"/>
    <w:rsid w:val="000438AE"/>
    <w:rsid w:val="00043928"/>
    <w:rsid w:val="00043A89"/>
    <w:rsid w:val="00043B86"/>
    <w:rsid w:val="00043C3D"/>
    <w:rsid w:val="00043D48"/>
    <w:rsid w:val="00043DAA"/>
    <w:rsid w:val="00043EE8"/>
    <w:rsid w:val="00043FCE"/>
    <w:rsid w:val="00044029"/>
    <w:rsid w:val="0004425A"/>
    <w:rsid w:val="0004426B"/>
    <w:rsid w:val="0004434D"/>
    <w:rsid w:val="0004437B"/>
    <w:rsid w:val="00044389"/>
    <w:rsid w:val="00044470"/>
    <w:rsid w:val="00044566"/>
    <w:rsid w:val="0004471F"/>
    <w:rsid w:val="000447A1"/>
    <w:rsid w:val="00044A5B"/>
    <w:rsid w:val="00044A7D"/>
    <w:rsid w:val="00044BC0"/>
    <w:rsid w:val="00044C96"/>
    <w:rsid w:val="00044E47"/>
    <w:rsid w:val="00044E51"/>
    <w:rsid w:val="0004505D"/>
    <w:rsid w:val="000454FE"/>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0E3"/>
    <w:rsid w:val="00047105"/>
    <w:rsid w:val="000471A1"/>
    <w:rsid w:val="000471B8"/>
    <w:rsid w:val="000471EF"/>
    <w:rsid w:val="00047432"/>
    <w:rsid w:val="00047505"/>
    <w:rsid w:val="000475FF"/>
    <w:rsid w:val="000476B3"/>
    <w:rsid w:val="000478B2"/>
    <w:rsid w:val="000479CB"/>
    <w:rsid w:val="00047B07"/>
    <w:rsid w:val="00047C62"/>
    <w:rsid w:val="00047E36"/>
    <w:rsid w:val="00047E39"/>
    <w:rsid w:val="0005023A"/>
    <w:rsid w:val="00050316"/>
    <w:rsid w:val="00050357"/>
    <w:rsid w:val="00050374"/>
    <w:rsid w:val="00050431"/>
    <w:rsid w:val="000504CD"/>
    <w:rsid w:val="00050651"/>
    <w:rsid w:val="0005082C"/>
    <w:rsid w:val="00050A44"/>
    <w:rsid w:val="00050A97"/>
    <w:rsid w:val="00050C87"/>
    <w:rsid w:val="00050D2A"/>
    <w:rsid w:val="00050E1A"/>
    <w:rsid w:val="00050F2C"/>
    <w:rsid w:val="00050F51"/>
    <w:rsid w:val="00050F9E"/>
    <w:rsid w:val="000511B6"/>
    <w:rsid w:val="00051228"/>
    <w:rsid w:val="00051236"/>
    <w:rsid w:val="000513EB"/>
    <w:rsid w:val="00051477"/>
    <w:rsid w:val="000516C8"/>
    <w:rsid w:val="0005192C"/>
    <w:rsid w:val="00051A9D"/>
    <w:rsid w:val="00051B35"/>
    <w:rsid w:val="00051B50"/>
    <w:rsid w:val="00051E38"/>
    <w:rsid w:val="00051E6F"/>
    <w:rsid w:val="00051EE5"/>
    <w:rsid w:val="000523AC"/>
    <w:rsid w:val="000526C5"/>
    <w:rsid w:val="00052885"/>
    <w:rsid w:val="0005293A"/>
    <w:rsid w:val="000529F9"/>
    <w:rsid w:val="00052AE8"/>
    <w:rsid w:val="00052B64"/>
    <w:rsid w:val="00052C12"/>
    <w:rsid w:val="00052D11"/>
    <w:rsid w:val="00052F2C"/>
    <w:rsid w:val="00052F64"/>
    <w:rsid w:val="0005306D"/>
    <w:rsid w:val="00053173"/>
    <w:rsid w:val="0005338C"/>
    <w:rsid w:val="000534A3"/>
    <w:rsid w:val="000535C3"/>
    <w:rsid w:val="000535D1"/>
    <w:rsid w:val="000536BB"/>
    <w:rsid w:val="000536E1"/>
    <w:rsid w:val="000537F2"/>
    <w:rsid w:val="00053956"/>
    <w:rsid w:val="00053AF2"/>
    <w:rsid w:val="00053C84"/>
    <w:rsid w:val="00053D54"/>
    <w:rsid w:val="00053F8F"/>
    <w:rsid w:val="00054078"/>
    <w:rsid w:val="0005409A"/>
    <w:rsid w:val="000540AB"/>
    <w:rsid w:val="0005424C"/>
    <w:rsid w:val="000543BC"/>
    <w:rsid w:val="00054415"/>
    <w:rsid w:val="000545ED"/>
    <w:rsid w:val="00054BA0"/>
    <w:rsid w:val="00054CC9"/>
    <w:rsid w:val="00054D17"/>
    <w:rsid w:val="00054FC3"/>
    <w:rsid w:val="00055082"/>
    <w:rsid w:val="00055234"/>
    <w:rsid w:val="00055283"/>
    <w:rsid w:val="000552B4"/>
    <w:rsid w:val="0005538D"/>
    <w:rsid w:val="000553C9"/>
    <w:rsid w:val="000553CE"/>
    <w:rsid w:val="000553DD"/>
    <w:rsid w:val="0005559E"/>
    <w:rsid w:val="00055BA4"/>
    <w:rsid w:val="00055BD4"/>
    <w:rsid w:val="00055C85"/>
    <w:rsid w:val="00055D92"/>
    <w:rsid w:val="00055D9B"/>
    <w:rsid w:val="00056004"/>
    <w:rsid w:val="00056021"/>
    <w:rsid w:val="000561E8"/>
    <w:rsid w:val="00056200"/>
    <w:rsid w:val="00056489"/>
    <w:rsid w:val="0005651A"/>
    <w:rsid w:val="00056647"/>
    <w:rsid w:val="00056A91"/>
    <w:rsid w:val="00056AB1"/>
    <w:rsid w:val="00056B61"/>
    <w:rsid w:val="00056B7A"/>
    <w:rsid w:val="00056C1B"/>
    <w:rsid w:val="00056D76"/>
    <w:rsid w:val="00056E76"/>
    <w:rsid w:val="00056E8D"/>
    <w:rsid w:val="00056F58"/>
    <w:rsid w:val="00057340"/>
    <w:rsid w:val="000576D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4F7"/>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9D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97"/>
    <w:rsid w:val="00063BA9"/>
    <w:rsid w:val="00063C25"/>
    <w:rsid w:val="00063CF6"/>
    <w:rsid w:val="00063E25"/>
    <w:rsid w:val="00064139"/>
    <w:rsid w:val="0006415A"/>
    <w:rsid w:val="000641C0"/>
    <w:rsid w:val="00064288"/>
    <w:rsid w:val="000644A1"/>
    <w:rsid w:val="00064646"/>
    <w:rsid w:val="0006479B"/>
    <w:rsid w:val="00064903"/>
    <w:rsid w:val="0006495F"/>
    <w:rsid w:val="00064B1E"/>
    <w:rsid w:val="00064CB3"/>
    <w:rsid w:val="00064CF3"/>
    <w:rsid w:val="00064DAA"/>
    <w:rsid w:val="00064DB5"/>
    <w:rsid w:val="00064E0B"/>
    <w:rsid w:val="00064ED5"/>
    <w:rsid w:val="00064F54"/>
    <w:rsid w:val="00064F8A"/>
    <w:rsid w:val="000650F0"/>
    <w:rsid w:val="00065135"/>
    <w:rsid w:val="00065143"/>
    <w:rsid w:val="0006524D"/>
    <w:rsid w:val="000654E2"/>
    <w:rsid w:val="00065589"/>
    <w:rsid w:val="00065609"/>
    <w:rsid w:val="000656E2"/>
    <w:rsid w:val="00065797"/>
    <w:rsid w:val="000657B8"/>
    <w:rsid w:val="00065845"/>
    <w:rsid w:val="0006586F"/>
    <w:rsid w:val="000658B6"/>
    <w:rsid w:val="00065918"/>
    <w:rsid w:val="000659A6"/>
    <w:rsid w:val="000659E9"/>
    <w:rsid w:val="00065B81"/>
    <w:rsid w:val="00065D50"/>
    <w:rsid w:val="00065E55"/>
    <w:rsid w:val="00065F37"/>
    <w:rsid w:val="000663AA"/>
    <w:rsid w:val="000664C7"/>
    <w:rsid w:val="000665DE"/>
    <w:rsid w:val="00066679"/>
    <w:rsid w:val="00066847"/>
    <w:rsid w:val="0006699D"/>
    <w:rsid w:val="000669F6"/>
    <w:rsid w:val="00066A8D"/>
    <w:rsid w:val="00066B70"/>
    <w:rsid w:val="00066C9E"/>
    <w:rsid w:val="00066CA5"/>
    <w:rsid w:val="00066D38"/>
    <w:rsid w:val="000673BB"/>
    <w:rsid w:val="000676FA"/>
    <w:rsid w:val="00067B1D"/>
    <w:rsid w:val="00067D3F"/>
    <w:rsid w:val="00067EDD"/>
    <w:rsid w:val="00067F14"/>
    <w:rsid w:val="00067F68"/>
    <w:rsid w:val="00067FA0"/>
    <w:rsid w:val="00067FE3"/>
    <w:rsid w:val="00067FF8"/>
    <w:rsid w:val="0007026E"/>
    <w:rsid w:val="00070645"/>
    <w:rsid w:val="0007075E"/>
    <w:rsid w:val="00070840"/>
    <w:rsid w:val="0007086A"/>
    <w:rsid w:val="00070885"/>
    <w:rsid w:val="00070A57"/>
    <w:rsid w:val="00070E54"/>
    <w:rsid w:val="000711A4"/>
    <w:rsid w:val="00071326"/>
    <w:rsid w:val="000715E2"/>
    <w:rsid w:val="0007178C"/>
    <w:rsid w:val="00071823"/>
    <w:rsid w:val="00071954"/>
    <w:rsid w:val="00071A95"/>
    <w:rsid w:val="00071AE7"/>
    <w:rsid w:val="00071CDE"/>
    <w:rsid w:val="00071E63"/>
    <w:rsid w:val="00071E81"/>
    <w:rsid w:val="00071FD6"/>
    <w:rsid w:val="0007200A"/>
    <w:rsid w:val="0007205E"/>
    <w:rsid w:val="00072079"/>
    <w:rsid w:val="000723C3"/>
    <w:rsid w:val="0007249A"/>
    <w:rsid w:val="0007264C"/>
    <w:rsid w:val="00072677"/>
    <w:rsid w:val="00072708"/>
    <w:rsid w:val="00072803"/>
    <w:rsid w:val="000728B0"/>
    <w:rsid w:val="000728E8"/>
    <w:rsid w:val="00072A10"/>
    <w:rsid w:val="00072A15"/>
    <w:rsid w:val="00072ADB"/>
    <w:rsid w:val="00072AF6"/>
    <w:rsid w:val="00072B8B"/>
    <w:rsid w:val="00072C00"/>
    <w:rsid w:val="00072DFB"/>
    <w:rsid w:val="00072EE2"/>
    <w:rsid w:val="00072F03"/>
    <w:rsid w:val="00072F2B"/>
    <w:rsid w:val="00072FBA"/>
    <w:rsid w:val="00073155"/>
    <w:rsid w:val="00073233"/>
    <w:rsid w:val="0007324F"/>
    <w:rsid w:val="00073626"/>
    <w:rsid w:val="00073630"/>
    <w:rsid w:val="00073751"/>
    <w:rsid w:val="00073806"/>
    <w:rsid w:val="00073907"/>
    <w:rsid w:val="000739D9"/>
    <w:rsid w:val="00073D19"/>
    <w:rsid w:val="00073D6E"/>
    <w:rsid w:val="00073E4A"/>
    <w:rsid w:val="00073E72"/>
    <w:rsid w:val="00073FCA"/>
    <w:rsid w:val="00074162"/>
    <w:rsid w:val="0007421F"/>
    <w:rsid w:val="00074411"/>
    <w:rsid w:val="00074484"/>
    <w:rsid w:val="000744EF"/>
    <w:rsid w:val="000749F5"/>
    <w:rsid w:val="00074A13"/>
    <w:rsid w:val="00074B69"/>
    <w:rsid w:val="00074C2B"/>
    <w:rsid w:val="00075007"/>
    <w:rsid w:val="00075010"/>
    <w:rsid w:val="00075085"/>
    <w:rsid w:val="000754BE"/>
    <w:rsid w:val="000754C3"/>
    <w:rsid w:val="00075544"/>
    <w:rsid w:val="000756AA"/>
    <w:rsid w:val="000756CE"/>
    <w:rsid w:val="000758FF"/>
    <w:rsid w:val="000759A1"/>
    <w:rsid w:val="000759F9"/>
    <w:rsid w:val="00075BD1"/>
    <w:rsid w:val="00075CBB"/>
    <w:rsid w:val="00075D18"/>
    <w:rsid w:val="00075D80"/>
    <w:rsid w:val="00075DA9"/>
    <w:rsid w:val="00075E18"/>
    <w:rsid w:val="000763ED"/>
    <w:rsid w:val="0007653A"/>
    <w:rsid w:val="00076563"/>
    <w:rsid w:val="00076669"/>
    <w:rsid w:val="000767D2"/>
    <w:rsid w:val="0007685B"/>
    <w:rsid w:val="00076A32"/>
    <w:rsid w:val="00076A54"/>
    <w:rsid w:val="00076C6A"/>
    <w:rsid w:val="00076D77"/>
    <w:rsid w:val="00076EDA"/>
    <w:rsid w:val="000770A8"/>
    <w:rsid w:val="000770AE"/>
    <w:rsid w:val="000771A5"/>
    <w:rsid w:val="000773B0"/>
    <w:rsid w:val="000774AC"/>
    <w:rsid w:val="00077502"/>
    <w:rsid w:val="000775BC"/>
    <w:rsid w:val="000775F2"/>
    <w:rsid w:val="0007777C"/>
    <w:rsid w:val="000777E9"/>
    <w:rsid w:val="0007790D"/>
    <w:rsid w:val="00077963"/>
    <w:rsid w:val="0007799F"/>
    <w:rsid w:val="00077A93"/>
    <w:rsid w:val="00077C6B"/>
    <w:rsid w:val="00077D4C"/>
    <w:rsid w:val="00077E5E"/>
    <w:rsid w:val="00077F5D"/>
    <w:rsid w:val="000800CF"/>
    <w:rsid w:val="000801C0"/>
    <w:rsid w:val="00080228"/>
    <w:rsid w:val="000802DD"/>
    <w:rsid w:val="00080379"/>
    <w:rsid w:val="0008061E"/>
    <w:rsid w:val="0008078C"/>
    <w:rsid w:val="00081166"/>
    <w:rsid w:val="000811A6"/>
    <w:rsid w:val="000811BC"/>
    <w:rsid w:val="000812EE"/>
    <w:rsid w:val="0008130D"/>
    <w:rsid w:val="0008132C"/>
    <w:rsid w:val="0008134A"/>
    <w:rsid w:val="0008146B"/>
    <w:rsid w:val="0008186A"/>
    <w:rsid w:val="00081B0B"/>
    <w:rsid w:val="00081B1F"/>
    <w:rsid w:val="00081B37"/>
    <w:rsid w:val="00081B97"/>
    <w:rsid w:val="00081D48"/>
    <w:rsid w:val="00081E23"/>
    <w:rsid w:val="00081E25"/>
    <w:rsid w:val="00081F3C"/>
    <w:rsid w:val="0008203D"/>
    <w:rsid w:val="00082141"/>
    <w:rsid w:val="00082384"/>
    <w:rsid w:val="000823E7"/>
    <w:rsid w:val="000824D5"/>
    <w:rsid w:val="0008263B"/>
    <w:rsid w:val="00082644"/>
    <w:rsid w:val="00082752"/>
    <w:rsid w:val="00082A49"/>
    <w:rsid w:val="00082CE7"/>
    <w:rsid w:val="00082E81"/>
    <w:rsid w:val="00082FFF"/>
    <w:rsid w:val="00083080"/>
    <w:rsid w:val="000830B2"/>
    <w:rsid w:val="000831E6"/>
    <w:rsid w:val="00083373"/>
    <w:rsid w:val="0008367D"/>
    <w:rsid w:val="0008370A"/>
    <w:rsid w:val="00083783"/>
    <w:rsid w:val="00083944"/>
    <w:rsid w:val="00083B37"/>
    <w:rsid w:val="00083C4E"/>
    <w:rsid w:val="00083D21"/>
    <w:rsid w:val="000841B0"/>
    <w:rsid w:val="0008428A"/>
    <w:rsid w:val="000842C1"/>
    <w:rsid w:val="0008432F"/>
    <w:rsid w:val="0008434F"/>
    <w:rsid w:val="00084376"/>
    <w:rsid w:val="00084632"/>
    <w:rsid w:val="00084712"/>
    <w:rsid w:val="00084759"/>
    <w:rsid w:val="00084780"/>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21"/>
    <w:rsid w:val="00086998"/>
    <w:rsid w:val="00086C35"/>
    <w:rsid w:val="00086C3E"/>
    <w:rsid w:val="00086C7A"/>
    <w:rsid w:val="00086D5B"/>
    <w:rsid w:val="00086E35"/>
    <w:rsid w:val="00086EC4"/>
    <w:rsid w:val="00086EFC"/>
    <w:rsid w:val="00086FDB"/>
    <w:rsid w:val="00086FE1"/>
    <w:rsid w:val="00086FE7"/>
    <w:rsid w:val="00087267"/>
    <w:rsid w:val="000872A7"/>
    <w:rsid w:val="0008742F"/>
    <w:rsid w:val="000874BA"/>
    <w:rsid w:val="000876D7"/>
    <w:rsid w:val="00087734"/>
    <w:rsid w:val="000879C1"/>
    <w:rsid w:val="00087A2A"/>
    <w:rsid w:val="00087B82"/>
    <w:rsid w:val="00087BE9"/>
    <w:rsid w:val="00087D4F"/>
    <w:rsid w:val="00087D91"/>
    <w:rsid w:val="00087DAA"/>
    <w:rsid w:val="00087E84"/>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86"/>
    <w:rsid w:val="00091D93"/>
    <w:rsid w:val="00091DEE"/>
    <w:rsid w:val="00091FA0"/>
    <w:rsid w:val="0009211F"/>
    <w:rsid w:val="000922D0"/>
    <w:rsid w:val="00092369"/>
    <w:rsid w:val="00092412"/>
    <w:rsid w:val="0009242D"/>
    <w:rsid w:val="000925A8"/>
    <w:rsid w:val="000925F7"/>
    <w:rsid w:val="0009264A"/>
    <w:rsid w:val="00092686"/>
    <w:rsid w:val="0009280D"/>
    <w:rsid w:val="000929CB"/>
    <w:rsid w:val="00092D29"/>
    <w:rsid w:val="00092EE4"/>
    <w:rsid w:val="000930EF"/>
    <w:rsid w:val="000931AB"/>
    <w:rsid w:val="000933CA"/>
    <w:rsid w:val="0009353F"/>
    <w:rsid w:val="000935A9"/>
    <w:rsid w:val="000936E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464"/>
    <w:rsid w:val="00096584"/>
    <w:rsid w:val="00096593"/>
    <w:rsid w:val="000967A0"/>
    <w:rsid w:val="000967C5"/>
    <w:rsid w:val="00096990"/>
    <w:rsid w:val="00096A80"/>
    <w:rsid w:val="00096B15"/>
    <w:rsid w:val="00096BB4"/>
    <w:rsid w:val="00096CDD"/>
    <w:rsid w:val="00096D84"/>
    <w:rsid w:val="00096E93"/>
    <w:rsid w:val="0009716F"/>
    <w:rsid w:val="000971D8"/>
    <w:rsid w:val="00097382"/>
    <w:rsid w:val="0009747E"/>
    <w:rsid w:val="000978B6"/>
    <w:rsid w:val="000978E9"/>
    <w:rsid w:val="00097979"/>
    <w:rsid w:val="00097B8A"/>
    <w:rsid w:val="00097EA8"/>
    <w:rsid w:val="00097F1D"/>
    <w:rsid w:val="000A01F7"/>
    <w:rsid w:val="000A029D"/>
    <w:rsid w:val="000A0381"/>
    <w:rsid w:val="000A085B"/>
    <w:rsid w:val="000A0951"/>
    <w:rsid w:val="000A0AE1"/>
    <w:rsid w:val="000A0B54"/>
    <w:rsid w:val="000A0B7A"/>
    <w:rsid w:val="000A0BA4"/>
    <w:rsid w:val="000A0BE8"/>
    <w:rsid w:val="000A0C94"/>
    <w:rsid w:val="000A0E75"/>
    <w:rsid w:val="000A0EAA"/>
    <w:rsid w:val="000A0F1A"/>
    <w:rsid w:val="000A0FBA"/>
    <w:rsid w:val="000A134A"/>
    <w:rsid w:val="000A15A2"/>
    <w:rsid w:val="000A1600"/>
    <w:rsid w:val="000A1661"/>
    <w:rsid w:val="000A176B"/>
    <w:rsid w:val="000A17A9"/>
    <w:rsid w:val="000A17AA"/>
    <w:rsid w:val="000A1801"/>
    <w:rsid w:val="000A18D1"/>
    <w:rsid w:val="000A1956"/>
    <w:rsid w:val="000A195D"/>
    <w:rsid w:val="000A1A0F"/>
    <w:rsid w:val="000A1C25"/>
    <w:rsid w:val="000A1C37"/>
    <w:rsid w:val="000A1E15"/>
    <w:rsid w:val="000A20DA"/>
    <w:rsid w:val="000A2481"/>
    <w:rsid w:val="000A2543"/>
    <w:rsid w:val="000A2577"/>
    <w:rsid w:val="000A261B"/>
    <w:rsid w:val="000A265F"/>
    <w:rsid w:val="000A26F6"/>
    <w:rsid w:val="000A277F"/>
    <w:rsid w:val="000A27B1"/>
    <w:rsid w:val="000A29C7"/>
    <w:rsid w:val="000A2AAB"/>
    <w:rsid w:val="000A2B2F"/>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A2D"/>
    <w:rsid w:val="000A3BD4"/>
    <w:rsid w:val="000A3BD7"/>
    <w:rsid w:val="000A3EE0"/>
    <w:rsid w:val="000A40AF"/>
    <w:rsid w:val="000A40B5"/>
    <w:rsid w:val="000A427A"/>
    <w:rsid w:val="000A4283"/>
    <w:rsid w:val="000A459C"/>
    <w:rsid w:val="000A45E1"/>
    <w:rsid w:val="000A4783"/>
    <w:rsid w:val="000A481E"/>
    <w:rsid w:val="000A4898"/>
    <w:rsid w:val="000A48BD"/>
    <w:rsid w:val="000A4A73"/>
    <w:rsid w:val="000A4C21"/>
    <w:rsid w:val="000A4CF6"/>
    <w:rsid w:val="000A4F10"/>
    <w:rsid w:val="000A4FC7"/>
    <w:rsid w:val="000A5415"/>
    <w:rsid w:val="000A5468"/>
    <w:rsid w:val="000A56B0"/>
    <w:rsid w:val="000A5983"/>
    <w:rsid w:val="000A5A66"/>
    <w:rsid w:val="000A5AE5"/>
    <w:rsid w:val="000A5C09"/>
    <w:rsid w:val="000A5C3D"/>
    <w:rsid w:val="000A5D75"/>
    <w:rsid w:val="000A5E3A"/>
    <w:rsid w:val="000A619C"/>
    <w:rsid w:val="000A6223"/>
    <w:rsid w:val="000A638C"/>
    <w:rsid w:val="000A63E8"/>
    <w:rsid w:val="000A6788"/>
    <w:rsid w:val="000A68A9"/>
    <w:rsid w:val="000A6A8F"/>
    <w:rsid w:val="000A6B0F"/>
    <w:rsid w:val="000A6C0D"/>
    <w:rsid w:val="000A6C8C"/>
    <w:rsid w:val="000A6D34"/>
    <w:rsid w:val="000A6EA4"/>
    <w:rsid w:val="000A6F60"/>
    <w:rsid w:val="000A7461"/>
    <w:rsid w:val="000A75E1"/>
    <w:rsid w:val="000A786F"/>
    <w:rsid w:val="000A7ABD"/>
    <w:rsid w:val="000A7CB6"/>
    <w:rsid w:val="000A7CB7"/>
    <w:rsid w:val="000B0017"/>
    <w:rsid w:val="000B02E9"/>
    <w:rsid w:val="000B06F6"/>
    <w:rsid w:val="000B08E4"/>
    <w:rsid w:val="000B0986"/>
    <w:rsid w:val="000B09B7"/>
    <w:rsid w:val="000B0A83"/>
    <w:rsid w:val="000B0ABD"/>
    <w:rsid w:val="000B0BD0"/>
    <w:rsid w:val="000B0DE2"/>
    <w:rsid w:val="000B0E66"/>
    <w:rsid w:val="000B11A6"/>
    <w:rsid w:val="000B134C"/>
    <w:rsid w:val="000B13DA"/>
    <w:rsid w:val="000B13EA"/>
    <w:rsid w:val="000B141F"/>
    <w:rsid w:val="000B1610"/>
    <w:rsid w:val="000B16E9"/>
    <w:rsid w:val="000B1862"/>
    <w:rsid w:val="000B1967"/>
    <w:rsid w:val="000B1A2A"/>
    <w:rsid w:val="000B1AAA"/>
    <w:rsid w:val="000B1DF5"/>
    <w:rsid w:val="000B1E54"/>
    <w:rsid w:val="000B1FFD"/>
    <w:rsid w:val="000B215D"/>
    <w:rsid w:val="000B226C"/>
    <w:rsid w:val="000B24F2"/>
    <w:rsid w:val="000B2528"/>
    <w:rsid w:val="000B2611"/>
    <w:rsid w:val="000B2687"/>
    <w:rsid w:val="000B2909"/>
    <w:rsid w:val="000B2961"/>
    <w:rsid w:val="000B2A40"/>
    <w:rsid w:val="000B2A76"/>
    <w:rsid w:val="000B2AFE"/>
    <w:rsid w:val="000B2B82"/>
    <w:rsid w:val="000B2BC1"/>
    <w:rsid w:val="000B2BCA"/>
    <w:rsid w:val="000B2D23"/>
    <w:rsid w:val="000B2D56"/>
    <w:rsid w:val="000B2DA1"/>
    <w:rsid w:val="000B2E6D"/>
    <w:rsid w:val="000B2FA6"/>
    <w:rsid w:val="000B316F"/>
    <w:rsid w:val="000B3339"/>
    <w:rsid w:val="000B33D7"/>
    <w:rsid w:val="000B359A"/>
    <w:rsid w:val="000B36EF"/>
    <w:rsid w:val="000B3884"/>
    <w:rsid w:val="000B3AA2"/>
    <w:rsid w:val="000B3BDF"/>
    <w:rsid w:val="000B3C30"/>
    <w:rsid w:val="000B3CBD"/>
    <w:rsid w:val="000B4476"/>
    <w:rsid w:val="000B44C9"/>
    <w:rsid w:val="000B45E5"/>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84"/>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8B"/>
    <w:rsid w:val="000B66DC"/>
    <w:rsid w:val="000B67FE"/>
    <w:rsid w:val="000B6898"/>
    <w:rsid w:val="000B6BE9"/>
    <w:rsid w:val="000B6D11"/>
    <w:rsid w:val="000B6DD6"/>
    <w:rsid w:val="000B6EF2"/>
    <w:rsid w:val="000B6F70"/>
    <w:rsid w:val="000B6F81"/>
    <w:rsid w:val="000B6F8B"/>
    <w:rsid w:val="000B7144"/>
    <w:rsid w:val="000B7234"/>
    <w:rsid w:val="000B72F2"/>
    <w:rsid w:val="000B72F7"/>
    <w:rsid w:val="000B7381"/>
    <w:rsid w:val="000B7391"/>
    <w:rsid w:val="000B74C0"/>
    <w:rsid w:val="000B7595"/>
    <w:rsid w:val="000B75A5"/>
    <w:rsid w:val="000B768F"/>
    <w:rsid w:val="000B796F"/>
    <w:rsid w:val="000B79D0"/>
    <w:rsid w:val="000B79DE"/>
    <w:rsid w:val="000B7A56"/>
    <w:rsid w:val="000B7B14"/>
    <w:rsid w:val="000B7C07"/>
    <w:rsid w:val="000B7CE6"/>
    <w:rsid w:val="000B7DD9"/>
    <w:rsid w:val="000B7DE7"/>
    <w:rsid w:val="000B7E10"/>
    <w:rsid w:val="000B7ECA"/>
    <w:rsid w:val="000B7F62"/>
    <w:rsid w:val="000C00C8"/>
    <w:rsid w:val="000C0271"/>
    <w:rsid w:val="000C02EB"/>
    <w:rsid w:val="000C0697"/>
    <w:rsid w:val="000C06B5"/>
    <w:rsid w:val="000C0709"/>
    <w:rsid w:val="000C087B"/>
    <w:rsid w:val="000C08C1"/>
    <w:rsid w:val="000C08FD"/>
    <w:rsid w:val="000C0910"/>
    <w:rsid w:val="000C09A8"/>
    <w:rsid w:val="000C0AC1"/>
    <w:rsid w:val="000C0AD4"/>
    <w:rsid w:val="000C0B7B"/>
    <w:rsid w:val="000C0D64"/>
    <w:rsid w:val="000C0DF4"/>
    <w:rsid w:val="000C0E36"/>
    <w:rsid w:val="000C0F71"/>
    <w:rsid w:val="000C1089"/>
    <w:rsid w:val="000C11EB"/>
    <w:rsid w:val="000C126A"/>
    <w:rsid w:val="000C14F8"/>
    <w:rsid w:val="000C1698"/>
    <w:rsid w:val="000C188B"/>
    <w:rsid w:val="000C1955"/>
    <w:rsid w:val="000C19C0"/>
    <w:rsid w:val="000C1A04"/>
    <w:rsid w:val="000C1BAF"/>
    <w:rsid w:val="000C1D18"/>
    <w:rsid w:val="000C21DF"/>
    <w:rsid w:val="000C225B"/>
    <w:rsid w:val="000C22FC"/>
    <w:rsid w:val="000C23A0"/>
    <w:rsid w:val="000C2407"/>
    <w:rsid w:val="000C2485"/>
    <w:rsid w:val="000C271D"/>
    <w:rsid w:val="000C2765"/>
    <w:rsid w:val="000C28C9"/>
    <w:rsid w:val="000C292E"/>
    <w:rsid w:val="000C297A"/>
    <w:rsid w:val="000C2C98"/>
    <w:rsid w:val="000C2D40"/>
    <w:rsid w:val="000C2D4D"/>
    <w:rsid w:val="000C2FC8"/>
    <w:rsid w:val="000C305D"/>
    <w:rsid w:val="000C337E"/>
    <w:rsid w:val="000C350A"/>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5BD"/>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020"/>
    <w:rsid w:val="000C62A5"/>
    <w:rsid w:val="000C6424"/>
    <w:rsid w:val="000C6481"/>
    <w:rsid w:val="000C64B3"/>
    <w:rsid w:val="000C664A"/>
    <w:rsid w:val="000C66C1"/>
    <w:rsid w:val="000C66EA"/>
    <w:rsid w:val="000C69F3"/>
    <w:rsid w:val="000C6B97"/>
    <w:rsid w:val="000C6C08"/>
    <w:rsid w:val="000C6D50"/>
    <w:rsid w:val="000C7026"/>
    <w:rsid w:val="000C7153"/>
    <w:rsid w:val="000C71D2"/>
    <w:rsid w:val="000C7200"/>
    <w:rsid w:val="000C7228"/>
    <w:rsid w:val="000C7264"/>
    <w:rsid w:val="000C72E0"/>
    <w:rsid w:val="000C7323"/>
    <w:rsid w:val="000C74C6"/>
    <w:rsid w:val="000C7509"/>
    <w:rsid w:val="000C753C"/>
    <w:rsid w:val="000C774F"/>
    <w:rsid w:val="000C780F"/>
    <w:rsid w:val="000C7858"/>
    <w:rsid w:val="000C7AA0"/>
    <w:rsid w:val="000C7D87"/>
    <w:rsid w:val="000D01C7"/>
    <w:rsid w:val="000D04F0"/>
    <w:rsid w:val="000D060A"/>
    <w:rsid w:val="000D072F"/>
    <w:rsid w:val="000D0767"/>
    <w:rsid w:val="000D08DD"/>
    <w:rsid w:val="000D09A5"/>
    <w:rsid w:val="000D0B80"/>
    <w:rsid w:val="000D0C27"/>
    <w:rsid w:val="000D0E4B"/>
    <w:rsid w:val="000D0EB8"/>
    <w:rsid w:val="000D106A"/>
    <w:rsid w:val="000D1180"/>
    <w:rsid w:val="000D11C4"/>
    <w:rsid w:val="000D1404"/>
    <w:rsid w:val="000D14B1"/>
    <w:rsid w:val="000D153C"/>
    <w:rsid w:val="000D16DF"/>
    <w:rsid w:val="000D17B7"/>
    <w:rsid w:val="000D191F"/>
    <w:rsid w:val="000D1955"/>
    <w:rsid w:val="000D1B6C"/>
    <w:rsid w:val="000D1BC9"/>
    <w:rsid w:val="000D1C20"/>
    <w:rsid w:val="000D1E76"/>
    <w:rsid w:val="000D1EEC"/>
    <w:rsid w:val="000D204C"/>
    <w:rsid w:val="000D20A6"/>
    <w:rsid w:val="000D2135"/>
    <w:rsid w:val="000D2184"/>
    <w:rsid w:val="000D2877"/>
    <w:rsid w:val="000D2983"/>
    <w:rsid w:val="000D29CF"/>
    <w:rsid w:val="000D2AC9"/>
    <w:rsid w:val="000D2B25"/>
    <w:rsid w:val="000D2BC3"/>
    <w:rsid w:val="000D2CA3"/>
    <w:rsid w:val="000D2D21"/>
    <w:rsid w:val="000D2DA9"/>
    <w:rsid w:val="000D2EED"/>
    <w:rsid w:val="000D2F50"/>
    <w:rsid w:val="000D2F90"/>
    <w:rsid w:val="000D3039"/>
    <w:rsid w:val="000D3043"/>
    <w:rsid w:val="000D31BA"/>
    <w:rsid w:val="000D34DD"/>
    <w:rsid w:val="000D3946"/>
    <w:rsid w:val="000D3962"/>
    <w:rsid w:val="000D3988"/>
    <w:rsid w:val="000D3D3F"/>
    <w:rsid w:val="000D3FBA"/>
    <w:rsid w:val="000D401B"/>
    <w:rsid w:val="000D41BE"/>
    <w:rsid w:val="000D41F3"/>
    <w:rsid w:val="000D426B"/>
    <w:rsid w:val="000D4497"/>
    <w:rsid w:val="000D4609"/>
    <w:rsid w:val="000D46E2"/>
    <w:rsid w:val="000D4712"/>
    <w:rsid w:val="000D47DD"/>
    <w:rsid w:val="000D4903"/>
    <w:rsid w:val="000D4A17"/>
    <w:rsid w:val="000D4DF0"/>
    <w:rsid w:val="000D50D8"/>
    <w:rsid w:val="000D5238"/>
    <w:rsid w:val="000D5373"/>
    <w:rsid w:val="000D5404"/>
    <w:rsid w:val="000D5596"/>
    <w:rsid w:val="000D55E7"/>
    <w:rsid w:val="000D5853"/>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161"/>
    <w:rsid w:val="000D7224"/>
    <w:rsid w:val="000D735D"/>
    <w:rsid w:val="000D738D"/>
    <w:rsid w:val="000D7534"/>
    <w:rsid w:val="000D7581"/>
    <w:rsid w:val="000D766E"/>
    <w:rsid w:val="000D767F"/>
    <w:rsid w:val="000D780E"/>
    <w:rsid w:val="000D78AD"/>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C58"/>
    <w:rsid w:val="000E1EF9"/>
    <w:rsid w:val="000E2116"/>
    <w:rsid w:val="000E21A0"/>
    <w:rsid w:val="000E21A7"/>
    <w:rsid w:val="000E23F4"/>
    <w:rsid w:val="000E2659"/>
    <w:rsid w:val="000E2B40"/>
    <w:rsid w:val="000E2D82"/>
    <w:rsid w:val="000E2DCA"/>
    <w:rsid w:val="000E2E31"/>
    <w:rsid w:val="000E2E4D"/>
    <w:rsid w:val="000E2E58"/>
    <w:rsid w:val="000E302C"/>
    <w:rsid w:val="000E304E"/>
    <w:rsid w:val="000E3087"/>
    <w:rsid w:val="000E31EB"/>
    <w:rsid w:val="000E3244"/>
    <w:rsid w:val="000E3398"/>
    <w:rsid w:val="000E33DB"/>
    <w:rsid w:val="000E3529"/>
    <w:rsid w:val="000E3616"/>
    <w:rsid w:val="000E36BB"/>
    <w:rsid w:val="000E387C"/>
    <w:rsid w:val="000E3966"/>
    <w:rsid w:val="000E3983"/>
    <w:rsid w:val="000E3DD6"/>
    <w:rsid w:val="000E3EEE"/>
    <w:rsid w:val="000E41B4"/>
    <w:rsid w:val="000E4456"/>
    <w:rsid w:val="000E45A0"/>
    <w:rsid w:val="000E48CB"/>
    <w:rsid w:val="000E48EA"/>
    <w:rsid w:val="000E4E9E"/>
    <w:rsid w:val="000E4F1D"/>
    <w:rsid w:val="000E4F54"/>
    <w:rsid w:val="000E50D8"/>
    <w:rsid w:val="000E5247"/>
    <w:rsid w:val="000E5343"/>
    <w:rsid w:val="000E5395"/>
    <w:rsid w:val="000E55CF"/>
    <w:rsid w:val="000E59BA"/>
    <w:rsid w:val="000E5AAA"/>
    <w:rsid w:val="000E5ACA"/>
    <w:rsid w:val="000E5AE2"/>
    <w:rsid w:val="000E5BB1"/>
    <w:rsid w:val="000E5C47"/>
    <w:rsid w:val="000E5D6A"/>
    <w:rsid w:val="000E5ECA"/>
    <w:rsid w:val="000E5F80"/>
    <w:rsid w:val="000E61B6"/>
    <w:rsid w:val="000E61E0"/>
    <w:rsid w:val="000E63CF"/>
    <w:rsid w:val="000E63D2"/>
    <w:rsid w:val="000E63E7"/>
    <w:rsid w:val="000E649A"/>
    <w:rsid w:val="000E654E"/>
    <w:rsid w:val="000E656F"/>
    <w:rsid w:val="000E66D7"/>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12"/>
    <w:rsid w:val="000F0ECE"/>
    <w:rsid w:val="000F0F43"/>
    <w:rsid w:val="000F1062"/>
    <w:rsid w:val="000F130D"/>
    <w:rsid w:val="000F150D"/>
    <w:rsid w:val="000F153E"/>
    <w:rsid w:val="000F1611"/>
    <w:rsid w:val="000F16A7"/>
    <w:rsid w:val="000F190E"/>
    <w:rsid w:val="000F1A84"/>
    <w:rsid w:val="000F1B01"/>
    <w:rsid w:val="000F1CCF"/>
    <w:rsid w:val="000F1D0B"/>
    <w:rsid w:val="000F1D80"/>
    <w:rsid w:val="000F1EB2"/>
    <w:rsid w:val="000F1F1E"/>
    <w:rsid w:val="000F1F3E"/>
    <w:rsid w:val="000F1FFF"/>
    <w:rsid w:val="000F2043"/>
    <w:rsid w:val="000F220F"/>
    <w:rsid w:val="000F221D"/>
    <w:rsid w:val="000F22D3"/>
    <w:rsid w:val="000F23D6"/>
    <w:rsid w:val="000F2457"/>
    <w:rsid w:val="000F2458"/>
    <w:rsid w:val="000F2473"/>
    <w:rsid w:val="000F2540"/>
    <w:rsid w:val="000F2676"/>
    <w:rsid w:val="000F26F0"/>
    <w:rsid w:val="000F2765"/>
    <w:rsid w:val="000F2771"/>
    <w:rsid w:val="000F281B"/>
    <w:rsid w:val="000F2824"/>
    <w:rsid w:val="000F2A01"/>
    <w:rsid w:val="000F2D10"/>
    <w:rsid w:val="000F2E45"/>
    <w:rsid w:val="000F2E8F"/>
    <w:rsid w:val="000F2EBA"/>
    <w:rsid w:val="000F2FF0"/>
    <w:rsid w:val="000F3057"/>
    <w:rsid w:val="000F3291"/>
    <w:rsid w:val="000F32E1"/>
    <w:rsid w:val="000F350C"/>
    <w:rsid w:val="000F3542"/>
    <w:rsid w:val="000F355C"/>
    <w:rsid w:val="000F35A2"/>
    <w:rsid w:val="000F35A5"/>
    <w:rsid w:val="000F35D8"/>
    <w:rsid w:val="000F35F4"/>
    <w:rsid w:val="000F36AF"/>
    <w:rsid w:val="000F371F"/>
    <w:rsid w:val="000F382A"/>
    <w:rsid w:val="000F3846"/>
    <w:rsid w:val="000F39BF"/>
    <w:rsid w:val="000F3B60"/>
    <w:rsid w:val="000F3C2F"/>
    <w:rsid w:val="000F4241"/>
    <w:rsid w:val="000F4367"/>
    <w:rsid w:val="000F4389"/>
    <w:rsid w:val="000F43B2"/>
    <w:rsid w:val="000F45D9"/>
    <w:rsid w:val="000F4779"/>
    <w:rsid w:val="000F47A1"/>
    <w:rsid w:val="000F47D1"/>
    <w:rsid w:val="000F47D4"/>
    <w:rsid w:val="000F4893"/>
    <w:rsid w:val="000F492C"/>
    <w:rsid w:val="000F4A59"/>
    <w:rsid w:val="000F4CE2"/>
    <w:rsid w:val="000F4DB3"/>
    <w:rsid w:val="000F4EA0"/>
    <w:rsid w:val="000F5026"/>
    <w:rsid w:val="000F50F7"/>
    <w:rsid w:val="000F5216"/>
    <w:rsid w:val="000F5250"/>
    <w:rsid w:val="000F5A35"/>
    <w:rsid w:val="000F5B02"/>
    <w:rsid w:val="000F5B38"/>
    <w:rsid w:val="000F5FF8"/>
    <w:rsid w:val="000F601A"/>
    <w:rsid w:val="000F6028"/>
    <w:rsid w:val="000F6160"/>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B7C"/>
    <w:rsid w:val="000F7BDC"/>
    <w:rsid w:val="000F7C7A"/>
    <w:rsid w:val="000F7EFB"/>
    <w:rsid w:val="00100014"/>
    <w:rsid w:val="001000DC"/>
    <w:rsid w:val="0010034D"/>
    <w:rsid w:val="00100398"/>
    <w:rsid w:val="001004B0"/>
    <w:rsid w:val="001004ED"/>
    <w:rsid w:val="0010060F"/>
    <w:rsid w:val="0010073F"/>
    <w:rsid w:val="001008C5"/>
    <w:rsid w:val="0010096B"/>
    <w:rsid w:val="00100A94"/>
    <w:rsid w:val="00100D48"/>
    <w:rsid w:val="00100FE3"/>
    <w:rsid w:val="00101038"/>
    <w:rsid w:val="00101042"/>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16"/>
    <w:rsid w:val="00102B4B"/>
    <w:rsid w:val="00102BA9"/>
    <w:rsid w:val="00102CE9"/>
    <w:rsid w:val="00102E06"/>
    <w:rsid w:val="00102F67"/>
    <w:rsid w:val="00103047"/>
    <w:rsid w:val="001030FE"/>
    <w:rsid w:val="001031C8"/>
    <w:rsid w:val="001033B2"/>
    <w:rsid w:val="0010358E"/>
    <w:rsid w:val="001035C7"/>
    <w:rsid w:val="0010369F"/>
    <w:rsid w:val="00103784"/>
    <w:rsid w:val="001037B6"/>
    <w:rsid w:val="001037E9"/>
    <w:rsid w:val="00103908"/>
    <w:rsid w:val="00103CB9"/>
    <w:rsid w:val="00103E2F"/>
    <w:rsid w:val="00103E73"/>
    <w:rsid w:val="00104014"/>
    <w:rsid w:val="00104236"/>
    <w:rsid w:val="001043C6"/>
    <w:rsid w:val="0010441E"/>
    <w:rsid w:val="001046B8"/>
    <w:rsid w:val="00104948"/>
    <w:rsid w:val="00104AA9"/>
    <w:rsid w:val="00104C04"/>
    <w:rsid w:val="00104FBF"/>
    <w:rsid w:val="00105010"/>
    <w:rsid w:val="0010568B"/>
    <w:rsid w:val="00105BA7"/>
    <w:rsid w:val="00105DA6"/>
    <w:rsid w:val="0010601F"/>
    <w:rsid w:val="0010602F"/>
    <w:rsid w:val="001060B3"/>
    <w:rsid w:val="00106194"/>
    <w:rsid w:val="00106571"/>
    <w:rsid w:val="00106576"/>
    <w:rsid w:val="001067BA"/>
    <w:rsid w:val="001068EF"/>
    <w:rsid w:val="001068FB"/>
    <w:rsid w:val="00106945"/>
    <w:rsid w:val="00106CC3"/>
    <w:rsid w:val="00107039"/>
    <w:rsid w:val="0010715C"/>
    <w:rsid w:val="001072D3"/>
    <w:rsid w:val="00107384"/>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0E3"/>
    <w:rsid w:val="001114EA"/>
    <w:rsid w:val="0011159A"/>
    <w:rsid w:val="0011179C"/>
    <w:rsid w:val="001118B9"/>
    <w:rsid w:val="00111973"/>
    <w:rsid w:val="001119DC"/>
    <w:rsid w:val="00111B86"/>
    <w:rsid w:val="00111BB3"/>
    <w:rsid w:val="00111CDA"/>
    <w:rsid w:val="00111D9A"/>
    <w:rsid w:val="001120CF"/>
    <w:rsid w:val="001121A9"/>
    <w:rsid w:val="00112230"/>
    <w:rsid w:val="00112246"/>
    <w:rsid w:val="00112382"/>
    <w:rsid w:val="001123E4"/>
    <w:rsid w:val="00112483"/>
    <w:rsid w:val="0011288D"/>
    <w:rsid w:val="00112AF9"/>
    <w:rsid w:val="00112BFA"/>
    <w:rsid w:val="00112C0B"/>
    <w:rsid w:val="00112CA9"/>
    <w:rsid w:val="00112F81"/>
    <w:rsid w:val="0011300E"/>
    <w:rsid w:val="0011336E"/>
    <w:rsid w:val="00113448"/>
    <w:rsid w:val="00113742"/>
    <w:rsid w:val="0011376F"/>
    <w:rsid w:val="0011382F"/>
    <w:rsid w:val="00113A45"/>
    <w:rsid w:val="001140DA"/>
    <w:rsid w:val="001142D9"/>
    <w:rsid w:val="001142EE"/>
    <w:rsid w:val="001143EE"/>
    <w:rsid w:val="001143F8"/>
    <w:rsid w:val="0011479B"/>
    <w:rsid w:val="00114B64"/>
    <w:rsid w:val="00114BA6"/>
    <w:rsid w:val="00114BA9"/>
    <w:rsid w:val="00114CEF"/>
    <w:rsid w:val="00114D6B"/>
    <w:rsid w:val="00114E47"/>
    <w:rsid w:val="00114ED1"/>
    <w:rsid w:val="00114FC7"/>
    <w:rsid w:val="001151B8"/>
    <w:rsid w:val="001154E9"/>
    <w:rsid w:val="0011561C"/>
    <w:rsid w:val="00115659"/>
    <w:rsid w:val="0011571C"/>
    <w:rsid w:val="00115AFF"/>
    <w:rsid w:val="00115C3D"/>
    <w:rsid w:val="00115C3E"/>
    <w:rsid w:val="00115D1B"/>
    <w:rsid w:val="00115F5B"/>
    <w:rsid w:val="001160AB"/>
    <w:rsid w:val="00116415"/>
    <w:rsid w:val="001166C0"/>
    <w:rsid w:val="001167AA"/>
    <w:rsid w:val="00116A9C"/>
    <w:rsid w:val="00116B77"/>
    <w:rsid w:val="00116BDF"/>
    <w:rsid w:val="00116F6B"/>
    <w:rsid w:val="0011708D"/>
    <w:rsid w:val="001170FB"/>
    <w:rsid w:val="001172AB"/>
    <w:rsid w:val="00117493"/>
    <w:rsid w:val="001174C8"/>
    <w:rsid w:val="001178C6"/>
    <w:rsid w:val="001179CA"/>
    <w:rsid w:val="00117A08"/>
    <w:rsid w:val="00117A61"/>
    <w:rsid w:val="00117AFB"/>
    <w:rsid w:val="00117CC8"/>
    <w:rsid w:val="00117DA5"/>
    <w:rsid w:val="00120462"/>
    <w:rsid w:val="0012054C"/>
    <w:rsid w:val="00120629"/>
    <w:rsid w:val="0012064F"/>
    <w:rsid w:val="00120942"/>
    <w:rsid w:val="00120ABC"/>
    <w:rsid w:val="00120CED"/>
    <w:rsid w:val="00120D23"/>
    <w:rsid w:val="00120E75"/>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5D"/>
    <w:rsid w:val="0012236E"/>
    <w:rsid w:val="00122859"/>
    <w:rsid w:val="00122DFC"/>
    <w:rsid w:val="00122E49"/>
    <w:rsid w:val="00122EF9"/>
    <w:rsid w:val="00122FE7"/>
    <w:rsid w:val="001230D5"/>
    <w:rsid w:val="0012334A"/>
    <w:rsid w:val="001233A8"/>
    <w:rsid w:val="001236EF"/>
    <w:rsid w:val="00123852"/>
    <w:rsid w:val="00123869"/>
    <w:rsid w:val="001238F3"/>
    <w:rsid w:val="001238FD"/>
    <w:rsid w:val="001239E9"/>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C40"/>
    <w:rsid w:val="00125CB6"/>
    <w:rsid w:val="00125D36"/>
    <w:rsid w:val="00125DEC"/>
    <w:rsid w:val="00125E8E"/>
    <w:rsid w:val="00125FB2"/>
    <w:rsid w:val="00126031"/>
    <w:rsid w:val="001262D0"/>
    <w:rsid w:val="00126365"/>
    <w:rsid w:val="00126470"/>
    <w:rsid w:val="001264ED"/>
    <w:rsid w:val="00126518"/>
    <w:rsid w:val="00126738"/>
    <w:rsid w:val="0012687D"/>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1D"/>
    <w:rsid w:val="001301C3"/>
    <w:rsid w:val="0013038C"/>
    <w:rsid w:val="00130489"/>
    <w:rsid w:val="00130A71"/>
    <w:rsid w:val="00130A76"/>
    <w:rsid w:val="00130B4B"/>
    <w:rsid w:val="00130B94"/>
    <w:rsid w:val="00130C08"/>
    <w:rsid w:val="00130CC4"/>
    <w:rsid w:val="00130E3B"/>
    <w:rsid w:val="00130FA6"/>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0AD"/>
    <w:rsid w:val="00132344"/>
    <w:rsid w:val="0013242A"/>
    <w:rsid w:val="00132593"/>
    <w:rsid w:val="001326AF"/>
    <w:rsid w:val="001326C7"/>
    <w:rsid w:val="0013286F"/>
    <w:rsid w:val="00132977"/>
    <w:rsid w:val="00132EA0"/>
    <w:rsid w:val="00133224"/>
    <w:rsid w:val="0013332F"/>
    <w:rsid w:val="00133456"/>
    <w:rsid w:val="0013377F"/>
    <w:rsid w:val="00133830"/>
    <w:rsid w:val="0013399F"/>
    <w:rsid w:val="001339DE"/>
    <w:rsid w:val="00133D3B"/>
    <w:rsid w:val="00134083"/>
    <w:rsid w:val="00134150"/>
    <w:rsid w:val="0013430F"/>
    <w:rsid w:val="001343B3"/>
    <w:rsid w:val="0013475B"/>
    <w:rsid w:val="001349CD"/>
    <w:rsid w:val="001349F6"/>
    <w:rsid w:val="00134A62"/>
    <w:rsid w:val="00134B5E"/>
    <w:rsid w:val="00134C83"/>
    <w:rsid w:val="00135010"/>
    <w:rsid w:val="0013516E"/>
    <w:rsid w:val="001352AC"/>
    <w:rsid w:val="00135348"/>
    <w:rsid w:val="001353BE"/>
    <w:rsid w:val="00135494"/>
    <w:rsid w:val="001354F3"/>
    <w:rsid w:val="00135605"/>
    <w:rsid w:val="00135ACB"/>
    <w:rsid w:val="00135ACE"/>
    <w:rsid w:val="00135D30"/>
    <w:rsid w:val="00135D73"/>
    <w:rsid w:val="00135E02"/>
    <w:rsid w:val="00135E1A"/>
    <w:rsid w:val="00135EA2"/>
    <w:rsid w:val="00135EC6"/>
    <w:rsid w:val="00135F2F"/>
    <w:rsid w:val="00136113"/>
    <w:rsid w:val="001363CE"/>
    <w:rsid w:val="001363E7"/>
    <w:rsid w:val="001363FB"/>
    <w:rsid w:val="00136A57"/>
    <w:rsid w:val="00136B0B"/>
    <w:rsid w:val="00136B60"/>
    <w:rsid w:val="00136DB8"/>
    <w:rsid w:val="00136F8A"/>
    <w:rsid w:val="00136F8E"/>
    <w:rsid w:val="00136FF1"/>
    <w:rsid w:val="00137051"/>
    <w:rsid w:val="00137087"/>
    <w:rsid w:val="00137140"/>
    <w:rsid w:val="001371BD"/>
    <w:rsid w:val="0013733D"/>
    <w:rsid w:val="001373F7"/>
    <w:rsid w:val="001374CE"/>
    <w:rsid w:val="0013756E"/>
    <w:rsid w:val="001375AE"/>
    <w:rsid w:val="00137766"/>
    <w:rsid w:val="0013795B"/>
    <w:rsid w:val="001379A3"/>
    <w:rsid w:val="00137D17"/>
    <w:rsid w:val="00137D50"/>
    <w:rsid w:val="00140371"/>
    <w:rsid w:val="001403D8"/>
    <w:rsid w:val="00140451"/>
    <w:rsid w:val="00140470"/>
    <w:rsid w:val="0014058B"/>
    <w:rsid w:val="00140636"/>
    <w:rsid w:val="0014085A"/>
    <w:rsid w:val="00140982"/>
    <w:rsid w:val="00140A0F"/>
    <w:rsid w:val="00140CA4"/>
    <w:rsid w:val="00140D60"/>
    <w:rsid w:val="00140DB2"/>
    <w:rsid w:val="00140EC3"/>
    <w:rsid w:val="00140F99"/>
    <w:rsid w:val="00141129"/>
    <w:rsid w:val="001411DD"/>
    <w:rsid w:val="001414B1"/>
    <w:rsid w:val="0014164A"/>
    <w:rsid w:val="001417B3"/>
    <w:rsid w:val="001417B8"/>
    <w:rsid w:val="001419B9"/>
    <w:rsid w:val="00141BE1"/>
    <w:rsid w:val="00141C1D"/>
    <w:rsid w:val="00141C47"/>
    <w:rsid w:val="00141DDE"/>
    <w:rsid w:val="00141EE4"/>
    <w:rsid w:val="00141F45"/>
    <w:rsid w:val="001421F8"/>
    <w:rsid w:val="0014222E"/>
    <w:rsid w:val="001422B8"/>
    <w:rsid w:val="001422D6"/>
    <w:rsid w:val="001422EA"/>
    <w:rsid w:val="001423D5"/>
    <w:rsid w:val="0014265A"/>
    <w:rsid w:val="001426E4"/>
    <w:rsid w:val="00142B7F"/>
    <w:rsid w:val="00142D2B"/>
    <w:rsid w:val="00142E40"/>
    <w:rsid w:val="00142E7C"/>
    <w:rsid w:val="00142F7C"/>
    <w:rsid w:val="00143054"/>
    <w:rsid w:val="001430AA"/>
    <w:rsid w:val="00143131"/>
    <w:rsid w:val="00143176"/>
    <w:rsid w:val="00143184"/>
    <w:rsid w:val="001431B4"/>
    <w:rsid w:val="00143335"/>
    <w:rsid w:val="001433AC"/>
    <w:rsid w:val="001433BF"/>
    <w:rsid w:val="00143643"/>
    <w:rsid w:val="00143717"/>
    <w:rsid w:val="001437AD"/>
    <w:rsid w:val="00143904"/>
    <w:rsid w:val="00143C61"/>
    <w:rsid w:val="00143E2E"/>
    <w:rsid w:val="00143F73"/>
    <w:rsid w:val="00143F7E"/>
    <w:rsid w:val="0014402A"/>
    <w:rsid w:val="001440C7"/>
    <w:rsid w:val="001443B5"/>
    <w:rsid w:val="001445FB"/>
    <w:rsid w:val="001446F2"/>
    <w:rsid w:val="0014470C"/>
    <w:rsid w:val="001447C0"/>
    <w:rsid w:val="00144932"/>
    <w:rsid w:val="001449E2"/>
    <w:rsid w:val="00144A18"/>
    <w:rsid w:val="00144CB8"/>
    <w:rsid w:val="00144CE4"/>
    <w:rsid w:val="00144D37"/>
    <w:rsid w:val="00144E5B"/>
    <w:rsid w:val="00144F5A"/>
    <w:rsid w:val="001450AE"/>
    <w:rsid w:val="001450B2"/>
    <w:rsid w:val="00145262"/>
    <w:rsid w:val="00145287"/>
    <w:rsid w:val="00145504"/>
    <w:rsid w:val="00145546"/>
    <w:rsid w:val="00145584"/>
    <w:rsid w:val="0014566B"/>
    <w:rsid w:val="00145B9E"/>
    <w:rsid w:val="00145F91"/>
    <w:rsid w:val="00145FB8"/>
    <w:rsid w:val="001460BC"/>
    <w:rsid w:val="0014619C"/>
    <w:rsid w:val="00146228"/>
    <w:rsid w:val="001462CE"/>
    <w:rsid w:val="001463CC"/>
    <w:rsid w:val="00146968"/>
    <w:rsid w:val="001469E8"/>
    <w:rsid w:val="00146B28"/>
    <w:rsid w:val="00146E8F"/>
    <w:rsid w:val="00146EFD"/>
    <w:rsid w:val="00146F84"/>
    <w:rsid w:val="0014751D"/>
    <w:rsid w:val="00147701"/>
    <w:rsid w:val="00147712"/>
    <w:rsid w:val="00147723"/>
    <w:rsid w:val="0014786B"/>
    <w:rsid w:val="00147A5A"/>
    <w:rsid w:val="00147BCB"/>
    <w:rsid w:val="00147DDE"/>
    <w:rsid w:val="00147E96"/>
    <w:rsid w:val="00147F05"/>
    <w:rsid w:val="00147F34"/>
    <w:rsid w:val="001500C5"/>
    <w:rsid w:val="001501FE"/>
    <w:rsid w:val="00150240"/>
    <w:rsid w:val="00150286"/>
    <w:rsid w:val="00150326"/>
    <w:rsid w:val="00150463"/>
    <w:rsid w:val="0015047A"/>
    <w:rsid w:val="001504AA"/>
    <w:rsid w:val="0015060F"/>
    <w:rsid w:val="00150A52"/>
    <w:rsid w:val="001510C1"/>
    <w:rsid w:val="001510D2"/>
    <w:rsid w:val="0015128F"/>
    <w:rsid w:val="001513B5"/>
    <w:rsid w:val="00151580"/>
    <w:rsid w:val="00151750"/>
    <w:rsid w:val="00151803"/>
    <w:rsid w:val="001518BB"/>
    <w:rsid w:val="00151A58"/>
    <w:rsid w:val="00151ADB"/>
    <w:rsid w:val="00151CB2"/>
    <w:rsid w:val="00151DA4"/>
    <w:rsid w:val="00151E45"/>
    <w:rsid w:val="0015213A"/>
    <w:rsid w:val="00152275"/>
    <w:rsid w:val="0015228D"/>
    <w:rsid w:val="0015233C"/>
    <w:rsid w:val="001525F8"/>
    <w:rsid w:val="001525FB"/>
    <w:rsid w:val="00152650"/>
    <w:rsid w:val="001527A1"/>
    <w:rsid w:val="00152A8F"/>
    <w:rsid w:val="00152D1F"/>
    <w:rsid w:val="00152D72"/>
    <w:rsid w:val="00152DA2"/>
    <w:rsid w:val="00152E60"/>
    <w:rsid w:val="001533CF"/>
    <w:rsid w:val="00153538"/>
    <w:rsid w:val="00153674"/>
    <w:rsid w:val="00153694"/>
    <w:rsid w:val="001538F0"/>
    <w:rsid w:val="0015392B"/>
    <w:rsid w:val="0015398C"/>
    <w:rsid w:val="001539CE"/>
    <w:rsid w:val="00153DDE"/>
    <w:rsid w:val="00153E1A"/>
    <w:rsid w:val="00153EB5"/>
    <w:rsid w:val="00153EDE"/>
    <w:rsid w:val="00154211"/>
    <w:rsid w:val="00154353"/>
    <w:rsid w:val="00154445"/>
    <w:rsid w:val="0015452B"/>
    <w:rsid w:val="0015454D"/>
    <w:rsid w:val="00154589"/>
    <w:rsid w:val="001545BD"/>
    <w:rsid w:val="00154641"/>
    <w:rsid w:val="00154775"/>
    <w:rsid w:val="00154855"/>
    <w:rsid w:val="001548BA"/>
    <w:rsid w:val="001549C4"/>
    <w:rsid w:val="00154B3E"/>
    <w:rsid w:val="00154C38"/>
    <w:rsid w:val="00154D5E"/>
    <w:rsid w:val="00154D90"/>
    <w:rsid w:val="00154F6B"/>
    <w:rsid w:val="00155079"/>
    <w:rsid w:val="00155188"/>
    <w:rsid w:val="001551FD"/>
    <w:rsid w:val="00155247"/>
    <w:rsid w:val="0015532E"/>
    <w:rsid w:val="00155592"/>
    <w:rsid w:val="00155812"/>
    <w:rsid w:val="00155841"/>
    <w:rsid w:val="001558B0"/>
    <w:rsid w:val="001559BB"/>
    <w:rsid w:val="00155A09"/>
    <w:rsid w:val="00155A62"/>
    <w:rsid w:val="00155A82"/>
    <w:rsid w:val="00155B0B"/>
    <w:rsid w:val="0015613C"/>
    <w:rsid w:val="00156276"/>
    <w:rsid w:val="001562B9"/>
    <w:rsid w:val="001562BA"/>
    <w:rsid w:val="00156418"/>
    <w:rsid w:val="0015657E"/>
    <w:rsid w:val="0015681B"/>
    <w:rsid w:val="001568A5"/>
    <w:rsid w:val="00156956"/>
    <w:rsid w:val="001569A8"/>
    <w:rsid w:val="00156B02"/>
    <w:rsid w:val="00156B16"/>
    <w:rsid w:val="00156B2D"/>
    <w:rsid w:val="00156B5B"/>
    <w:rsid w:val="00156CF0"/>
    <w:rsid w:val="0015709F"/>
    <w:rsid w:val="00157225"/>
    <w:rsid w:val="00157302"/>
    <w:rsid w:val="00157387"/>
    <w:rsid w:val="001573BA"/>
    <w:rsid w:val="001573FF"/>
    <w:rsid w:val="0015795E"/>
    <w:rsid w:val="001579D1"/>
    <w:rsid w:val="001579FB"/>
    <w:rsid w:val="00157AED"/>
    <w:rsid w:val="00157CA6"/>
    <w:rsid w:val="00157E50"/>
    <w:rsid w:val="00157FED"/>
    <w:rsid w:val="00157FFA"/>
    <w:rsid w:val="00160164"/>
    <w:rsid w:val="00160371"/>
    <w:rsid w:val="001605F2"/>
    <w:rsid w:val="00160629"/>
    <w:rsid w:val="001609BD"/>
    <w:rsid w:val="00160A2C"/>
    <w:rsid w:val="00160FE3"/>
    <w:rsid w:val="001611E1"/>
    <w:rsid w:val="0016138D"/>
    <w:rsid w:val="00161564"/>
    <w:rsid w:val="00161673"/>
    <w:rsid w:val="001618E2"/>
    <w:rsid w:val="001619B0"/>
    <w:rsid w:val="00161A78"/>
    <w:rsid w:val="00161BA3"/>
    <w:rsid w:val="00161D94"/>
    <w:rsid w:val="00161E14"/>
    <w:rsid w:val="00161F28"/>
    <w:rsid w:val="00161F79"/>
    <w:rsid w:val="0016226B"/>
    <w:rsid w:val="00162319"/>
    <w:rsid w:val="001623B3"/>
    <w:rsid w:val="00162447"/>
    <w:rsid w:val="00162595"/>
    <w:rsid w:val="00162607"/>
    <w:rsid w:val="00162AFA"/>
    <w:rsid w:val="00162B55"/>
    <w:rsid w:val="00162C50"/>
    <w:rsid w:val="00162C64"/>
    <w:rsid w:val="00162D39"/>
    <w:rsid w:val="00162E98"/>
    <w:rsid w:val="00163214"/>
    <w:rsid w:val="00163288"/>
    <w:rsid w:val="001636D5"/>
    <w:rsid w:val="001639D7"/>
    <w:rsid w:val="00163A7D"/>
    <w:rsid w:val="00163ACF"/>
    <w:rsid w:val="00163B03"/>
    <w:rsid w:val="00163B41"/>
    <w:rsid w:val="00163D45"/>
    <w:rsid w:val="00163DAF"/>
    <w:rsid w:val="00164032"/>
    <w:rsid w:val="0016416E"/>
    <w:rsid w:val="001642FD"/>
    <w:rsid w:val="00164350"/>
    <w:rsid w:val="001643C4"/>
    <w:rsid w:val="001644E7"/>
    <w:rsid w:val="0016460B"/>
    <w:rsid w:val="00164901"/>
    <w:rsid w:val="001649DD"/>
    <w:rsid w:val="001649E3"/>
    <w:rsid w:val="00164ACE"/>
    <w:rsid w:val="00164CDA"/>
    <w:rsid w:val="00164DB3"/>
    <w:rsid w:val="00164DD0"/>
    <w:rsid w:val="001650BA"/>
    <w:rsid w:val="001652A5"/>
    <w:rsid w:val="0016534F"/>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95"/>
    <w:rsid w:val="001664C2"/>
    <w:rsid w:val="001664F0"/>
    <w:rsid w:val="0016651D"/>
    <w:rsid w:val="001665D1"/>
    <w:rsid w:val="00166699"/>
    <w:rsid w:val="0016671F"/>
    <w:rsid w:val="00166E0A"/>
    <w:rsid w:val="00166EBB"/>
    <w:rsid w:val="00166F4E"/>
    <w:rsid w:val="00166FE5"/>
    <w:rsid w:val="00167126"/>
    <w:rsid w:val="00167327"/>
    <w:rsid w:val="001674E4"/>
    <w:rsid w:val="00167554"/>
    <w:rsid w:val="001675E1"/>
    <w:rsid w:val="00167622"/>
    <w:rsid w:val="0016780B"/>
    <w:rsid w:val="00167AB9"/>
    <w:rsid w:val="00167AD9"/>
    <w:rsid w:val="00167B0D"/>
    <w:rsid w:val="00167CEF"/>
    <w:rsid w:val="00167DFB"/>
    <w:rsid w:val="00167ECA"/>
    <w:rsid w:val="001700A3"/>
    <w:rsid w:val="001700EF"/>
    <w:rsid w:val="00170184"/>
    <w:rsid w:val="001701E3"/>
    <w:rsid w:val="0017058D"/>
    <w:rsid w:val="001705EB"/>
    <w:rsid w:val="001707DA"/>
    <w:rsid w:val="00170931"/>
    <w:rsid w:val="00170A11"/>
    <w:rsid w:val="00170B2E"/>
    <w:rsid w:val="00170B31"/>
    <w:rsid w:val="00170EB6"/>
    <w:rsid w:val="0017117E"/>
    <w:rsid w:val="001711A8"/>
    <w:rsid w:val="0017131D"/>
    <w:rsid w:val="001714BE"/>
    <w:rsid w:val="001717E4"/>
    <w:rsid w:val="0017181D"/>
    <w:rsid w:val="0017182A"/>
    <w:rsid w:val="00171855"/>
    <w:rsid w:val="001718F0"/>
    <w:rsid w:val="00171A4A"/>
    <w:rsid w:val="00171D83"/>
    <w:rsid w:val="00171DB8"/>
    <w:rsid w:val="00171E20"/>
    <w:rsid w:val="00171E72"/>
    <w:rsid w:val="00171FE7"/>
    <w:rsid w:val="00172152"/>
    <w:rsid w:val="00172321"/>
    <w:rsid w:val="00172530"/>
    <w:rsid w:val="00172534"/>
    <w:rsid w:val="00172579"/>
    <w:rsid w:val="001725CE"/>
    <w:rsid w:val="00172790"/>
    <w:rsid w:val="0017285D"/>
    <w:rsid w:val="0017290F"/>
    <w:rsid w:val="00172E01"/>
    <w:rsid w:val="00173041"/>
    <w:rsid w:val="00173192"/>
    <w:rsid w:val="0017319F"/>
    <w:rsid w:val="001732E8"/>
    <w:rsid w:val="0017341E"/>
    <w:rsid w:val="001734EA"/>
    <w:rsid w:val="0017354F"/>
    <w:rsid w:val="001735DE"/>
    <w:rsid w:val="0017370B"/>
    <w:rsid w:val="00173889"/>
    <w:rsid w:val="00173931"/>
    <w:rsid w:val="00173A12"/>
    <w:rsid w:val="00173A6B"/>
    <w:rsid w:val="00173ACC"/>
    <w:rsid w:val="00173BA8"/>
    <w:rsid w:val="00173BDD"/>
    <w:rsid w:val="00173C80"/>
    <w:rsid w:val="00174128"/>
    <w:rsid w:val="001741B0"/>
    <w:rsid w:val="00174211"/>
    <w:rsid w:val="00174238"/>
    <w:rsid w:val="0017440C"/>
    <w:rsid w:val="00174487"/>
    <w:rsid w:val="001744AD"/>
    <w:rsid w:val="001747BF"/>
    <w:rsid w:val="00174856"/>
    <w:rsid w:val="00174A38"/>
    <w:rsid w:val="00174EBC"/>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EE"/>
    <w:rsid w:val="001766FE"/>
    <w:rsid w:val="00176818"/>
    <w:rsid w:val="00176843"/>
    <w:rsid w:val="00176866"/>
    <w:rsid w:val="00176901"/>
    <w:rsid w:val="0017699A"/>
    <w:rsid w:val="00176B40"/>
    <w:rsid w:val="00176BF2"/>
    <w:rsid w:val="00176D5A"/>
    <w:rsid w:val="00176D7D"/>
    <w:rsid w:val="00176E2C"/>
    <w:rsid w:val="00176EC6"/>
    <w:rsid w:val="00176EF2"/>
    <w:rsid w:val="00176FF9"/>
    <w:rsid w:val="0017701C"/>
    <w:rsid w:val="001770C3"/>
    <w:rsid w:val="00177329"/>
    <w:rsid w:val="001773C5"/>
    <w:rsid w:val="0017761A"/>
    <w:rsid w:val="0017777A"/>
    <w:rsid w:val="00177A23"/>
    <w:rsid w:val="00177AE4"/>
    <w:rsid w:val="00177C62"/>
    <w:rsid w:val="00177D04"/>
    <w:rsid w:val="00180137"/>
    <w:rsid w:val="0018014A"/>
    <w:rsid w:val="00180757"/>
    <w:rsid w:val="001808C4"/>
    <w:rsid w:val="00180900"/>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9F"/>
    <w:rsid w:val="00181EF0"/>
    <w:rsid w:val="0018214F"/>
    <w:rsid w:val="00182361"/>
    <w:rsid w:val="001825F1"/>
    <w:rsid w:val="00182827"/>
    <w:rsid w:val="0018297E"/>
    <w:rsid w:val="00182AA0"/>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425"/>
    <w:rsid w:val="0018462B"/>
    <w:rsid w:val="0018463E"/>
    <w:rsid w:val="0018471F"/>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381"/>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0B7"/>
    <w:rsid w:val="00187227"/>
    <w:rsid w:val="0018742F"/>
    <w:rsid w:val="00187480"/>
    <w:rsid w:val="0018764B"/>
    <w:rsid w:val="0018787A"/>
    <w:rsid w:val="001878D0"/>
    <w:rsid w:val="00187A21"/>
    <w:rsid w:val="00187A6A"/>
    <w:rsid w:val="00187B6B"/>
    <w:rsid w:val="00187BE7"/>
    <w:rsid w:val="00187C6B"/>
    <w:rsid w:val="00187CFA"/>
    <w:rsid w:val="00190190"/>
    <w:rsid w:val="001902A1"/>
    <w:rsid w:val="001902E0"/>
    <w:rsid w:val="00190409"/>
    <w:rsid w:val="00190493"/>
    <w:rsid w:val="001905FB"/>
    <w:rsid w:val="0019062A"/>
    <w:rsid w:val="00190647"/>
    <w:rsid w:val="00190A28"/>
    <w:rsid w:val="00190A63"/>
    <w:rsid w:val="00190AE7"/>
    <w:rsid w:val="00190B28"/>
    <w:rsid w:val="00190D3B"/>
    <w:rsid w:val="001910A7"/>
    <w:rsid w:val="0019110C"/>
    <w:rsid w:val="001914D4"/>
    <w:rsid w:val="00191616"/>
    <w:rsid w:val="0019178C"/>
    <w:rsid w:val="001919C5"/>
    <w:rsid w:val="00191BB3"/>
    <w:rsid w:val="00191E89"/>
    <w:rsid w:val="00191FA0"/>
    <w:rsid w:val="00191FA1"/>
    <w:rsid w:val="00192003"/>
    <w:rsid w:val="00192017"/>
    <w:rsid w:val="001920A2"/>
    <w:rsid w:val="0019213A"/>
    <w:rsid w:val="001923C9"/>
    <w:rsid w:val="001923CA"/>
    <w:rsid w:val="0019245A"/>
    <w:rsid w:val="0019248F"/>
    <w:rsid w:val="00192619"/>
    <w:rsid w:val="00192904"/>
    <w:rsid w:val="001929F0"/>
    <w:rsid w:val="00192DA3"/>
    <w:rsid w:val="00192DC5"/>
    <w:rsid w:val="00192F7D"/>
    <w:rsid w:val="0019346C"/>
    <w:rsid w:val="0019349C"/>
    <w:rsid w:val="001934A5"/>
    <w:rsid w:val="00193543"/>
    <w:rsid w:val="00193723"/>
    <w:rsid w:val="00193764"/>
    <w:rsid w:val="00193997"/>
    <w:rsid w:val="001939B1"/>
    <w:rsid w:val="00193ADF"/>
    <w:rsid w:val="00193C47"/>
    <w:rsid w:val="00193C70"/>
    <w:rsid w:val="00193CCC"/>
    <w:rsid w:val="00193DB6"/>
    <w:rsid w:val="00193F83"/>
    <w:rsid w:val="00194067"/>
    <w:rsid w:val="001941EB"/>
    <w:rsid w:val="00194353"/>
    <w:rsid w:val="00194472"/>
    <w:rsid w:val="00194A85"/>
    <w:rsid w:val="00194B8B"/>
    <w:rsid w:val="00194B93"/>
    <w:rsid w:val="00194C41"/>
    <w:rsid w:val="00194D0D"/>
    <w:rsid w:val="00194E4B"/>
    <w:rsid w:val="00194F02"/>
    <w:rsid w:val="00194F12"/>
    <w:rsid w:val="0019505B"/>
    <w:rsid w:val="00195128"/>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242"/>
    <w:rsid w:val="00197311"/>
    <w:rsid w:val="001973E3"/>
    <w:rsid w:val="00197560"/>
    <w:rsid w:val="00197632"/>
    <w:rsid w:val="0019774E"/>
    <w:rsid w:val="00197B7A"/>
    <w:rsid w:val="00197C35"/>
    <w:rsid w:val="00197CBA"/>
    <w:rsid w:val="00197CF7"/>
    <w:rsid w:val="00197E01"/>
    <w:rsid w:val="001A001B"/>
    <w:rsid w:val="001A001F"/>
    <w:rsid w:val="001A009D"/>
    <w:rsid w:val="001A017F"/>
    <w:rsid w:val="001A0297"/>
    <w:rsid w:val="001A0348"/>
    <w:rsid w:val="001A036B"/>
    <w:rsid w:val="001A0646"/>
    <w:rsid w:val="001A06D3"/>
    <w:rsid w:val="001A0723"/>
    <w:rsid w:val="001A0761"/>
    <w:rsid w:val="001A07BD"/>
    <w:rsid w:val="001A081B"/>
    <w:rsid w:val="001A08D8"/>
    <w:rsid w:val="001A0DC9"/>
    <w:rsid w:val="001A1039"/>
    <w:rsid w:val="001A164B"/>
    <w:rsid w:val="001A167F"/>
    <w:rsid w:val="001A16FB"/>
    <w:rsid w:val="001A1783"/>
    <w:rsid w:val="001A17F4"/>
    <w:rsid w:val="001A1B11"/>
    <w:rsid w:val="001A1BB2"/>
    <w:rsid w:val="001A1E77"/>
    <w:rsid w:val="001A2054"/>
    <w:rsid w:val="001A2101"/>
    <w:rsid w:val="001A2115"/>
    <w:rsid w:val="001A2332"/>
    <w:rsid w:val="001A286D"/>
    <w:rsid w:val="001A2C32"/>
    <w:rsid w:val="001A2DFE"/>
    <w:rsid w:val="001A2E51"/>
    <w:rsid w:val="001A2F98"/>
    <w:rsid w:val="001A2FA2"/>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86F"/>
    <w:rsid w:val="001A49A0"/>
    <w:rsid w:val="001A49C0"/>
    <w:rsid w:val="001A4B6B"/>
    <w:rsid w:val="001A4B72"/>
    <w:rsid w:val="001A4DC0"/>
    <w:rsid w:val="001A4E97"/>
    <w:rsid w:val="001A4EC5"/>
    <w:rsid w:val="001A4FC2"/>
    <w:rsid w:val="001A4FCE"/>
    <w:rsid w:val="001A51DF"/>
    <w:rsid w:val="001A5236"/>
    <w:rsid w:val="001A5244"/>
    <w:rsid w:val="001A556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A7DF1"/>
    <w:rsid w:val="001A7F15"/>
    <w:rsid w:val="001B0010"/>
    <w:rsid w:val="001B004C"/>
    <w:rsid w:val="001B0076"/>
    <w:rsid w:val="001B01D3"/>
    <w:rsid w:val="001B0222"/>
    <w:rsid w:val="001B0331"/>
    <w:rsid w:val="001B034F"/>
    <w:rsid w:val="001B036A"/>
    <w:rsid w:val="001B0473"/>
    <w:rsid w:val="001B05EE"/>
    <w:rsid w:val="001B05FA"/>
    <w:rsid w:val="001B0757"/>
    <w:rsid w:val="001B07F4"/>
    <w:rsid w:val="001B0852"/>
    <w:rsid w:val="001B092E"/>
    <w:rsid w:val="001B094E"/>
    <w:rsid w:val="001B0B58"/>
    <w:rsid w:val="001B0CF2"/>
    <w:rsid w:val="001B0E0C"/>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CB3"/>
    <w:rsid w:val="001B1E27"/>
    <w:rsid w:val="001B21C6"/>
    <w:rsid w:val="001B23AA"/>
    <w:rsid w:val="001B2430"/>
    <w:rsid w:val="001B2579"/>
    <w:rsid w:val="001B2632"/>
    <w:rsid w:val="001B267B"/>
    <w:rsid w:val="001B27F6"/>
    <w:rsid w:val="001B2803"/>
    <w:rsid w:val="001B2B69"/>
    <w:rsid w:val="001B2D3C"/>
    <w:rsid w:val="001B2E0C"/>
    <w:rsid w:val="001B2E3E"/>
    <w:rsid w:val="001B2E83"/>
    <w:rsid w:val="001B2E91"/>
    <w:rsid w:val="001B2F86"/>
    <w:rsid w:val="001B2FDE"/>
    <w:rsid w:val="001B3110"/>
    <w:rsid w:val="001B3148"/>
    <w:rsid w:val="001B3166"/>
    <w:rsid w:val="001B31BB"/>
    <w:rsid w:val="001B31FB"/>
    <w:rsid w:val="001B34D6"/>
    <w:rsid w:val="001B3A7A"/>
    <w:rsid w:val="001B3C67"/>
    <w:rsid w:val="001B3D35"/>
    <w:rsid w:val="001B3D74"/>
    <w:rsid w:val="001B3F54"/>
    <w:rsid w:val="001B4002"/>
    <w:rsid w:val="001B404F"/>
    <w:rsid w:val="001B40A3"/>
    <w:rsid w:val="001B41C2"/>
    <w:rsid w:val="001B41E9"/>
    <w:rsid w:val="001B437C"/>
    <w:rsid w:val="001B43D4"/>
    <w:rsid w:val="001B447D"/>
    <w:rsid w:val="001B478C"/>
    <w:rsid w:val="001B47E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8CD"/>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85A"/>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0C31"/>
    <w:rsid w:val="001C1070"/>
    <w:rsid w:val="001C11BD"/>
    <w:rsid w:val="001C1210"/>
    <w:rsid w:val="001C127F"/>
    <w:rsid w:val="001C16CE"/>
    <w:rsid w:val="001C1873"/>
    <w:rsid w:val="001C1886"/>
    <w:rsid w:val="001C1ACE"/>
    <w:rsid w:val="001C1B59"/>
    <w:rsid w:val="001C1D56"/>
    <w:rsid w:val="001C1EB1"/>
    <w:rsid w:val="001C201C"/>
    <w:rsid w:val="001C2281"/>
    <w:rsid w:val="001C234D"/>
    <w:rsid w:val="001C251A"/>
    <w:rsid w:val="001C2550"/>
    <w:rsid w:val="001C294B"/>
    <w:rsid w:val="001C29C2"/>
    <w:rsid w:val="001C2B8A"/>
    <w:rsid w:val="001C2BEE"/>
    <w:rsid w:val="001C2E71"/>
    <w:rsid w:val="001C3269"/>
    <w:rsid w:val="001C3292"/>
    <w:rsid w:val="001C34A8"/>
    <w:rsid w:val="001C351D"/>
    <w:rsid w:val="001C35E4"/>
    <w:rsid w:val="001C36A1"/>
    <w:rsid w:val="001C36BB"/>
    <w:rsid w:val="001C3E91"/>
    <w:rsid w:val="001C3FC8"/>
    <w:rsid w:val="001C401A"/>
    <w:rsid w:val="001C4219"/>
    <w:rsid w:val="001C45CE"/>
    <w:rsid w:val="001C4705"/>
    <w:rsid w:val="001C474A"/>
    <w:rsid w:val="001C498A"/>
    <w:rsid w:val="001C4DF6"/>
    <w:rsid w:val="001C4F0E"/>
    <w:rsid w:val="001C4F4F"/>
    <w:rsid w:val="001C4F61"/>
    <w:rsid w:val="001C4FBF"/>
    <w:rsid w:val="001C50E2"/>
    <w:rsid w:val="001C5186"/>
    <w:rsid w:val="001C52D6"/>
    <w:rsid w:val="001C52F7"/>
    <w:rsid w:val="001C54A9"/>
    <w:rsid w:val="001C564C"/>
    <w:rsid w:val="001C5A7D"/>
    <w:rsid w:val="001C5A9A"/>
    <w:rsid w:val="001C5CE7"/>
    <w:rsid w:val="001C5F63"/>
    <w:rsid w:val="001C5FC0"/>
    <w:rsid w:val="001C65B2"/>
    <w:rsid w:val="001C690A"/>
    <w:rsid w:val="001C69F6"/>
    <w:rsid w:val="001C6B57"/>
    <w:rsid w:val="001C6C08"/>
    <w:rsid w:val="001C6C72"/>
    <w:rsid w:val="001C6CDE"/>
    <w:rsid w:val="001C6DBD"/>
    <w:rsid w:val="001C6FA6"/>
    <w:rsid w:val="001C70A8"/>
    <w:rsid w:val="001C70D5"/>
    <w:rsid w:val="001C71FD"/>
    <w:rsid w:val="001C731A"/>
    <w:rsid w:val="001C7797"/>
    <w:rsid w:val="001C784B"/>
    <w:rsid w:val="001C7A13"/>
    <w:rsid w:val="001C7A6B"/>
    <w:rsid w:val="001C7B08"/>
    <w:rsid w:val="001C7C42"/>
    <w:rsid w:val="001C7CEF"/>
    <w:rsid w:val="001C7F0B"/>
    <w:rsid w:val="001D01DA"/>
    <w:rsid w:val="001D078C"/>
    <w:rsid w:val="001D07CA"/>
    <w:rsid w:val="001D0B52"/>
    <w:rsid w:val="001D0B99"/>
    <w:rsid w:val="001D0BC0"/>
    <w:rsid w:val="001D0C9B"/>
    <w:rsid w:val="001D0D12"/>
    <w:rsid w:val="001D0EC0"/>
    <w:rsid w:val="001D116F"/>
    <w:rsid w:val="001D13EC"/>
    <w:rsid w:val="001D145A"/>
    <w:rsid w:val="001D14CF"/>
    <w:rsid w:val="001D15A7"/>
    <w:rsid w:val="001D16FA"/>
    <w:rsid w:val="001D17D2"/>
    <w:rsid w:val="001D1850"/>
    <w:rsid w:val="001D18FE"/>
    <w:rsid w:val="001D1A0A"/>
    <w:rsid w:val="001D1C12"/>
    <w:rsid w:val="001D1D58"/>
    <w:rsid w:val="001D1DEC"/>
    <w:rsid w:val="001D1F5B"/>
    <w:rsid w:val="001D1F99"/>
    <w:rsid w:val="001D1FF5"/>
    <w:rsid w:val="001D1FFA"/>
    <w:rsid w:val="001D258F"/>
    <w:rsid w:val="001D2668"/>
    <w:rsid w:val="001D272C"/>
    <w:rsid w:val="001D279B"/>
    <w:rsid w:val="001D285E"/>
    <w:rsid w:val="001D2CDA"/>
    <w:rsid w:val="001D2D76"/>
    <w:rsid w:val="001D2E04"/>
    <w:rsid w:val="001D31C7"/>
    <w:rsid w:val="001D31E6"/>
    <w:rsid w:val="001D3257"/>
    <w:rsid w:val="001D33A2"/>
    <w:rsid w:val="001D3432"/>
    <w:rsid w:val="001D34AD"/>
    <w:rsid w:val="001D368A"/>
    <w:rsid w:val="001D36F7"/>
    <w:rsid w:val="001D371B"/>
    <w:rsid w:val="001D396F"/>
    <w:rsid w:val="001D3BC3"/>
    <w:rsid w:val="001D3BD0"/>
    <w:rsid w:val="001D3CB4"/>
    <w:rsid w:val="001D3DAE"/>
    <w:rsid w:val="001D3F23"/>
    <w:rsid w:val="001D40A0"/>
    <w:rsid w:val="001D4264"/>
    <w:rsid w:val="001D43AE"/>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11"/>
    <w:rsid w:val="001D602C"/>
    <w:rsid w:val="001D60BD"/>
    <w:rsid w:val="001D6219"/>
    <w:rsid w:val="001D6337"/>
    <w:rsid w:val="001D6350"/>
    <w:rsid w:val="001D6419"/>
    <w:rsid w:val="001D6548"/>
    <w:rsid w:val="001D6565"/>
    <w:rsid w:val="001D6643"/>
    <w:rsid w:val="001D66C8"/>
    <w:rsid w:val="001D66DE"/>
    <w:rsid w:val="001D67F3"/>
    <w:rsid w:val="001D68DA"/>
    <w:rsid w:val="001D6A1A"/>
    <w:rsid w:val="001D6ADF"/>
    <w:rsid w:val="001D6C14"/>
    <w:rsid w:val="001D6C5A"/>
    <w:rsid w:val="001D6CC6"/>
    <w:rsid w:val="001D6D13"/>
    <w:rsid w:val="001D6FC1"/>
    <w:rsid w:val="001D7072"/>
    <w:rsid w:val="001D7219"/>
    <w:rsid w:val="001D731D"/>
    <w:rsid w:val="001D7331"/>
    <w:rsid w:val="001D7514"/>
    <w:rsid w:val="001D7575"/>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9B"/>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1C"/>
    <w:rsid w:val="001E2E79"/>
    <w:rsid w:val="001E2ED9"/>
    <w:rsid w:val="001E2EFE"/>
    <w:rsid w:val="001E2FC4"/>
    <w:rsid w:val="001E3006"/>
    <w:rsid w:val="001E3096"/>
    <w:rsid w:val="001E30F6"/>
    <w:rsid w:val="001E3391"/>
    <w:rsid w:val="001E3676"/>
    <w:rsid w:val="001E387F"/>
    <w:rsid w:val="001E38CE"/>
    <w:rsid w:val="001E3AFE"/>
    <w:rsid w:val="001E3BEA"/>
    <w:rsid w:val="001E3D25"/>
    <w:rsid w:val="001E3D84"/>
    <w:rsid w:val="001E3DD7"/>
    <w:rsid w:val="001E3E62"/>
    <w:rsid w:val="001E3E76"/>
    <w:rsid w:val="001E3EB2"/>
    <w:rsid w:val="001E3EEF"/>
    <w:rsid w:val="001E3FE6"/>
    <w:rsid w:val="001E4038"/>
    <w:rsid w:val="001E414C"/>
    <w:rsid w:val="001E42C1"/>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AB"/>
    <w:rsid w:val="001E56B8"/>
    <w:rsid w:val="001E5749"/>
    <w:rsid w:val="001E58B3"/>
    <w:rsid w:val="001E58C0"/>
    <w:rsid w:val="001E598C"/>
    <w:rsid w:val="001E59E7"/>
    <w:rsid w:val="001E5A10"/>
    <w:rsid w:val="001E5A65"/>
    <w:rsid w:val="001E5B19"/>
    <w:rsid w:val="001E5B23"/>
    <w:rsid w:val="001E5C15"/>
    <w:rsid w:val="001E5C46"/>
    <w:rsid w:val="001E611D"/>
    <w:rsid w:val="001E6154"/>
    <w:rsid w:val="001E61AE"/>
    <w:rsid w:val="001E61F7"/>
    <w:rsid w:val="001E6285"/>
    <w:rsid w:val="001E6368"/>
    <w:rsid w:val="001E64BE"/>
    <w:rsid w:val="001E653E"/>
    <w:rsid w:val="001E67E3"/>
    <w:rsid w:val="001E67FC"/>
    <w:rsid w:val="001E6AA2"/>
    <w:rsid w:val="001E6BE5"/>
    <w:rsid w:val="001E7250"/>
    <w:rsid w:val="001E7266"/>
    <w:rsid w:val="001E774F"/>
    <w:rsid w:val="001E7BD1"/>
    <w:rsid w:val="001E7D6D"/>
    <w:rsid w:val="001E7DED"/>
    <w:rsid w:val="001E7F15"/>
    <w:rsid w:val="001E7F58"/>
    <w:rsid w:val="001F0060"/>
    <w:rsid w:val="001F0246"/>
    <w:rsid w:val="001F0353"/>
    <w:rsid w:val="001F0490"/>
    <w:rsid w:val="001F0595"/>
    <w:rsid w:val="001F05A4"/>
    <w:rsid w:val="001F0700"/>
    <w:rsid w:val="001F083B"/>
    <w:rsid w:val="001F08D0"/>
    <w:rsid w:val="001F090C"/>
    <w:rsid w:val="001F092A"/>
    <w:rsid w:val="001F0B6B"/>
    <w:rsid w:val="001F0B7D"/>
    <w:rsid w:val="001F0BBB"/>
    <w:rsid w:val="001F0CCA"/>
    <w:rsid w:val="001F0DE6"/>
    <w:rsid w:val="001F0FED"/>
    <w:rsid w:val="001F0FFC"/>
    <w:rsid w:val="001F1011"/>
    <w:rsid w:val="001F103C"/>
    <w:rsid w:val="001F10E5"/>
    <w:rsid w:val="001F131C"/>
    <w:rsid w:val="001F150B"/>
    <w:rsid w:val="001F16D3"/>
    <w:rsid w:val="001F17B9"/>
    <w:rsid w:val="001F1ABD"/>
    <w:rsid w:val="001F1B35"/>
    <w:rsid w:val="001F1C99"/>
    <w:rsid w:val="001F1E35"/>
    <w:rsid w:val="001F1F52"/>
    <w:rsid w:val="001F1FBD"/>
    <w:rsid w:val="001F1FF4"/>
    <w:rsid w:val="001F205E"/>
    <w:rsid w:val="001F2190"/>
    <w:rsid w:val="001F2262"/>
    <w:rsid w:val="001F227C"/>
    <w:rsid w:val="001F2363"/>
    <w:rsid w:val="001F2452"/>
    <w:rsid w:val="001F27E4"/>
    <w:rsid w:val="001F2927"/>
    <w:rsid w:val="001F2BF4"/>
    <w:rsid w:val="001F2CBA"/>
    <w:rsid w:val="001F2E2D"/>
    <w:rsid w:val="001F2EF8"/>
    <w:rsid w:val="001F2F66"/>
    <w:rsid w:val="001F3017"/>
    <w:rsid w:val="001F308C"/>
    <w:rsid w:val="001F327B"/>
    <w:rsid w:val="001F3532"/>
    <w:rsid w:val="001F37A7"/>
    <w:rsid w:val="001F37CD"/>
    <w:rsid w:val="001F391F"/>
    <w:rsid w:val="001F3A24"/>
    <w:rsid w:val="001F3B00"/>
    <w:rsid w:val="001F3C01"/>
    <w:rsid w:val="001F3D34"/>
    <w:rsid w:val="001F3D72"/>
    <w:rsid w:val="001F3F94"/>
    <w:rsid w:val="001F40C1"/>
    <w:rsid w:val="001F4386"/>
    <w:rsid w:val="001F4811"/>
    <w:rsid w:val="001F49B0"/>
    <w:rsid w:val="001F4CA7"/>
    <w:rsid w:val="001F4D33"/>
    <w:rsid w:val="001F4D81"/>
    <w:rsid w:val="001F4EDE"/>
    <w:rsid w:val="001F4F36"/>
    <w:rsid w:val="001F50FF"/>
    <w:rsid w:val="001F51D4"/>
    <w:rsid w:val="001F54CF"/>
    <w:rsid w:val="001F5711"/>
    <w:rsid w:val="001F5917"/>
    <w:rsid w:val="001F5BE6"/>
    <w:rsid w:val="001F5D13"/>
    <w:rsid w:val="001F603A"/>
    <w:rsid w:val="001F63FD"/>
    <w:rsid w:val="001F65AB"/>
    <w:rsid w:val="001F6631"/>
    <w:rsid w:val="001F67D9"/>
    <w:rsid w:val="001F67E7"/>
    <w:rsid w:val="001F69F5"/>
    <w:rsid w:val="001F6A57"/>
    <w:rsid w:val="001F6F64"/>
    <w:rsid w:val="001F7090"/>
    <w:rsid w:val="001F725A"/>
    <w:rsid w:val="001F7286"/>
    <w:rsid w:val="001F72AC"/>
    <w:rsid w:val="001F7308"/>
    <w:rsid w:val="001F744D"/>
    <w:rsid w:val="001F74F9"/>
    <w:rsid w:val="001F7747"/>
    <w:rsid w:val="001F77FA"/>
    <w:rsid w:val="001F7AC3"/>
    <w:rsid w:val="001F7DEA"/>
    <w:rsid w:val="001F7EB9"/>
    <w:rsid w:val="002000BE"/>
    <w:rsid w:val="00200106"/>
    <w:rsid w:val="00200254"/>
    <w:rsid w:val="002002C6"/>
    <w:rsid w:val="00200432"/>
    <w:rsid w:val="0020051E"/>
    <w:rsid w:val="002005DB"/>
    <w:rsid w:val="00200843"/>
    <w:rsid w:val="00200908"/>
    <w:rsid w:val="00200A46"/>
    <w:rsid w:val="00200C40"/>
    <w:rsid w:val="00200D94"/>
    <w:rsid w:val="00200E78"/>
    <w:rsid w:val="00200F60"/>
    <w:rsid w:val="00200F9B"/>
    <w:rsid w:val="002011FB"/>
    <w:rsid w:val="0020135E"/>
    <w:rsid w:val="002013E4"/>
    <w:rsid w:val="00201472"/>
    <w:rsid w:val="00201692"/>
    <w:rsid w:val="00201747"/>
    <w:rsid w:val="00201757"/>
    <w:rsid w:val="002017E9"/>
    <w:rsid w:val="0020185B"/>
    <w:rsid w:val="00201A5B"/>
    <w:rsid w:val="00201AE1"/>
    <w:rsid w:val="00201AEA"/>
    <w:rsid w:val="00201E35"/>
    <w:rsid w:val="00201E7B"/>
    <w:rsid w:val="00201EB4"/>
    <w:rsid w:val="00201F31"/>
    <w:rsid w:val="002021E5"/>
    <w:rsid w:val="002023D5"/>
    <w:rsid w:val="00202484"/>
    <w:rsid w:val="0020270D"/>
    <w:rsid w:val="00202747"/>
    <w:rsid w:val="0020276F"/>
    <w:rsid w:val="00202787"/>
    <w:rsid w:val="0020298D"/>
    <w:rsid w:val="0020299D"/>
    <w:rsid w:val="00202AF0"/>
    <w:rsid w:val="00202BD3"/>
    <w:rsid w:val="00202EBD"/>
    <w:rsid w:val="0020301C"/>
    <w:rsid w:val="002030F6"/>
    <w:rsid w:val="002032BF"/>
    <w:rsid w:val="002033B1"/>
    <w:rsid w:val="0020343B"/>
    <w:rsid w:val="002035CE"/>
    <w:rsid w:val="002035E2"/>
    <w:rsid w:val="00203678"/>
    <w:rsid w:val="00203686"/>
    <w:rsid w:val="002039D0"/>
    <w:rsid w:val="00203A0B"/>
    <w:rsid w:val="00203A48"/>
    <w:rsid w:val="00203A49"/>
    <w:rsid w:val="00203A65"/>
    <w:rsid w:val="00203C62"/>
    <w:rsid w:val="00203C65"/>
    <w:rsid w:val="00203DD3"/>
    <w:rsid w:val="00203FAB"/>
    <w:rsid w:val="00203FFC"/>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96E"/>
    <w:rsid w:val="00205AEC"/>
    <w:rsid w:val="00205D56"/>
    <w:rsid w:val="00205D90"/>
    <w:rsid w:val="00205E03"/>
    <w:rsid w:val="00206071"/>
    <w:rsid w:val="0020608F"/>
    <w:rsid w:val="002060C6"/>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A2B"/>
    <w:rsid w:val="00207B46"/>
    <w:rsid w:val="00207C8B"/>
    <w:rsid w:val="00207D01"/>
    <w:rsid w:val="00207E64"/>
    <w:rsid w:val="002100EE"/>
    <w:rsid w:val="00210150"/>
    <w:rsid w:val="00210175"/>
    <w:rsid w:val="0021033D"/>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4C6"/>
    <w:rsid w:val="00211602"/>
    <w:rsid w:val="0021164E"/>
    <w:rsid w:val="002118A0"/>
    <w:rsid w:val="00211A64"/>
    <w:rsid w:val="00211C3C"/>
    <w:rsid w:val="00211CE9"/>
    <w:rsid w:val="00211D07"/>
    <w:rsid w:val="00212037"/>
    <w:rsid w:val="00212069"/>
    <w:rsid w:val="00212113"/>
    <w:rsid w:val="002123BC"/>
    <w:rsid w:val="002123CA"/>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C90"/>
    <w:rsid w:val="00213E28"/>
    <w:rsid w:val="00213ECA"/>
    <w:rsid w:val="00213F4F"/>
    <w:rsid w:val="00214171"/>
    <w:rsid w:val="00214172"/>
    <w:rsid w:val="002141DF"/>
    <w:rsid w:val="00214203"/>
    <w:rsid w:val="00214332"/>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63B"/>
    <w:rsid w:val="00215709"/>
    <w:rsid w:val="0021573B"/>
    <w:rsid w:val="00215A47"/>
    <w:rsid w:val="00215BB9"/>
    <w:rsid w:val="00215C34"/>
    <w:rsid w:val="00215C78"/>
    <w:rsid w:val="00215CBE"/>
    <w:rsid w:val="00215F99"/>
    <w:rsid w:val="002161DF"/>
    <w:rsid w:val="002163D2"/>
    <w:rsid w:val="002164F9"/>
    <w:rsid w:val="00216572"/>
    <w:rsid w:val="002165AD"/>
    <w:rsid w:val="0021683E"/>
    <w:rsid w:val="00216AA6"/>
    <w:rsid w:val="00216C8C"/>
    <w:rsid w:val="00216D79"/>
    <w:rsid w:val="00216E82"/>
    <w:rsid w:val="00216E85"/>
    <w:rsid w:val="0021721D"/>
    <w:rsid w:val="002173CE"/>
    <w:rsid w:val="002173DB"/>
    <w:rsid w:val="0021740A"/>
    <w:rsid w:val="002175D3"/>
    <w:rsid w:val="00217B05"/>
    <w:rsid w:val="00217B0B"/>
    <w:rsid w:val="00217B32"/>
    <w:rsid w:val="00217B3F"/>
    <w:rsid w:val="00217C2F"/>
    <w:rsid w:val="00217D01"/>
    <w:rsid w:val="00217D0D"/>
    <w:rsid w:val="00217D23"/>
    <w:rsid w:val="00220165"/>
    <w:rsid w:val="00220217"/>
    <w:rsid w:val="0022023B"/>
    <w:rsid w:val="00220328"/>
    <w:rsid w:val="0022052D"/>
    <w:rsid w:val="002205E1"/>
    <w:rsid w:val="00220710"/>
    <w:rsid w:val="00220DDE"/>
    <w:rsid w:val="00220E83"/>
    <w:rsid w:val="00220F97"/>
    <w:rsid w:val="00221192"/>
    <w:rsid w:val="002212A6"/>
    <w:rsid w:val="002212B1"/>
    <w:rsid w:val="0022150E"/>
    <w:rsid w:val="00221921"/>
    <w:rsid w:val="002219EC"/>
    <w:rsid w:val="00221B22"/>
    <w:rsid w:val="00221D16"/>
    <w:rsid w:val="00221D7C"/>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3E3A"/>
    <w:rsid w:val="00224312"/>
    <w:rsid w:val="00224479"/>
    <w:rsid w:val="002244DB"/>
    <w:rsid w:val="002246F2"/>
    <w:rsid w:val="0022475F"/>
    <w:rsid w:val="00224879"/>
    <w:rsid w:val="00224D68"/>
    <w:rsid w:val="00224E53"/>
    <w:rsid w:val="00224F3A"/>
    <w:rsid w:val="00225138"/>
    <w:rsid w:val="00225274"/>
    <w:rsid w:val="002252F8"/>
    <w:rsid w:val="002256F6"/>
    <w:rsid w:val="002258A0"/>
    <w:rsid w:val="00225A19"/>
    <w:rsid w:val="00225B67"/>
    <w:rsid w:val="00225B7C"/>
    <w:rsid w:val="00225DC8"/>
    <w:rsid w:val="00225F78"/>
    <w:rsid w:val="002261CA"/>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52C"/>
    <w:rsid w:val="0022769F"/>
    <w:rsid w:val="002276CA"/>
    <w:rsid w:val="002276E2"/>
    <w:rsid w:val="00227ABE"/>
    <w:rsid w:val="00227E5D"/>
    <w:rsid w:val="00227EB4"/>
    <w:rsid w:val="00227F20"/>
    <w:rsid w:val="00230098"/>
    <w:rsid w:val="0023012A"/>
    <w:rsid w:val="0023027E"/>
    <w:rsid w:val="00230370"/>
    <w:rsid w:val="00230376"/>
    <w:rsid w:val="0023047E"/>
    <w:rsid w:val="002304DE"/>
    <w:rsid w:val="00230518"/>
    <w:rsid w:val="002305CB"/>
    <w:rsid w:val="0023061B"/>
    <w:rsid w:val="00230811"/>
    <w:rsid w:val="0023088E"/>
    <w:rsid w:val="00230A40"/>
    <w:rsid w:val="00230A89"/>
    <w:rsid w:val="00230E5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64A"/>
    <w:rsid w:val="00233748"/>
    <w:rsid w:val="0023378C"/>
    <w:rsid w:val="002339F4"/>
    <w:rsid w:val="00233A86"/>
    <w:rsid w:val="00233A97"/>
    <w:rsid w:val="00233B6E"/>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DBA"/>
    <w:rsid w:val="00234E86"/>
    <w:rsid w:val="00234EA4"/>
    <w:rsid w:val="00234F14"/>
    <w:rsid w:val="00234F74"/>
    <w:rsid w:val="00235047"/>
    <w:rsid w:val="002350E9"/>
    <w:rsid w:val="002351EA"/>
    <w:rsid w:val="00235518"/>
    <w:rsid w:val="002356D0"/>
    <w:rsid w:val="00235784"/>
    <w:rsid w:val="00235785"/>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C3"/>
    <w:rsid w:val="002374E4"/>
    <w:rsid w:val="0023794D"/>
    <w:rsid w:val="00237A03"/>
    <w:rsid w:val="00237AC4"/>
    <w:rsid w:val="00237B0A"/>
    <w:rsid w:val="00237BE9"/>
    <w:rsid w:val="00237FC7"/>
    <w:rsid w:val="00240069"/>
    <w:rsid w:val="002402A9"/>
    <w:rsid w:val="002403F3"/>
    <w:rsid w:val="0024040D"/>
    <w:rsid w:val="002405A6"/>
    <w:rsid w:val="00240B92"/>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2FDC"/>
    <w:rsid w:val="002430C3"/>
    <w:rsid w:val="00243163"/>
    <w:rsid w:val="00243265"/>
    <w:rsid w:val="0024327A"/>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0D"/>
    <w:rsid w:val="0024471E"/>
    <w:rsid w:val="00244731"/>
    <w:rsid w:val="0024482C"/>
    <w:rsid w:val="0024482E"/>
    <w:rsid w:val="002449A1"/>
    <w:rsid w:val="00244B54"/>
    <w:rsid w:val="00244BAB"/>
    <w:rsid w:val="00244BE3"/>
    <w:rsid w:val="00244D5D"/>
    <w:rsid w:val="00244D9A"/>
    <w:rsid w:val="00244E41"/>
    <w:rsid w:val="002450D4"/>
    <w:rsid w:val="00245229"/>
    <w:rsid w:val="002454E1"/>
    <w:rsid w:val="002457AD"/>
    <w:rsid w:val="002458DA"/>
    <w:rsid w:val="00245A27"/>
    <w:rsid w:val="00245A74"/>
    <w:rsid w:val="00245B7E"/>
    <w:rsid w:val="00245F56"/>
    <w:rsid w:val="00245F83"/>
    <w:rsid w:val="0024625A"/>
    <w:rsid w:val="002463E4"/>
    <w:rsid w:val="00246423"/>
    <w:rsid w:val="0024657B"/>
    <w:rsid w:val="00246818"/>
    <w:rsid w:val="0024686A"/>
    <w:rsid w:val="002469E5"/>
    <w:rsid w:val="002469FD"/>
    <w:rsid w:val="00246A90"/>
    <w:rsid w:val="00246AE4"/>
    <w:rsid w:val="00246C24"/>
    <w:rsid w:val="00246D01"/>
    <w:rsid w:val="00246D6D"/>
    <w:rsid w:val="00247087"/>
    <w:rsid w:val="002470AD"/>
    <w:rsid w:val="00247163"/>
    <w:rsid w:val="0024728E"/>
    <w:rsid w:val="0024760B"/>
    <w:rsid w:val="002476CD"/>
    <w:rsid w:val="002477D8"/>
    <w:rsid w:val="00247930"/>
    <w:rsid w:val="00247BCC"/>
    <w:rsid w:val="00247D3A"/>
    <w:rsid w:val="00247DF8"/>
    <w:rsid w:val="00247FA8"/>
    <w:rsid w:val="002503C9"/>
    <w:rsid w:val="002503EF"/>
    <w:rsid w:val="0025063B"/>
    <w:rsid w:val="00250773"/>
    <w:rsid w:val="0025087C"/>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5CD"/>
    <w:rsid w:val="0025361B"/>
    <w:rsid w:val="00253710"/>
    <w:rsid w:val="00253B40"/>
    <w:rsid w:val="00253B83"/>
    <w:rsid w:val="00253CE6"/>
    <w:rsid w:val="00253EC9"/>
    <w:rsid w:val="00254174"/>
    <w:rsid w:val="00254405"/>
    <w:rsid w:val="00254411"/>
    <w:rsid w:val="00254518"/>
    <w:rsid w:val="00254665"/>
    <w:rsid w:val="0025466B"/>
    <w:rsid w:val="00254722"/>
    <w:rsid w:val="0025486C"/>
    <w:rsid w:val="00254C73"/>
    <w:rsid w:val="00254E82"/>
    <w:rsid w:val="002551C0"/>
    <w:rsid w:val="002551F4"/>
    <w:rsid w:val="002552A5"/>
    <w:rsid w:val="002556AA"/>
    <w:rsid w:val="00255861"/>
    <w:rsid w:val="002558D3"/>
    <w:rsid w:val="00255B58"/>
    <w:rsid w:val="00255DDF"/>
    <w:rsid w:val="00255F02"/>
    <w:rsid w:val="0025637E"/>
    <w:rsid w:val="002563DE"/>
    <w:rsid w:val="00256457"/>
    <w:rsid w:val="00256545"/>
    <w:rsid w:val="002565B6"/>
    <w:rsid w:val="00256687"/>
    <w:rsid w:val="002566FD"/>
    <w:rsid w:val="00256742"/>
    <w:rsid w:val="002567BF"/>
    <w:rsid w:val="002568DB"/>
    <w:rsid w:val="00256BE9"/>
    <w:rsid w:val="00256C9D"/>
    <w:rsid w:val="00256CF3"/>
    <w:rsid w:val="00256F67"/>
    <w:rsid w:val="00256FE3"/>
    <w:rsid w:val="00257022"/>
    <w:rsid w:val="0025715C"/>
    <w:rsid w:val="0025716E"/>
    <w:rsid w:val="00257973"/>
    <w:rsid w:val="0026002A"/>
    <w:rsid w:val="002600A6"/>
    <w:rsid w:val="002600FE"/>
    <w:rsid w:val="0026046D"/>
    <w:rsid w:val="002606D8"/>
    <w:rsid w:val="002609AE"/>
    <w:rsid w:val="00260A9D"/>
    <w:rsid w:val="00260B2C"/>
    <w:rsid w:val="00260CB6"/>
    <w:rsid w:val="00260E74"/>
    <w:rsid w:val="00260F1D"/>
    <w:rsid w:val="00260F3D"/>
    <w:rsid w:val="00261137"/>
    <w:rsid w:val="002611A9"/>
    <w:rsid w:val="0026126D"/>
    <w:rsid w:val="002612D2"/>
    <w:rsid w:val="00261304"/>
    <w:rsid w:val="00261529"/>
    <w:rsid w:val="0026164C"/>
    <w:rsid w:val="002618CA"/>
    <w:rsid w:val="00261A63"/>
    <w:rsid w:val="00261A67"/>
    <w:rsid w:val="00261C75"/>
    <w:rsid w:val="00261D7D"/>
    <w:rsid w:val="00261E49"/>
    <w:rsid w:val="00261EA1"/>
    <w:rsid w:val="00261F6F"/>
    <w:rsid w:val="00261F7C"/>
    <w:rsid w:val="00262127"/>
    <w:rsid w:val="0026228E"/>
    <w:rsid w:val="002624B2"/>
    <w:rsid w:val="00262573"/>
    <w:rsid w:val="002626F3"/>
    <w:rsid w:val="002626FC"/>
    <w:rsid w:val="00262749"/>
    <w:rsid w:val="00262A4C"/>
    <w:rsid w:val="00262B51"/>
    <w:rsid w:val="00262C8A"/>
    <w:rsid w:val="00262CED"/>
    <w:rsid w:val="00262EC8"/>
    <w:rsid w:val="00262EF9"/>
    <w:rsid w:val="002630A3"/>
    <w:rsid w:val="002631AD"/>
    <w:rsid w:val="002631DD"/>
    <w:rsid w:val="002632F2"/>
    <w:rsid w:val="002634F7"/>
    <w:rsid w:val="0026362A"/>
    <w:rsid w:val="00263631"/>
    <w:rsid w:val="002636AA"/>
    <w:rsid w:val="002637E4"/>
    <w:rsid w:val="00263803"/>
    <w:rsid w:val="0026387A"/>
    <w:rsid w:val="00263ACC"/>
    <w:rsid w:val="00263C10"/>
    <w:rsid w:val="00263D00"/>
    <w:rsid w:val="00263D1F"/>
    <w:rsid w:val="00263D25"/>
    <w:rsid w:val="00263D89"/>
    <w:rsid w:val="00263DA5"/>
    <w:rsid w:val="00263E34"/>
    <w:rsid w:val="00263FCB"/>
    <w:rsid w:val="00264035"/>
    <w:rsid w:val="0026423D"/>
    <w:rsid w:val="0026441C"/>
    <w:rsid w:val="00264543"/>
    <w:rsid w:val="00264872"/>
    <w:rsid w:val="0026499E"/>
    <w:rsid w:val="00264B60"/>
    <w:rsid w:val="00264BEF"/>
    <w:rsid w:val="00264D1F"/>
    <w:rsid w:val="00264D7E"/>
    <w:rsid w:val="00264E25"/>
    <w:rsid w:val="00264EED"/>
    <w:rsid w:val="00265035"/>
    <w:rsid w:val="00265090"/>
    <w:rsid w:val="002653C0"/>
    <w:rsid w:val="002657DF"/>
    <w:rsid w:val="002658B9"/>
    <w:rsid w:val="00265958"/>
    <w:rsid w:val="00265AF2"/>
    <w:rsid w:val="00265D13"/>
    <w:rsid w:val="00265E72"/>
    <w:rsid w:val="00265EA1"/>
    <w:rsid w:val="00265F7E"/>
    <w:rsid w:val="00266306"/>
    <w:rsid w:val="00266501"/>
    <w:rsid w:val="00266854"/>
    <w:rsid w:val="00266886"/>
    <w:rsid w:val="00266CED"/>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0B5"/>
    <w:rsid w:val="002701A9"/>
    <w:rsid w:val="00270286"/>
    <w:rsid w:val="00270387"/>
    <w:rsid w:val="00270395"/>
    <w:rsid w:val="0027041E"/>
    <w:rsid w:val="00270461"/>
    <w:rsid w:val="00270886"/>
    <w:rsid w:val="00270AD2"/>
    <w:rsid w:val="00270B15"/>
    <w:rsid w:val="00270C86"/>
    <w:rsid w:val="00270CD3"/>
    <w:rsid w:val="00270CF2"/>
    <w:rsid w:val="00270CFF"/>
    <w:rsid w:val="00270D44"/>
    <w:rsid w:val="00270EE9"/>
    <w:rsid w:val="00270F59"/>
    <w:rsid w:val="002710D2"/>
    <w:rsid w:val="00271113"/>
    <w:rsid w:val="0027112C"/>
    <w:rsid w:val="00271364"/>
    <w:rsid w:val="002714BF"/>
    <w:rsid w:val="002715D6"/>
    <w:rsid w:val="002716F3"/>
    <w:rsid w:val="002716FE"/>
    <w:rsid w:val="00271761"/>
    <w:rsid w:val="002717AF"/>
    <w:rsid w:val="002717CE"/>
    <w:rsid w:val="00271C27"/>
    <w:rsid w:val="00271C9D"/>
    <w:rsid w:val="00271EE9"/>
    <w:rsid w:val="00271F4D"/>
    <w:rsid w:val="002721BE"/>
    <w:rsid w:val="002721F4"/>
    <w:rsid w:val="002721FA"/>
    <w:rsid w:val="00272535"/>
    <w:rsid w:val="00272669"/>
    <w:rsid w:val="00272A93"/>
    <w:rsid w:val="00272CF4"/>
    <w:rsid w:val="00272DA7"/>
    <w:rsid w:val="002730E0"/>
    <w:rsid w:val="00273164"/>
    <w:rsid w:val="00273291"/>
    <w:rsid w:val="0027362A"/>
    <w:rsid w:val="0027373C"/>
    <w:rsid w:val="00273873"/>
    <w:rsid w:val="00273975"/>
    <w:rsid w:val="00273CC1"/>
    <w:rsid w:val="00273E6B"/>
    <w:rsid w:val="00274027"/>
    <w:rsid w:val="0027409F"/>
    <w:rsid w:val="0027422A"/>
    <w:rsid w:val="0027428D"/>
    <w:rsid w:val="0027442A"/>
    <w:rsid w:val="0027448E"/>
    <w:rsid w:val="002747B0"/>
    <w:rsid w:val="002747F5"/>
    <w:rsid w:val="00274A33"/>
    <w:rsid w:val="00274C01"/>
    <w:rsid w:val="00274C35"/>
    <w:rsid w:val="00274CB7"/>
    <w:rsid w:val="00274D3D"/>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C38"/>
    <w:rsid w:val="00280D45"/>
    <w:rsid w:val="00280D64"/>
    <w:rsid w:val="00280D6E"/>
    <w:rsid w:val="00280DDA"/>
    <w:rsid w:val="00280F9B"/>
    <w:rsid w:val="002811E2"/>
    <w:rsid w:val="002812BC"/>
    <w:rsid w:val="0028132E"/>
    <w:rsid w:val="00281389"/>
    <w:rsid w:val="002814F3"/>
    <w:rsid w:val="00281518"/>
    <w:rsid w:val="00281AB4"/>
    <w:rsid w:val="00281ACC"/>
    <w:rsid w:val="00281E9E"/>
    <w:rsid w:val="00281EC0"/>
    <w:rsid w:val="00282226"/>
    <w:rsid w:val="002823B1"/>
    <w:rsid w:val="002823FB"/>
    <w:rsid w:val="00282490"/>
    <w:rsid w:val="002824C4"/>
    <w:rsid w:val="00282575"/>
    <w:rsid w:val="002825EB"/>
    <w:rsid w:val="00282720"/>
    <w:rsid w:val="00282767"/>
    <w:rsid w:val="0028280E"/>
    <w:rsid w:val="00282BAD"/>
    <w:rsid w:val="00282C60"/>
    <w:rsid w:val="00282D39"/>
    <w:rsid w:val="00282E6E"/>
    <w:rsid w:val="002830F6"/>
    <w:rsid w:val="00283160"/>
    <w:rsid w:val="00283553"/>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48"/>
    <w:rsid w:val="00284A67"/>
    <w:rsid w:val="00285180"/>
    <w:rsid w:val="002852CE"/>
    <w:rsid w:val="0028534D"/>
    <w:rsid w:val="002854C4"/>
    <w:rsid w:val="00285501"/>
    <w:rsid w:val="0028559B"/>
    <w:rsid w:val="00285886"/>
    <w:rsid w:val="002858BD"/>
    <w:rsid w:val="00285BB0"/>
    <w:rsid w:val="00285BD9"/>
    <w:rsid w:val="00285DAC"/>
    <w:rsid w:val="00285ED8"/>
    <w:rsid w:val="00285FA9"/>
    <w:rsid w:val="002865BA"/>
    <w:rsid w:val="002865C5"/>
    <w:rsid w:val="00286676"/>
    <w:rsid w:val="00286719"/>
    <w:rsid w:val="002868EE"/>
    <w:rsid w:val="00286B80"/>
    <w:rsid w:val="00286D54"/>
    <w:rsid w:val="00286D8D"/>
    <w:rsid w:val="00286E58"/>
    <w:rsid w:val="00286F11"/>
    <w:rsid w:val="00286F77"/>
    <w:rsid w:val="0028711B"/>
    <w:rsid w:val="0028719E"/>
    <w:rsid w:val="002873BA"/>
    <w:rsid w:val="002874DD"/>
    <w:rsid w:val="00287604"/>
    <w:rsid w:val="002876CC"/>
    <w:rsid w:val="00287A46"/>
    <w:rsid w:val="00287C30"/>
    <w:rsid w:val="00287CCA"/>
    <w:rsid w:val="00287DDE"/>
    <w:rsid w:val="00287ED9"/>
    <w:rsid w:val="00287F27"/>
    <w:rsid w:val="00290010"/>
    <w:rsid w:val="0029012E"/>
    <w:rsid w:val="002901B7"/>
    <w:rsid w:val="0029033D"/>
    <w:rsid w:val="002905D9"/>
    <w:rsid w:val="0029095E"/>
    <w:rsid w:val="00290AA1"/>
    <w:rsid w:val="00290BD3"/>
    <w:rsid w:val="00290D83"/>
    <w:rsid w:val="00290DCE"/>
    <w:rsid w:val="00290E3F"/>
    <w:rsid w:val="00290F0A"/>
    <w:rsid w:val="00290FA0"/>
    <w:rsid w:val="0029110B"/>
    <w:rsid w:val="0029131D"/>
    <w:rsid w:val="00291423"/>
    <w:rsid w:val="0029142D"/>
    <w:rsid w:val="00291531"/>
    <w:rsid w:val="002915B5"/>
    <w:rsid w:val="002915B6"/>
    <w:rsid w:val="00291604"/>
    <w:rsid w:val="002917B8"/>
    <w:rsid w:val="002917BF"/>
    <w:rsid w:val="00291914"/>
    <w:rsid w:val="00291BFF"/>
    <w:rsid w:val="00291CE7"/>
    <w:rsid w:val="00291E3B"/>
    <w:rsid w:val="00291EBE"/>
    <w:rsid w:val="00291FF4"/>
    <w:rsid w:val="00292123"/>
    <w:rsid w:val="00292153"/>
    <w:rsid w:val="002923BE"/>
    <w:rsid w:val="0029244A"/>
    <w:rsid w:val="00292525"/>
    <w:rsid w:val="00292598"/>
    <w:rsid w:val="002925E8"/>
    <w:rsid w:val="00292610"/>
    <w:rsid w:val="00292A36"/>
    <w:rsid w:val="00292AE3"/>
    <w:rsid w:val="00292AF8"/>
    <w:rsid w:val="00292C0A"/>
    <w:rsid w:val="00292E22"/>
    <w:rsid w:val="00292F3A"/>
    <w:rsid w:val="002930C8"/>
    <w:rsid w:val="002930D2"/>
    <w:rsid w:val="00293175"/>
    <w:rsid w:val="0029335D"/>
    <w:rsid w:val="00293571"/>
    <w:rsid w:val="002935CE"/>
    <w:rsid w:val="00293738"/>
    <w:rsid w:val="002937CB"/>
    <w:rsid w:val="00293A38"/>
    <w:rsid w:val="00293A64"/>
    <w:rsid w:val="00293A7E"/>
    <w:rsid w:val="00293B46"/>
    <w:rsid w:val="00293C63"/>
    <w:rsid w:val="00293E97"/>
    <w:rsid w:val="002940FE"/>
    <w:rsid w:val="00294419"/>
    <w:rsid w:val="00294489"/>
    <w:rsid w:val="00294503"/>
    <w:rsid w:val="00294652"/>
    <w:rsid w:val="00294715"/>
    <w:rsid w:val="00294819"/>
    <w:rsid w:val="00294853"/>
    <w:rsid w:val="002948B3"/>
    <w:rsid w:val="002949F2"/>
    <w:rsid w:val="002949FD"/>
    <w:rsid w:val="00294C66"/>
    <w:rsid w:val="00294D2C"/>
    <w:rsid w:val="00294EC2"/>
    <w:rsid w:val="00295086"/>
    <w:rsid w:val="0029518C"/>
    <w:rsid w:val="002951C8"/>
    <w:rsid w:val="00295662"/>
    <w:rsid w:val="00295788"/>
    <w:rsid w:val="002958E3"/>
    <w:rsid w:val="002958F2"/>
    <w:rsid w:val="002959FA"/>
    <w:rsid w:val="00295BF0"/>
    <w:rsid w:val="00295C5A"/>
    <w:rsid w:val="00295E2E"/>
    <w:rsid w:val="00295F68"/>
    <w:rsid w:val="002960F3"/>
    <w:rsid w:val="002962A4"/>
    <w:rsid w:val="00296472"/>
    <w:rsid w:val="002965FF"/>
    <w:rsid w:val="00296723"/>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97FB1"/>
    <w:rsid w:val="002A00B0"/>
    <w:rsid w:val="002A026C"/>
    <w:rsid w:val="002A02C7"/>
    <w:rsid w:val="002A02C9"/>
    <w:rsid w:val="002A032A"/>
    <w:rsid w:val="002A03BE"/>
    <w:rsid w:val="002A0469"/>
    <w:rsid w:val="002A0494"/>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6CC"/>
    <w:rsid w:val="002A2746"/>
    <w:rsid w:val="002A2764"/>
    <w:rsid w:val="002A276B"/>
    <w:rsid w:val="002A2A65"/>
    <w:rsid w:val="002A2B15"/>
    <w:rsid w:val="002A2B8C"/>
    <w:rsid w:val="002A2B98"/>
    <w:rsid w:val="002A2D8E"/>
    <w:rsid w:val="002A2EE7"/>
    <w:rsid w:val="002A2F41"/>
    <w:rsid w:val="002A2FB4"/>
    <w:rsid w:val="002A31B3"/>
    <w:rsid w:val="002A34AF"/>
    <w:rsid w:val="002A3906"/>
    <w:rsid w:val="002A39D0"/>
    <w:rsid w:val="002A3B93"/>
    <w:rsid w:val="002A3D96"/>
    <w:rsid w:val="002A3E01"/>
    <w:rsid w:val="002A3E35"/>
    <w:rsid w:val="002A3EB7"/>
    <w:rsid w:val="002A4130"/>
    <w:rsid w:val="002A42D8"/>
    <w:rsid w:val="002A44B9"/>
    <w:rsid w:val="002A4574"/>
    <w:rsid w:val="002A461C"/>
    <w:rsid w:val="002A48CE"/>
    <w:rsid w:val="002A4B40"/>
    <w:rsid w:val="002A4B82"/>
    <w:rsid w:val="002A4BC4"/>
    <w:rsid w:val="002A4F23"/>
    <w:rsid w:val="002A4FCE"/>
    <w:rsid w:val="002A50AC"/>
    <w:rsid w:val="002A5269"/>
    <w:rsid w:val="002A5312"/>
    <w:rsid w:val="002A5324"/>
    <w:rsid w:val="002A5649"/>
    <w:rsid w:val="002A57E7"/>
    <w:rsid w:val="002A5A22"/>
    <w:rsid w:val="002A5B25"/>
    <w:rsid w:val="002A5C39"/>
    <w:rsid w:val="002A5CE0"/>
    <w:rsid w:val="002A5D0A"/>
    <w:rsid w:val="002A5DB2"/>
    <w:rsid w:val="002A5DE6"/>
    <w:rsid w:val="002A5DE7"/>
    <w:rsid w:val="002A5E27"/>
    <w:rsid w:val="002A5E66"/>
    <w:rsid w:val="002A5F05"/>
    <w:rsid w:val="002A645D"/>
    <w:rsid w:val="002A64AC"/>
    <w:rsid w:val="002A64DF"/>
    <w:rsid w:val="002A675E"/>
    <w:rsid w:val="002A6877"/>
    <w:rsid w:val="002A687B"/>
    <w:rsid w:val="002A69DC"/>
    <w:rsid w:val="002A6A03"/>
    <w:rsid w:val="002A6B59"/>
    <w:rsid w:val="002A6C09"/>
    <w:rsid w:val="002A6C34"/>
    <w:rsid w:val="002A6D2C"/>
    <w:rsid w:val="002A6E3D"/>
    <w:rsid w:val="002A6E9D"/>
    <w:rsid w:val="002A6F0C"/>
    <w:rsid w:val="002A6F8C"/>
    <w:rsid w:val="002A6FAC"/>
    <w:rsid w:val="002A70F0"/>
    <w:rsid w:val="002A729D"/>
    <w:rsid w:val="002A74BF"/>
    <w:rsid w:val="002A7614"/>
    <w:rsid w:val="002A767F"/>
    <w:rsid w:val="002A784C"/>
    <w:rsid w:val="002A790F"/>
    <w:rsid w:val="002A7B70"/>
    <w:rsid w:val="002A7C97"/>
    <w:rsid w:val="002A7CD3"/>
    <w:rsid w:val="002A7E00"/>
    <w:rsid w:val="002A7F3F"/>
    <w:rsid w:val="002B0221"/>
    <w:rsid w:val="002B0234"/>
    <w:rsid w:val="002B023A"/>
    <w:rsid w:val="002B036D"/>
    <w:rsid w:val="002B0489"/>
    <w:rsid w:val="002B090A"/>
    <w:rsid w:val="002B0A46"/>
    <w:rsid w:val="002B0A77"/>
    <w:rsid w:val="002B0BE5"/>
    <w:rsid w:val="002B0F00"/>
    <w:rsid w:val="002B1011"/>
    <w:rsid w:val="002B105B"/>
    <w:rsid w:val="002B12BE"/>
    <w:rsid w:val="002B13FF"/>
    <w:rsid w:val="002B1425"/>
    <w:rsid w:val="002B149F"/>
    <w:rsid w:val="002B16ED"/>
    <w:rsid w:val="002B16EE"/>
    <w:rsid w:val="002B17D3"/>
    <w:rsid w:val="002B1947"/>
    <w:rsid w:val="002B19C4"/>
    <w:rsid w:val="002B1AE1"/>
    <w:rsid w:val="002B1D69"/>
    <w:rsid w:val="002B1FDE"/>
    <w:rsid w:val="002B2039"/>
    <w:rsid w:val="002B21C0"/>
    <w:rsid w:val="002B21E3"/>
    <w:rsid w:val="002B22E1"/>
    <w:rsid w:val="002B237D"/>
    <w:rsid w:val="002B2458"/>
    <w:rsid w:val="002B246B"/>
    <w:rsid w:val="002B25D5"/>
    <w:rsid w:val="002B26F1"/>
    <w:rsid w:val="002B2727"/>
    <w:rsid w:val="002B27CD"/>
    <w:rsid w:val="002B2AA6"/>
    <w:rsid w:val="002B2BB2"/>
    <w:rsid w:val="002B2DA9"/>
    <w:rsid w:val="002B2F80"/>
    <w:rsid w:val="002B3202"/>
    <w:rsid w:val="002B320E"/>
    <w:rsid w:val="002B3220"/>
    <w:rsid w:val="002B32B0"/>
    <w:rsid w:val="002B32E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E1"/>
    <w:rsid w:val="002B47F5"/>
    <w:rsid w:val="002B494A"/>
    <w:rsid w:val="002B4B88"/>
    <w:rsid w:val="002B4BB5"/>
    <w:rsid w:val="002B4D48"/>
    <w:rsid w:val="002B4EB2"/>
    <w:rsid w:val="002B4F22"/>
    <w:rsid w:val="002B4F34"/>
    <w:rsid w:val="002B4FA1"/>
    <w:rsid w:val="002B4FE0"/>
    <w:rsid w:val="002B50F6"/>
    <w:rsid w:val="002B520F"/>
    <w:rsid w:val="002B52C0"/>
    <w:rsid w:val="002B52CB"/>
    <w:rsid w:val="002B52F2"/>
    <w:rsid w:val="002B5371"/>
    <w:rsid w:val="002B5424"/>
    <w:rsid w:val="002B5470"/>
    <w:rsid w:val="002B5652"/>
    <w:rsid w:val="002B5825"/>
    <w:rsid w:val="002B58B0"/>
    <w:rsid w:val="002B5A06"/>
    <w:rsid w:val="002B5C69"/>
    <w:rsid w:val="002B5CEC"/>
    <w:rsid w:val="002B5D9D"/>
    <w:rsid w:val="002B5DE4"/>
    <w:rsid w:val="002B5FBB"/>
    <w:rsid w:val="002B5FF8"/>
    <w:rsid w:val="002B649F"/>
    <w:rsid w:val="002B64DD"/>
    <w:rsid w:val="002B663D"/>
    <w:rsid w:val="002B67D3"/>
    <w:rsid w:val="002B67F2"/>
    <w:rsid w:val="002B68A9"/>
    <w:rsid w:val="002B68B8"/>
    <w:rsid w:val="002B6B5E"/>
    <w:rsid w:val="002B6DF5"/>
    <w:rsid w:val="002B6DF7"/>
    <w:rsid w:val="002B6F8B"/>
    <w:rsid w:val="002B7098"/>
    <w:rsid w:val="002B70D0"/>
    <w:rsid w:val="002B711F"/>
    <w:rsid w:val="002B7133"/>
    <w:rsid w:val="002B7196"/>
    <w:rsid w:val="002B7598"/>
    <w:rsid w:val="002B778F"/>
    <w:rsid w:val="002B7BC2"/>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02"/>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A8A"/>
    <w:rsid w:val="002C1C7C"/>
    <w:rsid w:val="002C1C9A"/>
    <w:rsid w:val="002C1CB9"/>
    <w:rsid w:val="002C1D0C"/>
    <w:rsid w:val="002C1EC4"/>
    <w:rsid w:val="002C1EDC"/>
    <w:rsid w:val="002C213D"/>
    <w:rsid w:val="002C2145"/>
    <w:rsid w:val="002C215E"/>
    <w:rsid w:val="002C21B4"/>
    <w:rsid w:val="002C23F9"/>
    <w:rsid w:val="002C244E"/>
    <w:rsid w:val="002C2539"/>
    <w:rsid w:val="002C256C"/>
    <w:rsid w:val="002C29E8"/>
    <w:rsid w:val="002C2C5A"/>
    <w:rsid w:val="002C3011"/>
    <w:rsid w:val="002C31C7"/>
    <w:rsid w:val="002C32ED"/>
    <w:rsid w:val="002C3374"/>
    <w:rsid w:val="002C3502"/>
    <w:rsid w:val="002C3597"/>
    <w:rsid w:val="002C361B"/>
    <w:rsid w:val="002C37E5"/>
    <w:rsid w:val="002C3982"/>
    <w:rsid w:val="002C3E63"/>
    <w:rsid w:val="002C3E6C"/>
    <w:rsid w:val="002C3EA5"/>
    <w:rsid w:val="002C3F27"/>
    <w:rsid w:val="002C3F91"/>
    <w:rsid w:val="002C405E"/>
    <w:rsid w:val="002C44D2"/>
    <w:rsid w:val="002C4548"/>
    <w:rsid w:val="002C4705"/>
    <w:rsid w:val="002C470E"/>
    <w:rsid w:val="002C476B"/>
    <w:rsid w:val="002C48F2"/>
    <w:rsid w:val="002C4926"/>
    <w:rsid w:val="002C49D4"/>
    <w:rsid w:val="002C4A42"/>
    <w:rsid w:val="002C4DF1"/>
    <w:rsid w:val="002C4E22"/>
    <w:rsid w:val="002C4EDE"/>
    <w:rsid w:val="002C4F1E"/>
    <w:rsid w:val="002C5036"/>
    <w:rsid w:val="002C51A2"/>
    <w:rsid w:val="002C51C6"/>
    <w:rsid w:val="002C5444"/>
    <w:rsid w:val="002C558F"/>
    <w:rsid w:val="002C5734"/>
    <w:rsid w:val="002C579E"/>
    <w:rsid w:val="002C59C0"/>
    <w:rsid w:val="002C5B24"/>
    <w:rsid w:val="002C5FD5"/>
    <w:rsid w:val="002C60D4"/>
    <w:rsid w:val="002C611F"/>
    <w:rsid w:val="002C617E"/>
    <w:rsid w:val="002C6210"/>
    <w:rsid w:val="002C6294"/>
    <w:rsid w:val="002C62CF"/>
    <w:rsid w:val="002C635F"/>
    <w:rsid w:val="002C636E"/>
    <w:rsid w:val="002C666B"/>
    <w:rsid w:val="002C6849"/>
    <w:rsid w:val="002C6ACD"/>
    <w:rsid w:val="002C6C08"/>
    <w:rsid w:val="002C6C42"/>
    <w:rsid w:val="002C6C9F"/>
    <w:rsid w:val="002C6EE0"/>
    <w:rsid w:val="002C707B"/>
    <w:rsid w:val="002C713A"/>
    <w:rsid w:val="002C764C"/>
    <w:rsid w:val="002C765B"/>
    <w:rsid w:val="002C7803"/>
    <w:rsid w:val="002C7845"/>
    <w:rsid w:val="002C7A9D"/>
    <w:rsid w:val="002C7AE2"/>
    <w:rsid w:val="002C7AF7"/>
    <w:rsid w:val="002C7DAE"/>
    <w:rsid w:val="002C7E6A"/>
    <w:rsid w:val="002D01A0"/>
    <w:rsid w:val="002D028A"/>
    <w:rsid w:val="002D02F6"/>
    <w:rsid w:val="002D03D8"/>
    <w:rsid w:val="002D05F4"/>
    <w:rsid w:val="002D0600"/>
    <w:rsid w:val="002D0614"/>
    <w:rsid w:val="002D072D"/>
    <w:rsid w:val="002D0739"/>
    <w:rsid w:val="002D07E6"/>
    <w:rsid w:val="002D0850"/>
    <w:rsid w:val="002D08E0"/>
    <w:rsid w:val="002D099C"/>
    <w:rsid w:val="002D0AB0"/>
    <w:rsid w:val="002D0B31"/>
    <w:rsid w:val="002D0C58"/>
    <w:rsid w:val="002D0DEB"/>
    <w:rsid w:val="002D0E2F"/>
    <w:rsid w:val="002D0F08"/>
    <w:rsid w:val="002D0FA6"/>
    <w:rsid w:val="002D1068"/>
    <w:rsid w:val="002D10DF"/>
    <w:rsid w:val="002D115A"/>
    <w:rsid w:val="002D11AD"/>
    <w:rsid w:val="002D1472"/>
    <w:rsid w:val="002D1607"/>
    <w:rsid w:val="002D16D3"/>
    <w:rsid w:val="002D1A84"/>
    <w:rsid w:val="002D1B3E"/>
    <w:rsid w:val="002D1BE8"/>
    <w:rsid w:val="002D1D48"/>
    <w:rsid w:val="002D203C"/>
    <w:rsid w:val="002D2064"/>
    <w:rsid w:val="002D2279"/>
    <w:rsid w:val="002D2416"/>
    <w:rsid w:val="002D2486"/>
    <w:rsid w:val="002D2702"/>
    <w:rsid w:val="002D272B"/>
    <w:rsid w:val="002D27F2"/>
    <w:rsid w:val="002D2822"/>
    <w:rsid w:val="002D288A"/>
    <w:rsid w:val="002D28A5"/>
    <w:rsid w:val="002D28BA"/>
    <w:rsid w:val="002D2981"/>
    <w:rsid w:val="002D29B0"/>
    <w:rsid w:val="002D2B83"/>
    <w:rsid w:val="002D2C7A"/>
    <w:rsid w:val="002D2D5D"/>
    <w:rsid w:val="002D2DE9"/>
    <w:rsid w:val="002D2ED0"/>
    <w:rsid w:val="002D2F09"/>
    <w:rsid w:val="002D2F18"/>
    <w:rsid w:val="002D3037"/>
    <w:rsid w:val="002D305E"/>
    <w:rsid w:val="002D3072"/>
    <w:rsid w:val="002D309D"/>
    <w:rsid w:val="002D321E"/>
    <w:rsid w:val="002D3406"/>
    <w:rsid w:val="002D36D0"/>
    <w:rsid w:val="002D372E"/>
    <w:rsid w:val="002D3755"/>
    <w:rsid w:val="002D3836"/>
    <w:rsid w:val="002D385F"/>
    <w:rsid w:val="002D38B5"/>
    <w:rsid w:val="002D395A"/>
    <w:rsid w:val="002D3992"/>
    <w:rsid w:val="002D3A6D"/>
    <w:rsid w:val="002D3C11"/>
    <w:rsid w:val="002D3C43"/>
    <w:rsid w:val="002D3CD4"/>
    <w:rsid w:val="002D3EF7"/>
    <w:rsid w:val="002D3F73"/>
    <w:rsid w:val="002D4121"/>
    <w:rsid w:val="002D43BD"/>
    <w:rsid w:val="002D4519"/>
    <w:rsid w:val="002D45A2"/>
    <w:rsid w:val="002D4737"/>
    <w:rsid w:val="002D47B6"/>
    <w:rsid w:val="002D487D"/>
    <w:rsid w:val="002D4938"/>
    <w:rsid w:val="002D4ABA"/>
    <w:rsid w:val="002D4C3C"/>
    <w:rsid w:val="002D4C76"/>
    <w:rsid w:val="002D4E11"/>
    <w:rsid w:val="002D4F9C"/>
    <w:rsid w:val="002D5113"/>
    <w:rsid w:val="002D5178"/>
    <w:rsid w:val="002D51C5"/>
    <w:rsid w:val="002D581C"/>
    <w:rsid w:val="002D5A13"/>
    <w:rsid w:val="002D5B98"/>
    <w:rsid w:val="002D5D2A"/>
    <w:rsid w:val="002D5D2F"/>
    <w:rsid w:val="002D5D35"/>
    <w:rsid w:val="002D60B6"/>
    <w:rsid w:val="002D6103"/>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94A"/>
    <w:rsid w:val="002D796C"/>
    <w:rsid w:val="002D7AFC"/>
    <w:rsid w:val="002D7D5C"/>
    <w:rsid w:val="002D7E3A"/>
    <w:rsid w:val="002D7E65"/>
    <w:rsid w:val="002E0137"/>
    <w:rsid w:val="002E024E"/>
    <w:rsid w:val="002E026F"/>
    <w:rsid w:val="002E053B"/>
    <w:rsid w:val="002E05FE"/>
    <w:rsid w:val="002E0667"/>
    <w:rsid w:val="002E0784"/>
    <w:rsid w:val="002E0875"/>
    <w:rsid w:val="002E0893"/>
    <w:rsid w:val="002E0937"/>
    <w:rsid w:val="002E09C6"/>
    <w:rsid w:val="002E0D3A"/>
    <w:rsid w:val="002E0FFB"/>
    <w:rsid w:val="002E1181"/>
    <w:rsid w:val="002E1256"/>
    <w:rsid w:val="002E13EB"/>
    <w:rsid w:val="002E1429"/>
    <w:rsid w:val="002E14D7"/>
    <w:rsid w:val="002E14FE"/>
    <w:rsid w:val="002E1527"/>
    <w:rsid w:val="002E1542"/>
    <w:rsid w:val="002E1750"/>
    <w:rsid w:val="002E1791"/>
    <w:rsid w:val="002E18A4"/>
    <w:rsid w:val="002E1901"/>
    <w:rsid w:val="002E190D"/>
    <w:rsid w:val="002E191E"/>
    <w:rsid w:val="002E1B95"/>
    <w:rsid w:val="002E1B98"/>
    <w:rsid w:val="002E1C75"/>
    <w:rsid w:val="002E1D83"/>
    <w:rsid w:val="002E1E59"/>
    <w:rsid w:val="002E1EA5"/>
    <w:rsid w:val="002E1F74"/>
    <w:rsid w:val="002E25C9"/>
    <w:rsid w:val="002E26A6"/>
    <w:rsid w:val="002E2859"/>
    <w:rsid w:val="002E28A6"/>
    <w:rsid w:val="002E28B3"/>
    <w:rsid w:val="002E2912"/>
    <w:rsid w:val="002E2BA6"/>
    <w:rsid w:val="002E2C56"/>
    <w:rsid w:val="002E2D91"/>
    <w:rsid w:val="002E2DC5"/>
    <w:rsid w:val="002E2FF2"/>
    <w:rsid w:val="002E309D"/>
    <w:rsid w:val="002E3129"/>
    <w:rsid w:val="002E330E"/>
    <w:rsid w:val="002E3508"/>
    <w:rsid w:val="002E351A"/>
    <w:rsid w:val="002E38B8"/>
    <w:rsid w:val="002E3A14"/>
    <w:rsid w:val="002E3BEC"/>
    <w:rsid w:val="002E3DE5"/>
    <w:rsid w:val="002E3F1E"/>
    <w:rsid w:val="002E3FA2"/>
    <w:rsid w:val="002E41B0"/>
    <w:rsid w:val="002E42D3"/>
    <w:rsid w:val="002E4381"/>
    <w:rsid w:val="002E4748"/>
    <w:rsid w:val="002E488F"/>
    <w:rsid w:val="002E49E9"/>
    <w:rsid w:val="002E4C32"/>
    <w:rsid w:val="002E4F65"/>
    <w:rsid w:val="002E50BE"/>
    <w:rsid w:val="002E528E"/>
    <w:rsid w:val="002E536D"/>
    <w:rsid w:val="002E5510"/>
    <w:rsid w:val="002E5789"/>
    <w:rsid w:val="002E584B"/>
    <w:rsid w:val="002E5902"/>
    <w:rsid w:val="002E5978"/>
    <w:rsid w:val="002E599D"/>
    <w:rsid w:val="002E59DE"/>
    <w:rsid w:val="002E5C6F"/>
    <w:rsid w:val="002E5CD1"/>
    <w:rsid w:val="002E5E6F"/>
    <w:rsid w:val="002E5F94"/>
    <w:rsid w:val="002E6114"/>
    <w:rsid w:val="002E619C"/>
    <w:rsid w:val="002E62AE"/>
    <w:rsid w:val="002E62F1"/>
    <w:rsid w:val="002E6396"/>
    <w:rsid w:val="002E64DB"/>
    <w:rsid w:val="002E64F2"/>
    <w:rsid w:val="002E6566"/>
    <w:rsid w:val="002E670D"/>
    <w:rsid w:val="002E68A6"/>
    <w:rsid w:val="002E68A9"/>
    <w:rsid w:val="002E72CB"/>
    <w:rsid w:val="002E7309"/>
    <w:rsid w:val="002E761F"/>
    <w:rsid w:val="002E767B"/>
    <w:rsid w:val="002E7683"/>
    <w:rsid w:val="002E7741"/>
    <w:rsid w:val="002E7744"/>
    <w:rsid w:val="002E77D6"/>
    <w:rsid w:val="002E7ED7"/>
    <w:rsid w:val="002E7F16"/>
    <w:rsid w:val="002F0022"/>
    <w:rsid w:val="002F0179"/>
    <w:rsid w:val="002F01CB"/>
    <w:rsid w:val="002F023D"/>
    <w:rsid w:val="002F03B7"/>
    <w:rsid w:val="002F03DB"/>
    <w:rsid w:val="002F04F6"/>
    <w:rsid w:val="002F061B"/>
    <w:rsid w:val="002F073A"/>
    <w:rsid w:val="002F08CF"/>
    <w:rsid w:val="002F0B64"/>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1BF"/>
    <w:rsid w:val="002F2261"/>
    <w:rsid w:val="002F2315"/>
    <w:rsid w:val="002F23C4"/>
    <w:rsid w:val="002F244F"/>
    <w:rsid w:val="002F26D9"/>
    <w:rsid w:val="002F27E8"/>
    <w:rsid w:val="002F2958"/>
    <w:rsid w:val="002F29E9"/>
    <w:rsid w:val="002F2B4C"/>
    <w:rsid w:val="002F2BEE"/>
    <w:rsid w:val="002F2C84"/>
    <w:rsid w:val="002F2D7A"/>
    <w:rsid w:val="002F2F08"/>
    <w:rsid w:val="002F2F9B"/>
    <w:rsid w:val="002F3135"/>
    <w:rsid w:val="002F3446"/>
    <w:rsid w:val="002F373B"/>
    <w:rsid w:val="002F39CE"/>
    <w:rsid w:val="002F3A09"/>
    <w:rsid w:val="002F3E76"/>
    <w:rsid w:val="002F4292"/>
    <w:rsid w:val="002F466D"/>
    <w:rsid w:val="002F482F"/>
    <w:rsid w:val="002F4847"/>
    <w:rsid w:val="002F4A96"/>
    <w:rsid w:val="002F4B21"/>
    <w:rsid w:val="002F4D11"/>
    <w:rsid w:val="002F4D3A"/>
    <w:rsid w:val="002F4E45"/>
    <w:rsid w:val="002F4F5C"/>
    <w:rsid w:val="002F4F62"/>
    <w:rsid w:val="002F5303"/>
    <w:rsid w:val="002F535D"/>
    <w:rsid w:val="002F5382"/>
    <w:rsid w:val="002F5390"/>
    <w:rsid w:val="002F540F"/>
    <w:rsid w:val="002F55E3"/>
    <w:rsid w:val="002F56D7"/>
    <w:rsid w:val="002F59B6"/>
    <w:rsid w:val="002F59E7"/>
    <w:rsid w:val="002F5A24"/>
    <w:rsid w:val="002F5D0F"/>
    <w:rsid w:val="002F6270"/>
    <w:rsid w:val="002F630B"/>
    <w:rsid w:val="002F6417"/>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B"/>
    <w:rsid w:val="002F720D"/>
    <w:rsid w:val="002F728D"/>
    <w:rsid w:val="002F73C7"/>
    <w:rsid w:val="002F74F0"/>
    <w:rsid w:val="002F77E4"/>
    <w:rsid w:val="002F79A7"/>
    <w:rsid w:val="002F7A79"/>
    <w:rsid w:val="002F7D08"/>
    <w:rsid w:val="002F7DC6"/>
    <w:rsid w:val="003000A3"/>
    <w:rsid w:val="003002E5"/>
    <w:rsid w:val="00300441"/>
    <w:rsid w:val="00300447"/>
    <w:rsid w:val="003004CC"/>
    <w:rsid w:val="00300688"/>
    <w:rsid w:val="00300933"/>
    <w:rsid w:val="00300C58"/>
    <w:rsid w:val="00300D28"/>
    <w:rsid w:val="00300D70"/>
    <w:rsid w:val="00300D92"/>
    <w:rsid w:val="00300D9C"/>
    <w:rsid w:val="00300E44"/>
    <w:rsid w:val="00300F02"/>
    <w:rsid w:val="00300F90"/>
    <w:rsid w:val="003010CC"/>
    <w:rsid w:val="003012BD"/>
    <w:rsid w:val="003015E0"/>
    <w:rsid w:val="00301806"/>
    <w:rsid w:val="00301929"/>
    <w:rsid w:val="00301992"/>
    <w:rsid w:val="003019EC"/>
    <w:rsid w:val="00301BA7"/>
    <w:rsid w:val="00301CF9"/>
    <w:rsid w:val="00301DB3"/>
    <w:rsid w:val="00301F04"/>
    <w:rsid w:val="00301FB9"/>
    <w:rsid w:val="00301FCE"/>
    <w:rsid w:val="00302060"/>
    <w:rsid w:val="003022CB"/>
    <w:rsid w:val="0030237A"/>
    <w:rsid w:val="00302453"/>
    <w:rsid w:val="00302826"/>
    <w:rsid w:val="00302861"/>
    <w:rsid w:val="00302880"/>
    <w:rsid w:val="003028AA"/>
    <w:rsid w:val="00302B5B"/>
    <w:rsid w:val="00302CC5"/>
    <w:rsid w:val="00302DF9"/>
    <w:rsid w:val="00302F91"/>
    <w:rsid w:val="0030302D"/>
    <w:rsid w:val="00303139"/>
    <w:rsid w:val="00303172"/>
    <w:rsid w:val="00303222"/>
    <w:rsid w:val="0030331D"/>
    <w:rsid w:val="0030350C"/>
    <w:rsid w:val="003035A9"/>
    <w:rsid w:val="00303651"/>
    <w:rsid w:val="00303840"/>
    <w:rsid w:val="003039F6"/>
    <w:rsid w:val="00303A35"/>
    <w:rsid w:val="00303D41"/>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BE5"/>
    <w:rsid w:val="00305CCA"/>
    <w:rsid w:val="00305D2F"/>
    <w:rsid w:val="00305F41"/>
    <w:rsid w:val="0030600E"/>
    <w:rsid w:val="003063D9"/>
    <w:rsid w:val="00306403"/>
    <w:rsid w:val="003064DD"/>
    <w:rsid w:val="00306526"/>
    <w:rsid w:val="0030663C"/>
    <w:rsid w:val="0030667D"/>
    <w:rsid w:val="00306720"/>
    <w:rsid w:val="00306744"/>
    <w:rsid w:val="003067BB"/>
    <w:rsid w:val="003067ED"/>
    <w:rsid w:val="0030687F"/>
    <w:rsid w:val="00306A42"/>
    <w:rsid w:val="00306C25"/>
    <w:rsid w:val="00306D08"/>
    <w:rsid w:val="00306D19"/>
    <w:rsid w:val="00306F86"/>
    <w:rsid w:val="00307281"/>
    <w:rsid w:val="003072B8"/>
    <w:rsid w:val="003073D9"/>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30F"/>
    <w:rsid w:val="00311462"/>
    <w:rsid w:val="0031151F"/>
    <w:rsid w:val="00311528"/>
    <w:rsid w:val="00311632"/>
    <w:rsid w:val="003116CB"/>
    <w:rsid w:val="00311828"/>
    <w:rsid w:val="003118C6"/>
    <w:rsid w:val="00311DBC"/>
    <w:rsid w:val="00311EF2"/>
    <w:rsid w:val="0031205A"/>
    <w:rsid w:val="003120F7"/>
    <w:rsid w:val="003121D1"/>
    <w:rsid w:val="003121D4"/>
    <w:rsid w:val="003121EC"/>
    <w:rsid w:val="0031253E"/>
    <w:rsid w:val="00312584"/>
    <w:rsid w:val="0031260E"/>
    <w:rsid w:val="00312629"/>
    <w:rsid w:val="003128AC"/>
    <w:rsid w:val="0031290D"/>
    <w:rsid w:val="00312997"/>
    <w:rsid w:val="00312A59"/>
    <w:rsid w:val="00312AE7"/>
    <w:rsid w:val="00312DFA"/>
    <w:rsid w:val="00313023"/>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E7B"/>
    <w:rsid w:val="00313F1D"/>
    <w:rsid w:val="0031408D"/>
    <w:rsid w:val="0031409A"/>
    <w:rsid w:val="003141E4"/>
    <w:rsid w:val="00314204"/>
    <w:rsid w:val="003145F1"/>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119"/>
    <w:rsid w:val="0031550D"/>
    <w:rsid w:val="003155E3"/>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3B8"/>
    <w:rsid w:val="003177BD"/>
    <w:rsid w:val="00317812"/>
    <w:rsid w:val="003178B8"/>
    <w:rsid w:val="0031791D"/>
    <w:rsid w:val="00317930"/>
    <w:rsid w:val="00317992"/>
    <w:rsid w:val="00317ACC"/>
    <w:rsid w:val="00317B9E"/>
    <w:rsid w:val="00317C01"/>
    <w:rsid w:val="00317EB7"/>
    <w:rsid w:val="00317EDB"/>
    <w:rsid w:val="00317F04"/>
    <w:rsid w:val="00320016"/>
    <w:rsid w:val="00320184"/>
    <w:rsid w:val="003203CC"/>
    <w:rsid w:val="0032042F"/>
    <w:rsid w:val="0032063C"/>
    <w:rsid w:val="0032065D"/>
    <w:rsid w:val="00320694"/>
    <w:rsid w:val="003206B5"/>
    <w:rsid w:val="0032075F"/>
    <w:rsid w:val="00320787"/>
    <w:rsid w:val="003208AD"/>
    <w:rsid w:val="00320BD5"/>
    <w:rsid w:val="00320C07"/>
    <w:rsid w:val="00320CC1"/>
    <w:rsid w:val="00320EEB"/>
    <w:rsid w:val="00320F99"/>
    <w:rsid w:val="00320FAD"/>
    <w:rsid w:val="00321126"/>
    <w:rsid w:val="00321192"/>
    <w:rsid w:val="00321245"/>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C12"/>
    <w:rsid w:val="00323D59"/>
    <w:rsid w:val="00323E43"/>
    <w:rsid w:val="00323F77"/>
    <w:rsid w:val="00323FB0"/>
    <w:rsid w:val="00323FBC"/>
    <w:rsid w:val="00324215"/>
    <w:rsid w:val="003242A5"/>
    <w:rsid w:val="00324619"/>
    <w:rsid w:val="00324670"/>
    <w:rsid w:val="00324719"/>
    <w:rsid w:val="0032490E"/>
    <w:rsid w:val="00324A75"/>
    <w:rsid w:val="00324A88"/>
    <w:rsid w:val="00324B7B"/>
    <w:rsid w:val="00324EA3"/>
    <w:rsid w:val="0032508F"/>
    <w:rsid w:val="003250A9"/>
    <w:rsid w:val="00325119"/>
    <w:rsid w:val="00325349"/>
    <w:rsid w:val="0032554A"/>
    <w:rsid w:val="0032561E"/>
    <w:rsid w:val="003258CC"/>
    <w:rsid w:val="00325B79"/>
    <w:rsid w:val="00325F1E"/>
    <w:rsid w:val="00326197"/>
    <w:rsid w:val="003261E8"/>
    <w:rsid w:val="0032635E"/>
    <w:rsid w:val="00326400"/>
    <w:rsid w:val="00326760"/>
    <w:rsid w:val="0032680B"/>
    <w:rsid w:val="003268D6"/>
    <w:rsid w:val="00326B44"/>
    <w:rsid w:val="00326BBD"/>
    <w:rsid w:val="00326C09"/>
    <w:rsid w:val="00326C0C"/>
    <w:rsid w:val="00326C1B"/>
    <w:rsid w:val="00326C7B"/>
    <w:rsid w:val="00326CD6"/>
    <w:rsid w:val="00326E32"/>
    <w:rsid w:val="00326E4E"/>
    <w:rsid w:val="00326F86"/>
    <w:rsid w:val="00327010"/>
    <w:rsid w:val="00327097"/>
    <w:rsid w:val="0032729A"/>
    <w:rsid w:val="00327415"/>
    <w:rsid w:val="0032767F"/>
    <w:rsid w:val="00327889"/>
    <w:rsid w:val="0032792F"/>
    <w:rsid w:val="00327A76"/>
    <w:rsid w:val="00327EA6"/>
    <w:rsid w:val="00327FA9"/>
    <w:rsid w:val="00327FDA"/>
    <w:rsid w:val="0033009E"/>
    <w:rsid w:val="003300D5"/>
    <w:rsid w:val="003301A9"/>
    <w:rsid w:val="003301F9"/>
    <w:rsid w:val="0033022E"/>
    <w:rsid w:val="0033034D"/>
    <w:rsid w:val="003304DE"/>
    <w:rsid w:val="003308A3"/>
    <w:rsid w:val="00330933"/>
    <w:rsid w:val="0033095D"/>
    <w:rsid w:val="00330975"/>
    <w:rsid w:val="00330A8D"/>
    <w:rsid w:val="00330D8E"/>
    <w:rsid w:val="00330EAD"/>
    <w:rsid w:val="00330EC0"/>
    <w:rsid w:val="00330F09"/>
    <w:rsid w:val="003311E8"/>
    <w:rsid w:val="00331298"/>
    <w:rsid w:val="003313EC"/>
    <w:rsid w:val="0033148B"/>
    <w:rsid w:val="00331498"/>
    <w:rsid w:val="003314A1"/>
    <w:rsid w:val="003314B0"/>
    <w:rsid w:val="003318CE"/>
    <w:rsid w:val="00331BA6"/>
    <w:rsid w:val="00331CD4"/>
    <w:rsid w:val="00331DDB"/>
    <w:rsid w:val="00331E03"/>
    <w:rsid w:val="00331ECB"/>
    <w:rsid w:val="003320E9"/>
    <w:rsid w:val="003321AA"/>
    <w:rsid w:val="0033231B"/>
    <w:rsid w:val="00332329"/>
    <w:rsid w:val="00332417"/>
    <w:rsid w:val="00332442"/>
    <w:rsid w:val="003324D8"/>
    <w:rsid w:val="0033269A"/>
    <w:rsid w:val="003328CB"/>
    <w:rsid w:val="00332D75"/>
    <w:rsid w:val="00332D83"/>
    <w:rsid w:val="00332E1E"/>
    <w:rsid w:val="0033302D"/>
    <w:rsid w:val="00333123"/>
    <w:rsid w:val="00333134"/>
    <w:rsid w:val="0033341A"/>
    <w:rsid w:val="003335EF"/>
    <w:rsid w:val="0033381E"/>
    <w:rsid w:val="00333871"/>
    <w:rsid w:val="00333872"/>
    <w:rsid w:val="003339DD"/>
    <w:rsid w:val="003339FF"/>
    <w:rsid w:val="00333A48"/>
    <w:rsid w:val="00333BAF"/>
    <w:rsid w:val="00333FDC"/>
    <w:rsid w:val="003341F6"/>
    <w:rsid w:val="00334298"/>
    <w:rsid w:val="003346B0"/>
    <w:rsid w:val="00334791"/>
    <w:rsid w:val="003349C4"/>
    <w:rsid w:val="003349CF"/>
    <w:rsid w:val="003349F7"/>
    <w:rsid w:val="00334C0D"/>
    <w:rsid w:val="00335003"/>
    <w:rsid w:val="003351DC"/>
    <w:rsid w:val="00335339"/>
    <w:rsid w:val="0033534B"/>
    <w:rsid w:val="00335451"/>
    <w:rsid w:val="003354F1"/>
    <w:rsid w:val="0033563C"/>
    <w:rsid w:val="003357F4"/>
    <w:rsid w:val="0033590E"/>
    <w:rsid w:val="00335A17"/>
    <w:rsid w:val="00335EF5"/>
    <w:rsid w:val="00335F62"/>
    <w:rsid w:val="003361D1"/>
    <w:rsid w:val="0033621E"/>
    <w:rsid w:val="00336224"/>
    <w:rsid w:val="003362C2"/>
    <w:rsid w:val="003363D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B51"/>
    <w:rsid w:val="00337C3F"/>
    <w:rsid w:val="00337DAC"/>
    <w:rsid w:val="00337F1C"/>
    <w:rsid w:val="00337F5D"/>
    <w:rsid w:val="00337FF7"/>
    <w:rsid w:val="00340359"/>
    <w:rsid w:val="003403A9"/>
    <w:rsid w:val="003405A8"/>
    <w:rsid w:val="00340727"/>
    <w:rsid w:val="00340735"/>
    <w:rsid w:val="0034079A"/>
    <w:rsid w:val="003409E5"/>
    <w:rsid w:val="003409FE"/>
    <w:rsid w:val="00340A20"/>
    <w:rsid w:val="00340A58"/>
    <w:rsid w:val="00340B5F"/>
    <w:rsid w:val="00340BDB"/>
    <w:rsid w:val="00340BE2"/>
    <w:rsid w:val="00340EF9"/>
    <w:rsid w:val="00341159"/>
    <w:rsid w:val="0034128C"/>
    <w:rsid w:val="00341404"/>
    <w:rsid w:val="00341476"/>
    <w:rsid w:val="003414FB"/>
    <w:rsid w:val="0034153C"/>
    <w:rsid w:val="00341569"/>
    <w:rsid w:val="00341953"/>
    <w:rsid w:val="00341B10"/>
    <w:rsid w:val="00341BC9"/>
    <w:rsid w:val="00341D45"/>
    <w:rsid w:val="00341F88"/>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CE5"/>
    <w:rsid w:val="00343EF0"/>
    <w:rsid w:val="0034408E"/>
    <w:rsid w:val="0034420E"/>
    <w:rsid w:val="00344508"/>
    <w:rsid w:val="003445FD"/>
    <w:rsid w:val="00344720"/>
    <w:rsid w:val="00344738"/>
    <w:rsid w:val="00344795"/>
    <w:rsid w:val="0034487F"/>
    <w:rsid w:val="0034489C"/>
    <w:rsid w:val="00344AFB"/>
    <w:rsid w:val="00344BA5"/>
    <w:rsid w:val="00344C22"/>
    <w:rsid w:val="00344DA8"/>
    <w:rsid w:val="00344E28"/>
    <w:rsid w:val="00344FFD"/>
    <w:rsid w:val="003451AF"/>
    <w:rsid w:val="0034529E"/>
    <w:rsid w:val="00345322"/>
    <w:rsid w:val="00345408"/>
    <w:rsid w:val="003454F6"/>
    <w:rsid w:val="00345716"/>
    <w:rsid w:val="0034575E"/>
    <w:rsid w:val="00345820"/>
    <w:rsid w:val="00345A39"/>
    <w:rsid w:val="00345ACA"/>
    <w:rsid w:val="00345B29"/>
    <w:rsid w:val="00345B9E"/>
    <w:rsid w:val="00345E5B"/>
    <w:rsid w:val="003461AA"/>
    <w:rsid w:val="00346246"/>
    <w:rsid w:val="003463EF"/>
    <w:rsid w:val="00346687"/>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9E"/>
    <w:rsid w:val="003508F2"/>
    <w:rsid w:val="00350A5E"/>
    <w:rsid w:val="00350C9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3B"/>
    <w:rsid w:val="00352351"/>
    <w:rsid w:val="003524DE"/>
    <w:rsid w:val="003525A5"/>
    <w:rsid w:val="003525AE"/>
    <w:rsid w:val="003527E4"/>
    <w:rsid w:val="003528BA"/>
    <w:rsid w:val="00352A02"/>
    <w:rsid w:val="00352A58"/>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1DB"/>
    <w:rsid w:val="0035526D"/>
    <w:rsid w:val="00355366"/>
    <w:rsid w:val="00355499"/>
    <w:rsid w:val="00355588"/>
    <w:rsid w:val="003555BE"/>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C55"/>
    <w:rsid w:val="00356F13"/>
    <w:rsid w:val="00356F80"/>
    <w:rsid w:val="00356FD7"/>
    <w:rsid w:val="0035700C"/>
    <w:rsid w:val="0035707C"/>
    <w:rsid w:val="00357162"/>
    <w:rsid w:val="00357270"/>
    <w:rsid w:val="00357342"/>
    <w:rsid w:val="00357350"/>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CC8"/>
    <w:rsid w:val="00360D3E"/>
    <w:rsid w:val="00360DDD"/>
    <w:rsid w:val="00360E1A"/>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64E"/>
    <w:rsid w:val="00362851"/>
    <w:rsid w:val="00362972"/>
    <w:rsid w:val="003629B7"/>
    <w:rsid w:val="00362A38"/>
    <w:rsid w:val="00362E8F"/>
    <w:rsid w:val="00362EF3"/>
    <w:rsid w:val="00363022"/>
    <w:rsid w:val="00363097"/>
    <w:rsid w:val="003630C7"/>
    <w:rsid w:val="00363281"/>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60"/>
    <w:rsid w:val="00366B75"/>
    <w:rsid w:val="00366CE3"/>
    <w:rsid w:val="00367075"/>
    <w:rsid w:val="0036715C"/>
    <w:rsid w:val="00367471"/>
    <w:rsid w:val="0036750B"/>
    <w:rsid w:val="0036763C"/>
    <w:rsid w:val="00367661"/>
    <w:rsid w:val="0036780B"/>
    <w:rsid w:val="003679D1"/>
    <w:rsid w:val="003679D6"/>
    <w:rsid w:val="00367A23"/>
    <w:rsid w:val="00367C54"/>
    <w:rsid w:val="00367CD5"/>
    <w:rsid w:val="00367E1E"/>
    <w:rsid w:val="00367E60"/>
    <w:rsid w:val="00367F75"/>
    <w:rsid w:val="00370290"/>
    <w:rsid w:val="003704F3"/>
    <w:rsid w:val="0037072B"/>
    <w:rsid w:val="00370847"/>
    <w:rsid w:val="00370B9E"/>
    <w:rsid w:val="00370BC5"/>
    <w:rsid w:val="00370BDA"/>
    <w:rsid w:val="00370C6B"/>
    <w:rsid w:val="00370E00"/>
    <w:rsid w:val="00370E1D"/>
    <w:rsid w:val="00370F50"/>
    <w:rsid w:val="003715AE"/>
    <w:rsid w:val="003715F1"/>
    <w:rsid w:val="00371626"/>
    <w:rsid w:val="00371690"/>
    <w:rsid w:val="00371735"/>
    <w:rsid w:val="00371ADC"/>
    <w:rsid w:val="00371CB1"/>
    <w:rsid w:val="00371F08"/>
    <w:rsid w:val="00371FAC"/>
    <w:rsid w:val="00372149"/>
    <w:rsid w:val="0037225D"/>
    <w:rsid w:val="0037229F"/>
    <w:rsid w:val="00372319"/>
    <w:rsid w:val="00372351"/>
    <w:rsid w:val="00372521"/>
    <w:rsid w:val="00372659"/>
    <w:rsid w:val="00372851"/>
    <w:rsid w:val="003729CA"/>
    <w:rsid w:val="00372BEC"/>
    <w:rsid w:val="00372C13"/>
    <w:rsid w:val="00372E3E"/>
    <w:rsid w:val="003730EB"/>
    <w:rsid w:val="00373297"/>
    <w:rsid w:val="00373B0C"/>
    <w:rsid w:val="00373E72"/>
    <w:rsid w:val="0037423E"/>
    <w:rsid w:val="003743BB"/>
    <w:rsid w:val="0037441E"/>
    <w:rsid w:val="00374429"/>
    <w:rsid w:val="00374586"/>
    <w:rsid w:val="00374619"/>
    <w:rsid w:val="0037483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A21"/>
    <w:rsid w:val="00380ACF"/>
    <w:rsid w:val="00380B52"/>
    <w:rsid w:val="00380BB5"/>
    <w:rsid w:val="00380C3C"/>
    <w:rsid w:val="00380D66"/>
    <w:rsid w:val="00380DFA"/>
    <w:rsid w:val="00380E5D"/>
    <w:rsid w:val="00380ED8"/>
    <w:rsid w:val="00380F47"/>
    <w:rsid w:val="00380F7F"/>
    <w:rsid w:val="003810AA"/>
    <w:rsid w:val="00381413"/>
    <w:rsid w:val="003814CC"/>
    <w:rsid w:val="0038153E"/>
    <w:rsid w:val="00381798"/>
    <w:rsid w:val="003817E6"/>
    <w:rsid w:val="00381863"/>
    <w:rsid w:val="00381A0F"/>
    <w:rsid w:val="00381B6A"/>
    <w:rsid w:val="00381DA3"/>
    <w:rsid w:val="00381FB4"/>
    <w:rsid w:val="0038202D"/>
    <w:rsid w:val="0038206E"/>
    <w:rsid w:val="003824D8"/>
    <w:rsid w:val="003824FA"/>
    <w:rsid w:val="00382847"/>
    <w:rsid w:val="00382A4B"/>
    <w:rsid w:val="00382D9F"/>
    <w:rsid w:val="00382DC1"/>
    <w:rsid w:val="00382E3F"/>
    <w:rsid w:val="0038315D"/>
    <w:rsid w:val="0038316A"/>
    <w:rsid w:val="003831EA"/>
    <w:rsid w:val="00383212"/>
    <w:rsid w:val="0038331C"/>
    <w:rsid w:val="0038334F"/>
    <w:rsid w:val="003833FA"/>
    <w:rsid w:val="00383401"/>
    <w:rsid w:val="00383743"/>
    <w:rsid w:val="003838FE"/>
    <w:rsid w:val="00383A5D"/>
    <w:rsid w:val="00383B74"/>
    <w:rsid w:val="00383C8D"/>
    <w:rsid w:val="00383DE9"/>
    <w:rsid w:val="00383E9D"/>
    <w:rsid w:val="00383F58"/>
    <w:rsid w:val="0038417B"/>
    <w:rsid w:val="003841DC"/>
    <w:rsid w:val="00384820"/>
    <w:rsid w:val="003848C1"/>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7F2"/>
    <w:rsid w:val="003859DC"/>
    <w:rsid w:val="00385A1A"/>
    <w:rsid w:val="00385BCC"/>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C97"/>
    <w:rsid w:val="00387D95"/>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853"/>
    <w:rsid w:val="00391A85"/>
    <w:rsid w:val="00391B6A"/>
    <w:rsid w:val="00391DEC"/>
    <w:rsid w:val="00391EB0"/>
    <w:rsid w:val="00392120"/>
    <w:rsid w:val="0039227C"/>
    <w:rsid w:val="003922A9"/>
    <w:rsid w:val="003924B0"/>
    <w:rsid w:val="00392550"/>
    <w:rsid w:val="0039266C"/>
    <w:rsid w:val="003928E8"/>
    <w:rsid w:val="00392B54"/>
    <w:rsid w:val="00392D1B"/>
    <w:rsid w:val="00392F85"/>
    <w:rsid w:val="0039301B"/>
    <w:rsid w:val="0039325D"/>
    <w:rsid w:val="0039341E"/>
    <w:rsid w:val="00393574"/>
    <w:rsid w:val="00393909"/>
    <w:rsid w:val="00393B2E"/>
    <w:rsid w:val="00393C3E"/>
    <w:rsid w:val="00393EA3"/>
    <w:rsid w:val="00393F2A"/>
    <w:rsid w:val="00393F89"/>
    <w:rsid w:val="00394027"/>
    <w:rsid w:val="00394083"/>
    <w:rsid w:val="003940D7"/>
    <w:rsid w:val="003940F4"/>
    <w:rsid w:val="00394141"/>
    <w:rsid w:val="0039420E"/>
    <w:rsid w:val="00394222"/>
    <w:rsid w:val="00394281"/>
    <w:rsid w:val="003943F4"/>
    <w:rsid w:val="003944D3"/>
    <w:rsid w:val="003945C0"/>
    <w:rsid w:val="003946A8"/>
    <w:rsid w:val="0039482D"/>
    <w:rsid w:val="003949F6"/>
    <w:rsid w:val="00394CE1"/>
    <w:rsid w:val="00394E00"/>
    <w:rsid w:val="00394EEF"/>
    <w:rsid w:val="00394F2F"/>
    <w:rsid w:val="003952A1"/>
    <w:rsid w:val="0039544C"/>
    <w:rsid w:val="00395471"/>
    <w:rsid w:val="00395515"/>
    <w:rsid w:val="0039553C"/>
    <w:rsid w:val="003956E4"/>
    <w:rsid w:val="0039592E"/>
    <w:rsid w:val="00395A54"/>
    <w:rsid w:val="00395C6E"/>
    <w:rsid w:val="00395D53"/>
    <w:rsid w:val="00395E8B"/>
    <w:rsid w:val="00395E8F"/>
    <w:rsid w:val="00396069"/>
    <w:rsid w:val="003961B7"/>
    <w:rsid w:val="00396205"/>
    <w:rsid w:val="0039620F"/>
    <w:rsid w:val="00396486"/>
    <w:rsid w:val="0039648D"/>
    <w:rsid w:val="003964DB"/>
    <w:rsid w:val="0039683D"/>
    <w:rsid w:val="00396AAF"/>
    <w:rsid w:val="00396C88"/>
    <w:rsid w:val="00396C9F"/>
    <w:rsid w:val="00396DCB"/>
    <w:rsid w:val="00396E21"/>
    <w:rsid w:val="003971B0"/>
    <w:rsid w:val="003973C1"/>
    <w:rsid w:val="00397410"/>
    <w:rsid w:val="00397618"/>
    <w:rsid w:val="0039777F"/>
    <w:rsid w:val="0039794F"/>
    <w:rsid w:val="003979B0"/>
    <w:rsid w:val="00397A8F"/>
    <w:rsid w:val="00397AD3"/>
    <w:rsid w:val="00397C49"/>
    <w:rsid w:val="00397E83"/>
    <w:rsid w:val="003A010A"/>
    <w:rsid w:val="003A013A"/>
    <w:rsid w:val="003A017D"/>
    <w:rsid w:val="003A0530"/>
    <w:rsid w:val="003A0926"/>
    <w:rsid w:val="003A0B07"/>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52F"/>
    <w:rsid w:val="003A4A97"/>
    <w:rsid w:val="003A4AA7"/>
    <w:rsid w:val="003A4BC3"/>
    <w:rsid w:val="003A4BD7"/>
    <w:rsid w:val="003A4BF8"/>
    <w:rsid w:val="003A4D40"/>
    <w:rsid w:val="003A4DC0"/>
    <w:rsid w:val="003A4DCB"/>
    <w:rsid w:val="003A4E55"/>
    <w:rsid w:val="003A51AE"/>
    <w:rsid w:val="003A55F4"/>
    <w:rsid w:val="003A5653"/>
    <w:rsid w:val="003A56DF"/>
    <w:rsid w:val="003A5859"/>
    <w:rsid w:val="003A5938"/>
    <w:rsid w:val="003A59EF"/>
    <w:rsid w:val="003A5C1C"/>
    <w:rsid w:val="003A5C9E"/>
    <w:rsid w:val="003A5DED"/>
    <w:rsid w:val="003A5F6B"/>
    <w:rsid w:val="003A6193"/>
    <w:rsid w:val="003A62CD"/>
    <w:rsid w:val="003A62F1"/>
    <w:rsid w:val="003A63D6"/>
    <w:rsid w:val="003A65FE"/>
    <w:rsid w:val="003A695A"/>
    <w:rsid w:val="003A6A40"/>
    <w:rsid w:val="003A6C33"/>
    <w:rsid w:val="003A6DA4"/>
    <w:rsid w:val="003A6DE5"/>
    <w:rsid w:val="003A6FC8"/>
    <w:rsid w:val="003A7052"/>
    <w:rsid w:val="003A7105"/>
    <w:rsid w:val="003A7195"/>
    <w:rsid w:val="003A728E"/>
    <w:rsid w:val="003A741A"/>
    <w:rsid w:val="003A75C4"/>
    <w:rsid w:val="003A76DF"/>
    <w:rsid w:val="003A77D2"/>
    <w:rsid w:val="003A7848"/>
    <w:rsid w:val="003A7962"/>
    <w:rsid w:val="003A7C4B"/>
    <w:rsid w:val="003A7C96"/>
    <w:rsid w:val="003A7CDD"/>
    <w:rsid w:val="003A7D40"/>
    <w:rsid w:val="003A7F40"/>
    <w:rsid w:val="003A7F60"/>
    <w:rsid w:val="003B01D2"/>
    <w:rsid w:val="003B021D"/>
    <w:rsid w:val="003B026D"/>
    <w:rsid w:val="003B042F"/>
    <w:rsid w:val="003B0649"/>
    <w:rsid w:val="003B07F1"/>
    <w:rsid w:val="003B0A5B"/>
    <w:rsid w:val="003B0D42"/>
    <w:rsid w:val="003B0EF7"/>
    <w:rsid w:val="003B11C2"/>
    <w:rsid w:val="003B1213"/>
    <w:rsid w:val="003B1245"/>
    <w:rsid w:val="003B126E"/>
    <w:rsid w:val="003B129F"/>
    <w:rsid w:val="003B15DB"/>
    <w:rsid w:val="003B18B0"/>
    <w:rsid w:val="003B1E43"/>
    <w:rsid w:val="003B1F59"/>
    <w:rsid w:val="003B20A6"/>
    <w:rsid w:val="003B20E5"/>
    <w:rsid w:val="003B216E"/>
    <w:rsid w:val="003B217A"/>
    <w:rsid w:val="003B229D"/>
    <w:rsid w:val="003B2642"/>
    <w:rsid w:val="003B2815"/>
    <w:rsid w:val="003B2D23"/>
    <w:rsid w:val="003B2D54"/>
    <w:rsid w:val="003B2E11"/>
    <w:rsid w:val="003B2E4B"/>
    <w:rsid w:val="003B2FC3"/>
    <w:rsid w:val="003B302B"/>
    <w:rsid w:val="003B310D"/>
    <w:rsid w:val="003B32C5"/>
    <w:rsid w:val="003B3311"/>
    <w:rsid w:val="003B3790"/>
    <w:rsid w:val="003B37C0"/>
    <w:rsid w:val="003B3804"/>
    <w:rsid w:val="003B398A"/>
    <w:rsid w:val="003B3A09"/>
    <w:rsid w:val="003B3A29"/>
    <w:rsid w:val="003B3B57"/>
    <w:rsid w:val="003B3DD8"/>
    <w:rsid w:val="003B3F91"/>
    <w:rsid w:val="003B4559"/>
    <w:rsid w:val="003B471D"/>
    <w:rsid w:val="003B4AC0"/>
    <w:rsid w:val="003B4C34"/>
    <w:rsid w:val="003B4C37"/>
    <w:rsid w:val="003B4D90"/>
    <w:rsid w:val="003B4FD6"/>
    <w:rsid w:val="003B5084"/>
    <w:rsid w:val="003B5088"/>
    <w:rsid w:val="003B51B1"/>
    <w:rsid w:val="003B51D3"/>
    <w:rsid w:val="003B53A3"/>
    <w:rsid w:val="003B53C4"/>
    <w:rsid w:val="003B5434"/>
    <w:rsid w:val="003B5693"/>
    <w:rsid w:val="003B56BF"/>
    <w:rsid w:val="003B575B"/>
    <w:rsid w:val="003B57B4"/>
    <w:rsid w:val="003B5820"/>
    <w:rsid w:val="003B5903"/>
    <w:rsid w:val="003B590B"/>
    <w:rsid w:val="003B5925"/>
    <w:rsid w:val="003B5989"/>
    <w:rsid w:val="003B59FA"/>
    <w:rsid w:val="003B5A9D"/>
    <w:rsid w:val="003B5DDF"/>
    <w:rsid w:val="003B5E8B"/>
    <w:rsid w:val="003B6026"/>
    <w:rsid w:val="003B6066"/>
    <w:rsid w:val="003B6118"/>
    <w:rsid w:val="003B6151"/>
    <w:rsid w:val="003B61FE"/>
    <w:rsid w:val="003B6312"/>
    <w:rsid w:val="003B6401"/>
    <w:rsid w:val="003B641C"/>
    <w:rsid w:val="003B64BE"/>
    <w:rsid w:val="003B660B"/>
    <w:rsid w:val="003B69EE"/>
    <w:rsid w:val="003B6AB7"/>
    <w:rsid w:val="003B6CBF"/>
    <w:rsid w:val="003B6E28"/>
    <w:rsid w:val="003B6F5F"/>
    <w:rsid w:val="003B6F75"/>
    <w:rsid w:val="003B71C0"/>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B7F96"/>
    <w:rsid w:val="003C008A"/>
    <w:rsid w:val="003C01C6"/>
    <w:rsid w:val="003C01CA"/>
    <w:rsid w:val="003C0357"/>
    <w:rsid w:val="003C0384"/>
    <w:rsid w:val="003C0575"/>
    <w:rsid w:val="003C06D4"/>
    <w:rsid w:val="003C06E4"/>
    <w:rsid w:val="003C07F5"/>
    <w:rsid w:val="003C08BD"/>
    <w:rsid w:val="003C0B7A"/>
    <w:rsid w:val="003C0BCC"/>
    <w:rsid w:val="003C0C6A"/>
    <w:rsid w:val="003C0D69"/>
    <w:rsid w:val="003C0E37"/>
    <w:rsid w:val="003C0F1F"/>
    <w:rsid w:val="003C0FA5"/>
    <w:rsid w:val="003C0FF6"/>
    <w:rsid w:val="003C10C1"/>
    <w:rsid w:val="003C113D"/>
    <w:rsid w:val="003C125E"/>
    <w:rsid w:val="003C1338"/>
    <w:rsid w:val="003C16AC"/>
    <w:rsid w:val="003C1702"/>
    <w:rsid w:val="003C1778"/>
    <w:rsid w:val="003C17D2"/>
    <w:rsid w:val="003C19FA"/>
    <w:rsid w:val="003C1A7C"/>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4DBC"/>
    <w:rsid w:val="003C4DC0"/>
    <w:rsid w:val="003C500F"/>
    <w:rsid w:val="003C509B"/>
    <w:rsid w:val="003C50AB"/>
    <w:rsid w:val="003C5111"/>
    <w:rsid w:val="003C5482"/>
    <w:rsid w:val="003C5545"/>
    <w:rsid w:val="003C5636"/>
    <w:rsid w:val="003C5E30"/>
    <w:rsid w:val="003C5E77"/>
    <w:rsid w:val="003C60C6"/>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7C2"/>
    <w:rsid w:val="003D097A"/>
    <w:rsid w:val="003D0A29"/>
    <w:rsid w:val="003D0A95"/>
    <w:rsid w:val="003D0C3A"/>
    <w:rsid w:val="003D0C9E"/>
    <w:rsid w:val="003D0D7A"/>
    <w:rsid w:val="003D0FD7"/>
    <w:rsid w:val="003D12F0"/>
    <w:rsid w:val="003D1363"/>
    <w:rsid w:val="003D1475"/>
    <w:rsid w:val="003D185F"/>
    <w:rsid w:val="003D1B46"/>
    <w:rsid w:val="003D1BA0"/>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2DC3"/>
    <w:rsid w:val="003D3030"/>
    <w:rsid w:val="003D3134"/>
    <w:rsid w:val="003D3275"/>
    <w:rsid w:val="003D3283"/>
    <w:rsid w:val="003D3338"/>
    <w:rsid w:val="003D3434"/>
    <w:rsid w:val="003D361F"/>
    <w:rsid w:val="003D375B"/>
    <w:rsid w:val="003D38AB"/>
    <w:rsid w:val="003D39C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848"/>
    <w:rsid w:val="003D4BDE"/>
    <w:rsid w:val="003D4BED"/>
    <w:rsid w:val="003D4C55"/>
    <w:rsid w:val="003D4E2F"/>
    <w:rsid w:val="003D4E9D"/>
    <w:rsid w:val="003D5068"/>
    <w:rsid w:val="003D50E8"/>
    <w:rsid w:val="003D538A"/>
    <w:rsid w:val="003D5455"/>
    <w:rsid w:val="003D584E"/>
    <w:rsid w:val="003D588B"/>
    <w:rsid w:val="003D59E7"/>
    <w:rsid w:val="003D5A33"/>
    <w:rsid w:val="003D5B07"/>
    <w:rsid w:val="003D5BB0"/>
    <w:rsid w:val="003D5BC9"/>
    <w:rsid w:val="003D5DEA"/>
    <w:rsid w:val="003D5DF2"/>
    <w:rsid w:val="003D6085"/>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905"/>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847"/>
    <w:rsid w:val="003E198A"/>
    <w:rsid w:val="003E1A6C"/>
    <w:rsid w:val="003E1BEA"/>
    <w:rsid w:val="003E1D74"/>
    <w:rsid w:val="003E1D83"/>
    <w:rsid w:val="003E1FB2"/>
    <w:rsid w:val="003E204A"/>
    <w:rsid w:val="003E22DD"/>
    <w:rsid w:val="003E2307"/>
    <w:rsid w:val="003E2489"/>
    <w:rsid w:val="003E2608"/>
    <w:rsid w:val="003E283B"/>
    <w:rsid w:val="003E297E"/>
    <w:rsid w:val="003E2C22"/>
    <w:rsid w:val="003E2D05"/>
    <w:rsid w:val="003E2DE9"/>
    <w:rsid w:val="003E3282"/>
    <w:rsid w:val="003E34B6"/>
    <w:rsid w:val="003E3581"/>
    <w:rsid w:val="003E3738"/>
    <w:rsid w:val="003E375E"/>
    <w:rsid w:val="003E3788"/>
    <w:rsid w:val="003E3AAB"/>
    <w:rsid w:val="003E3C7B"/>
    <w:rsid w:val="003E3DB5"/>
    <w:rsid w:val="003E3EBA"/>
    <w:rsid w:val="003E4127"/>
    <w:rsid w:val="003E415A"/>
    <w:rsid w:val="003E4168"/>
    <w:rsid w:val="003E41E2"/>
    <w:rsid w:val="003E434A"/>
    <w:rsid w:val="003E442D"/>
    <w:rsid w:val="003E44E6"/>
    <w:rsid w:val="003E463B"/>
    <w:rsid w:val="003E4761"/>
    <w:rsid w:val="003E4819"/>
    <w:rsid w:val="003E4A7F"/>
    <w:rsid w:val="003E4ABF"/>
    <w:rsid w:val="003E4B5E"/>
    <w:rsid w:val="003E4CBA"/>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571"/>
    <w:rsid w:val="003E670C"/>
    <w:rsid w:val="003E68DE"/>
    <w:rsid w:val="003E6AF6"/>
    <w:rsid w:val="003E6C4E"/>
    <w:rsid w:val="003E6C70"/>
    <w:rsid w:val="003E6D5B"/>
    <w:rsid w:val="003E6FEB"/>
    <w:rsid w:val="003E735C"/>
    <w:rsid w:val="003E74D8"/>
    <w:rsid w:val="003E7911"/>
    <w:rsid w:val="003E7959"/>
    <w:rsid w:val="003E7972"/>
    <w:rsid w:val="003E79A6"/>
    <w:rsid w:val="003E7BC3"/>
    <w:rsid w:val="003E7C88"/>
    <w:rsid w:val="003E7DAA"/>
    <w:rsid w:val="003E7DB7"/>
    <w:rsid w:val="003E7E07"/>
    <w:rsid w:val="003F0431"/>
    <w:rsid w:val="003F0509"/>
    <w:rsid w:val="003F053B"/>
    <w:rsid w:val="003F057A"/>
    <w:rsid w:val="003F0B8C"/>
    <w:rsid w:val="003F0BAF"/>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DFD"/>
    <w:rsid w:val="003F3E20"/>
    <w:rsid w:val="003F3F64"/>
    <w:rsid w:val="003F4003"/>
    <w:rsid w:val="003F40D9"/>
    <w:rsid w:val="003F4119"/>
    <w:rsid w:val="003F4421"/>
    <w:rsid w:val="003F4881"/>
    <w:rsid w:val="003F48C5"/>
    <w:rsid w:val="003F49A5"/>
    <w:rsid w:val="003F5281"/>
    <w:rsid w:val="003F53EB"/>
    <w:rsid w:val="003F53FA"/>
    <w:rsid w:val="003F542C"/>
    <w:rsid w:val="003F545C"/>
    <w:rsid w:val="003F5482"/>
    <w:rsid w:val="003F57BA"/>
    <w:rsid w:val="003F585E"/>
    <w:rsid w:val="003F5993"/>
    <w:rsid w:val="003F5AB7"/>
    <w:rsid w:val="003F5B1F"/>
    <w:rsid w:val="003F5C0E"/>
    <w:rsid w:val="003F5D2E"/>
    <w:rsid w:val="003F5D98"/>
    <w:rsid w:val="003F601C"/>
    <w:rsid w:val="003F6033"/>
    <w:rsid w:val="003F615B"/>
    <w:rsid w:val="003F625D"/>
    <w:rsid w:val="003F63A5"/>
    <w:rsid w:val="003F64EA"/>
    <w:rsid w:val="003F64FE"/>
    <w:rsid w:val="003F659B"/>
    <w:rsid w:val="003F66EE"/>
    <w:rsid w:val="003F678A"/>
    <w:rsid w:val="003F67D5"/>
    <w:rsid w:val="003F6ADF"/>
    <w:rsid w:val="003F6BCA"/>
    <w:rsid w:val="003F6C11"/>
    <w:rsid w:val="003F6D25"/>
    <w:rsid w:val="003F6E8D"/>
    <w:rsid w:val="003F6FF6"/>
    <w:rsid w:val="003F72A3"/>
    <w:rsid w:val="003F74C4"/>
    <w:rsid w:val="003F74E3"/>
    <w:rsid w:val="003F74E7"/>
    <w:rsid w:val="003F766D"/>
    <w:rsid w:val="003F767F"/>
    <w:rsid w:val="003F7870"/>
    <w:rsid w:val="003F78DC"/>
    <w:rsid w:val="003F7998"/>
    <w:rsid w:val="003F7AC5"/>
    <w:rsid w:val="003F7B13"/>
    <w:rsid w:val="003F7D64"/>
    <w:rsid w:val="00400029"/>
    <w:rsid w:val="0040005E"/>
    <w:rsid w:val="00400269"/>
    <w:rsid w:val="0040026E"/>
    <w:rsid w:val="004002A2"/>
    <w:rsid w:val="004002FD"/>
    <w:rsid w:val="00400417"/>
    <w:rsid w:val="004004D3"/>
    <w:rsid w:val="00400534"/>
    <w:rsid w:val="004005F8"/>
    <w:rsid w:val="0040062F"/>
    <w:rsid w:val="0040080D"/>
    <w:rsid w:val="004009F0"/>
    <w:rsid w:val="00400CBC"/>
    <w:rsid w:val="00400D5A"/>
    <w:rsid w:val="00400E7B"/>
    <w:rsid w:val="00400E8D"/>
    <w:rsid w:val="00400ED5"/>
    <w:rsid w:val="004010F6"/>
    <w:rsid w:val="00401179"/>
    <w:rsid w:val="00401282"/>
    <w:rsid w:val="004014B1"/>
    <w:rsid w:val="0040151D"/>
    <w:rsid w:val="00401870"/>
    <w:rsid w:val="00401A18"/>
    <w:rsid w:val="00401D83"/>
    <w:rsid w:val="00401DF5"/>
    <w:rsid w:val="00401E24"/>
    <w:rsid w:val="00401F7C"/>
    <w:rsid w:val="0040204C"/>
    <w:rsid w:val="004020BE"/>
    <w:rsid w:val="004021BE"/>
    <w:rsid w:val="004021E4"/>
    <w:rsid w:val="0040238F"/>
    <w:rsid w:val="00402636"/>
    <w:rsid w:val="004026BB"/>
    <w:rsid w:val="004026CA"/>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049"/>
    <w:rsid w:val="00404292"/>
    <w:rsid w:val="00404333"/>
    <w:rsid w:val="00404458"/>
    <w:rsid w:val="0040455C"/>
    <w:rsid w:val="0040461B"/>
    <w:rsid w:val="004047B9"/>
    <w:rsid w:val="004048E0"/>
    <w:rsid w:val="00404900"/>
    <w:rsid w:val="00404A5E"/>
    <w:rsid w:val="00404BAA"/>
    <w:rsid w:val="00404BC9"/>
    <w:rsid w:val="00404CCF"/>
    <w:rsid w:val="00404F2A"/>
    <w:rsid w:val="004052A5"/>
    <w:rsid w:val="0040539D"/>
    <w:rsid w:val="004053EF"/>
    <w:rsid w:val="004055C0"/>
    <w:rsid w:val="00405B30"/>
    <w:rsid w:val="00405E3D"/>
    <w:rsid w:val="004061A0"/>
    <w:rsid w:val="0040635A"/>
    <w:rsid w:val="00406482"/>
    <w:rsid w:val="00406855"/>
    <w:rsid w:val="004069AC"/>
    <w:rsid w:val="00406A0B"/>
    <w:rsid w:val="00406A7C"/>
    <w:rsid w:val="00406AC4"/>
    <w:rsid w:val="00406D51"/>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53"/>
    <w:rsid w:val="004106A5"/>
    <w:rsid w:val="004108A7"/>
    <w:rsid w:val="00410921"/>
    <w:rsid w:val="00410AFB"/>
    <w:rsid w:val="00410B97"/>
    <w:rsid w:val="00410BE4"/>
    <w:rsid w:val="00410C22"/>
    <w:rsid w:val="00410F06"/>
    <w:rsid w:val="0041103A"/>
    <w:rsid w:val="00411144"/>
    <w:rsid w:val="004111D5"/>
    <w:rsid w:val="00411294"/>
    <w:rsid w:val="004113BE"/>
    <w:rsid w:val="00411425"/>
    <w:rsid w:val="004114F6"/>
    <w:rsid w:val="00411724"/>
    <w:rsid w:val="0041173A"/>
    <w:rsid w:val="00411BA6"/>
    <w:rsid w:val="00411BC0"/>
    <w:rsid w:val="00411C08"/>
    <w:rsid w:val="00411C5B"/>
    <w:rsid w:val="00411C7B"/>
    <w:rsid w:val="00411E0A"/>
    <w:rsid w:val="004122B0"/>
    <w:rsid w:val="0041246B"/>
    <w:rsid w:val="0041253A"/>
    <w:rsid w:val="0041271A"/>
    <w:rsid w:val="004127DE"/>
    <w:rsid w:val="0041282C"/>
    <w:rsid w:val="00412874"/>
    <w:rsid w:val="0041295E"/>
    <w:rsid w:val="00412BC3"/>
    <w:rsid w:val="00412C25"/>
    <w:rsid w:val="00412D44"/>
    <w:rsid w:val="00412DD0"/>
    <w:rsid w:val="00412DFB"/>
    <w:rsid w:val="00412F36"/>
    <w:rsid w:val="00413085"/>
    <w:rsid w:val="00413164"/>
    <w:rsid w:val="0041331C"/>
    <w:rsid w:val="00413439"/>
    <w:rsid w:val="0041373B"/>
    <w:rsid w:val="00413984"/>
    <w:rsid w:val="004139F1"/>
    <w:rsid w:val="00413A1B"/>
    <w:rsid w:val="00413BCD"/>
    <w:rsid w:val="00413CB6"/>
    <w:rsid w:val="00413E47"/>
    <w:rsid w:val="00413F01"/>
    <w:rsid w:val="00414137"/>
    <w:rsid w:val="00414173"/>
    <w:rsid w:val="004142F3"/>
    <w:rsid w:val="00414527"/>
    <w:rsid w:val="004146AE"/>
    <w:rsid w:val="00414850"/>
    <w:rsid w:val="004148E4"/>
    <w:rsid w:val="00415056"/>
    <w:rsid w:val="00415281"/>
    <w:rsid w:val="004152AE"/>
    <w:rsid w:val="00415318"/>
    <w:rsid w:val="00415532"/>
    <w:rsid w:val="004156FF"/>
    <w:rsid w:val="00415829"/>
    <w:rsid w:val="004159F6"/>
    <w:rsid w:val="00415BDB"/>
    <w:rsid w:val="00415C1C"/>
    <w:rsid w:val="00415C2F"/>
    <w:rsid w:val="00415CDB"/>
    <w:rsid w:val="00415D2F"/>
    <w:rsid w:val="00415D3A"/>
    <w:rsid w:val="00415E5A"/>
    <w:rsid w:val="00415EB6"/>
    <w:rsid w:val="00416238"/>
    <w:rsid w:val="0041645E"/>
    <w:rsid w:val="004164D4"/>
    <w:rsid w:val="00416842"/>
    <w:rsid w:val="00416858"/>
    <w:rsid w:val="00416887"/>
    <w:rsid w:val="004168F7"/>
    <w:rsid w:val="00416985"/>
    <w:rsid w:val="004169BB"/>
    <w:rsid w:val="00416A4A"/>
    <w:rsid w:val="00416B43"/>
    <w:rsid w:val="00416B9B"/>
    <w:rsid w:val="00416BD2"/>
    <w:rsid w:val="00416D8D"/>
    <w:rsid w:val="00416E48"/>
    <w:rsid w:val="00416EA1"/>
    <w:rsid w:val="0041723B"/>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39E"/>
    <w:rsid w:val="0042151A"/>
    <w:rsid w:val="00421799"/>
    <w:rsid w:val="004219DE"/>
    <w:rsid w:val="00421A3F"/>
    <w:rsid w:val="00421B35"/>
    <w:rsid w:val="00421B98"/>
    <w:rsid w:val="00421C59"/>
    <w:rsid w:val="00421E15"/>
    <w:rsid w:val="00421E7A"/>
    <w:rsid w:val="00421E8F"/>
    <w:rsid w:val="00421F63"/>
    <w:rsid w:val="0042219B"/>
    <w:rsid w:val="0042220C"/>
    <w:rsid w:val="00422342"/>
    <w:rsid w:val="00422345"/>
    <w:rsid w:val="0042251F"/>
    <w:rsid w:val="00422AAB"/>
    <w:rsid w:val="00422AEE"/>
    <w:rsid w:val="00422B8B"/>
    <w:rsid w:val="00422BE7"/>
    <w:rsid w:val="00422C48"/>
    <w:rsid w:val="00422D21"/>
    <w:rsid w:val="00422D35"/>
    <w:rsid w:val="00422E50"/>
    <w:rsid w:val="00422F05"/>
    <w:rsid w:val="00422FD9"/>
    <w:rsid w:val="0042303F"/>
    <w:rsid w:val="00423072"/>
    <w:rsid w:val="0042332D"/>
    <w:rsid w:val="0042342B"/>
    <w:rsid w:val="0042346D"/>
    <w:rsid w:val="004235EF"/>
    <w:rsid w:val="004237F0"/>
    <w:rsid w:val="0042384A"/>
    <w:rsid w:val="0042391E"/>
    <w:rsid w:val="0042392E"/>
    <w:rsid w:val="004239F5"/>
    <w:rsid w:val="00423BDB"/>
    <w:rsid w:val="00423D5F"/>
    <w:rsid w:val="00423DE6"/>
    <w:rsid w:val="00423F08"/>
    <w:rsid w:val="00423F45"/>
    <w:rsid w:val="00423FC9"/>
    <w:rsid w:val="0042413F"/>
    <w:rsid w:val="004241FD"/>
    <w:rsid w:val="004248BB"/>
    <w:rsid w:val="00424BEC"/>
    <w:rsid w:val="00424F27"/>
    <w:rsid w:val="004250E3"/>
    <w:rsid w:val="004250F1"/>
    <w:rsid w:val="0042532D"/>
    <w:rsid w:val="004253AD"/>
    <w:rsid w:val="004256D2"/>
    <w:rsid w:val="004257DA"/>
    <w:rsid w:val="00425A2E"/>
    <w:rsid w:val="00425A41"/>
    <w:rsid w:val="00425BF7"/>
    <w:rsid w:val="00425EE1"/>
    <w:rsid w:val="00425F3D"/>
    <w:rsid w:val="0042600B"/>
    <w:rsid w:val="00426017"/>
    <w:rsid w:val="004260DF"/>
    <w:rsid w:val="0042619C"/>
    <w:rsid w:val="0042625D"/>
    <w:rsid w:val="004262DF"/>
    <w:rsid w:val="0042645B"/>
    <w:rsid w:val="0042664F"/>
    <w:rsid w:val="00426731"/>
    <w:rsid w:val="00426961"/>
    <w:rsid w:val="00426A51"/>
    <w:rsid w:val="00426C85"/>
    <w:rsid w:val="0042711D"/>
    <w:rsid w:val="00427132"/>
    <w:rsid w:val="0042715B"/>
    <w:rsid w:val="00427193"/>
    <w:rsid w:val="00427291"/>
    <w:rsid w:val="00427553"/>
    <w:rsid w:val="0042768C"/>
    <w:rsid w:val="00427806"/>
    <w:rsid w:val="00427812"/>
    <w:rsid w:val="00427A57"/>
    <w:rsid w:val="00427A69"/>
    <w:rsid w:val="00427C31"/>
    <w:rsid w:val="00430092"/>
    <w:rsid w:val="004300D0"/>
    <w:rsid w:val="00430206"/>
    <w:rsid w:val="00430269"/>
    <w:rsid w:val="0043034A"/>
    <w:rsid w:val="0043036D"/>
    <w:rsid w:val="00430425"/>
    <w:rsid w:val="004305D7"/>
    <w:rsid w:val="00430699"/>
    <w:rsid w:val="004308EF"/>
    <w:rsid w:val="00430C13"/>
    <w:rsid w:val="00430C8F"/>
    <w:rsid w:val="00430C9C"/>
    <w:rsid w:val="00430DD6"/>
    <w:rsid w:val="00430FFF"/>
    <w:rsid w:val="004310E9"/>
    <w:rsid w:val="00431124"/>
    <w:rsid w:val="00431132"/>
    <w:rsid w:val="00431349"/>
    <w:rsid w:val="00431366"/>
    <w:rsid w:val="00431489"/>
    <w:rsid w:val="004314BD"/>
    <w:rsid w:val="0043166E"/>
    <w:rsid w:val="00431715"/>
    <w:rsid w:val="004317FF"/>
    <w:rsid w:val="00431837"/>
    <w:rsid w:val="004318C4"/>
    <w:rsid w:val="004319E4"/>
    <w:rsid w:val="00431A78"/>
    <w:rsid w:val="00431AA8"/>
    <w:rsid w:val="00431AC0"/>
    <w:rsid w:val="00431B4D"/>
    <w:rsid w:val="00431E2A"/>
    <w:rsid w:val="0043209A"/>
    <w:rsid w:val="004324F0"/>
    <w:rsid w:val="00432758"/>
    <w:rsid w:val="004328FF"/>
    <w:rsid w:val="00432BC8"/>
    <w:rsid w:val="00432CB9"/>
    <w:rsid w:val="00432E58"/>
    <w:rsid w:val="00433097"/>
    <w:rsid w:val="004334DF"/>
    <w:rsid w:val="004334E0"/>
    <w:rsid w:val="00433594"/>
    <w:rsid w:val="004336A1"/>
    <w:rsid w:val="0043370C"/>
    <w:rsid w:val="0043375E"/>
    <w:rsid w:val="0043398B"/>
    <w:rsid w:val="00433A03"/>
    <w:rsid w:val="00433A58"/>
    <w:rsid w:val="00433A6F"/>
    <w:rsid w:val="00433AD5"/>
    <w:rsid w:val="00433B08"/>
    <w:rsid w:val="00433BFE"/>
    <w:rsid w:val="00433CDB"/>
    <w:rsid w:val="00433F1C"/>
    <w:rsid w:val="004341AD"/>
    <w:rsid w:val="00434356"/>
    <w:rsid w:val="00434426"/>
    <w:rsid w:val="00434591"/>
    <w:rsid w:val="004346E6"/>
    <w:rsid w:val="00434739"/>
    <w:rsid w:val="00434E3F"/>
    <w:rsid w:val="00435392"/>
    <w:rsid w:val="00435590"/>
    <w:rsid w:val="00435867"/>
    <w:rsid w:val="0043592C"/>
    <w:rsid w:val="00435985"/>
    <w:rsid w:val="00435986"/>
    <w:rsid w:val="00435A89"/>
    <w:rsid w:val="00435D6C"/>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4E1"/>
    <w:rsid w:val="004375A3"/>
    <w:rsid w:val="00437799"/>
    <w:rsid w:val="00437DAD"/>
    <w:rsid w:val="00437EBB"/>
    <w:rsid w:val="00437FE1"/>
    <w:rsid w:val="0044009C"/>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790"/>
    <w:rsid w:val="0044291C"/>
    <w:rsid w:val="00442A66"/>
    <w:rsid w:val="00442D53"/>
    <w:rsid w:val="00442DE1"/>
    <w:rsid w:val="004432AF"/>
    <w:rsid w:val="00443384"/>
    <w:rsid w:val="00443732"/>
    <w:rsid w:val="00443827"/>
    <w:rsid w:val="0044388E"/>
    <w:rsid w:val="00443957"/>
    <w:rsid w:val="0044396E"/>
    <w:rsid w:val="00443D0B"/>
    <w:rsid w:val="00443F36"/>
    <w:rsid w:val="00443FAB"/>
    <w:rsid w:val="00443FC7"/>
    <w:rsid w:val="0044404E"/>
    <w:rsid w:val="004441A9"/>
    <w:rsid w:val="0044442B"/>
    <w:rsid w:val="004444C1"/>
    <w:rsid w:val="004445C8"/>
    <w:rsid w:val="004446BE"/>
    <w:rsid w:val="004447EC"/>
    <w:rsid w:val="0044488B"/>
    <w:rsid w:val="00444B45"/>
    <w:rsid w:val="00444B8D"/>
    <w:rsid w:val="00444BCD"/>
    <w:rsid w:val="00444D2A"/>
    <w:rsid w:val="00445359"/>
    <w:rsid w:val="00445375"/>
    <w:rsid w:val="00445395"/>
    <w:rsid w:val="00445417"/>
    <w:rsid w:val="00445488"/>
    <w:rsid w:val="00445671"/>
    <w:rsid w:val="00445704"/>
    <w:rsid w:val="004457DD"/>
    <w:rsid w:val="00445A53"/>
    <w:rsid w:val="00445AF5"/>
    <w:rsid w:val="00445DDC"/>
    <w:rsid w:val="00445E26"/>
    <w:rsid w:val="00445F7B"/>
    <w:rsid w:val="00446962"/>
    <w:rsid w:val="00446DAD"/>
    <w:rsid w:val="0044702B"/>
    <w:rsid w:val="00447174"/>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25"/>
    <w:rsid w:val="0045035D"/>
    <w:rsid w:val="004503A8"/>
    <w:rsid w:val="004504CD"/>
    <w:rsid w:val="0045080E"/>
    <w:rsid w:val="00450A89"/>
    <w:rsid w:val="00450A97"/>
    <w:rsid w:val="00450B13"/>
    <w:rsid w:val="00450C5F"/>
    <w:rsid w:val="00450F90"/>
    <w:rsid w:val="00450FCD"/>
    <w:rsid w:val="00451001"/>
    <w:rsid w:val="00451015"/>
    <w:rsid w:val="00451027"/>
    <w:rsid w:val="0045119D"/>
    <w:rsid w:val="0045130A"/>
    <w:rsid w:val="00451335"/>
    <w:rsid w:val="00451496"/>
    <w:rsid w:val="004514C8"/>
    <w:rsid w:val="004514D4"/>
    <w:rsid w:val="004518F1"/>
    <w:rsid w:val="0045192A"/>
    <w:rsid w:val="00451A05"/>
    <w:rsid w:val="00451D41"/>
    <w:rsid w:val="00451DFE"/>
    <w:rsid w:val="00451EED"/>
    <w:rsid w:val="00451FEE"/>
    <w:rsid w:val="00452069"/>
    <w:rsid w:val="004520A5"/>
    <w:rsid w:val="0045228C"/>
    <w:rsid w:val="004525C3"/>
    <w:rsid w:val="004525E8"/>
    <w:rsid w:val="00452628"/>
    <w:rsid w:val="0045267B"/>
    <w:rsid w:val="004526AD"/>
    <w:rsid w:val="00452890"/>
    <w:rsid w:val="004528C5"/>
    <w:rsid w:val="004528CB"/>
    <w:rsid w:val="00452B22"/>
    <w:rsid w:val="00452CF3"/>
    <w:rsid w:val="00452F05"/>
    <w:rsid w:val="00452F59"/>
    <w:rsid w:val="004534EF"/>
    <w:rsid w:val="0045359E"/>
    <w:rsid w:val="004535B2"/>
    <w:rsid w:val="0045379C"/>
    <w:rsid w:val="004538FF"/>
    <w:rsid w:val="0045393D"/>
    <w:rsid w:val="004539D9"/>
    <w:rsid w:val="00453B1A"/>
    <w:rsid w:val="00453E33"/>
    <w:rsid w:val="00453EF0"/>
    <w:rsid w:val="00453F13"/>
    <w:rsid w:val="00453F5F"/>
    <w:rsid w:val="00453FD5"/>
    <w:rsid w:val="004541E8"/>
    <w:rsid w:val="004541FD"/>
    <w:rsid w:val="00454469"/>
    <w:rsid w:val="004546E8"/>
    <w:rsid w:val="00454AB0"/>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980"/>
    <w:rsid w:val="00456A53"/>
    <w:rsid w:val="00456E4A"/>
    <w:rsid w:val="00456F79"/>
    <w:rsid w:val="0045702C"/>
    <w:rsid w:val="0045703C"/>
    <w:rsid w:val="0045705B"/>
    <w:rsid w:val="004572E4"/>
    <w:rsid w:val="00457376"/>
    <w:rsid w:val="00457485"/>
    <w:rsid w:val="0045785F"/>
    <w:rsid w:val="0045796E"/>
    <w:rsid w:val="00457A1B"/>
    <w:rsid w:val="00457B07"/>
    <w:rsid w:val="00457CB9"/>
    <w:rsid w:val="00457CF2"/>
    <w:rsid w:val="00457CFA"/>
    <w:rsid w:val="00457DED"/>
    <w:rsid w:val="00457EB6"/>
    <w:rsid w:val="00460028"/>
    <w:rsid w:val="004600AF"/>
    <w:rsid w:val="0046016E"/>
    <w:rsid w:val="00460235"/>
    <w:rsid w:val="00460339"/>
    <w:rsid w:val="00460391"/>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52D"/>
    <w:rsid w:val="00462658"/>
    <w:rsid w:val="004626FF"/>
    <w:rsid w:val="00462712"/>
    <w:rsid w:val="00462879"/>
    <w:rsid w:val="00462968"/>
    <w:rsid w:val="00462A4A"/>
    <w:rsid w:val="00462A4C"/>
    <w:rsid w:val="00462BD5"/>
    <w:rsid w:val="00462C9F"/>
    <w:rsid w:val="0046310C"/>
    <w:rsid w:val="00463221"/>
    <w:rsid w:val="0046346D"/>
    <w:rsid w:val="0046358D"/>
    <w:rsid w:val="00463592"/>
    <w:rsid w:val="0046378A"/>
    <w:rsid w:val="00463813"/>
    <w:rsid w:val="004638DE"/>
    <w:rsid w:val="00463A94"/>
    <w:rsid w:val="00463DCE"/>
    <w:rsid w:val="004640AC"/>
    <w:rsid w:val="004643E8"/>
    <w:rsid w:val="004643ED"/>
    <w:rsid w:val="004643F2"/>
    <w:rsid w:val="004644AB"/>
    <w:rsid w:val="0046452F"/>
    <w:rsid w:val="00464760"/>
    <w:rsid w:val="004647C1"/>
    <w:rsid w:val="004648BB"/>
    <w:rsid w:val="00464D03"/>
    <w:rsid w:val="00464D89"/>
    <w:rsid w:val="00464DC3"/>
    <w:rsid w:val="00464E70"/>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2D"/>
    <w:rsid w:val="0046684F"/>
    <w:rsid w:val="00466A06"/>
    <w:rsid w:val="00466A74"/>
    <w:rsid w:val="00466AB6"/>
    <w:rsid w:val="00466B55"/>
    <w:rsid w:val="00466CC6"/>
    <w:rsid w:val="00466D1F"/>
    <w:rsid w:val="00466F0A"/>
    <w:rsid w:val="00466F15"/>
    <w:rsid w:val="00467035"/>
    <w:rsid w:val="0046712B"/>
    <w:rsid w:val="004672FC"/>
    <w:rsid w:val="0046737C"/>
    <w:rsid w:val="004674B5"/>
    <w:rsid w:val="004674F0"/>
    <w:rsid w:val="00467612"/>
    <w:rsid w:val="00467727"/>
    <w:rsid w:val="0046777E"/>
    <w:rsid w:val="0046782E"/>
    <w:rsid w:val="00467BAD"/>
    <w:rsid w:val="00467C68"/>
    <w:rsid w:val="00467D50"/>
    <w:rsid w:val="00467DCA"/>
    <w:rsid w:val="00467F88"/>
    <w:rsid w:val="004700A4"/>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C5"/>
    <w:rsid w:val="00470AE3"/>
    <w:rsid w:val="00470BF8"/>
    <w:rsid w:val="00470CFA"/>
    <w:rsid w:val="00470E9D"/>
    <w:rsid w:val="00470ECC"/>
    <w:rsid w:val="0047104E"/>
    <w:rsid w:val="00471221"/>
    <w:rsid w:val="004712ED"/>
    <w:rsid w:val="00471357"/>
    <w:rsid w:val="00471484"/>
    <w:rsid w:val="0047169F"/>
    <w:rsid w:val="004716DD"/>
    <w:rsid w:val="004718E4"/>
    <w:rsid w:val="00471920"/>
    <w:rsid w:val="00471ADC"/>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B69"/>
    <w:rsid w:val="00472EBE"/>
    <w:rsid w:val="0047320F"/>
    <w:rsid w:val="004732C7"/>
    <w:rsid w:val="00473422"/>
    <w:rsid w:val="004737A3"/>
    <w:rsid w:val="00473896"/>
    <w:rsid w:val="00473A01"/>
    <w:rsid w:val="00473C1C"/>
    <w:rsid w:val="00473C42"/>
    <w:rsid w:val="00473C66"/>
    <w:rsid w:val="00473E7E"/>
    <w:rsid w:val="00473ED7"/>
    <w:rsid w:val="0047407F"/>
    <w:rsid w:val="00474185"/>
    <w:rsid w:val="0047431E"/>
    <w:rsid w:val="004743AB"/>
    <w:rsid w:val="004744FB"/>
    <w:rsid w:val="00474684"/>
    <w:rsid w:val="0047477F"/>
    <w:rsid w:val="00474B17"/>
    <w:rsid w:val="00474F4E"/>
    <w:rsid w:val="004750A5"/>
    <w:rsid w:val="004750FD"/>
    <w:rsid w:val="004753E3"/>
    <w:rsid w:val="00475917"/>
    <w:rsid w:val="004759B9"/>
    <w:rsid w:val="00475A22"/>
    <w:rsid w:val="00475BF1"/>
    <w:rsid w:val="00475CD1"/>
    <w:rsid w:val="00475F85"/>
    <w:rsid w:val="00476104"/>
    <w:rsid w:val="004762E2"/>
    <w:rsid w:val="00476484"/>
    <w:rsid w:val="00476591"/>
    <w:rsid w:val="00476952"/>
    <w:rsid w:val="004769E3"/>
    <w:rsid w:val="00476B9A"/>
    <w:rsid w:val="00477016"/>
    <w:rsid w:val="0047703C"/>
    <w:rsid w:val="00477221"/>
    <w:rsid w:val="004773AE"/>
    <w:rsid w:val="00477969"/>
    <w:rsid w:val="00477C1C"/>
    <w:rsid w:val="00477C67"/>
    <w:rsid w:val="00477D01"/>
    <w:rsid w:val="00477DB0"/>
    <w:rsid w:val="00477E98"/>
    <w:rsid w:val="00477F48"/>
    <w:rsid w:val="0048011B"/>
    <w:rsid w:val="00480244"/>
    <w:rsid w:val="004803D0"/>
    <w:rsid w:val="0048040D"/>
    <w:rsid w:val="00480438"/>
    <w:rsid w:val="00480440"/>
    <w:rsid w:val="00480729"/>
    <w:rsid w:val="004809C8"/>
    <w:rsid w:val="00480BDE"/>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2EF4"/>
    <w:rsid w:val="00483165"/>
    <w:rsid w:val="0048318B"/>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6BC"/>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8A"/>
    <w:rsid w:val="004877EA"/>
    <w:rsid w:val="004878AF"/>
    <w:rsid w:val="004878F1"/>
    <w:rsid w:val="00487925"/>
    <w:rsid w:val="00487983"/>
    <w:rsid w:val="00487AA3"/>
    <w:rsid w:val="00487AD1"/>
    <w:rsid w:val="00487DC0"/>
    <w:rsid w:val="00487E47"/>
    <w:rsid w:val="00487F90"/>
    <w:rsid w:val="00490072"/>
    <w:rsid w:val="004900CA"/>
    <w:rsid w:val="004901DD"/>
    <w:rsid w:val="00490870"/>
    <w:rsid w:val="004909AF"/>
    <w:rsid w:val="00490A70"/>
    <w:rsid w:val="00490C25"/>
    <w:rsid w:val="00490E97"/>
    <w:rsid w:val="004911B6"/>
    <w:rsid w:val="0049159B"/>
    <w:rsid w:val="00491700"/>
    <w:rsid w:val="00491721"/>
    <w:rsid w:val="00491840"/>
    <w:rsid w:val="004918E1"/>
    <w:rsid w:val="004919A9"/>
    <w:rsid w:val="00491A0E"/>
    <w:rsid w:val="00491AA0"/>
    <w:rsid w:val="00491C89"/>
    <w:rsid w:val="00491D2F"/>
    <w:rsid w:val="00491E35"/>
    <w:rsid w:val="00491F7F"/>
    <w:rsid w:val="00492490"/>
    <w:rsid w:val="004924A2"/>
    <w:rsid w:val="004925FF"/>
    <w:rsid w:val="0049267E"/>
    <w:rsid w:val="004926B1"/>
    <w:rsid w:val="0049287D"/>
    <w:rsid w:val="00492A98"/>
    <w:rsid w:val="00492B85"/>
    <w:rsid w:val="00492D2D"/>
    <w:rsid w:val="00492F76"/>
    <w:rsid w:val="004930A1"/>
    <w:rsid w:val="004931D5"/>
    <w:rsid w:val="00493219"/>
    <w:rsid w:val="00493473"/>
    <w:rsid w:val="004934A9"/>
    <w:rsid w:val="004934CE"/>
    <w:rsid w:val="00493550"/>
    <w:rsid w:val="0049374A"/>
    <w:rsid w:val="004939F6"/>
    <w:rsid w:val="00493A96"/>
    <w:rsid w:val="00493C51"/>
    <w:rsid w:val="00493D7D"/>
    <w:rsid w:val="00493EAB"/>
    <w:rsid w:val="00493EB2"/>
    <w:rsid w:val="00493F50"/>
    <w:rsid w:val="00493F77"/>
    <w:rsid w:val="00493F8B"/>
    <w:rsid w:val="00494217"/>
    <w:rsid w:val="004947D0"/>
    <w:rsid w:val="0049497A"/>
    <w:rsid w:val="004949C3"/>
    <w:rsid w:val="00494BDB"/>
    <w:rsid w:val="00494DEF"/>
    <w:rsid w:val="00494DF4"/>
    <w:rsid w:val="00494F08"/>
    <w:rsid w:val="00494F8C"/>
    <w:rsid w:val="0049508E"/>
    <w:rsid w:val="0049517C"/>
    <w:rsid w:val="004951C1"/>
    <w:rsid w:val="00495502"/>
    <w:rsid w:val="00495616"/>
    <w:rsid w:val="00495682"/>
    <w:rsid w:val="00495801"/>
    <w:rsid w:val="00495A0F"/>
    <w:rsid w:val="00495BCE"/>
    <w:rsid w:val="00495C9B"/>
    <w:rsid w:val="00495D16"/>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6D7"/>
    <w:rsid w:val="0049771A"/>
    <w:rsid w:val="00497791"/>
    <w:rsid w:val="0049782A"/>
    <w:rsid w:val="00497E89"/>
    <w:rsid w:val="00497F31"/>
    <w:rsid w:val="004A04E7"/>
    <w:rsid w:val="004A0677"/>
    <w:rsid w:val="004A08D2"/>
    <w:rsid w:val="004A0CA1"/>
    <w:rsid w:val="004A0F8C"/>
    <w:rsid w:val="004A0FD4"/>
    <w:rsid w:val="004A1185"/>
    <w:rsid w:val="004A12B5"/>
    <w:rsid w:val="004A148C"/>
    <w:rsid w:val="004A1492"/>
    <w:rsid w:val="004A18F2"/>
    <w:rsid w:val="004A198C"/>
    <w:rsid w:val="004A1A85"/>
    <w:rsid w:val="004A1B7D"/>
    <w:rsid w:val="004A1CB0"/>
    <w:rsid w:val="004A1CD1"/>
    <w:rsid w:val="004A1D8E"/>
    <w:rsid w:val="004A2002"/>
    <w:rsid w:val="004A2063"/>
    <w:rsid w:val="004A211B"/>
    <w:rsid w:val="004A211F"/>
    <w:rsid w:val="004A2272"/>
    <w:rsid w:val="004A22A0"/>
    <w:rsid w:val="004A22BA"/>
    <w:rsid w:val="004A2347"/>
    <w:rsid w:val="004A2393"/>
    <w:rsid w:val="004A248E"/>
    <w:rsid w:val="004A24E0"/>
    <w:rsid w:val="004A25BA"/>
    <w:rsid w:val="004A25EE"/>
    <w:rsid w:val="004A26DB"/>
    <w:rsid w:val="004A288E"/>
    <w:rsid w:val="004A28E5"/>
    <w:rsid w:val="004A29BF"/>
    <w:rsid w:val="004A2A04"/>
    <w:rsid w:val="004A2BDE"/>
    <w:rsid w:val="004A2E87"/>
    <w:rsid w:val="004A2F01"/>
    <w:rsid w:val="004A31A4"/>
    <w:rsid w:val="004A3214"/>
    <w:rsid w:val="004A35E1"/>
    <w:rsid w:val="004A3695"/>
    <w:rsid w:val="004A3C0B"/>
    <w:rsid w:val="004A3C80"/>
    <w:rsid w:val="004A3DE9"/>
    <w:rsid w:val="004A3F9E"/>
    <w:rsid w:val="004A406C"/>
    <w:rsid w:val="004A4098"/>
    <w:rsid w:val="004A437B"/>
    <w:rsid w:val="004A444C"/>
    <w:rsid w:val="004A44AA"/>
    <w:rsid w:val="004A465D"/>
    <w:rsid w:val="004A46BB"/>
    <w:rsid w:val="004A46CB"/>
    <w:rsid w:val="004A4765"/>
    <w:rsid w:val="004A47E9"/>
    <w:rsid w:val="004A4816"/>
    <w:rsid w:val="004A4A64"/>
    <w:rsid w:val="004A4AF1"/>
    <w:rsid w:val="004A4C3D"/>
    <w:rsid w:val="004A4C3F"/>
    <w:rsid w:val="004A4C99"/>
    <w:rsid w:val="004A4DCA"/>
    <w:rsid w:val="004A4E3D"/>
    <w:rsid w:val="004A4E4A"/>
    <w:rsid w:val="004A4FE5"/>
    <w:rsid w:val="004A5386"/>
    <w:rsid w:val="004A539F"/>
    <w:rsid w:val="004A548B"/>
    <w:rsid w:val="004A5513"/>
    <w:rsid w:val="004A55DF"/>
    <w:rsid w:val="004A560C"/>
    <w:rsid w:val="004A561B"/>
    <w:rsid w:val="004A5641"/>
    <w:rsid w:val="004A57A2"/>
    <w:rsid w:val="004A57C0"/>
    <w:rsid w:val="004A5848"/>
    <w:rsid w:val="004A589C"/>
    <w:rsid w:val="004A58E6"/>
    <w:rsid w:val="004A5B52"/>
    <w:rsid w:val="004A5CD5"/>
    <w:rsid w:val="004A5EBF"/>
    <w:rsid w:val="004A5FC8"/>
    <w:rsid w:val="004A638A"/>
    <w:rsid w:val="004A64EC"/>
    <w:rsid w:val="004A6772"/>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08"/>
    <w:rsid w:val="004A74A2"/>
    <w:rsid w:val="004A74BB"/>
    <w:rsid w:val="004A7550"/>
    <w:rsid w:val="004A778C"/>
    <w:rsid w:val="004A7808"/>
    <w:rsid w:val="004A7908"/>
    <w:rsid w:val="004A794F"/>
    <w:rsid w:val="004A7956"/>
    <w:rsid w:val="004A7961"/>
    <w:rsid w:val="004A7C64"/>
    <w:rsid w:val="004A7E08"/>
    <w:rsid w:val="004B002E"/>
    <w:rsid w:val="004B0067"/>
    <w:rsid w:val="004B02B4"/>
    <w:rsid w:val="004B02D0"/>
    <w:rsid w:val="004B0393"/>
    <w:rsid w:val="004B03BB"/>
    <w:rsid w:val="004B05AF"/>
    <w:rsid w:val="004B07B6"/>
    <w:rsid w:val="004B0939"/>
    <w:rsid w:val="004B093B"/>
    <w:rsid w:val="004B0AA0"/>
    <w:rsid w:val="004B0C01"/>
    <w:rsid w:val="004B0D57"/>
    <w:rsid w:val="004B0D7F"/>
    <w:rsid w:val="004B0EEE"/>
    <w:rsid w:val="004B0FA4"/>
    <w:rsid w:val="004B10C1"/>
    <w:rsid w:val="004B1258"/>
    <w:rsid w:val="004B1295"/>
    <w:rsid w:val="004B12E0"/>
    <w:rsid w:val="004B1327"/>
    <w:rsid w:val="004B13F6"/>
    <w:rsid w:val="004B156A"/>
    <w:rsid w:val="004B17D8"/>
    <w:rsid w:val="004B1AA4"/>
    <w:rsid w:val="004B1B4A"/>
    <w:rsid w:val="004B1C0B"/>
    <w:rsid w:val="004B1C0F"/>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0FB"/>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33E"/>
    <w:rsid w:val="004B44F0"/>
    <w:rsid w:val="004B4574"/>
    <w:rsid w:val="004B467B"/>
    <w:rsid w:val="004B48FA"/>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5E9E"/>
    <w:rsid w:val="004B5FBA"/>
    <w:rsid w:val="004B6278"/>
    <w:rsid w:val="004B6318"/>
    <w:rsid w:val="004B6327"/>
    <w:rsid w:val="004B6494"/>
    <w:rsid w:val="004B666D"/>
    <w:rsid w:val="004B6697"/>
    <w:rsid w:val="004B66F9"/>
    <w:rsid w:val="004B671D"/>
    <w:rsid w:val="004B67A8"/>
    <w:rsid w:val="004B685C"/>
    <w:rsid w:val="004B68F4"/>
    <w:rsid w:val="004B69DD"/>
    <w:rsid w:val="004B6B0E"/>
    <w:rsid w:val="004B6F1E"/>
    <w:rsid w:val="004B7249"/>
    <w:rsid w:val="004B7348"/>
    <w:rsid w:val="004B762F"/>
    <w:rsid w:val="004B76E2"/>
    <w:rsid w:val="004B77D0"/>
    <w:rsid w:val="004B78C7"/>
    <w:rsid w:val="004B7E4F"/>
    <w:rsid w:val="004B7E85"/>
    <w:rsid w:val="004B7EC8"/>
    <w:rsid w:val="004C033B"/>
    <w:rsid w:val="004C04A3"/>
    <w:rsid w:val="004C09FC"/>
    <w:rsid w:val="004C0B5F"/>
    <w:rsid w:val="004C0C0A"/>
    <w:rsid w:val="004C0D1A"/>
    <w:rsid w:val="004C0D5F"/>
    <w:rsid w:val="004C0E13"/>
    <w:rsid w:val="004C0E8E"/>
    <w:rsid w:val="004C101F"/>
    <w:rsid w:val="004C12E7"/>
    <w:rsid w:val="004C14F0"/>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3C6"/>
    <w:rsid w:val="004C24A5"/>
    <w:rsid w:val="004C2563"/>
    <w:rsid w:val="004C2702"/>
    <w:rsid w:val="004C275D"/>
    <w:rsid w:val="004C28A3"/>
    <w:rsid w:val="004C28D9"/>
    <w:rsid w:val="004C29C6"/>
    <w:rsid w:val="004C2B99"/>
    <w:rsid w:val="004C2CDE"/>
    <w:rsid w:val="004C2D40"/>
    <w:rsid w:val="004C2D52"/>
    <w:rsid w:val="004C33A5"/>
    <w:rsid w:val="004C33D2"/>
    <w:rsid w:val="004C3549"/>
    <w:rsid w:val="004C3638"/>
    <w:rsid w:val="004C36A5"/>
    <w:rsid w:val="004C3800"/>
    <w:rsid w:val="004C382D"/>
    <w:rsid w:val="004C3835"/>
    <w:rsid w:val="004C3866"/>
    <w:rsid w:val="004C395B"/>
    <w:rsid w:val="004C399B"/>
    <w:rsid w:val="004C3B18"/>
    <w:rsid w:val="004C3F04"/>
    <w:rsid w:val="004C3FCB"/>
    <w:rsid w:val="004C4040"/>
    <w:rsid w:val="004C4440"/>
    <w:rsid w:val="004C4573"/>
    <w:rsid w:val="004C46DE"/>
    <w:rsid w:val="004C4768"/>
    <w:rsid w:val="004C480B"/>
    <w:rsid w:val="004C4879"/>
    <w:rsid w:val="004C4D2E"/>
    <w:rsid w:val="004C4D53"/>
    <w:rsid w:val="004C5018"/>
    <w:rsid w:val="004C50E7"/>
    <w:rsid w:val="004C52C0"/>
    <w:rsid w:val="004C537B"/>
    <w:rsid w:val="004C53A6"/>
    <w:rsid w:val="004C5829"/>
    <w:rsid w:val="004C5959"/>
    <w:rsid w:val="004C59B8"/>
    <w:rsid w:val="004C5A50"/>
    <w:rsid w:val="004C5AF4"/>
    <w:rsid w:val="004C5C3B"/>
    <w:rsid w:val="004C5E29"/>
    <w:rsid w:val="004C6085"/>
    <w:rsid w:val="004C612B"/>
    <w:rsid w:val="004C62DB"/>
    <w:rsid w:val="004C64CF"/>
    <w:rsid w:val="004C6645"/>
    <w:rsid w:val="004C67D9"/>
    <w:rsid w:val="004C6852"/>
    <w:rsid w:val="004C68AD"/>
    <w:rsid w:val="004C69A9"/>
    <w:rsid w:val="004C6B0E"/>
    <w:rsid w:val="004C6B75"/>
    <w:rsid w:val="004C6C07"/>
    <w:rsid w:val="004C6DF3"/>
    <w:rsid w:val="004C7095"/>
    <w:rsid w:val="004C71D9"/>
    <w:rsid w:val="004C71F8"/>
    <w:rsid w:val="004C724A"/>
    <w:rsid w:val="004C72C8"/>
    <w:rsid w:val="004C736C"/>
    <w:rsid w:val="004C77BD"/>
    <w:rsid w:val="004C781E"/>
    <w:rsid w:val="004C7844"/>
    <w:rsid w:val="004C796E"/>
    <w:rsid w:val="004C7A1C"/>
    <w:rsid w:val="004C7A2D"/>
    <w:rsid w:val="004C7B19"/>
    <w:rsid w:val="004C7BA0"/>
    <w:rsid w:val="004C7CCF"/>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093"/>
    <w:rsid w:val="004D1218"/>
    <w:rsid w:val="004D12EF"/>
    <w:rsid w:val="004D12F5"/>
    <w:rsid w:val="004D13EE"/>
    <w:rsid w:val="004D146E"/>
    <w:rsid w:val="004D1505"/>
    <w:rsid w:val="004D1590"/>
    <w:rsid w:val="004D16ED"/>
    <w:rsid w:val="004D1A09"/>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1CF"/>
    <w:rsid w:val="004D429F"/>
    <w:rsid w:val="004D44A5"/>
    <w:rsid w:val="004D4662"/>
    <w:rsid w:val="004D466D"/>
    <w:rsid w:val="004D4772"/>
    <w:rsid w:val="004D4781"/>
    <w:rsid w:val="004D4950"/>
    <w:rsid w:val="004D497F"/>
    <w:rsid w:val="004D49C3"/>
    <w:rsid w:val="004D4B11"/>
    <w:rsid w:val="004D4B39"/>
    <w:rsid w:val="004D4EA8"/>
    <w:rsid w:val="004D4EB8"/>
    <w:rsid w:val="004D4FAD"/>
    <w:rsid w:val="004D51E9"/>
    <w:rsid w:val="004D5218"/>
    <w:rsid w:val="004D52FC"/>
    <w:rsid w:val="004D5449"/>
    <w:rsid w:val="004D54A8"/>
    <w:rsid w:val="004D555A"/>
    <w:rsid w:val="004D57F1"/>
    <w:rsid w:val="004D5891"/>
    <w:rsid w:val="004D5A21"/>
    <w:rsid w:val="004D5B39"/>
    <w:rsid w:val="004D5B52"/>
    <w:rsid w:val="004D6001"/>
    <w:rsid w:val="004D61D6"/>
    <w:rsid w:val="004D6228"/>
    <w:rsid w:val="004D6411"/>
    <w:rsid w:val="004D6469"/>
    <w:rsid w:val="004D64B1"/>
    <w:rsid w:val="004D64FF"/>
    <w:rsid w:val="004D6772"/>
    <w:rsid w:val="004D683F"/>
    <w:rsid w:val="004D6868"/>
    <w:rsid w:val="004D6DFE"/>
    <w:rsid w:val="004D6F07"/>
    <w:rsid w:val="004D6FC8"/>
    <w:rsid w:val="004D721F"/>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D0"/>
    <w:rsid w:val="004E09E5"/>
    <w:rsid w:val="004E0A07"/>
    <w:rsid w:val="004E0ABF"/>
    <w:rsid w:val="004E1072"/>
    <w:rsid w:val="004E124E"/>
    <w:rsid w:val="004E14C1"/>
    <w:rsid w:val="004E16A9"/>
    <w:rsid w:val="004E18F6"/>
    <w:rsid w:val="004E1E35"/>
    <w:rsid w:val="004E242D"/>
    <w:rsid w:val="004E2447"/>
    <w:rsid w:val="004E2455"/>
    <w:rsid w:val="004E293A"/>
    <w:rsid w:val="004E2A5A"/>
    <w:rsid w:val="004E2BA3"/>
    <w:rsid w:val="004E2C30"/>
    <w:rsid w:val="004E2D24"/>
    <w:rsid w:val="004E2DA7"/>
    <w:rsid w:val="004E2F07"/>
    <w:rsid w:val="004E2F12"/>
    <w:rsid w:val="004E2F62"/>
    <w:rsid w:val="004E2FBC"/>
    <w:rsid w:val="004E30AC"/>
    <w:rsid w:val="004E325F"/>
    <w:rsid w:val="004E339E"/>
    <w:rsid w:val="004E3437"/>
    <w:rsid w:val="004E35BB"/>
    <w:rsid w:val="004E38A1"/>
    <w:rsid w:val="004E3A5E"/>
    <w:rsid w:val="004E3B94"/>
    <w:rsid w:val="004E3C33"/>
    <w:rsid w:val="004E3C7A"/>
    <w:rsid w:val="004E3E0D"/>
    <w:rsid w:val="004E3E90"/>
    <w:rsid w:val="004E3EFF"/>
    <w:rsid w:val="004E4006"/>
    <w:rsid w:val="004E440D"/>
    <w:rsid w:val="004E4A05"/>
    <w:rsid w:val="004E4A17"/>
    <w:rsid w:val="004E4D31"/>
    <w:rsid w:val="004E4FF6"/>
    <w:rsid w:val="004E517A"/>
    <w:rsid w:val="004E5445"/>
    <w:rsid w:val="004E544E"/>
    <w:rsid w:val="004E56AB"/>
    <w:rsid w:val="004E5733"/>
    <w:rsid w:val="004E5741"/>
    <w:rsid w:val="004E577B"/>
    <w:rsid w:val="004E5961"/>
    <w:rsid w:val="004E59BF"/>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E7F8C"/>
    <w:rsid w:val="004F00C5"/>
    <w:rsid w:val="004F0201"/>
    <w:rsid w:val="004F022A"/>
    <w:rsid w:val="004F04B7"/>
    <w:rsid w:val="004F0686"/>
    <w:rsid w:val="004F06BF"/>
    <w:rsid w:val="004F0AA8"/>
    <w:rsid w:val="004F0B27"/>
    <w:rsid w:val="004F0C07"/>
    <w:rsid w:val="004F0F7F"/>
    <w:rsid w:val="004F1027"/>
    <w:rsid w:val="004F1154"/>
    <w:rsid w:val="004F11C2"/>
    <w:rsid w:val="004F11FD"/>
    <w:rsid w:val="004F1219"/>
    <w:rsid w:val="004F1245"/>
    <w:rsid w:val="004F1514"/>
    <w:rsid w:val="004F15F6"/>
    <w:rsid w:val="004F17C9"/>
    <w:rsid w:val="004F180D"/>
    <w:rsid w:val="004F18D9"/>
    <w:rsid w:val="004F193A"/>
    <w:rsid w:val="004F22B8"/>
    <w:rsid w:val="004F2430"/>
    <w:rsid w:val="004F2559"/>
    <w:rsid w:val="004F2695"/>
    <w:rsid w:val="004F280D"/>
    <w:rsid w:val="004F296E"/>
    <w:rsid w:val="004F3119"/>
    <w:rsid w:val="004F311B"/>
    <w:rsid w:val="004F341B"/>
    <w:rsid w:val="004F3466"/>
    <w:rsid w:val="004F35AB"/>
    <w:rsid w:val="004F3657"/>
    <w:rsid w:val="004F3669"/>
    <w:rsid w:val="004F3675"/>
    <w:rsid w:val="004F37E5"/>
    <w:rsid w:val="004F3881"/>
    <w:rsid w:val="004F38BC"/>
    <w:rsid w:val="004F38FF"/>
    <w:rsid w:val="004F3923"/>
    <w:rsid w:val="004F3AB8"/>
    <w:rsid w:val="004F3ADC"/>
    <w:rsid w:val="004F3EE1"/>
    <w:rsid w:val="004F3F84"/>
    <w:rsid w:val="004F4004"/>
    <w:rsid w:val="004F419E"/>
    <w:rsid w:val="004F4243"/>
    <w:rsid w:val="004F425A"/>
    <w:rsid w:val="004F442B"/>
    <w:rsid w:val="004F4650"/>
    <w:rsid w:val="004F4812"/>
    <w:rsid w:val="004F485F"/>
    <w:rsid w:val="004F490C"/>
    <w:rsid w:val="004F4A99"/>
    <w:rsid w:val="004F4B2B"/>
    <w:rsid w:val="004F4D7E"/>
    <w:rsid w:val="004F4E42"/>
    <w:rsid w:val="004F4FCB"/>
    <w:rsid w:val="004F4FD4"/>
    <w:rsid w:val="004F504C"/>
    <w:rsid w:val="004F510A"/>
    <w:rsid w:val="004F5162"/>
    <w:rsid w:val="004F5286"/>
    <w:rsid w:val="004F53BE"/>
    <w:rsid w:val="004F5425"/>
    <w:rsid w:val="004F55AC"/>
    <w:rsid w:val="004F562F"/>
    <w:rsid w:val="004F59CC"/>
    <w:rsid w:val="004F5B2B"/>
    <w:rsid w:val="004F5C33"/>
    <w:rsid w:val="004F5C54"/>
    <w:rsid w:val="004F5CC4"/>
    <w:rsid w:val="004F616F"/>
    <w:rsid w:val="004F62BB"/>
    <w:rsid w:val="004F64A8"/>
    <w:rsid w:val="004F654E"/>
    <w:rsid w:val="004F65D5"/>
    <w:rsid w:val="004F65DC"/>
    <w:rsid w:val="004F66B9"/>
    <w:rsid w:val="004F681C"/>
    <w:rsid w:val="004F689C"/>
    <w:rsid w:val="004F68FD"/>
    <w:rsid w:val="004F69D4"/>
    <w:rsid w:val="004F6B2D"/>
    <w:rsid w:val="004F6BDC"/>
    <w:rsid w:val="004F6E4E"/>
    <w:rsid w:val="004F6E8B"/>
    <w:rsid w:val="004F7247"/>
    <w:rsid w:val="004F72CE"/>
    <w:rsid w:val="004F759B"/>
    <w:rsid w:val="004F7621"/>
    <w:rsid w:val="004F778C"/>
    <w:rsid w:val="004F79A9"/>
    <w:rsid w:val="004F7ACE"/>
    <w:rsid w:val="004F7BF0"/>
    <w:rsid w:val="004F7CE7"/>
    <w:rsid w:val="004F7DF5"/>
    <w:rsid w:val="004F7FC8"/>
    <w:rsid w:val="0050016D"/>
    <w:rsid w:val="005001B1"/>
    <w:rsid w:val="005001F9"/>
    <w:rsid w:val="0050041C"/>
    <w:rsid w:val="00500584"/>
    <w:rsid w:val="00500589"/>
    <w:rsid w:val="005006BD"/>
    <w:rsid w:val="005007BF"/>
    <w:rsid w:val="005009AA"/>
    <w:rsid w:val="00500BBE"/>
    <w:rsid w:val="00500C2C"/>
    <w:rsid w:val="00500C40"/>
    <w:rsid w:val="00500CAA"/>
    <w:rsid w:val="00500D84"/>
    <w:rsid w:val="00500DE5"/>
    <w:rsid w:val="00500DF0"/>
    <w:rsid w:val="00501009"/>
    <w:rsid w:val="00501017"/>
    <w:rsid w:val="00501071"/>
    <w:rsid w:val="00501541"/>
    <w:rsid w:val="0050173C"/>
    <w:rsid w:val="005017AC"/>
    <w:rsid w:val="0050189D"/>
    <w:rsid w:val="00501C59"/>
    <w:rsid w:val="00501CD0"/>
    <w:rsid w:val="00501E3E"/>
    <w:rsid w:val="00501ECF"/>
    <w:rsid w:val="00502027"/>
    <w:rsid w:val="00502140"/>
    <w:rsid w:val="00502237"/>
    <w:rsid w:val="00502410"/>
    <w:rsid w:val="005026C6"/>
    <w:rsid w:val="005026EB"/>
    <w:rsid w:val="00502AD9"/>
    <w:rsid w:val="00502B36"/>
    <w:rsid w:val="00502B66"/>
    <w:rsid w:val="00502B8C"/>
    <w:rsid w:val="00502C08"/>
    <w:rsid w:val="00502CF7"/>
    <w:rsid w:val="00502D0A"/>
    <w:rsid w:val="00502DF1"/>
    <w:rsid w:val="00503092"/>
    <w:rsid w:val="00503146"/>
    <w:rsid w:val="00503387"/>
    <w:rsid w:val="00503440"/>
    <w:rsid w:val="0050350C"/>
    <w:rsid w:val="0050372D"/>
    <w:rsid w:val="00503841"/>
    <w:rsid w:val="00503B2D"/>
    <w:rsid w:val="00503BE6"/>
    <w:rsid w:val="00503DA1"/>
    <w:rsid w:val="00503F17"/>
    <w:rsid w:val="00503FA0"/>
    <w:rsid w:val="0050409F"/>
    <w:rsid w:val="005041EB"/>
    <w:rsid w:val="0050423B"/>
    <w:rsid w:val="00504613"/>
    <w:rsid w:val="0050461A"/>
    <w:rsid w:val="00504914"/>
    <w:rsid w:val="00504BF1"/>
    <w:rsid w:val="00504D45"/>
    <w:rsid w:val="00504E4E"/>
    <w:rsid w:val="00504EFA"/>
    <w:rsid w:val="00504F13"/>
    <w:rsid w:val="00504FD3"/>
    <w:rsid w:val="00504FF3"/>
    <w:rsid w:val="0050501F"/>
    <w:rsid w:val="0050525E"/>
    <w:rsid w:val="00505287"/>
    <w:rsid w:val="00505438"/>
    <w:rsid w:val="00505661"/>
    <w:rsid w:val="00505904"/>
    <w:rsid w:val="00505D7C"/>
    <w:rsid w:val="00505F31"/>
    <w:rsid w:val="005061A8"/>
    <w:rsid w:val="00506401"/>
    <w:rsid w:val="0050669D"/>
    <w:rsid w:val="005067B9"/>
    <w:rsid w:val="0050684C"/>
    <w:rsid w:val="00506A2F"/>
    <w:rsid w:val="00506A84"/>
    <w:rsid w:val="00506D0F"/>
    <w:rsid w:val="0050708E"/>
    <w:rsid w:val="005070EB"/>
    <w:rsid w:val="0050731D"/>
    <w:rsid w:val="00507524"/>
    <w:rsid w:val="00507527"/>
    <w:rsid w:val="005076FF"/>
    <w:rsid w:val="0050799E"/>
    <w:rsid w:val="00507A7A"/>
    <w:rsid w:val="00507C6C"/>
    <w:rsid w:val="00507E8A"/>
    <w:rsid w:val="005101B2"/>
    <w:rsid w:val="00510316"/>
    <w:rsid w:val="0051033F"/>
    <w:rsid w:val="00510590"/>
    <w:rsid w:val="005105B0"/>
    <w:rsid w:val="005105D5"/>
    <w:rsid w:val="005106B3"/>
    <w:rsid w:val="0051073C"/>
    <w:rsid w:val="00510821"/>
    <w:rsid w:val="0051092F"/>
    <w:rsid w:val="005109BA"/>
    <w:rsid w:val="005109FD"/>
    <w:rsid w:val="00510A4F"/>
    <w:rsid w:val="00510A63"/>
    <w:rsid w:val="00510A8F"/>
    <w:rsid w:val="00510BD5"/>
    <w:rsid w:val="00510E9D"/>
    <w:rsid w:val="00510F22"/>
    <w:rsid w:val="0051123C"/>
    <w:rsid w:val="005112D7"/>
    <w:rsid w:val="00511398"/>
    <w:rsid w:val="005113C7"/>
    <w:rsid w:val="005115C0"/>
    <w:rsid w:val="00511794"/>
    <w:rsid w:val="0051199D"/>
    <w:rsid w:val="00511A74"/>
    <w:rsid w:val="00511AD2"/>
    <w:rsid w:val="00511BD3"/>
    <w:rsid w:val="00511E6E"/>
    <w:rsid w:val="00511E78"/>
    <w:rsid w:val="00511EB3"/>
    <w:rsid w:val="00512082"/>
    <w:rsid w:val="00512097"/>
    <w:rsid w:val="005120FD"/>
    <w:rsid w:val="00512183"/>
    <w:rsid w:val="00512459"/>
    <w:rsid w:val="0051255A"/>
    <w:rsid w:val="005125D8"/>
    <w:rsid w:val="00512748"/>
    <w:rsid w:val="0051288C"/>
    <w:rsid w:val="005128AD"/>
    <w:rsid w:val="005129F7"/>
    <w:rsid w:val="00512C81"/>
    <w:rsid w:val="00512CE6"/>
    <w:rsid w:val="00512EFC"/>
    <w:rsid w:val="00512F6E"/>
    <w:rsid w:val="0051301F"/>
    <w:rsid w:val="00513187"/>
    <w:rsid w:val="0051323F"/>
    <w:rsid w:val="005132FD"/>
    <w:rsid w:val="005133AF"/>
    <w:rsid w:val="005134A5"/>
    <w:rsid w:val="0051360E"/>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32A"/>
    <w:rsid w:val="00514458"/>
    <w:rsid w:val="0051449F"/>
    <w:rsid w:val="005146CB"/>
    <w:rsid w:val="00514709"/>
    <w:rsid w:val="005147BB"/>
    <w:rsid w:val="00514B65"/>
    <w:rsid w:val="00514B6D"/>
    <w:rsid w:val="00514BAD"/>
    <w:rsid w:val="00514D3D"/>
    <w:rsid w:val="00514EE1"/>
    <w:rsid w:val="0051515C"/>
    <w:rsid w:val="00515192"/>
    <w:rsid w:val="0051535D"/>
    <w:rsid w:val="0051557A"/>
    <w:rsid w:val="005156B2"/>
    <w:rsid w:val="005156E5"/>
    <w:rsid w:val="00515743"/>
    <w:rsid w:val="00515942"/>
    <w:rsid w:val="00515B09"/>
    <w:rsid w:val="00515E3B"/>
    <w:rsid w:val="00515F2F"/>
    <w:rsid w:val="00515F8C"/>
    <w:rsid w:val="00515FFC"/>
    <w:rsid w:val="00516060"/>
    <w:rsid w:val="005160F5"/>
    <w:rsid w:val="005161BC"/>
    <w:rsid w:val="005161FD"/>
    <w:rsid w:val="0051628E"/>
    <w:rsid w:val="00516922"/>
    <w:rsid w:val="005169F9"/>
    <w:rsid w:val="00516A21"/>
    <w:rsid w:val="00516B35"/>
    <w:rsid w:val="00516E87"/>
    <w:rsid w:val="00517014"/>
    <w:rsid w:val="00517106"/>
    <w:rsid w:val="005171BA"/>
    <w:rsid w:val="00517225"/>
    <w:rsid w:val="00517359"/>
    <w:rsid w:val="005177B1"/>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D27"/>
    <w:rsid w:val="00520E00"/>
    <w:rsid w:val="00520E3F"/>
    <w:rsid w:val="00520F0C"/>
    <w:rsid w:val="00520F44"/>
    <w:rsid w:val="00520FB2"/>
    <w:rsid w:val="00521164"/>
    <w:rsid w:val="00521229"/>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0A0"/>
    <w:rsid w:val="0052210C"/>
    <w:rsid w:val="0052212B"/>
    <w:rsid w:val="005221C2"/>
    <w:rsid w:val="0052254F"/>
    <w:rsid w:val="005225C9"/>
    <w:rsid w:val="005228BD"/>
    <w:rsid w:val="00522A83"/>
    <w:rsid w:val="00522ACA"/>
    <w:rsid w:val="00522B16"/>
    <w:rsid w:val="00522CCB"/>
    <w:rsid w:val="00522D9D"/>
    <w:rsid w:val="00522FFC"/>
    <w:rsid w:val="00523017"/>
    <w:rsid w:val="005232E1"/>
    <w:rsid w:val="005234C4"/>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17"/>
    <w:rsid w:val="005261F6"/>
    <w:rsid w:val="005262C2"/>
    <w:rsid w:val="00526444"/>
    <w:rsid w:val="0052655B"/>
    <w:rsid w:val="00526592"/>
    <w:rsid w:val="005265F7"/>
    <w:rsid w:val="00526778"/>
    <w:rsid w:val="005267D1"/>
    <w:rsid w:val="00526925"/>
    <w:rsid w:val="00526988"/>
    <w:rsid w:val="00526BCB"/>
    <w:rsid w:val="00526CA8"/>
    <w:rsid w:val="00526D33"/>
    <w:rsid w:val="00526D75"/>
    <w:rsid w:val="00526F45"/>
    <w:rsid w:val="00526F9D"/>
    <w:rsid w:val="005270DA"/>
    <w:rsid w:val="00527330"/>
    <w:rsid w:val="00527365"/>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A24"/>
    <w:rsid w:val="00530BC8"/>
    <w:rsid w:val="00530D84"/>
    <w:rsid w:val="00530F40"/>
    <w:rsid w:val="00530FF9"/>
    <w:rsid w:val="005310E1"/>
    <w:rsid w:val="00531486"/>
    <w:rsid w:val="005315E7"/>
    <w:rsid w:val="00531600"/>
    <w:rsid w:val="005318D7"/>
    <w:rsid w:val="005318F5"/>
    <w:rsid w:val="0053198F"/>
    <w:rsid w:val="00531A7C"/>
    <w:rsid w:val="00531AF4"/>
    <w:rsid w:val="00531B58"/>
    <w:rsid w:val="00531C34"/>
    <w:rsid w:val="0053201C"/>
    <w:rsid w:val="00532020"/>
    <w:rsid w:val="005320D1"/>
    <w:rsid w:val="00532105"/>
    <w:rsid w:val="0053232D"/>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4EA0"/>
    <w:rsid w:val="0053528A"/>
    <w:rsid w:val="005352EB"/>
    <w:rsid w:val="00535365"/>
    <w:rsid w:val="005353F0"/>
    <w:rsid w:val="005355B3"/>
    <w:rsid w:val="00535930"/>
    <w:rsid w:val="00535988"/>
    <w:rsid w:val="00535AD1"/>
    <w:rsid w:val="00535CAA"/>
    <w:rsid w:val="00535CD3"/>
    <w:rsid w:val="00535DFB"/>
    <w:rsid w:val="00535FDE"/>
    <w:rsid w:val="00536327"/>
    <w:rsid w:val="00536507"/>
    <w:rsid w:val="00536542"/>
    <w:rsid w:val="00536654"/>
    <w:rsid w:val="005369C2"/>
    <w:rsid w:val="00536C55"/>
    <w:rsid w:val="00536CA9"/>
    <w:rsid w:val="00536DEE"/>
    <w:rsid w:val="00536EA4"/>
    <w:rsid w:val="00536F35"/>
    <w:rsid w:val="00536FC7"/>
    <w:rsid w:val="00537008"/>
    <w:rsid w:val="005370B6"/>
    <w:rsid w:val="005372FB"/>
    <w:rsid w:val="0053731B"/>
    <w:rsid w:val="00537337"/>
    <w:rsid w:val="0053737C"/>
    <w:rsid w:val="005373BC"/>
    <w:rsid w:val="00537649"/>
    <w:rsid w:val="00537826"/>
    <w:rsid w:val="0053782C"/>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2E2"/>
    <w:rsid w:val="005415DA"/>
    <w:rsid w:val="005415EF"/>
    <w:rsid w:val="005416BE"/>
    <w:rsid w:val="0054180E"/>
    <w:rsid w:val="0054189B"/>
    <w:rsid w:val="00541A81"/>
    <w:rsid w:val="00541D2A"/>
    <w:rsid w:val="00541F3C"/>
    <w:rsid w:val="00541F49"/>
    <w:rsid w:val="00541F72"/>
    <w:rsid w:val="005421C7"/>
    <w:rsid w:val="00542324"/>
    <w:rsid w:val="00542394"/>
    <w:rsid w:val="005423B3"/>
    <w:rsid w:val="00542500"/>
    <w:rsid w:val="0054266C"/>
    <w:rsid w:val="005426A0"/>
    <w:rsid w:val="005426D3"/>
    <w:rsid w:val="0054271B"/>
    <w:rsid w:val="005427AA"/>
    <w:rsid w:val="005428F1"/>
    <w:rsid w:val="00542D1C"/>
    <w:rsid w:val="00542DD9"/>
    <w:rsid w:val="00542E66"/>
    <w:rsid w:val="00542F72"/>
    <w:rsid w:val="0054309C"/>
    <w:rsid w:val="005431A7"/>
    <w:rsid w:val="0054331E"/>
    <w:rsid w:val="005434CF"/>
    <w:rsid w:val="005438F0"/>
    <w:rsid w:val="005439F8"/>
    <w:rsid w:val="00543A0E"/>
    <w:rsid w:val="00543C55"/>
    <w:rsid w:val="00543D6D"/>
    <w:rsid w:val="00543D7B"/>
    <w:rsid w:val="00543E6D"/>
    <w:rsid w:val="00543F18"/>
    <w:rsid w:val="005440A6"/>
    <w:rsid w:val="005442CA"/>
    <w:rsid w:val="00544312"/>
    <w:rsid w:val="0054441E"/>
    <w:rsid w:val="005444A8"/>
    <w:rsid w:val="00544652"/>
    <w:rsid w:val="00544780"/>
    <w:rsid w:val="00544839"/>
    <w:rsid w:val="00544BB8"/>
    <w:rsid w:val="00544D21"/>
    <w:rsid w:val="00544DD9"/>
    <w:rsid w:val="00544DDF"/>
    <w:rsid w:val="00545303"/>
    <w:rsid w:val="00545451"/>
    <w:rsid w:val="00545507"/>
    <w:rsid w:val="00545A56"/>
    <w:rsid w:val="00545B46"/>
    <w:rsid w:val="00545D07"/>
    <w:rsid w:val="00545D6C"/>
    <w:rsid w:val="00545D89"/>
    <w:rsid w:val="00545F6C"/>
    <w:rsid w:val="00545F81"/>
    <w:rsid w:val="00545FBB"/>
    <w:rsid w:val="005461D9"/>
    <w:rsid w:val="0054637A"/>
    <w:rsid w:val="0054639C"/>
    <w:rsid w:val="005463C6"/>
    <w:rsid w:val="00546473"/>
    <w:rsid w:val="005464A4"/>
    <w:rsid w:val="00546892"/>
    <w:rsid w:val="00546982"/>
    <w:rsid w:val="005469E6"/>
    <w:rsid w:val="00546CD4"/>
    <w:rsid w:val="00546D4B"/>
    <w:rsid w:val="00546D64"/>
    <w:rsid w:val="00546DED"/>
    <w:rsid w:val="00546EA5"/>
    <w:rsid w:val="00547057"/>
    <w:rsid w:val="0054711B"/>
    <w:rsid w:val="005471D2"/>
    <w:rsid w:val="005471D8"/>
    <w:rsid w:val="00547645"/>
    <w:rsid w:val="005476AD"/>
    <w:rsid w:val="00547978"/>
    <w:rsid w:val="00547A12"/>
    <w:rsid w:val="00547A56"/>
    <w:rsid w:val="00547AE3"/>
    <w:rsid w:val="00547C95"/>
    <w:rsid w:val="00547F11"/>
    <w:rsid w:val="005502E9"/>
    <w:rsid w:val="0055041D"/>
    <w:rsid w:val="00550447"/>
    <w:rsid w:val="00550760"/>
    <w:rsid w:val="00550837"/>
    <w:rsid w:val="00550941"/>
    <w:rsid w:val="00550943"/>
    <w:rsid w:val="00550A14"/>
    <w:rsid w:val="00550AA4"/>
    <w:rsid w:val="00550C84"/>
    <w:rsid w:val="00550CE6"/>
    <w:rsid w:val="00550E05"/>
    <w:rsid w:val="00550F02"/>
    <w:rsid w:val="00550F08"/>
    <w:rsid w:val="00551119"/>
    <w:rsid w:val="005512FC"/>
    <w:rsid w:val="00551890"/>
    <w:rsid w:val="00551A7E"/>
    <w:rsid w:val="00551B15"/>
    <w:rsid w:val="00551D83"/>
    <w:rsid w:val="00551DF1"/>
    <w:rsid w:val="00551E05"/>
    <w:rsid w:val="00551E71"/>
    <w:rsid w:val="00551FA5"/>
    <w:rsid w:val="00552399"/>
    <w:rsid w:val="005523AD"/>
    <w:rsid w:val="005523FF"/>
    <w:rsid w:val="00552613"/>
    <w:rsid w:val="00552639"/>
    <w:rsid w:val="005526F3"/>
    <w:rsid w:val="0055283B"/>
    <w:rsid w:val="0055293A"/>
    <w:rsid w:val="00552C5C"/>
    <w:rsid w:val="00552C6E"/>
    <w:rsid w:val="00552C7A"/>
    <w:rsid w:val="00552E89"/>
    <w:rsid w:val="00552EBB"/>
    <w:rsid w:val="00552FB3"/>
    <w:rsid w:val="0055317E"/>
    <w:rsid w:val="0055321A"/>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E86"/>
    <w:rsid w:val="00553F1A"/>
    <w:rsid w:val="00553F64"/>
    <w:rsid w:val="0055421C"/>
    <w:rsid w:val="00554380"/>
    <w:rsid w:val="005543A1"/>
    <w:rsid w:val="00554493"/>
    <w:rsid w:val="0055451B"/>
    <w:rsid w:val="00554567"/>
    <w:rsid w:val="0055466C"/>
    <w:rsid w:val="00554793"/>
    <w:rsid w:val="00554908"/>
    <w:rsid w:val="005549D4"/>
    <w:rsid w:val="00554AA2"/>
    <w:rsid w:val="00554B94"/>
    <w:rsid w:val="00554C0D"/>
    <w:rsid w:val="00554C23"/>
    <w:rsid w:val="00554EC3"/>
    <w:rsid w:val="00554F3A"/>
    <w:rsid w:val="00554FB9"/>
    <w:rsid w:val="00554FFD"/>
    <w:rsid w:val="0055501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CC4"/>
    <w:rsid w:val="00556D32"/>
    <w:rsid w:val="00556DB4"/>
    <w:rsid w:val="00556E4A"/>
    <w:rsid w:val="00556EC1"/>
    <w:rsid w:val="00556FE1"/>
    <w:rsid w:val="005571BB"/>
    <w:rsid w:val="00557688"/>
    <w:rsid w:val="00557ACC"/>
    <w:rsid w:val="00557AE0"/>
    <w:rsid w:val="00557E29"/>
    <w:rsid w:val="00557F55"/>
    <w:rsid w:val="00560042"/>
    <w:rsid w:val="00560180"/>
    <w:rsid w:val="005601EC"/>
    <w:rsid w:val="0056033C"/>
    <w:rsid w:val="00560346"/>
    <w:rsid w:val="0056036C"/>
    <w:rsid w:val="005603AE"/>
    <w:rsid w:val="005604FE"/>
    <w:rsid w:val="00560505"/>
    <w:rsid w:val="0056050E"/>
    <w:rsid w:val="00560610"/>
    <w:rsid w:val="00560684"/>
    <w:rsid w:val="005609CF"/>
    <w:rsid w:val="00560A9B"/>
    <w:rsid w:val="00560B55"/>
    <w:rsid w:val="00560CBE"/>
    <w:rsid w:val="00560D29"/>
    <w:rsid w:val="00560EB4"/>
    <w:rsid w:val="005610B3"/>
    <w:rsid w:val="00561238"/>
    <w:rsid w:val="00561494"/>
    <w:rsid w:val="0056179C"/>
    <w:rsid w:val="005617EF"/>
    <w:rsid w:val="0056184A"/>
    <w:rsid w:val="00561BD5"/>
    <w:rsid w:val="00561D69"/>
    <w:rsid w:val="00561E9F"/>
    <w:rsid w:val="00562001"/>
    <w:rsid w:val="0056216A"/>
    <w:rsid w:val="005623A6"/>
    <w:rsid w:val="005628E7"/>
    <w:rsid w:val="00562AC4"/>
    <w:rsid w:val="00562CA0"/>
    <w:rsid w:val="00562D86"/>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29"/>
    <w:rsid w:val="0056426D"/>
    <w:rsid w:val="005642DA"/>
    <w:rsid w:val="00564397"/>
    <w:rsid w:val="005643A1"/>
    <w:rsid w:val="00564546"/>
    <w:rsid w:val="0056457D"/>
    <w:rsid w:val="00564713"/>
    <w:rsid w:val="00564831"/>
    <w:rsid w:val="00564A9A"/>
    <w:rsid w:val="00564B85"/>
    <w:rsid w:val="00564BAB"/>
    <w:rsid w:val="005653BB"/>
    <w:rsid w:val="005653D8"/>
    <w:rsid w:val="00565530"/>
    <w:rsid w:val="00565685"/>
    <w:rsid w:val="005656B0"/>
    <w:rsid w:val="005658A4"/>
    <w:rsid w:val="0056597E"/>
    <w:rsid w:val="00565A6E"/>
    <w:rsid w:val="00565A80"/>
    <w:rsid w:val="00565AAF"/>
    <w:rsid w:val="00565EE6"/>
    <w:rsid w:val="00566614"/>
    <w:rsid w:val="00566713"/>
    <w:rsid w:val="0056684C"/>
    <w:rsid w:val="00566884"/>
    <w:rsid w:val="0056689F"/>
    <w:rsid w:val="005668F9"/>
    <w:rsid w:val="005669EE"/>
    <w:rsid w:val="00566B3D"/>
    <w:rsid w:val="00566F04"/>
    <w:rsid w:val="0056705E"/>
    <w:rsid w:val="0056715B"/>
    <w:rsid w:val="005671BF"/>
    <w:rsid w:val="005672FA"/>
    <w:rsid w:val="00567582"/>
    <w:rsid w:val="00567591"/>
    <w:rsid w:val="005675D4"/>
    <w:rsid w:val="00567A11"/>
    <w:rsid w:val="00567BD7"/>
    <w:rsid w:val="00567C4E"/>
    <w:rsid w:val="00567C70"/>
    <w:rsid w:val="00567D38"/>
    <w:rsid w:val="00567F0D"/>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B30"/>
    <w:rsid w:val="00570D41"/>
    <w:rsid w:val="00570E79"/>
    <w:rsid w:val="00571005"/>
    <w:rsid w:val="005710DA"/>
    <w:rsid w:val="00571144"/>
    <w:rsid w:val="00571163"/>
    <w:rsid w:val="0057117E"/>
    <w:rsid w:val="0057127F"/>
    <w:rsid w:val="005713F7"/>
    <w:rsid w:val="00571441"/>
    <w:rsid w:val="0057152F"/>
    <w:rsid w:val="00571530"/>
    <w:rsid w:val="00571592"/>
    <w:rsid w:val="00571681"/>
    <w:rsid w:val="0057178C"/>
    <w:rsid w:val="00571982"/>
    <w:rsid w:val="00571A82"/>
    <w:rsid w:val="00571BBF"/>
    <w:rsid w:val="00571CBB"/>
    <w:rsid w:val="00571D99"/>
    <w:rsid w:val="00571E11"/>
    <w:rsid w:val="00571E73"/>
    <w:rsid w:val="00571F6A"/>
    <w:rsid w:val="0057206D"/>
    <w:rsid w:val="0057229E"/>
    <w:rsid w:val="00572416"/>
    <w:rsid w:val="005725B8"/>
    <w:rsid w:val="0057270F"/>
    <w:rsid w:val="00572736"/>
    <w:rsid w:val="0057283A"/>
    <w:rsid w:val="005729C6"/>
    <w:rsid w:val="00572B1A"/>
    <w:rsid w:val="00572BA4"/>
    <w:rsid w:val="00572F7E"/>
    <w:rsid w:val="00573043"/>
    <w:rsid w:val="00573062"/>
    <w:rsid w:val="0057311C"/>
    <w:rsid w:val="0057313A"/>
    <w:rsid w:val="00573236"/>
    <w:rsid w:val="00573375"/>
    <w:rsid w:val="00573473"/>
    <w:rsid w:val="005734A9"/>
    <w:rsid w:val="00573759"/>
    <w:rsid w:val="00573869"/>
    <w:rsid w:val="005738DD"/>
    <w:rsid w:val="0057397E"/>
    <w:rsid w:val="005739E2"/>
    <w:rsid w:val="00573B46"/>
    <w:rsid w:val="00573B7F"/>
    <w:rsid w:val="00573D21"/>
    <w:rsid w:val="00573D63"/>
    <w:rsid w:val="00573D8C"/>
    <w:rsid w:val="00573F9B"/>
    <w:rsid w:val="00573FBB"/>
    <w:rsid w:val="00573FE4"/>
    <w:rsid w:val="005740A2"/>
    <w:rsid w:val="005740F9"/>
    <w:rsid w:val="00574542"/>
    <w:rsid w:val="005745EB"/>
    <w:rsid w:val="0057474A"/>
    <w:rsid w:val="00574774"/>
    <w:rsid w:val="005748C7"/>
    <w:rsid w:val="0057496C"/>
    <w:rsid w:val="005749AB"/>
    <w:rsid w:val="00574BBC"/>
    <w:rsid w:val="00574BBE"/>
    <w:rsid w:val="00574D0C"/>
    <w:rsid w:val="00574FCE"/>
    <w:rsid w:val="00575073"/>
    <w:rsid w:val="005750ED"/>
    <w:rsid w:val="0057529B"/>
    <w:rsid w:val="005756BF"/>
    <w:rsid w:val="00575831"/>
    <w:rsid w:val="0057590E"/>
    <w:rsid w:val="00575A10"/>
    <w:rsid w:val="00575E4B"/>
    <w:rsid w:val="00575EF1"/>
    <w:rsid w:val="00575FA6"/>
    <w:rsid w:val="005760F9"/>
    <w:rsid w:val="0057636D"/>
    <w:rsid w:val="00576460"/>
    <w:rsid w:val="005764C1"/>
    <w:rsid w:val="005766A2"/>
    <w:rsid w:val="00576889"/>
    <w:rsid w:val="00576895"/>
    <w:rsid w:val="00576F30"/>
    <w:rsid w:val="00576FF9"/>
    <w:rsid w:val="005770CE"/>
    <w:rsid w:val="00577467"/>
    <w:rsid w:val="005774EB"/>
    <w:rsid w:val="00577513"/>
    <w:rsid w:val="00577524"/>
    <w:rsid w:val="005775DA"/>
    <w:rsid w:val="00577601"/>
    <w:rsid w:val="00577758"/>
    <w:rsid w:val="0057776F"/>
    <w:rsid w:val="00577775"/>
    <w:rsid w:val="00577820"/>
    <w:rsid w:val="00577933"/>
    <w:rsid w:val="0057796D"/>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1B5"/>
    <w:rsid w:val="005821DF"/>
    <w:rsid w:val="005822B1"/>
    <w:rsid w:val="0058235C"/>
    <w:rsid w:val="0058242F"/>
    <w:rsid w:val="00582570"/>
    <w:rsid w:val="005827BA"/>
    <w:rsid w:val="005827FA"/>
    <w:rsid w:val="005828FB"/>
    <w:rsid w:val="005829B6"/>
    <w:rsid w:val="00582A22"/>
    <w:rsid w:val="00582A96"/>
    <w:rsid w:val="00582BCD"/>
    <w:rsid w:val="00582CC4"/>
    <w:rsid w:val="00582D18"/>
    <w:rsid w:val="00582DBF"/>
    <w:rsid w:val="00582DCC"/>
    <w:rsid w:val="00582DFE"/>
    <w:rsid w:val="00582F35"/>
    <w:rsid w:val="00582F50"/>
    <w:rsid w:val="00582FDB"/>
    <w:rsid w:val="00583202"/>
    <w:rsid w:val="0058325F"/>
    <w:rsid w:val="00583752"/>
    <w:rsid w:val="005838EA"/>
    <w:rsid w:val="005839C4"/>
    <w:rsid w:val="00583A9D"/>
    <w:rsid w:val="00583DF2"/>
    <w:rsid w:val="00584041"/>
    <w:rsid w:val="005841A1"/>
    <w:rsid w:val="0058452B"/>
    <w:rsid w:val="00584586"/>
    <w:rsid w:val="00584AE9"/>
    <w:rsid w:val="00584BC0"/>
    <w:rsid w:val="00584BE2"/>
    <w:rsid w:val="00584C6C"/>
    <w:rsid w:val="00584E91"/>
    <w:rsid w:val="00584F89"/>
    <w:rsid w:val="00585135"/>
    <w:rsid w:val="005852DC"/>
    <w:rsid w:val="005853CB"/>
    <w:rsid w:val="005854DA"/>
    <w:rsid w:val="0058551B"/>
    <w:rsid w:val="00585744"/>
    <w:rsid w:val="00585756"/>
    <w:rsid w:val="005858B2"/>
    <w:rsid w:val="00585989"/>
    <w:rsid w:val="005859A5"/>
    <w:rsid w:val="00585A64"/>
    <w:rsid w:val="00585C4C"/>
    <w:rsid w:val="00585E82"/>
    <w:rsid w:val="005860AE"/>
    <w:rsid w:val="005860F5"/>
    <w:rsid w:val="005861A5"/>
    <w:rsid w:val="00586226"/>
    <w:rsid w:val="00586278"/>
    <w:rsid w:val="005862ED"/>
    <w:rsid w:val="0058632F"/>
    <w:rsid w:val="00586446"/>
    <w:rsid w:val="0058654B"/>
    <w:rsid w:val="005865DE"/>
    <w:rsid w:val="0058686F"/>
    <w:rsid w:val="0058698A"/>
    <w:rsid w:val="00586A5F"/>
    <w:rsid w:val="00586A75"/>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1F3"/>
    <w:rsid w:val="00590312"/>
    <w:rsid w:val="005904F0"/>
    <w:rsid w:val="00590531"/>
    <w:rsid w:val="00590685"/>
    <w:rsid w:val="005906EC"/>
    <w:rsid w:val="0059084A"/>
    <w:rsid w:val="00590A6A"/>
    <w:rsid w:val="00590ACD"/>
    <w:rsid w:val="00590BA3"/>
    <w:rsid w:val="00590DCF"/>
    <w:rsid w:val="00590E69"/>
    <w:rsid w:val="00591055"/>
    <w:rsid w:val="005911C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2BC"/>
    <w:rsid w:val="0059345E"/>
    <w:rsid w:val="00593583"/>
    <w:rsid w:val="005935BD"/>
    <w:rsid w:val="00593604"/>
    <w:rsid w:val="005936AE"/>
    <w:rsid w:val="005937B3"/>
    <w:rsid w:val="00593D8B"/>
    <w:rsid w:val="00593F78"/>
    <w:rsid w:val="0059407F"/>
    <w:rsid w:val="00594362"/>
    <w:rsid w:val="00594840"/>
    <w:rsid w:val="0059485D"/>
    <w:rsid w:val="005948B0"/>
    <w:rsid w:val="00594A69"/>
    <w:rsid w:val="00594B7E"/>
    <w:rsid w:val="00594DF9"/>
    <w:rsid w:val="00594F69"/>
    <w:rsid w:val="00595095"/>
    <w:rsid w:val="00595131"/>
    <w:rsid w:val="00595297"/>
    <w:rsid w:val="005953ED"/>
    <w:rsid w:val="00595418"/>
    <w:rsid w:val="005956C9"/>
    <w:rsid w:val="005956CE"/>
    <w:rsid w:val="005957CD"/>
    <w:rsid w:val="00595851"/>
    <w:rsid w:val="00595889"/>
    <w:rsid w:val="00595A9B"/>
    <w:rsid w:val="00595A9F"/>
    <w:rsid w:val="00595BFD"/>
    <w:rsid w:val="00595DB7"/>
    <w:rsid w:val="00595E80"/>
    <w:rsid w:val="00595F2C"/>
    <w:rsid w:val="00596216"/>
    <w:rsid w:val="005962F7"/>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2C"/>
    <w:rsid w:val="0059733A"/>
    <w:rsid w:val="005974FC"/>
    <w:rsid w:val="00597597"/>
    <w:rsid w:val="005977B5"/>
    <w:rsid w:val="00597913"/>
    <w:rsid w:val="00597987"/>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037"/>
    <w:rsid w:val="005A2346"/>
    <w:rsid w:val="005A23FE"/>
    <w:rsid w:val="005A25A5"/>
    <w:rsid w:val="005A262F"/>
    <w:rsid w:val="005A26F3"/>
    <w:rsid w:val="005A2955"/>
    <w:rsid w:val="005A2961"/>
    <w:rsid w:val="005A2A64"/>
    <w:rsid w:val="005A2BE3"/>
    <w:rsid w:val="005A2C1F"/>
    <w:rsid w:val="005A2E87"/>
    <w:rsid w:val="005A3123"/>
    <w:rsid w:val="005A31B4"/>
    <w:rsid w:val="005A320F"/>
    <w:rsid w:val="005A342C"/>
    <w:rsid w:val="005A34FD"/>
    <w:rsid w:val="005A35B7"/>
    <w:rsid w:val="005A379B"/>
    <w:rsid w:val="005A3852"/>
    <w:rsid w:val="005A3865"/>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7FA"/>
    <w:rsid w:val="005A4831"/>
    <w:rsid w:val="005A48C2"/>
    <w:rsid w:val="005A4967"/>
    <w:rsid w:val="005A4A2A"/>
    <w:rsid w:val="005A4B5C"/>
    <w:rsid w:val="005A4CDA"/>
    <w:rsid w:val="005A4D0E"/>
    <w:rsid w:val="005A4E18"/>
    <w:rsid w:val="005A4FC8"/>
    <w:rsid w:val="005A51C4"/>
    <w:rsid w:val="005A5271"/>
    <w:rsid w:val="005A536C"/>
    <w:rsid w:val="005A5695"/>
    <w:rsid w:val="005A56A4"/>
    <w:rsid w:val="005A5CE7"/>
    <w:rsid w:val="005A5D75"/>
    <w:rsid w:val="005A5EA5"/>
    <w:rsid w:val="005A5ECC"/>
    <w:rsid w:val="005A5F64"/>
    <w:rsid w:val="005A6017"/>
    <w:rsid w:val="005A6081"/>
    <w:rsid w:val="005A60D1"/>
    <w:rsid w:val="005A63EC"/>
    <w:rsid w:val="005A6760"/>
    <w:rsid w:val="005A67D5"/>
    <w:rsid w:val="005A6878"/>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87B"/>
    <w:rsid w:val="005B099B"/>
    <w:rsid w:val="005B09AC"/>
    <w:rsid w:val="005B0BCB"/>
    <w:rsid w:val="005B0E22"/>
    <w:rsid w:val="005B1002"/>
    <w:rsid w:val="005B145C"/>
    <w:rsid w:val="005B16C3"/>
    <w:rsid w:val="005B1787"/>
    <w:rsid w:val="005B19D2"/>
    <w:rsid w:val="005B1B4E"/>
    <w:rsid w:val="005B1C6C"/>
    <w:rsid w:val="005B1D5C"/>
    <w:rsid w:val="005B1DFD"/>
    <w:rsid w:val="005B1ECF"/>
    <w:rsid w:val="005B2061"/>
    <w:rsid w:val="005B20AE"/>
    <w:rsid w:val="005B214A"/>
    <w:rsid w:val="005B2185"/>
    <w:rsid w:val="005B22C1"/>
    <w:rsid w:val="005B28CC"/>
    <w:rsid w:val="005B2962"/>
    <w:rsid w:val="005B2A96"/>
    <w:rsid w:val="005B2BE5"/>
    <w:rsid w:val="005B2CA1"/>
    <w:rsid w:val="005B2E22"/>
    <w:rsid w:val="005B2E47"/>
    <w:rsid w:val="005B2EF0"/>
    <w:rsid w:val="005B2F56"/>
    <w:rsid w:val="005B2FBC"/>
    <w:rsid w:val="005B3001"/>
    <w:rsid w:val="005B30CE"/>
    <w:rsid w:val="005B31CC"/>
    <w:rsid w:val="005B329E"/>
    <w:rsid w:val="005B32EE"/>
    <w:rsid w:val="005B32FB"/>
    <w:rsid w:val="005B3509"/>
    <w:rsid w:val="005B3596"/>
    <w:rsid w:val="005B35C7"/>
    <w:rsid w:val="005B35E0"/>
    <w:rsid w:val="005B35F5"/>
    <w:rsid w:val="005B37DF"/>
    <w:rsid w:val="005B38A7"/>
    <w:rsid w:val="005B38E3"/>
    <w:rsid w:val="005B3A73"/>
    <w:rsid w:val="005B3A99"/>
    <w:rsid w:val="005B3AAE"/>
    <w:rsid w:val="005B3B6A"/>
    <w:rsid w:val="005B3D9A"/>
    <w:rsid w:val="005B3E1C"/>
    <w:rsid w:val="005B3F6E"/>
    <w:rsid w:val="005B4071"/>
    <w:rsid w:val="005B4077"/>
    <w:rsid w:val="005B40DF"/>
    <w:rsid w:val="005B434E"/>
    <w:rsid w:val="005B4415"/>
    <w:rsid w:val="005B45E4"/>
    <w:rsid w:val="005B495F"/>
    <w:rsid w:val="005B497A"/>
    <w:rsid w:val="005B4F50"/>
    <w:rsid w:val="005B4FBC"/>
    <w:rsid w:val="005B5027"/>
    <w:rsid w:val="005B5041"/>
    <w:rsid w:val="005B509E"/>
    <w:rsid w:val="005B5129"/>
    <w:rsid w:val="005B5348"/>
    <w:rsid w:val="005B53DB"/>
    <w:rsid w:val="005B57A3"/>
    <w:rsid w:val="005B584D"/>
    <w:rsid w:val="005B58B2"/>
    <w:rsid w:val="005B5999"/>
    <w:rsid w:val="005B5AE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2E"/>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C43"/>
    <w:rsid w:val="005C0D35"/>
    <w:rsid w:val="005C0F67"/>
    <w:rsid w:val="005C0FC5"/>
    <w:rsid w:val="005C120C"/>
    <w:rsid w:val="005C121A"/>
    <w:rsid w:val="005C1453"/>
    <w:rsid w:val="005C14B9"/>
    <w:rsid w:val="005C152D"/>
    <w:rsid w:val="005C1571"/>
    <w:rsid w:val="005C15C7"/>
    <w:rsid w:val="005C1683"/>
    <w:rsid w:val="005C16CB"/>
    <w:rsid w:val="005C180C"/>
    <w:rsid w:val="005C1816"/>
    <w:rsid w:val="005C19E5"/>
    <w:rsid w:val="005C1AC9"/>
    <w:rsid w:val="005C1C01"/>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097"/>
    <w:rsid w:val="005C32F8"/>
    <w:rsid w:val="005C3527"/>
    <w:rsid w:val="005C353F"/>
    <w:rsid w:val="005C3553"/>
    <w:rsid w:val="005C36C4"/>
    <w:rsid w:val="005C3733"/>
    <w:rsid w:val="005C3856"/>
    <w:rsid w:val="005C39C7"/>
    <w:rsid w:val="005C39F3"/>
    <w:rsid w:val="005C3A89"/>
    <w:rsid w:val="005C3BC8"/>
    <w:rsid w:val="005C3CC9"/>
    <w:rsid w:val="005C3D65"/>
    <w:rsid w:val="005C3DC5"/>
    <w:rsid w:val="005C3DFF"/>
    <w:rsid w:val="005C3E1C"/>
    <w:rsid w:val="005C3E2A"/>
    <w:rsid w:val="005C3ED5"/>
    <w:rsid w:val="005C3F7E"/>
    <w:rsid w:val="005C3FF8"/>
    <w:rsid w:val="005C4448"/>
    <w:rsid w:val="005C451C"/>
    <w:rsid w:val="005C46CC"/>
    <w:rsid w:val="005C4752"/>
    <w:rsid w:val="005C4852"/>
    <w:rsid w:val="005C4869"/>
    <w:rsid w:val="005C48E4"/>
    <w:rsid w:val="005C4946"/>
    <w:rsid w:val="005C499D"/>
    <w:rsid w:val="005C4A79"/>
    <w:rsid w:val="005C4A7B"/>
    <w:rsid w:val="005C4A9F"/>
    <w:rsid w:val="005C4C4C"/>
    <w:rsid w:val="005C4D02"/>
    <w:rsid w:val="005C50A9"/>
    <w:rsid w:val="005C5144"/>
    <w:rsid w:val="005C518A"/>
    <w:rsid w:val="005C534E"/>
    <w:rsid w:val="005C5840"/>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8C9"/>
    <w:rsid w:val="005C6919"/>
    <w:rsid w:val="005C6962"/>
    <w:rsid w:val="005C6AD7"/>
    <w:rsid w:val="005C6C44"/>
    <w:rsid w:val="005C6CB9"/>
    <w:rsid w:val="005C6E30"/>
    <w:rsid w:val="005C6F44"/>
    <w:rsid w:val="005C6F85"/>
    <w:rsid w:val="005C70AF"/>
    <w:rsid w:val="005C72A8"/>
    <w:rsid w:val="005C73F5"/>
    <w:rsid w:val="005C7956"/>
    <w:rsid w:val="005C7AE3"/>
    <w:rsid w:val="005C7CD4"/>
    <w:rsid w:val="005C7D16"/>
    <w:rsid w:val="005C7D3B"/>
    <w:rsid w:val="005C7ECB"/>
    <w:rsid w:val="005D003C"/>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96"/>
    <w:rsid w:val="005D19C2"/>
    <w:rsid w:val="005D1CFE"/>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67"/>
    <w:rsid w:val="005D3292"/>
    <w:rsid w:val="005D33A7"/>
    <w:rsid w:val="005D3505"/>
    <w:rsid w:val="005D358F"/>
    <w:rsid w:val="005D3832"/>
    <w:rsid w:val="005D39E1"/>
    <w:rsid w:val="005D3A13"/>
    <w:rsid w:val="005D3ACD"/>
    <w:rsid w:val="005D3B31"/>
    <w:rsid w:val="005D3CC1"/>
    <w:rsid w:val="005D3DB6"/>
    <w:rsid w:val="005D3DFF"/>
    <w:rsid w:val="005D3ECC"/>
    <w:rsid w:val="005D3F82"/>
    <w:rsid w:val="005D4000"/>
    <w:rsid w:val="005D40ED"/>
    <w:rsid w:val="005D41F6"/>
    <w:rsid w:val="005D42DF"/>
    <w:rsid w:val="005D42F2"/>
    <w:rsid w:val="005D43D5"/>
    <w:rsid w:val="005D47F2"/>
    <w:rsid w:val="005D487D"/>
    <w:rsid w:val="005D48B7"/>
    <w:rsid w:val="005D4C8F"/>
    <w:rsid w:val="005D4C93"/>
    <w:rsid w:val="005D4DC4"/>
    <w:rsid w:val="005D4E7C"/>
    <w:rsid w:val="005D4F0E"/>
    <w:rsid w:val="005D4FBC"/>
    <w:rsid w:val="005D524F"/>
    <w:rsid w:val="005D53F7"/>
    <w:rsid w:val="005D53FC"/>
    <w:rsid w:val="005D547E"/>
    <w:rsid w:val="005D55CC"/>
    <w:rsid w:val="005D5615"/>
    <w:rsid w:val="005D5A18"/>
    <w:rsid w:val="005D5B1C"/>
    <w:rsid w:val="005D5B8F"/>
    <w:rsid w:val="005D62AC"/>
    <w:rsid w:val="005D62C0"/>
    <w:rsid w:val="005D6374"/>
    <w:rsid w:val="005D63A6"/>
    <w:rsid w:val="005D63B8"/>
    <w:rsid w:val="005D6539"/>
    <w:rsid w:val="005D65BF"/>
    <w:rsid w:val="005D65C5"/>
    <w:rsid w:val="005D674F"/>
    <w:rsid w:val="005D6950"/>
    <w:rsid w:val="005D6A50"/>
    <w:rsid w:val="005D6C79"/>
    <w:rsid w:val="005D7313"/>
    <w:rsid w:val="005D734B"/>
    <w:rsid w:val="005D7379"/>
    <w:rsid w:val="005D73BE"/>
    <w:rsid w:val="005D74E5"/>
    <w:rsid w:val="005D7524"/>
    <w:rsid w:val="005D7550"/>
    <w:rsid w:val="005D7617"/>
    <w:rsid w:val="005D7638"/>
    <w:rsid w:val="005D76AC"/>
    <w:rsid w:val="005D793E"/>
    <w:rsid w:val="005D7AC6"/>
    <w:rsid w:val="005D7C54"/>
    <w:rsid w:val="005D7E57"/>
    <w:rsid w:val="005D7EC9"/>
    <w:rsid w:val="005D7FB0"/>
    <w:rsid w:val="005E0054"/>
    <w:rsid w:val="005E0345"/>
    <w:rsid w:val="005E0350"/>
    <w:rsid w:val="005E03C7"/>
    <w:rsid w:val="005E03FB"/>
    <w:rsid w:val="005E0432"/>
    <w:rsid w:val="005E04E4"/>
    <w:rsid w:val="005E05DE"/>
    <w:rsid w:val="005E05EB"/>
    <w:rsid w:val="005E071C"/>
    <w:rsid w:val="005E08BE"/>
    <w:rsid w:val="005E0A04"/>
    <w:rsid w:val="005E0A57"/>
    <w:rsid w:val="005E0E93"/>
    <w:rsid w:val="005E0F7B"/>
    <w:rsid w:val="005E10D9"/>
    <w:rsid w:val="005E1252"/>
    <w:rsid w:val="005E145D"/>
    <w:rsid w:val="005E1A4D"/>
    <w:rsid w:val="005E1B77"/>
    <w:rsid w:val="005E1C71"/>
    <w:rsid w:val="005E1CD9"/>
    <w:rsid w:val="005E1CE3"/>
    <w:rsid w:val="005E1D92"/>
    <w:rsid w:val="005E1FBC"/>
    <w:rsid w:val="005E1FCA"/>
    <w:rsid w:val="005E2023"/>
    <w:rsid w:val="005E2159"/>
    <w:rsid w:val="005E2208"/>
    <w:rsid w:val="005E2384"/>
    <w:rsid w:val="005E23B5"/>
    <w:rsid w:val="005E23DE"/>
    <w:rsid w:val="005E26A6"/>
    <w:rsid w:val="005E2703"/>
    <w:rsid w:val="005E290E"/>
    <w:rsid w:val="005E2A34"/>
    <w:rsid w:val="005E2A46"/>
    <w:rsid w:val="005E2BBB"/>
    <w:rsid w:val="005E2C42"/>
    <w:rsid w:val="005E2D9C"/>
    <w:rsid w:val="005E2E9E"/>
    <w:rsid w:val="005E2FBB"/>
    <w:rsid w:val="005E30B6"/>
    <w:rsid w:val="005E310C"/>
    <w:rsid w:val="005E3213"/>
    <w:rsid w:val="005E32C3"/>
    <w:rsid w:val="005E33BF"/>
    <w:rsid w:val="005E343B"/>
    <w:rsid w:val="005E3447"/>
    <w:rsid w:val="005E35AF"/>
    <w:rsid w:val="005E37A4"/>
    <w:rsid w:val="005E3898"/>
    <w:rsid w:val="005E38CF"/>
    <w:rsid w:val="005E3A82"/>
    <w:rsid w:val="005E3A8C"/>
    <w:rsid w:val="005E3BCA"/>
    <w:rsid w:val="005E3C33"/>
    <w:rsid w:val="005E3D2F"/>
    <w:rsid w:val="005E3DC8"/>
    <w:rsid w:val="005E4271"/>
    <w:rsid w:val="005E4314"/>
    <w:rsid w:val="005E4486"/>
    <w:rsid w:val="005E44AA"/>
    <w:rsid w:val="005E4554"/>
    <w:rsid w:val="005E45D7"/>
    <w:rsid w:val="005E4667"/>
    <w:rsid w:val="005E4923"/>
    <w:rsid w:val="005E496D"/>
    <w:rsid w:val="005E49E5"/>
    <w:rsid w:val="005E4A02"/>
    <w:rsid w:val="005E4A39"/>
    <w:rsid w:val="005E4AC8"/>
    <w:rsid w:val="005E4E0E"/>
    <w:rsid w:val="005E4E77"/>
    <w:rsid w:val="005E4E9C"/>
    <w:rsid w:val="005E4EC6"/>
    <w:rsid w:val="005E4F62"/>
    <w:rsid w:val="005E50D0"/>
    <w:rsid w:val="005E5176"/>
    <w:rsid w:val="005E51A8"/>
    <w:rsid w:val="005E520B"/>
    <w:rsid w:val="005E5216"/>
    <w:rsid w:val="005E538A"/>
    <w:rsid w:val="005E53EC"/>
    <w:rsid w:val="005E56D9"/>
    <w:rsid w:val="005E573F"/>
    <w:rsid w:val="005E588D"/>
    <w:rsid w:val="005E59D1"/>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394"/>
    <w:rsid w:val="005E649D"/>
    <w:rsid w:val="005E64CF"/>
    <w:rsid w:val="005E6636"/>
    <w:rsid w:val="005E66BB"/>
    <w:rsid w:val="005E6828"/>
    <w:rsid w:val="005E68D9"/>
    <w:rsid w:val="005E68F0"/>
    <w:rsid w:val="005E692C"/>
    <w:rsid w:val="005E6A05"/>
    <w:rsid w:val="005E6D24"/>
    <w:rsid w:val="005E6E18"/>
    <w:rsid w:val="005E6EE4"/>
    <w:rsid w:val="005E6FAD"/>
    <w:rsid w:val="005E6FDB"/>
    <w:rsid w:val="005E70B5"/>
    <w:rsid w:val="005E7224"/>
    <w:rsid w:val="005E728E"/>
    <w:rsid w:val="005E73ED"/>
    <w:rsid w:val="005E74E2"/>
    <w:rsid w:val="005E74EB"/>
    <w:rsid w:val="005E752A"/>
    <w:rsid w:val="005E758D"/>
    <w:rsid w:val="005E767E"/>
    <w:rsid w:val="005E780C"/>
    <w:rsid w:val="005E79A7"/>
    <w:rsid w:val="005E7B15"/>
    <w:rsid w:val="005E7B1D"/>
    <w:rsid w:val="005E7E21"/>
    <w:rsid w:val="005E7EB6"/>
    <w:rsid w:val="005E7F3F"/>
    <w:rsid w:val="005F0352"/>
    <w:rsid w:val="005F0412"/>
    <w:rsid w:val="005F0517"/>
    <w:rsid w:val="005F0550"/>
    <w:rsid w:val="005F0623"/>
    <w:rsid w:val="005F0639"/>
    <w:rsid w:val="005F066C"/>
    <w:rsid w:val="005F085E"/>
    <w:rsid w:val="005F09FA"/>
    <w:rsid w:val="005F0B70"/>
    <w:rsid w:val="005F0CEA"/>
    <w:rsid w:val="005F0CFE"/>
    <w:rsid w:val="005F0DB8"/>
    <w:rsid w:val="005F0E20"/>
    <w:rsid w:val="005F0FA8"/>
    <w:rsid w:val="005F10A6"/>
    <w:rsid w:val="005F1197"/>
    <w:rsid w:val="005F1320"/>
    <w:rsid w:val="005F1453"/>
    <w:rsid w:val="005F1473"/>
    <w:rsid w:val="005F14EE"/>
    <w:rsid w:val="005F1605"/>
    <w:rsid w:val="005F1614"/>
    <w:rsid w:val="005F176A"/>
    <w:rsid w:val="005F1B38"/>
    <w:rsid w:val="005F1D27"/>
    <w:rsid w:val="005F1E7F"/>
    <w:rsid w:val="005F1F16"/>
    <w:rsid w:val="005F1FEF"/>
    <w:rsid w:val="005F213A"/>
    <w:rsid w:val="005F2146"/>
    <w:rsid w:val="005F2505"/>
    <w:rsid w:val="005F25ED"/>
    <w:rsid w:val="005F2852"/>
    <w:rsid w:val="005F2AE6"/>
    <w:rsid w:val="005F2C3E"/>
    <w:rsid w:val="005F332C"/>
    <w:rsid w:val="005F33AA"/>
    <w:rsid w:val="005F3422"/>
    <w:rsid w:val="005F3431"/>
    <w:rsid w:val="005F3544"/>
    <w:rsid w:val="005F3584"/>
    <w:rsid w:val="005F38F8"/>
    <w:rsid w:val="005F3920"/>
    <w:rsid w:val="005F3953"/>
    <w:rsid w:val="005F3AD6"/>
    <w:rsid w:val="005F3EC1"/>
    <w:rsid w:val="005F4033"/>
    <w:rsid w:val="005F428D"/>
    <w:rsid w:val="005F4372"/>
    <w:rsid w:val="005F4531"/>
    <w:rsid w:val="005F45E7"/>
    <w:rsid w:val="005F463C"/>
    <w:rsid w:val="005F4697"/>
    <w:rsid w:val="005F4778"/>
    <w:rsid w:val="005F4A1C"/>
    <w:rsid w:val="005F4A73"/>
    <w:rsid w:val="005F4B6C"/>
    <w:rsid w:val="005F4BDB"/>
    <w:rsid w:val="005F4C71"/>
    <w:rsid w:val="005F4E56"/>
    <w:rsid w:val="005F4E5E"/>
    <w:rsid w:val="005F4FC4"/>
    <w:rsid w:val="005F50BD"/>
    <w:rsid w:val="005F5444"/>
    <w:rsid w:val="005F5563"/>
    <w:rsid w:val="005F57C9"/>
    <w:rsid w:val="005F580B"/>
    <w:rsid w:val="005F58B2"/>
    <w:rsid w:val="005F5B83"/>
    <w:rsid w:val="005F5C10"/>
    <w:rsid w:val="005F5C83"/>
    <w:rsid w:val="005F5DDF"/>
    <w:rsid w:val="005F5F6F"/>
    <w:rsid w:val="005F605E"/>
    <w:rsid w:val="005F60AD"/>
    <w:rsid w:val="005F614E"/>
    <w:rsid w:val="005F616D"/>
    <w:rsid w:val="005F61A9"/>
    <w:rsid w:val="005F63C1"/>
    <w:rsid w:val="005F64BB"/>
    <w:rsid w:val="005F6520"/>
    <w:rsid w:val="005F67EC"/>
    <w:rsid w:val="005F68CD"/>
    <w:rsid w:val="005F6912"/>
    <w:rsid w:val="005F698B"/>
    <w:rsid w:val="005F6B6A"/>
    <w:rsid w:val="005F6CD8"/>
    <w:rsid w:val="005F6CE3"/>
    <w:rsid w:val="005F6FF7"/>
    <w:rsid w:val="005F706C"/>
    <w:rsid w:val="005F7124"/>
    <w:rsid w:val="005F73F9"/>
    <w:rsid w:val="005F747D"/>
    <w:rsid w:val="005F7512"/>
    <w:rsid w:val="005F7608"/>
    <w:rsid w:val="005F76F4"/>
    <w:rsid w:val="005F78EE"/>
    <w:rsid w:val="005F79D3"/>
    <w:rsid w:val="005F7B83"/>
    <w:rsid w:val="0060004C"/>
    <w:rsid w:val="0060005A"/>
    <w:rsid w:val="006002F6"/>
    <w:rsid w:val="00600365"/>
    <w:rsid w:val="0060049E"/>
    <w:rsid w:val="006004AD"/>
    <w:rsid w:val="00600663"/>
    <w:rsid w:val="006008A3"/>
    <w:rsid w:val="006008C9"/>
    <w:rsid w:val="00600AD1"/>
    <w:rsid w:val="00600BF2"/>
    <w:rsid w:val="00600C81"/>
    <w:rsid w:val="00600CB3"/>
    <w:rsid w:val="00600D2C"/>
    <w:rsid w:val="00600D51"/>
    <w:rsid w:val="00600E57"/>
    <w:rsid w:val="00600EBD"/>
    <w:rsid w:val="00601266"/>
    <w:rsid w:val="00601292"/>
    <w:rsid w:val="006013FD"/>
    <w:rsid w:val="00601916"/>
    <w:rsid w:val="00601923"/>
    <w:rsid w:val="00601AFB"/>
    <w:rsid w:val="00601D32"/>
    <w:rsid w:val="00601D3C"/>
    <w:rsid w:val="00601E22"/>
    <w:rsid w:val="00601F8B"/>
    <w:rsid w:val="00602120"/>
    <w:rsid w:val="006021D7"/>
    <w:rsid w:val="0060220B"/>
    <w:rsid w:val="0060247F"/>
    <w:rsid w:val="006024DB"/>
    <w:rsid w:val="00602661"/>
    <w:rsid w:val="00602A6C"/>
    <w:rsid w:val="00602BAE"/>
    <w:rsid w:val="00602D17"/>
    <w:rsid w:val="00602DC4"/>
    <w:rsid w:val="00602EF6"/>
    <w:rsid w:val="00602F57"/>
    <w:rsid w:val="00602FD9"/>
    <w:rsid w:val="006037BF"/>
    <w:rsid w:val="006037C5"/>
    <w:rsid w:val="00603871"/>
    <w:rsid w:val="0060388F"/>
    <w:rsid w:val="0060389C"/>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8A7"/>
    <w:rsid w:val="00604958"/>
    <w:rsid w:val="006049D9"/>
    <w:rsid w:val="00604A2B"/>
    <w:rsid w:val="00604B33"/>
    <w:rsid w:val="00604B9B"/>
    <w:rsid w:val="00604C16"/>
    <w:rsid w:val="00604D5D"/>
    <w:rsid w:val="00604ED9"/>
    <w:rsid w:val="00604FA6"/>
    <w:rsid w:val="00604FDF"/>
    <w:rsid w:val="00605220"/>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A01"/>
    <w:rsid w:val="00606B2F"/>
    <w:rsid w:val="00606BBD"/>
    <w:rsid w:val="00606BBE"/>
    <w:rsid w:val="00606D59"/>
    <w:rsid w:val="00606D7C"/>
    <w:rsid w:val="00606DC9"/>
    <w:rsid w:val="00606FBC"/>
    <w:rsid w:val="006070B4"/>
    <w:rsid w:val="006071D2"/>
    <w:rsid w:val="00607293"/>
    <w:rsid w:val="0060734D"/>
    <w:rsid w:val="00607383"/>
    <w:rsid w:val="00607505"/>
    <w:rsid w:val="0060750D"/>
    <w:rsid w:val="0060752D"/>
    <w:rsid w:val="006078B4"/>
    <w:rsid w:val="006078EC"/>
    <w:rsid w:val="006079F8"/>
    <w:rsid w:val="00607A52"/>
    <w:rsid w:val="00607B83"/>
    <w:rsid w:val="00607D55"/>
    <w:rsid w:val="00607D8A"/>
    <w:rsid w:val="00607E25"/>
    <w:rsid w:val="00607F0F"/>
    <w:rsid w:val="00607FDA"/>
    <w:rsid w:val="006101B7"/>
    <w:rsid w:val="0061023D"/>
    <w:rsid w:val="00610291"/>
    <w:rsid w:val="0061041E"/>
    <w:rsid w:val="00610581"/>
    <w:rsid w:val="006105BC"/>
    <w:rsid w:val="006105C1"/>
    <w:rsid w:val="006105C4"/>
    <w:rsid w:val="00610661"/>
    <w:rsid w:val="006107A6"/>
    <w:rsid w:val="00610C0E"/>
    <w:rsid w:val="00610FD5"/>
    <w:rsid w:val="006110A6"/>
    <w:rsid w:val="00611123"/>
    <w:rsid w:val="006111D5"/>
    <w:rsid w:val="006114D8"/>
    <w:rsid w:val="006116A7"/>
    <w:rsid w:val="0061171D"/>
    <w:rsid w:val="00611BA5"/>
    <w:rsid w:val="00611BB4"/>
    <w:rsid w:val="00611BBC"/>
    <w:rsid w:val="00611C5B"/>
    <w:rsid w:val="00611CB0"/>
    <w:rsid w:val="00611CE7"/>
    <w:rsid w:val="00611D81"/>
    <w:rsid w:val="00611F7F"/>
    <w:rsid w:val="006120F1"/>
    <w:rsid w:val="006122C6"/>
    <w:rsid w:val="006122D7"/>
    <w:rsid w:val="00612446"/>
    <w:rsid w:val="006124B3"/>
    <w:rsid w:val="006125B2"/>
    <w:rsid w:val="00612660"/>
    <w:rsid w:val="0061266B"/>
    <w:rsid w:val="00612801"/>
    <w:rsid w:val="0061281C"/>
    <w:rsid w:val="0061287D"/>
    <w:rsid w:val="00612974"/>
    <w:rsid w:val="006129AB"/>
    <w:rsid w:val="006129DB"/>
    <w:rsid w:val="00612B0A"/>
    <w:rsid w:val="006131E9"/>
    <w:rsid w:val="00613463"/>
    <w:rsid w:val="0061360C"/>
    <w:rsid w:val="006137A4"/>
    <w:rsid w:val="0061383F"/>
    <w:rsid w:val="00613A48"/>
    <w:rsid w:val="00613E10"/>
    <w:rsid w:val="00613EC6"/>
    <w:rsid w:val="00613F75"/>
    <w:rsid w:val="0061405A"/>
    <w:rsid w:val="00614089"/>
    <w:rsid w:val="006141AB"/>
    <w:rsid w:val="0061458D"/>
    <w:rsid w:val="006145B4"/>
    <w:rsid w:val="0061494D"/>
    <w:rsid w:val="00614966"/>
    <w:rsid w:val="006149A9"/>
    <w:rsid w:val="00614B7C"/>
    <w:rsid w:val="00614C7C"/>
    <w:rsid w:val="00614D1E"/>
    <w:rsid w:val="00614DE1"/>
    <w:rsid w:val="00614ED3"/>
    <w:rsid w:val="00614F8D"/>
    <w:rsid w:val="00614FCF"/>
    <w:rsid w:val="00615012"/>
    <w:rsid w:val="0061516F"/>
    <w:rsid w:val="00615173"/>
    <w:rsid w:val="006152AC"/>
    <w:rsid w:val="006152D0"/>
    <w:rsid w:val="0061557E"/>
    <w:rsid w:val="00615683"/>
    <w:rsid w:val="0061569F"/>
    <w:rsid w:val="006156BA"/>
    <w:rsid w:val="00615739"/>
    <w:rsid w:val="006157DB"/>
    <w:rsid w:val="00615C2C"/>
    <w:rsid w:val="0061602D"/>
    <w:rsid w:val="006161EB"/>
    <w:rsid w:val="006162FE"/>
    <w:rsid w:val="00616379"/>
    <w:rsid w:val="0061662D"/>
    <w:rsid w:val="006168D1"/>
    <w:rsid w:val="006168E2"/>
    <w:rsid w:val="006169FA"/>
    <w:rsid w:val="00616BAC"/>
    <w:rsid w:val="00616CE3"/>
    <w:rsid w:val="00616D23"/>
    <w:rsid w:val="00616D65"/>
    <w:rsid w:val="00616D6E"/>
    <w:rsid w:val="00616D84"/>
    <w:rsid w:val="00616EA1"/>
    <w:rsid w:val="006170CC"/>
    <w:rsid w:val="0061715F"/>
    <w:rsid w:val="0061732E"/>
    <w:rsid w:val="00617569"/>
    <w:rsid w:val="0061758F"/>
    <w:rsid w:val="00617673"/>
    <w:rsid w:val="00617682"/>
    <w:rsid w:val="00617708"/>
    <w:rsid w:val="0061782B"/>
    <w:rsid w:val="006178DE"/>
    <w:rsid w:val="006178FE"/>
    <w:rsid w:val="0061793B"/>
    <w:rsid w:val="00617C15"/>
    <w:rsid w:val="00617F4D"/>
    <w:rsid w:val="00617F5B"/>
    <w:rsid w:val="0062005B"/>
    <w:rsid w:val="00620087"/>
    <w:rsid w:val="0062049E"/>
    <w:rsid w:val="00620567"/>
    <w:rsid w:val="00620590"/>
    <w:rsid w:val="006209FE"/>
    <w:rsid w:val="00620A9B"/>
    <w:rsid w:val="00620AB6"/>
    <w:rsid w:val="00620D39"/>
    <w:rsid w:val="00620E67"/>
    <w:rsid w:val="00620EA9"/>
    <w:rsid w:val="00620EB2"/>
    <w:rsid w:val="00620F0F"/>
    <w:rsid w:val="006211D5"/>
    <w:rsid w:val="006214E5"/>
    <w:rsid w:val="00621766"/>
    <w:rsid w:val="0062176D"/>
    <w:rsid w:val="00621926"/>
    <w:rsid w:val="00621ACB"/>
    <w:rsid w:val="00621CE6"/>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242"/>
    <w:rsid w:val="00623509"/>
    <w:rsid w:val="00623605"/>
    <w:rsid w:val="00623780"/>
    <w:rsid w:val="006237AB"/>
    <w:rsid w:val="0062387D"/>
    <w:rsid w:val="00623A2E"/>
    <w:rsid w:val="00623AF2"/>
    <w:rsid w:val="00623BCE"/>
    <w:rsid w:val="00623CCD"/>
    <w:rsid w:val="00623DF1"/>
    <w:rsid w:val="00623F47"/>
    <w:rsid w:val="00623F54"/>
    <w:rsid w:val="00623FEA"/>
    <w:rsid w:val="0062420C"/>
    <w:rsid w:val="00624398"/>
    <w:rsid w:val="0062442E"/>
    <w:rsid w:val="006244E5"/>
    <w:rsid w:val="00624970"/>
    <w:rsid w:val="006249BD"/>
    <w:rsid w:val="006249ED"/>
    <w:rsid w:val="00624B17"/>
    <w:rsid w:val="00624CE0"/>
    <w:rsid w:val="00624E7A"/>
    <w:rsid w:val="00625151"/>
    <w:rsid w:val="00625324"/>
    <w:rsid w:val="00625622"/>
    <w:rsid w:val="00625700"/>
    <w:rsid w:val="00625832"/>
    <w:rsid w:val="00625A63"/>
    <w:rsid w:val="00625B98"/>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2E5"/>
    <w:rsid w:val="00627447"/>
    <w:rsid w:val="006274AE"/>
    <w:rsid w:val="0062777F"/>
    <w:rsid w:val="00627841"/>
    <w:rsid w:val="00627901"/>
    <w:rsid w:val="00627A5E"/>
    <w:rsid w:val="00627BC7"/>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590"/>
    <w:rsid w:val="00632851"/>
    <w:rsid w:val="006328D4"/>
    <w:rsid w:val="006328F3"/>
    <w:rsid w:val="006329FF"/>
    <w:rsid w:val="00632BA4"/>
    <w:rsid w:val="00632BF1"/>
    <w:rsid w:val="00632E57"/>
    <w:rsid w:val="00632FD6"/>
    <w:rsid w:val="006331C1"/>
    <w:rsid w:val="00633309"/>
    <w:rsid w:val="00633687"/>
    <w:rsid w:val="00633797"/>
    <w:rsid w:val="00633E49"/>
    <w:rsid w:val="00633EA1"/>
    <w:rsid w:val="006340CC"/>
    <w:rsid w:val="006344FF"/>
    <w:rsid w:val="006347AA"/>
    <w:rsid w:val="0063489D"/>
    <w:rsid w:val="00634AFC"/>
    <w:rsid w:val="00634C97"/>
    <w:rsid w:val="00634EB2"/>
    <w:rsid w:val="00634F51"/>
    <w:rsid w:val="00635064"/>
    <w:rsid w:val="00635072"/>
    <w:rsid w:val="0063517F"/>
    <w:rsid w:val="00635247"/>
    <w:rsid w:val="00635435"/>
    <w:rsid w:val="006355BB"/>
    <w:rsid w:val="006355C1"/>
    <w:rsid w:val="006355EC"/>
    <w:rsid w:val="00635627"/>
    <w:rsid w:val="006358A8"/>
    <w:rsid w:val="00635909"/>
    <w:rsid w:val="00635CC6"/>
    <w:rsid w:val="00635E53"/>
    <w:rsid w:val="0063603C"/>
    <w:rsid w:val="0063665A"/>
    <w:rsid w:val="006367C0"/>
    <w:rsid w:val="0063687D"/>
    <w:rsid w:val="00636922"/>
    <w:rsid w:val="00636950"/>
    <w:rsid w:val="00636F3B"/>
    <w:rsid w:val="00636FAF"/>
    <w:rsid w:val="006372F7"/>
    <w:rsid w:val="006373A3"/>
    <w:rsid w:val="00637B97"/>
    <w:rsid w:val="00637CEF"/>
    <w:rsid w:val="00637FDD"/>
    <w:rsid w:val="0064012A"/>
    <w:rsid w:val="0064032C"/>
    <w:rsid w:val="00640367"/>
    <w:rsid w:val="0064036C"/>
    <w:rsid w:val="006404E3"/>
    <w:rsid w:val="006405A3"/>
    <w:rsid w:val="006405E7"/>
    <w:rsid w:val="00640606"/>
    <w:rsid w:val="00640A7A"/>
    <w:rsid w:val="00640AAC"/>
    <w:rsid w:val="00640BAB"/>
    <w:rsid w:val="00640C0F"/>
    <w:rsid w:val="00640E58"/>
    <w:rsid w:val="00640ECE"/>
    <w:rsid w:val="00641030"/>
    <w:rsid w:val="006410BB"/>
    <w:rsid w:val="00641218"/>
    <w:rsid w:val="00641277"/>
    <w:rsid w:val="006412CA"/>
    <w:rsid w:val="00641483"/>
    <w:rsid w:val="00641546"/>
    <w:rsid w:val="006416A5"/>
    <w:rsid w:val="006416D8"/>
    <w:rsid w:val="00641A5D"/>
    <w:rsid w:val="00641B5A"/>
    <w:rsid w:val="00641BF0"/>
    <w:rsid w:val="00641D3A"/>
    <w:rsid w:val="00641D43"/>
    <w:rsid w:val="00641D4F"/>
    <w:rsid w:val="00642106"/>
    <w:rsid w:val="006422E9"/>
    <w:rsid w:val="00642597"/>
    <w:rsid w:val="0064270D"/>
    <w:rsid w:val="00642B4C"/>
    <w:rsid w:val="00642F69"/>
    <w:rsid w:val="00642F9A"/>
    <w:rsid w:val="00643296"/>
    <w:rsid w:val="0064338F"/>
    <w:rsid w:val="00643448"/>
    <w:rsid w:val="006434CE"/>
    <w:rsid w:val="006434D2"/>
    <w:rsid w:val="00643670"/>
    <w:rsid w:val="006436E8"/>
    <w:rsid w:val="0064377F"/>
    <w:rsid w:val="0064387F"/>
    <w:rsid w:val="006438B2"/>
    <w:rsid w:val="00643957"/>
    <w:rsid w:val="00643CB6"/>
    <w:rsid w:val="00643CD6"/>
    <w:rsid w:val="00643D10"/>
    <w:rsid w:val="00643DA7"/>
    <w:rsid w:val="00643F56"/>
    <w:rsid w:val="006440A1"/>
    <w:rsid w:val="006440EC"/>
    <w:rsid w:val="0064424F"/>
    <w:rsid w:val="0064432F"/>
    <w:rsid w:val="006444B9"/>
    <w:rsid w:val="006444D9"/>
    <w:rsid w:val="00644694"/>
    <w:rsid w:val="006447FD"/>
    <w:rsid w:val="00644956"/>
    <w:rsid w:val="0064495C"/>
    <w:rsid w:val="00644A61"/>
    <w:rsid w:val="00644A98"/>
    <w:rsid w:val="00644BCA"/>
    <w:rsid w:val="00644BD2"/>
    <w:rsid w:val="00644C68"/>
    <w:rsid w:val="00644F69"/>
    <w:rsid w:val="00644F7B"/>
    <w:rsid w:val="00645258"/>
    <w:rsid w:val="006452D5"/>
    <w:rsid w:val="006453B9"/>
    <w:rsid w:val="00645640"/>
    <w:rsid w:val="00645663"/>
    <w:rsid w:val="006457FA"/>
    <w:rsid w:val="006459D3"/>
    <w:rsid w:val="00645BA0"/>
    <w:rsid w:val="00645CBB"/>
    <w:rsid w:val="00645DD8"/>
    <w:rsid w:val="00645EB5"/>
    <w:rsid w:val="00645F63"/>
    <w:rsid w:val="006465B6"/>
    <w:rsid w:val="00646989"/>
    <w:rsid w:val="00646A17"/>
    <w:rsid w:val="00646BF3"/>
    <w:rsid w:val="00646C62"/>
    <w:rsid w:val="00646D9E"/>
    <w:rsid w:val="00646DE0"/>
    <w:rsid w:val="0064709A"/>
    <w:rsid w:val="006470A9"/>
    <w:rsid w:val="006471CC"/>
    <w:rsid w:val="0064725B"/>
    <w:rsid w:val="00647269"/>
    <w:rsid w:val="00647399"/>
    <w:rsid w:val="0064763B"/>
    <w:rsid w:val="00647827"/>
    <w:rsid w:val="00647886"/>
    <w:rsid w:val="0064788F"/>
    <w:rsid w:val="00647B31"/>
    <w:rsid w:val="00647BF3"/>
    <w:rsid w:val="00647CD3"/>
    <w:rsid w:val="00647DED"/>
    <w:rsid w:val="00647E91"/>
    <w:rsid w:val="00647F76"/>
    <w:rsid w:val="00650168"/>
    <w:rsid w:val="00650214"/>
    <w:rsid w:val="006506C7"/>
    <w:rsid w:val="006506E8"/>
    <w:rsid w:val="0065079B"/>
    <w:rsid w:val="006508B0"/>
    <w:rsid w:val="0065090F"/>
    <w:rsid w:val="00650AEA"/>
    <w:rsid w:val="00650C2B"/>
    <w:rsid w:val="00650C7A"/>
    <w:rsid w:val="00650E93"/>
    <w:rsid w:val="0065108D"/>
    <w:rsid w:val="0065113F"/>
    <w:rsid w:val="006511B9"/>
    <w:rsid w:val="006515CB"/>
    <w:rsid w:val="006515FE"/>
    <w:rsid w:val="00651789"/>
    <w:rsid w:val="0065188D"/>
    <w:rsid w:val="00651A5E"/>
    <w:rsid w:val="00651AEA"/>
    <w:rsid w:val="00651BF2"/>
    <w:rsid w:val="00651BFC"/>
    <w:rsid w:val="00651C05"/>
    <w:rsid w:val="00651EA3"/>
    <w:rsid w:val="00651F2B"/>
    <w:rsid w:val="00651FD5"/>
    <w:rsid w:val="00652056"/>
    <w:rsid w:val="0065206F"/>
    <w:rsid w:val="00652209"/>
    <w:rsid w:val="00652261"/>
    <w:rsid w:val="00652279"/>
    <w:rsid w:val="00652487"/>
    <w:rsid w:val="006525D7"/>
    <w:rsid w:val="006525F2"/>
    <w:rsid w:val="006526A5"/>
    <w:rsid w:val="006528C4"/>
    <w:rsid w:val="00652A57"/>
    <w:rsid w:val="00652CAD"/>
    <w:rsid w:val="00652ED4"/>
    <w:rsid w:val="00652FBF"/>
    <w:rsid w:val="00653108"/>
    <w:rsid w:val="00653373"/>
    <w:rsid w:val="0065338D"/>
    <w:rsid w:val="006533A2"/>
    <w:rsid w:val="0065352E"/>
    <w:rsid w:val="0065375B"/>
    <w:rsid w:val="006539B4"/>
    <w:rsid w:val="00653A0C"/>
    <w:rsid w:val="00653B04"/>
    <w:rsid w:val="00653B9F"/>
    <w:rsid w:val="00653BC9"/>
    <w:rsid w:val="00653C02"/>
    <w:rsid w:val="00653C6D"/>
    <w:rsid w:val="00653DBA"/>
    <w:rsid w:val="00653E24"/>
    <w:rsid w:val="00653FAC"/>
    <w:rsid w:val="006540A8"/>
    <w:rsid w:val="0065438A"/>
    <w:rsid w:val="0065475A"/>
    <w:rsid w:val="006547EA"/>
    <w:rsid w:val="0065494A"/>
    <w:rsid w:val="006549C8"/>
    <w:rsid w:val="006551F0"/>
    <w:rsid w:val="006554C6"/>
    <w:rsid w:val="006554E4"/>
    <w:rsid w:val="0065559A"/>
    <w:rsid w:val="00655696"/>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20A"/>
    <w:rsid w:val="0065735F"/>
    <w:rsid w:val="0065737F"/>
    <w:rsid w:val="00657410"/>
    <w:rsid w:val="00657678"/>
    <w:rsid w:val="006576CC"/>
    <w:rsid w:val="00657785"/>
    <w:rsid w:val="006578C9"/>
    <w:rsid w:val="00657991"/>
    <w:rsid w:val="00657CC8"/>
    <w:rsid w:val="00657FD8"/>
    <w:rsid w:val="00660170"/>
    <w:rsid w:val="00660183"/>
    <w:rsid w:val="006606AF"/>
    <w:rsid w:val="00660869"/>
    <w:rsid w:val="00660B41"/>
    <w:rsid w:val="00660D54"/>
    <w:rsid w:val="00660DBE"/>
    <w:rsid w:val="00660E2D"/>
    <w:rsid w:val="0066101B"/>
    <w:rsid w:val="006612B0"/>
    <w:rsid w:val="00661434"/>
    <w:rsid w:val="006616F5"/>
    <w:rsid w:val="0066179E"/>
    <w:rsid w:val="0066192E"/>
    <w:rsid w:val="00661969"/>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0F"/>
    <w:rsid w:val="0066373B"/>
    <w:rsid w:val="00663873"/>
    <w:rsid w:val="00663A53"/>
    <w:rsid w:val="00663AD5"/>
    <w:rsid w:val="00663B41"/>
    <w:rsid w:val="00663D4B"/>
    <w:rsid w:val="00663D99"/>
    <w:rsid w:val="00663E89"/>
    <w:rsid w:val="0066408B"/>
    <w:rsid w:val="0066437F"/>
    <w:rsid w:val="00664605"/>
    <w:rsid w:val="006646EC"/>
    <w:rsid w:val="00664733"/>
    <w:rsid w:val="0066490D"/>
    <w:rsid w:val="00664B0F"/>
    <w:rsid w:val="00664C38"/>
    <w:rsid w:val="00664DB9"/>
    <w:rsid w:val="00664E08"/>
    <w:rsid w:val="00664E3E"/>
    <w:rsid w:val="00664F40"/>
    <w:rsid w:val="00664F59"/>
    <w:rsid w:val="006650E0"/>
    <w:rsid w:val="00665427"/>
    <w:rsid w:val="00665480"/>
    <w:rsid w:val="006655A5"/>
    <w:rsid w:val="00665665"/>
    <w:rsid w:val="00665797"/>
    <w:rsid w:val="00665948"/>
    <w:rsid w:val="00665994"/>
    <w:rsid w:val="006659F7"/>
    <w:rsid w:val="00665B95"/>
    <w:rsid w:val="00665C9C"/>
    <w:rsid w:val="00665F2B"/>
    <w:rsid w:val="00665F67"/>
    <w:rsid w:val="00666049"/>
    <w:rsid w:val="006661E3"/>
    <w:rsid w:val="00666212"/>
    <w:rsid w:val="0066629F"/>
    <w:rsid w:val="00666520"/>
    <w:rsid w:val="00666524"/>
    <w:rsid w:val="006666F1"/>
    <w:rsid w:val="00666A15"/>
    <w:rsid w:val="00666A6D"/>
    <w:rsid w:val="00666B5E"/>
    <w:rsid w:val="00666C80"/>
    <w:rsid w:val="00666DCF"/>
    <w:rsid w:val="00666F16"/>
    <w:rsid w:val="0066709C"/>
    <w:rsid w:val="0066714F"/>
    <w:rsid w:val="006671D0"/>
    <w:rsid w:val="0066722B"/>
    <w:rsid w:val="00667252"/>
    <w:rsid w:val="006672E5"/>
    <w:rsid w:val="0066736F"/>
    <w:rsid w:val="006674B4"/>
    <w:rsid w:val="006674C2"/>
    <w:rsid w:val="006676B1"/>
    <w:rsid w:val="00667A38"/>
    <w:rsid w:val="00667BBE"/>
    <w:rsid w:val="00667C1F"/>
    <w:rsid w:val="00667C49"/>
    <w:rsid w:val="00667C8E"/>
    <w:rsid w:val="00667E45"/>
    <w:rsid w:val="00667F28"/>
    <w:rsid w:val="0067009A"/>
    <w:rsid w:val="006700E1"/>
    <w:rsid w:val="00670340"/>
    <w:rsid w:val="0067036F"/>
    <w:rsid w:val="00670455"/>
    <w:rsid w:val="00670697"/>
    <w:rsid w:val="0067092A"/>
    <w:rsid w:val="006709A3"/>
    <w:rsid w:val="00670A92"/>
    <w:rsid w:val="00670B98"/>
    <w:rsid w:val="00670D18"/>
    <w:rsid w:val="00670D4A"/>
    <w:rsid w:val="00670E5D"/>
    <w:rsid w:val="00670E77"/>
    <w:rsid w:val="00670EDC"/>
    <w:rsid w:val="00670FD5"/>
    <w:rsid w:val="0067107C"/>
    <w:rsid w:val="006710E9"/>
    <w:rsid w:val="00671152"/>
    <w:rsid w:val="00671215"/>
    <w:rsid w:val="006712EC"/>
    <w:rsid w:val="00671598"/>
    <w:rsid w:val="00671703"/>
    <w:rsid w:val="0067186B"/>
    <w:rsid w:val="00671908"/>
    <w:rsid w:val="00671ADA"/>
    <w:rsid w:val="00671B1A"/>
    <w:rsid w:val="00671C9E"/>
    <w:rsid w:val="00671D65"/>
    <w:rsid w:val="00671FA9"/>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6B"/>
    <w:rsid w:val="00673E8E"/>
    <w:rsid w:val="00673F83"/>
    <w:rsid w:val="00674177"/>
    <w:rsid w:val="006744A2"/>
    <w:rsid w:val="00674623"/>
    <w:rsid w:val="00674703"/>
    <w:rsid w:val="006749BA"/>
    <w:rsid w:val="006749C9"/>
    <w:rsid w:val="00674A0F"/>
    <w:rsid w:val="00674AD2"/>
    <w:rsid w:val="00674BE1"/>
    <w:rsid w:val="00674C97"/>
    <w:rsid w:val="00674CD2"/>
    <w:rsid w:val="00674EF3"/>
    <w:rsid w:val="00674F45"/>
    <w:rsid w:val="00675057"/>
    <w:rsid w:val="0067535A"/>
    <w:rsid w:val="00675389"/>
    <w:rsid w:val="0067567D"/>
    <w:rsid w:val="006756B0"/>
    <w:rsid w:val="00675798"/>
    <w:rsid w:val="00675807"/>
    <w:rsid w:val="00675AEB"/>
    <w:rsid w:val="00675B06"/>
    <w:rsid w:val="00675D61"/>
    <w:rsid w:val="00675E45"/>
    <w:rsid w:val="00675EA4"/>
    <w:rsid w:val="00675ECA"/>
    <w:rsid w:val="00675F79"/>
    <w:rsid w:val="00676070"/>
    <w:rsid w:val="00676175"/>
    <w:rsid w:val="006762F8"/>
    <w:rsid w:val="00676499"/>
    <w:rsid w:val="00676632"/>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748"/>
    <w:rsid w:val="00677961"/>
    <w:rsid w:val="00677D66"/>
    <w:rsid w:val="00677F34"/>
    <w:rsid w:val="00677F81"/>
    <w:rsid w:val="0068018B"/>
    <w:rsid w:val="00680202"/>
    <w:rsid w:val="00680253"/>
    <w:rsid w:val="006802AF"/>
    <w:rsid w:val="0068043E"/>
    <w:rsid w:val="0068049E"/>
    <w:rsid w:val="006804DC"/>
    <w:rsid w:val="00680620"/>
    <w:rsid w:val="00680693"/>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795"/>
    <w:rsid w:val="006818B1"/>
    <w:rsid w:val="0068197F"/>
    <w:rsid w:val="00681AA8"/>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EE3"/>
    <w:rsid w:val="00682F50"/>
    <w:rsid w:val="00683013"/>
    <w:rsid w:val="00683045"/>
    <w:rsid w:val="006830FB"/>
    <w:rsid w:val="00683171"/>
    <w:rsid w:val="00683314"/>
    <w:rsid w:val="00683337"/>
    <w:rsid w:val="006833B3"/>
    <w:rsid w:val="006834ED"/>
    <w:rsid w:val="00683583"/>
    <w:rsid w:val="00683985"/>
    <w:rsid w:val="00683ABF"/>
    <w:rsid w:val="00683C6B"/>
    <w:rsid w:val="00683E66"/>
    <w:rsid w:val="00683F70"/>
    <w:rsid w:val="00684168"/>
    <w:rsid w:val="00684196"/>
    <w:rsid w:val="006842DC"/>
    <w:rsid w:val="00684374"/>
    <w:rsid w:val="006843D4"/>
    <w:rsid w:val="006843FF"/>
    <w:rsid w:val="006844C6"/>
    <w:rsid w:val="006844CD"/>
    <w:rsid w:val="006845B2"/>
    <w:rsid w:val="006846BD"/>
    <w:rsid w:val="0068470B"/>
    <w:rsid w:val="00684912"/>
    <w:rsid w:val="00684A99"/>
    <w:rsid w:val="00684B12"/>
    <w:rsid w:val="00684D1F"/>
    <w:rsid w:val="00684DDD"/>
    <w:rsid w:val="006850F3"/>
    <w:rsid w:val="00685117"/>
    <w:rsid w:val="0068538D"/>
    <w:rsid w:val="006854A6"/>
    <w:rsid w:val="006855B7"/>
    <w:rsid w:val="006856F7"/>
    <w:rsid w:val="006857E5"/>
    <w:rsid w:val="00685C67"/>
    <w:rsid w:val="00685E1E"/>
    <w:rsid w:val="00685EFA"/>
    <w:rsid w:val="006860C2"/>
    <w:rsid w:val="0068619D"/>
    <w:rsid w:val="0068639C"/>
    <w:rsid w:val="006867E8"/>
    <w:rsid w:val="00686852"/>
    <w:rsid w:val="00686983"/>
    <w:rsid w:val="00686AA0"/>
    <w:rsid w:val="00686B3F"/>
    <w:rsid w:val="00686BEB"/>
    <w:rsid w:val="00686E92"/>
    <w:rsid w:val="00686ECD"/>
    <w:rsid w:val="00687011"/>
    <w:rsid w:val="00687197"/>
    <w:rsid w:val="00687290"/>
    <w:rsid w:val="006873EF"/>
    <w:rsid w:val="00687496"/>
    <w:rsid w:val="00687505"/>
    <w:rsid w:val="006878FC"/>
    <w:rsid w:val="0068791E"/>
    <w:rsid w:val="00687CDC"/>
    <w:rsid w:val="00687DB6"/>
    <w:rsid w:val="00687EBC"/>
    <w:rsid w:val="00687EF5"/>
    <w:rsid w:val="00687F27"/>
    <w:rsid w:val="006900B3"/>
    <w:rsid w:val="006901DC"/>
    <w:rsid w:val="00690635"/>
    <w:rsid w:val="006906F3"/>
    <w:rsid w:val="0069082C"/>
    <w:rsid w:val="006908DF"/>
    <w:rsid w:val="00690A68"/>
    <w:rsid w:val="00690B7E"/>
    <w:rsid w:val="00690BCD"/>
    <w:rsid w:val="00690F15"/>
    <w:rsid w:val="006911BA"/>
    <w:rsid w:val="00691284"/>
    <w:rsid w:val="00691512"/>
    <w:rsid w:val="00691533"/>
    <w:rsid w:val="006915A3"/>
    <w:rsid w:val="00691781"/>
    <w:rsid w:val="00691872"/>
    <w:rsid w:val="006918C6"/>
    <w:rsid w:val="00691914"/>
    <w:rsid w:val="00691AC9"/>
    <w:rsid w:val="00691EFD"/>
    <w:rsid w:val="00691F22"/>
    <w:rsid w:val="00691FE8"/>
    <w:rsid w:val="006923E5"/>
    <w:rsid w:val="006923ED"/>
    <w:rsid w:val="00692556"/>
    <w:rsid w:val="00692651"/>
    <w:rsid w:val="0069281A"/>
    <w:rsid w:val="006928AC"/>
    <w:rsid w:val="006928AF"/>
    <w:rsid w:val="00692A62"/>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602"/>
    <w:rsid w:val="0069467B"/>
    <w:rsid w:val="006946B3"/>
    <w:rsid w:val="00694C17"/>
    <w:rsid w:val="00694D4D"/>
    <w:rsid w:val="00694F2C"/>
    <w:rsid w:val="0069508C"/>
    <w:rsid w:val="00695110"/>
    <w:rsid w:val="006951A5"/>
    <w:rsid w:val="006952C3"/>
    <w:rsid w:val="006953BC"/>
    <w:rsid w:val="00695431"/>
    <w:rsid w:val="00695695"/>
    <w:rsid w:val="006958D3"/>
    <w:rsid w:val="00695987"/>
    <w:rsid w:val="006959E9"/>
    <w:rsid w:val="00695D9C"/>
    <w:rsid w:val="00695DB3"/>
    <w:rsid w:val="00695E8E"/>
    <w:rsid w:val="00695F60"/>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00"/>
    <w:rsid w:val="00697213"/>
    <w:rsid w:val="00697392"/>
    <w:rsid w:val="00697575"/>
    <w:rsid w:val="006977B9"/>
    <w:rsid w:val="00697915"/>
    <w:rsid w:val="00697B29"/>
    <w:rsid w:val="00697EE7"/>
    <w:rsid w:val="00697F0D"/>
    <w:rsid w:val="006A0386"/>
    <w:rsid w:val="006A087B"/>
    <w:rsid w:val="006A0936"/>
    <w:rsid w:val="006A0B47"/>
    <w:rsid w:val="006A0CA4"/>
    <w:rsid w:val="006A0CD8"/>
    <w:rsid w:val="006A0D8B"/>
    <w:rsid w:val="006A0E2F"/>
    <w:rsid w:val="006A0F62"/>
    <w:rsid w:val="006A1068"/>
    <w:rsid w:val="006A13B6"/>
    <w:rsid w:val="006A1439"/>
    <w:rsid w:val="006A1C70"/>
    <w:rsid w:val="006A1D24"/>
    <w:rsid w:val="006A1D54"/>
    <w:rsid w:val="006A1EBA"/>
    <w:rsid w:val="006A1EF6"/>
    <w:rsid w:val="006A1F78"/>
    <w:rsid w:val="006A20B3"/>
    <w:rsid w:val="006A2232"/>
    <w:rsid w:val="006A24D2"/>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2C0"/>
    <w:rsid w:val="006A32E1"/>
    <w:rsid w:val="006A34F3"/>
    <w:rsid w:val="006A36D3"/>
    <w:rsid w:val="006A38B7"/>
    <w:rsid w:val="006A3924"/>
    <w:rsid w:val="006A39FA"/>
    <w:rsid w:val="006A3AE6"/>
    <w:rsid w:val="006A3C07"/>
    <w:rsid w:val="006A3DA1"/>
    <w:rsid w:val="006A3DE2"/>
    <w:rsid w:val="006A3EC1"/>
    <w:rsid w:val="006A3F7D"/>
    <w:rsid w:val="006A41F5"/>
    <w:rsid w:val="006A426F"/>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0DC"/>
    <w:rsid w:val="006A6126"/>
    <w:rsid w:val="006A614D"/>
    <w:rsid w:val="006A61DF"/>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1EA"/>
    <w:rsid w:val="006B03D3"/>
    <w:rsid w:val="006B03D9"/>
    <w:rsid w:val="006B050A"/>
    <w:rsid w:val="006B0531"/>
    <w:rsid w:val="006B0589"/>
    <w:rsid w:val="006B0685"/>
    <w:rsid w:val="006B07B2"/>
    <w:rsid w:val="006B07CF"/>
    <w:rsid w:val="006B0BD3"/>
    <w:rsid w:val="006B0CD2"/>
    <w:rsid w:val="006B0E72"/>
    <w:rsid w:val="006B0EAA"/>
    <w:rsid w:val="006B0EB3"/>
    <w:rsid w:val="006B0EEB"/>
    <w:rsid w:val="006B0F68"/>
    <w:rsid w:val="006B108A"/>
    <w:rsid w:val="006B10CE"/>
    <w:rsid w:val="006B111A"/>
    <w:rsid w:val="006B1150"/>
    <w:rsid w:val="006B1549"/>
    <w:rsid w:val="006B15D3"/>
    <w:rsid w:val="006B1738"/>
    <w:rsid w:val="006B17FE"/>
    <w:rsid w:val="006B1A5C"/>
    <w:rsid w:val="006B1B2D"/>
    <w:rsid w:val="006B1DF5"/>
    <w:rsid w:val="006B1EED"/>
    <w:rsid w:val="006B1FD4"/>
    <w:rsid w:val="006B1FE8"/>
    <w:rsid w:val="006B2050"/>
    <w:rsid w:val="006B20EC"/>
    <w:rsid w:val="006B2272"/>
    <w:rsid w:val="006B236F"/>
    <w:rsid w:val="006B24D3"/>
    <w:rsid w:val="006B2504"/>
    <w:rsid w:val="006B2601"/>
    <w:rsid w:val="006B2638"/>
    <w:rsid w:val="006B26E9"/>
    <w:rsid w:val="006B2734"/>
    <w:rsid w:val="006B293B"/>
    <w:rsid w:val="006B2951"/>
    <w:rsid w:val="006B2AC6"/>
    <w:rsid w:val="006B2CE2"/>
    <w:rsid w:val="006B2E97"/>
    <w:rsid w:val="006B2EA8"/>
    <w:rsid w:val="006B2EFE"/>
    <w:rsid w:val="006B2F08"/>
    <w:rsid w:val="006B2F25"/>
    <w:rsid w:val="006B30DC"/>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E7C"/>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924"/>
    <w:rsid w:val="006B69A2"/>
    <w:rsid w:val="006B6B31"/>
    <w:rsid w:val="006B6DA7"/>
    <w:rsid w:val="006B6DAA"/>
    <w:rsid w:val="006B6FBC"/>
    <w:rsid w:val="006B71F2"/>
    <w:rsid w:val="006B729E"/>
    <w:rsid w:val="006B72E7"/>
    <w:rsid w:val="006B741F"/>
    <w:rsid w:val="006B7434"/>
    <w:rsid w:val="006B750A"/>
    <w:rsid w:val="006B7549"/>
    <w:rsid w:val="006B7712"/>
    <w:rsid w:val="006B7796"/>
    <w:rsid w:val="006B782C"/>
    <w:rsid w:val="006B7833"/>
    <w:rsid w:val="006B7869"/>
    <w:rsid w:val="006B786F"/>
    <w:rsid w:val="006B7AD4"/>
    <w:rsid w:val="006B7DA3"/>
    <w:rsid w:val="006B7E3F"/>
    <w:rsid w:val="006B7EDD"/>
    <w:rsid w:val="006B7F7C"/>
    <w:rsid w:val="006C0221"/>
    <w:rsid w:val="006C04FD"/>
    <w:rsid w:val="006C070D"/>
    <w:rsid w:val="006C0CA7"/>
    <w:rsid w:val="006C0D9C"/>
    <w:rsid w:val="006C0DF7"/>
    <w:rsid w:val="006C0E57"/>
    <w:rsid w:val="006C0FF6"/>
    <w:rsid w:val="006C10A1"/>
    <w:rsid w:val="006C129A"/>
    <w:rsid w:val="006C1392"/>
    <w:rsid w:val="006C1523"/>
    <w:rsid w:val="006C15BD"/>
    <w:rsid w:val="006C17C0"/>
    <w:rsid w:val="006C1840"/>
    <w:rsid w:val="006C1960"/>
    <w:rsid w:val="006C1963"/>
    <w:rsid w:val="006C1A38"/>
    <w:rsid w:val="006C1DA1"/>
    <w:rsid w:val="006C1F66"/>
    <w:rsid w:val="006C204E"/>
    <w:rsid w:val="006C20C2"/>
    <w:rsid w:val="006C21B3"/>
    <w:rsid w:val="006C23ED"/>
    <w:rsid w:val="006C27FB"/>
    <w:rsid w:val="006C2831"/>
    <w:rsid w:val="006C28DA"/>
    <w:rsid w:val="006C29C4"/>
    <w:rsid w:val="006C2A74"/>
    <w:rsid w:val="006C2B80"/>
    <w:rsid w:val="006C2BD5"/>
    <w:rsid w:val="006C2EA4"/>
    <w:rsid w:val="006C2EFA"/>
    <w:rsid w:val="006C2F0C"/>
    <w:rsid w:val="006C2FC6"/>
    <w:rsid w:val="006C3058"/>
    <w:rsid w:val="006C31EC"/>
    <w:rsid w:val="006C3201"/>
    <w:rsid w:val="006C320A"/>
    <w:rsid w:val="006C34BA"/>
    <w:rsid w:val="006C3563"/>
    <w:rsid w:val="006C359C"/>
    <w:rsid w:val="006C3604"/>
    <w:rsid w:val="006C36EC"/>
    <w:rsid w:val="006C377F"/>
    <w:rsid w:val="006C3851"/>
    <w:rsid w:val="006C397D"/>
    <w:rsid w:val="006C3B91"/>
    <w:rsid w:val="006C3BED"/>
    <w:rsid w:val="006C3C84"/>
    <w:rsid w:val="006C3F09"/>
    <w:rsid w:val="006C4510"/>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6248"/>
    <w:rsid w:val="006C630D"/>
    <w:rsid w:val="006C63CE"/>
    <w:rsid w:val="006C63EE"/>
    <w:rsid w:val="006C64FA"/>
    <w:rsid w:val="006C6523"/>
    <w:rsid w:val="006C6541"/>
    <w:rsid w:val="006C655B"/>
    <w:rsid w:val="006C65B6"/>
    <w:rsid w:val="006C6673"/>
    <w:rsid w:val="006C6799"/>
    <w:rsid w:val="006C68ED"/>
    <w:rsid w:val="006C6E0F"/>
    <w:rsid w:val="006C6ECC"/>
    <w:rsid w:val="006C7087"/>
    <w:rsid w:val="006C72C9"/>
    <w:rsid w:val="006C73B0"/>
    <w:rsid w:val="006C74C3"/>
    <w:rsid w:val="006C7544"/>
    <w:rsid w:val="006C7A68"/>
    <w:rsid w:val="006C7AAA"/>
    <w:rsid w:val="006C7AE7"/>
    <w:rsid w:val="006C7B03"/>
    <w:rsid w:val="006C7B5C"/>
    <w:rsid w:val="006C7C16"/>
    <w:rsid w:val="006C7CFA"/>
    <w:rsid w:val="006C7D39"/>
    <w:rsid w:val="006C7D82"/>
    <w:rsid w:val="006C7E28"/>
    <w:rsid w:val="006C7FB1"/>
    <w:rsid w:val="006D0030"/>
    <w:rsid w:val="006D00DD"/>
    <w:rsid w:val="006D00F3"/>
    <w:rsid w:val="006D03E6"/>
    <w:rsid w:val="006D04B3"/>
    <w:rsid w:val="006D0736"/>
    <w:rsid w:val="006D08B0"/>
    <w:rsid w:val="006D099E"/>
    <w:rsid w:val="006D0ACA"/>
    <w:rsid w:val="006D0C25"/>
    <w:rsid w:val="006D0D00"/>
    <w:rsid w:val="006D0DAA"/>
    <w:rsid w:val="006D0E88"/>
    <w:rsid w:val="006D0EA4"/>
    <w:rsid w:val="006D0FBE"/>
    <w:rsid w:val="006D1027"/>
    <w:rsid w:val="006D1149"/>
    <w:rsid w:val="006D1290"/>
    <w:rsid w:val="006D138D"/>
    <w:rsid w:val="006D142D"/>
    <w:rsid w:val="006D15BF"/>
    <w:rsid w:val="006D17C6"/>
    <w:rsid w:val="006D19BC"/>
    <w:rsid w:val="006D1A79"/>
    <w:rsid w:val="006D1A96"/>
    <w:rsid w:val="006D1B5B"/>
    <w:rsid w:val="006D1B79"/>
    <w:rsid w:val="006D1B93"/>
    <w:rsid w:val="006D1CB4"/>
    <w:rsid w:val="006D1E72"/>
    <w:rsid w:val="006D1EF1"/>
    <w:rsid w:val="006D1F05"/>
    <w:rsid w:val="006D1F9E"/>
    <w:rsid w:val="006D2099"/>
    <w:rsid w:val="006D2115"/>
    <w:rsid w:val="006D2194"/>
    <w:rsid w:val="006D21B9"/>
    <w:rsid w:val="006D2234"/>
    <w:rsid w:val="006D22BB"/>
    <w:rsid w:val="006D2356"/>
    <w:rsid w:val="006D2404"/>
    <w:rsid w:val="006D25E9"/>
    <w:rsid w:val="006D269B"/>
    <w:rsid w:val="006D26F3"/>
    <w:rsid w:val="006D2754"/>
    <w:rsid w:val="006D288A"/>
    <w:rsid w:val="006D297C"/>
    <w:rsid w:val="006D2C43"/>
    <w:rsid w:val="006D2C44"/>
    <w:rsid w:val="006D2D27"/>
    <w:rsid w:val="006D2D28"/>
    <w:rsid w:val="006D2DDB"/>
    <w:rsid w:val="006D2ECB"/>
    <w:rsid w:val="006D2EFD"/>
    <w:rsid w:val="006D2FAB"/>
    <w:rsid w:val="006D3024"/>
    <w:rsid w:val="006D306B"/>
    <w:rsid w:val="006D3423"/>
    <w:rsid w:val="006D3691"/>
    <w:rsid w:val="006D369C"/>
    <w:rsid w:val="006D36B6"/>
    <w:rsid w:val="006D37AA"/>
    <w:rsid w:val="006D3AEB"/>
    <w:rsid w:val="006D3F55"/>
    <w:rsid w:val="006D40E6"/>
    <w:rsid w:val="006D419C"/>
    <w:rsid w:val="006D430D"/>
    <w:rsid w:val="006D44E5"/>
    <w:rsid w:val="006D45B1"/>
    <w:rsid w:val="006D460E"/>
    <w:rsid w:val="006D4657"/>
    <w:rsid w:val="006D470D"/>
    <w:rsid w:val="006D476F"/>
    <w:rsid w:val="006D49BE"/>
    <w:rsid w:val="006D49C2"/>
    <w:rsid w:val="006D4D6E"/>
    <w:rsid w:val="006D4D7A"/>
    <w:rsid w:val="006D4DB1"/>
    <w:rsid w:val="006D5151"/>
    <w:rsid w:val="006D53C5"/>
    <w:rsid w:val="006D541F"/>
    <w:rsid w:val="006D54AE"/>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01"/>
    <w:rsid w:val="006D6939"/>
    <w:rsid w:val="006D69A9"/>
    <w:rsid w:val="006D6C10"/>
    <w:rsid w:val="006D6C82"/>
    <w:rsid w:val="006D6CBA"/>
    <w:rsid w:val="006D6DE2"/>
    <w:rsid w:val="006D6E81"/>
    <w:rsid w:val="006D6FA8"/>
    <w:rsid w:val="006D70B3"/>
    <w:rsid w:val="006D7218"/>
    <w:rsid w:val="006D7230"/>
    <w:rsid w:val="006D72FA"/>
    <w:rsid w:val="006D7885"/>
    <w:rsid w:val="006D79A7"/>
    <w:rsid w:val="006D7A0D"/>
    <w:rsid w:val="006D7AB3"/>
    <w:rsid w:val="006D7BC7"/>
    <w:rsid w:val="006D7C69"/>
    <w:rsid w:val="006D7DE9"/>
    <w:rsid w:val="006D7E04"/>
    <w:rsid w:val="006D7E21"/>
    <w:rsid w:val="006D7EC2"/>
    <w:rsid w:val="006D7F1F"/>
    <w:rsid w:val="006D7FAA"/>
    <w:rsid w:val="006E0202"/>
    <w:rsid w:val="006E021E"/>
    <w:rsid w:val="006E02ED"/>
    <w:rsid w:val="006E0425"/>
    <w:rsid w:val="006E0B1B"/>
    <w:rsid w:val="006E0B55"/>
    <w:rsid w:val="006E0B7D"/>
    <w:rsid w:val="006E0CF2"/>
    <w:rsid w:val="006E109A"/>
    <w:rsid w:val="006E1212"/>
    <w:rsid w:val="006E1242"/>
    <w:rsid w:val="006E138F"/>
    <w:rsid w:val="006E13F7"/>
    <w:rsid w:val="006E1442"/>
    <w:rsid w:val="006E15E5"/>
    <w:rsid w:val="006E16D1"/>
    <w:rsid w:val="006E16DF"/>
    <w:rsid w:val="006E189B"/>
    <w:rsid w:val="006E199D"/>
    <w:rsid w:val="006E19D4"/>
    <w:rsid w:val="006E1A42"/>
    <w:rsid w:val="006E1B09"/>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2E8"/>
    <w:rsid w:val="006E3400"/>
    <w:rsid w:val="006E3413"/>
    <w:rsid w:val="006E35E8"/>
    <w:rsid w:val="006E36F7"/>
    <w:rsid w:val="006E3A63"/>
    <w:rsid w:val="006E3D51"/>
    <w:rsid w:val="006E3E6E"/>
    <w:rsid w:val="006E3EDA"/>
    <w:rsid w:val="006E3F02"/>
    <w:rsid w:val="006E41B7"/>
    <w:rsid w:val="006E41C9"/>
    <w:rsid w:val="006E4472"/>
    <w:rsid w:val="006E4789"/>
    <w:rsid w:val="006E480F"/>
    <w:rsid w:val="006E48F8"/>
    <w:rsid w:val="006E49B0"/>
    <w:rsid w:val="006E4B7E"/>
    <w:rsid w:val="006E4C02"/>
    <w:rsid w:val="006E4CD6"/>
    <w:rsid w:val="006E4DBC"/>
    <w:rsid w:val="006E4E9B"/>
    <w:rsid w:val="006E5090"/>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594"/>
    <w:rsid w:val="006E769B"/>
    <w:rsid w:val="006E774D"/>
    <w:rsid w:val="006E77B9"/>
    <w:rsid w:val="006E7939"/>
    <w:rsid w:val="006E7953"/>
    <w:rsid w:val="006E797C"/>
    <w:rsid w:val="006E7B68"/>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26D"/>
    <w:rsid w:val="006F23CE"/>
    <w:rsid w:val="006F25DA"/>
    <w:rsid w:val="006F27FF"/>
    <w:rsid w:val="006F2866"/>
    <w:rsid w:val="006F28F3"/>
    <w:rsid w:val="006F29F9"/>
    <w:rsid w:val="006F2A82"/>
    <w:rsid w:val="006F2B53"/>
    <w:rsid w:val="006F2C27"/>
    <w:rsid w:val="006F2C72"/>
    <w:rsid w:val="006F3080"/>
    <w:rsid w:val="006F308A"/>
    <w:rsid w:val="006F3148"/>
    <w:rsid w:val="006F3364"/>
    <w:rsid w:val="006F356E"/>
    <w:rsid w:val="006F3856"/>
    <w:rsid w:val="006F3891"/>
    <w:rsid w:val="006F3946"/>
    <w:rsid w:val="006F399D"/>
    <w:rsid w:val="006F39BA"/>
    <w:rsid w:val="006F3A4F"/>
    <w:rsid w:val="006F3B0F"/>
    <w:rsid w:val="006F3BFB"/>
    <w:rsid w:val="006F3C1E"/>
    <w:rsid w:val="006F3D2C"/>
    <w:rsid w:val="006F3D95"/>
    <w:rsid w:val="006F3F5A"/>
    <w:rsid w:val="006F429B"/>
    <w:rsid w:val="006F431D"/>
    <w:rsid w:val="006F4400"/>
    <w:rsid w:val="006F4445"/>
    <w:rsid w:val="006F4808"/>
    <w:rsid w:val="006F4936"/>
    <w:rsid w:val="006F49B3"/>
    <w:rsid w:val="006F4A26"/>
    <w:rsid w:val="006F4D23"/>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08"/>
    <w:rsid w:val="006F74D1"/>
    <w:rsid w:val="006F773C"/>
    <w:rsid w:val="006F7786"/>
    <w:rsid w:val="006F778C"/>
    <w:rsid w:val="006F7884"/>
    <w:rsid w:val="006F799B"/>
    <w:rsid w:val="006F7B44"/>
    <w:rsid w:val="006F7C13"/>
    <w:rsid w:val="006F7CAB"/>
    <w:rsid w:val="006F7E0C"/>
    <w:rsid w:val="006F7E4A"/>
    <w:rsid w:val="006F7E51"/>
    <w:rsid w:val="006F7ECD"/>
    <w:rsid w:val="00700250"/>
    <w:rsid w:val="00700279"/>
    <w:rsid w:val="00700290"/>
    <w:rsid w:val="007002E8"/>
    <w:rsid w:val="0070041B"/>
    <w:rsid w:val="007006BB"/>
    <w:rsid w:val="007006C5"/>
    <w:rsid w:val="0070070E"/>
    <w:rsid w:val="007008DD"/>
    <w:rsid w:val="00700B0C"/>
    <w:rsid w:val="00700B35"/>
    <w:rsid w:val="00700C18"/>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7D9"/>
    <w:rsid w:val="0070280C"/>
    <w:rsid w:val="00702891"/>
    <w:rsid w:val="0070294C"/>
    <w:rsid w:val="0070299E"/>
    <w:rsid w:val="00702B04"/>
    <w:rsid w:val="00702B27"/>
    <w:rsid w:val="00702C78"/>
    <w:rsid w:val="00702ECF"/>
    <w:rsid w:val="00702EEB"/>
    <w:rsid w:val="00702F61"/>
    <w:rsid w:val="00703022"/>
    <w:rsid w:val="007030C3"/>
    <w:rsid w:val="007034FE"/>
    <w:rsid w:val="0070356C"/>
    <w:rsid w:val="0070357C"/>
    <w:rsid w:val="0070362A"/>
    <w:rsid w:val="00703747"/>
    <w:rsid w:val="00703981"/>
    <w:rsid w:val="00703ADD"/>
    <w:rsid w:val="00703BC5"/>
    <w:rsid w:val="00703C30"/>
    <w:rsid w:val="00703D56"/>
    <w:rsid w:val="00703D70"/>
    <w:rsid w:val="0070408C"/>
    <w:rsid w:val="00704103"/>
    <w:rsid w:val="007041AE"/>
    <w:rsid w:val="00704250"/>
    <w:rsid w:val="007043F4"/>
    <w:rsid w:val="007045CC"/>
    <w:rsid w:val="00704607"/>
    <w:rsid w:val="0070481E"/>
    <w:rsid w:val="0070482D"/>
    <w:rsid w:val="0070487E"/>
    <w:rsid w:val="007049CF"/>
    <w:rsid w:val="00704A09"/>
    <w:rsid w:val="00704CEE"/>
    <w:rsid w:val="00704DE2"/>
    <w:rsid w:val="00704E79"/>
    <w:rsid w:val="00704EA4"/>
    <w:rsid w:val="00704F63"/>
    <w:rsid w:val="00704FB1"/>
    <w:rsid w:val="00705190"/>
    <w:rsid w:val="007053AB"/>
    <w:rsid w:val="0070550D"/>
    <w:rsid w:val="0070562A"/>
    <w:rsid w:val="00705802"/>
    <w:rsid w:val="007058CF"/>
    <w:rsid w:val="007059AB"/>
    <w:rsid w:val="00705AD3"/>
    <w:rsid w:val="00705B39"/>
    <w:rsid w:val="00705C2F"/>
    <w:rsid w:val="00705CE9"/>
    <w:rsid w:val="00705E45"/>
    <w:rsid w:val="00705EDC"/>
    <w:rsid w:val="00705F27"/>
    <w:rsid w:val="00706245"/>
    <w:rsid w:val="00706306"/>
    <w:rsid w:val="00706324"/>
    <w:rsid w:val="00706337"/>
    <w:rsid w:val="00706450"/>
    <w:rsid w:val="00706599"/>
    <w:rsid w:val="0070667D"/>
    <w:rsid w:val="0070670E"/>
    <w:rsid w:val="00706A01"/>
    <w:rsid w:val="00706B86"/>
    <w:rsid w:val="00706CBC"/>
    <w:rsid w:val="00706CE1"/>
    <w:rsid w:val="00706D94"/>
    <w:rsid w:val="00706DF8"/>
    <w:rsid w:val="00706E5B"/>
    <w:rsid w:val="00706F20"/>
    <w:rsid w:val="0070703F"/>
    <w:rsid w:val="007071E5"/>
    <w:rsid w:val="007071EF"/>
    <w:rsid w:val="007072B0"/>
    <w:rsid w:val="00707521"/>
    <w:rsid w:val="0070791D"/>
    <w:rsid w:val="00707978"/>
    <w:rsid w:val="00707BB3"/>
    <w:rsid w:val="00707C81"/>
    <w:rsid w:val="00707CC9"/>
    <w:rsid w:val="00707D82"/>
    <w:rsid w:val="00707E05"/>
    <w:rsid w:val="00707FA0"/>
    <w:rsid w:val="0071008A"/>
    <w:rsid w:val="007101B1"/>
    <w:rsid w:val="0071028D"/>
    <w:rsid w:val="00710355"/>
    <w:rsid w:val="0071039E"/>
    <w:rsid w:val="007103B4"/>
    <w:rsid w:val="007103D1"/>
    <w:rsid w:val="007104D4"/>
    <w:rsid w:val="00710C06"/>
    <w:rsid w:val="00710C14"/>
    <w:rsid w:val="00710CE0"/>
    <w:rsid w:val="00710D22"/>
    <w:rsid w:val="00710D2C"/>
    <w:rsid w:val="00710ECE"/>
    <w:rsid w:val="00710FAE"/>
    <w:rsid w:val="00711082"/>
    <w:rsid w:val="00711113"/>
    <w:rsid w:val="00711174"/>
    <w:rsid w:val="007113AA"/>
    <w:rsid w:val="00711744"/>
    <w:rsid w:val="007119CB"/>
    <w:rsid w:val="007119E3"/>
    <w:rsid w:val="00711AE9"/>
    <w:rsid w:val="00711CE4"/>
    <w:rsid w:val="00711D75"/>
    <w:rsid w:val="00711DB8"/>
    <w:rsid w:val="00711FC6"/>
    <w:rsid w:val="007123FF"/>
    <w:rsid w:val="007124EF"/>
    <w:rsid w:val="007125BC"/>
    <w:rsid w:val="00712716"/>
    <w:rsid w:val="007127C4"/>
    <w:rsid w:val="007127D5"/>
    <w:rsid w:val="007128C6"/>
    <w:rsid w:val="00712CAB"/>
    <w:rsid w:val="00712CD9"/>
    <w:rsid w:val="00712D8E"/>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AC4"/>
    <w:rsid w:val="00714D08"/>
    <w:rsid w:val="00714F94"/>
    <w:rsid w:val="00714FC0"/>
    <w:rsid w:val="0071526B"/>
    <w:rsid w:val="00715488"/>
    <w:rsid w:val="007154C4"/>
    <w:rsid w:val="00715901"/>
    <w:rsid w:val="00715934"/>
    <w:rsid w:val="0071597A"/>
    <w:rsid w:val="00715997"/>
    <w:rsid w:val="00715F0D"/>
    <w:rsid w:val="00716002"/>
    <w:rsid w:val="00716118"/>
    <w:rsid w:val="0071654E"/>
    <w:rsid w:val="0071666C"/>
    <w:rsid w:val="00716A8F"/>
    <w:rsid w:val="00716AEC"/>
    <w:rsid w:val="00716CAD"/>
    <w:rsid w:val="00716CCD"/>
    <w:rsid w:val="00716DB5"/>
    <w:rsid w:val="00716DBC"/>
    <w:rsid w:val="00716F2A"/>
    <w:rsid w:val="00716F7C"/>
    <w:rsid w:val="00717019"/>
    <w:rsid w:val="007170BF"/>
    <w:rsid w:val="0071712B"/>
    <w:rsid w:val="0071726E"/>
    <w:rsid w:val="007172DE"/>
    <w:rsid w:val="007175A3"/>
    <w:rsid w:val="0071764C"/>
    <w:rsid w:val="007176FD"/>
    <w:rsid w:val="007177E1"/>
    <w:rsid w:val="007178F3"/>
    <w:rsid w:val="00717974"/>
    <w:rsid w:val="00717A79"/>
    <w:rsid w:val="00717BDE"/>
    <w:rsid w:val="00717E7B"/>
    <w:rsid w:val="00717FF7"/>
    <w:rsid w:val="0072031B"/>
    <w:rsid w:val="007204C5"/>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4D0"/>
    <w:rsid w:val="00722507"/>
    <w:rsid w:val="007225B0"/>
    <w:rsid w:val="00722693"/>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0BB"/>
    <w:rsid w:val="00724267"/>
    <w:rsid w:val="007242AA"/>
    <w:rsid w:val="007242E2"/>
    <w:rsid w:val="00724381"/>
    <w:rsid w:val="007243DA"/>
    <w:rsid w:val="00724430"/>
    <w:rsid w:val="007245BA"/>
    <w:rsid w:val="007245C4"/>
    <w:rsid w:val="0072477E"/>
    <w:rsid w:val="007247A1"/>
    <w:rsid w:val="007248B5"/>
    <w:rsid w:val="00724936"/>
    <w:rsid w:val="00724B37"/>
    <w:rsid w:val="00724E9A"/>
    <w:rsid w:val="00724F81"/>
    <w:rsid w:val="00724FE7"/>
    <w:rsid w:val="0072501B"/>
    <w:rsid w:val="007250E4"/>
    <w:rsid w:val="00725133"/>
    <w:rsid w:val="0072530C"/>
    <w:rsid w:val="007253BC"/>
    <w:rsid w:val="00725422"/>
    <w:rsid w:val="0072545D"/>
    <w:rsid w:val="00725596"/>
    <w:rsid w:val="00725728"/>
    <w:rsid w:val="0072574E"/>
    <w:rsid w:val="00725AC4"/>
    <w:rsid w:val="00725BDB"/>
    <w:rsid w:val="00725CC8"/>
    <w:rsid w:val="007260D1"/>
    <w:rsid w:val="007260E2"/>
    <w:rsid w:val="00726217"/>
    <w:rsid w:val="00726313"/>
    <w:rsid w:val="007263FC"/>
    <w:rsid w:val="00726487"/>
    <w:rsid w:val="00726697"/>
    <w:rsid w:val="00726760"/>
    <w:rsid w:val="0072687F"/>
    <w:rsid w:val="00726BE0"/>
    <w:rsid w:val="00726D7D"/>
    <w:rsid w:val="00726E27"/>
    <w:rsid w:val="00726E2B"/>
    <w:rsid w:val="00726FE7"/>
    <w:rsid w:val="00727120"/>
    <w:rsid w:val="00727130"/>
    <w:rsid w:val="007272AA"/>
    <w:rsid w:val="00727317"/>
    <w:rsid w:val="0072733F"/>
    <w:rsid w:val="007273C3"/>
    <w:rsid w:val="007274D7"/>
    <w:rsid w:val="0072774D"/>
    <w:rsid w:val="00727815"/>
    <w:rsid w:val="00727B35"/>
    <w:rsid w:val="00727B99"/>
    <w:rsid w:val="00727C5A"/>
    <w:rsid w:val="00727CAB"/>
    <w:rsid w:val="00730030"/>
    <w:rsid w:val="007300E3"/>
    <w:rsid w:val="007301FB"/>
    <w:rsid w:val="007302A7"/>
    <w:rsid w:val="007302EA"/>
    <w:rsid w:val="00730483"/>
    <w:rsid w:val="0073095A"/>
    <w:rsid w:val="00730974"/>
    <w:rsid w:val="007309F1"/>
    <w:rsid w:val="00730A9B"/>
    <w:rsid w:val="00730B00"/>
    <w:rsid w:val="00730C40"/>
    <w:rsid w:val="00730E16"/>
    <w:rsid w:val="00730E62"/>
    <w:rsid w:val="007311E3"/>
    <w:rsid w:val="0073126D"/>
    <w:rsid w:val="007312A2"/>
    <w:rsid w:val="00731817"/>
    <w:rsid w:val="0073182E"/>
    <w:rsid w:val="00731890"/>
    <w:rsid w:val="0073194F"/>
    <w:rsid w:val="007319A9"/>
    <w:rsid w:val="00731A60"/>
    <w:rsid w:val="00731CA4"/>
    <w:rsid w:val="00731D36"/>
    <w:rsid w:val="00731D45"/>
    <w:rsid w:val="00731F9B"/>
    <w:rsid w:val="00731FD5"/>
    <w:rsid w:val="0073213D"/>
    <w:rsid w:val="00732218"/>
    <w:rsid w:val="0073231D"/>
    <w:rsid w:val="007324E6"/>
    <w:rsid w:val="007326A0"/>
    <w:rsid w:val="00732771"/>
    <w:rsid w:val="0073291C"/>
    <w:rsid w:val="00732CF2"/>
    <w:rsid w:val="00732CF9"/>
    <w:rsid w:val="00732EFF"/>
    <w:rsid w:val="00732FAD"/>
    <w:rsid w:val="00733575"/>
    <w:rsid w:val="00733755"/>
    <w:rsid w:val="0073388D"/>
    <w:rsid w:val="007339BB"/>
    <w:rsid w:val="00733B2A"/>
    <w:rsid w:val="00733CAF"/>
    <w:rsid w:val="00733CCD"/>
    <w:rsid w:val="00733CD2"/>
    <w:rsid w:val="00733CF8"/>
    <w:rsid w:val="00733E9F"/>
    <w:rsid w:val="00733F44"/>
    <w:rsid w:val="0073426A"/>
    <w:rsid w:val="007343BA"/>
    <w:rsid w:val="00734616"/>
    <w:rsid w:val="007347A5"/>
    <w:rsid w:val="0073484A"/>
    <w:rsid w:val="00734906"/>
    <w:rsid w:val="00734A08"/>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5C17"/>
    <w:rsid w:val="007360D7"/>
    <w:rsid w:val="00736158"/>
    <w:rsid w:val="00736339"/>
    <w:rsid w:val="00736442"/>
    <w:rsid w:val="00736586"/>
    <w:rsid w:val="007365D3"/>
    <w:rsid w:val="00736705"/>
    <w:rsid w:val="00736816"/>
    <w:rsid w:val="007368C7"/>
    <w:rsid w:val="0073694C"/>
    <w:rsid w:val="00736B16"/>
    <w:rsid w:val="00736C85"/>
    <w:rsid w:val="00736CE7"/>
    <w:rsid w:val="00736D6A"/>
    <w:rsid w:val="00736E5F"/>
    <w:rsid w:val="00736E8B"/>
    <w:rsid w:val="00737214"/>
    <w:rsid w:val="00737272"/>
    <w:rsid w:val="00737367"/>
    <w:rsid w:val="007373BA"/>
    <w:rsid w:val="00737573"/>
    <w:rsid w:val="007375EF"/>
    <w:rsid w:val="00737764"/>
    <w:rsid w:val="00737913"/>
    <w:rsid w:val="00737948"/>
    <w:rsid w:val="00737BAF"/>
    <w:rsid w:val="00737CA5"/>
    <w:rsid w:val="00737D65"/>
    <w:rsid w:val="00737DB9"/>
    <w:rsid w:val="00737EBC"/>
    <w:rsid w:val="00740030"/>
    <w:rsid w:val="00740064"/>
    <w:rsid w:val="0074010B"/>
    <w:rsid w:val="007402DA"/>
    <w:rsid w:val="0074037A"/>
    <w:rsid w:val="00740451"/>
    <w:rsid w:val="007405A9"/>
    <w:rsid w:val="00740681"/>
    <w:rsid w:val="0074073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828"/>
    <w:rsid w:val="00741901"/>
    <w:rsid w:val="00741A56"/>
    <w:rsid w:val="00741D1F"/>
    <w:rsid w:val="00741E55"/>
    <w:rsid w:val="00741E8F"/>
    <w:rsid w:val="00742061"/>
    <w:rsid w:val="007420F5"/>
    <w:rsid w:val="0074227E"/>
    <w:rsid w:val="0074249D"/>
    <w:rsid w:val="00742659"/>
    <w:rsid w:val="0074274C"/>
    <w:rsid w:val="007428A8"/>
    <w:rsid w:val="007428C6"/>
    <w:rsid w:val="007428D3"/>
    <w:rsid w:val="00742935"/>
    <w:rsid w:val="00742943"/>
    <w:rsid w:val="00742AD9"/>
    <w:rsid w:val="00742FE8"/>
    <w:rsid w:val="00743035"/>
    <w:rsid w:val="00743066"/>
    <w:rsid w:val="00743115"/>
    <w:rsid w:val="00743198"/>
    <w:rsid w:val="007431A9"/>
    <w:rsid w:val="00743354"/>
    <w:rsid w:val="007434BC"/>
    <w:rsid w:val="007434C3"/>
    <w:rsid w:val="007434E1"/>
    <w:rsid w:val="00743757"/>
    <w:rsid w:val="00743945"/>
    <w:rsid w:val="00743F3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AB1"/>
    <w:rsid w:val="00745B0D"/>
    <w:rsid w:val="00745D9A"/>
    <w:rsid w:val="00745E02"/>
    <w:rsid w:val="00745E47"/>
    <w:rsid w:val="0074603D"/>
    <w:rsid w:val="00746049"/>
    <w:rsid w:val="00746096"/>
    <w:rsid w:val="00746137"/>
    <w:rsid w:val="00746665"/>
    <w:rsid w:val="0074674D"/>
    <w:rsid w:val="00746758"/>
    <w:rsid w:val="00746944"/>
    <w:rsid w:val="007469EA"/>
    <w:rsid w:val="00746AC2"/>
    <w:rsid w:val="00746ADB"/>
    <w:rsid w:val="00746AF7"/>
    <w:rsid w:val="00746D13"/>
    <w:rsid w:val="00746D3B"/>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62B"/>
    <w:rsid w:val="00750C08"/>
    <w:rsid w:val="00750F0F"/>
    <w:rsid w:val="00750F64"/>
    <w:rsid w:val="00750F6A"/>
    <w:rsid w:val="00750F79"/>
    <w:rsid w:val="00750F86"/>
    <w:rsid w:val="0075102E"/>
    <w:rsid w:val="007510FC"/>
    <w:rsid w:val="00751109"/>
    <w:rsid w:val="007515A8"/>
    <w:rsid w:val="00751739"/>
    <w:rsid w:val="00751959"/>
    <w:rsid w:val="007519C2"/>
    <w:rsid w:val="00751A0B"/>
    <w:rsid w:val="00751A9E"/>
    <w:rsid w:val="00751AE1"/>
    <w:rsid w:val="00751B61"/>
    <w:rsid w:val="00751C30"/>
    <w:rsid w:val="00751D55"/>
    <w:rsid w:val="00751D9B"/>
    <w:rsid w:val="00751F0E"/>
    <w:rsid w:val="00751F1A"/>
    <w:rsid w:val="00751F36"/>
    <w:rsid w:val="00751F3A"/>
    <w:rsid w:val="00751F6F"/>
    <w:rsid w:val="00751FFE"/>
    <w:rsid w:val="0075208D"/>
    <w:rsid w:val="007521FD"/>
    <w:rsid w:val="007522AA"/>
    <w:rsid w:val="00752318"/>
    <w:rsid w:val="007523CE"/>
    <w:rsid w:val="00752404"/>
    <w:rsid w:val="0075250E"/>
    <w:rsid w:val="00752648"/>
    <w:rsid w:val="00752A3D"/>
    <w:rsid w:val="00752C00"/>
    <w:rsid w:val="00752D06"/>
    <w:rsid w:val="00752F66"/>
    <w:rsid w:val="007532CF"/>
    <w:rsid w:val="007533C0"/>
    <w:rsid w:val="007533CD"/>
    <w:rsid w:val="00753442"/>
    <w:rsid w:val="007535FC"/>
    <w:rsid w:val="00753659"/>
    <w:rsid w:val="00753733"/>
    <w:rsid w:val="007537FF"/>
    <w:rsid w:val="007538ED"/>
    <w:rsid w:val="007539B2"/>
    <w:rsid w:val="007539DF"/>
    <w:rsid w:val="007539FC"/>
    <w:rsid w:val="00753BEB"/>
    <w:rsid w:val="00753C24"/>
    <w:rsid w:val="00753D8A"/>
    <w:rsid w:val="00753E28"/>
    <w:rsid w:val="00753E35"/>
    <w:rsid w:val="00753F45"/>
    <w:rsid w:val="007540D6"/>
    <w:rsid w:val="0075454B"/>
    <w:rsid w:val="007545FB"/>
    <w:rsid w:val="00754679"/>
    <w:rsid w:val="0075475C"/>
    <w:rsid w:val="00754914"/>
    <w:rsid w:val="007549BB"/>
    <w:rsid w:val="00754A06"/>
    <w:rsid w:val="00754AD0"/>
    <w:rsid w:val="00754AFC"/>
    <w:rsid w:val="00754D7B"/>
    <w:rsid w:val="00754D90"/>
    <w:rsid w:val="007550A7"/>
    <w:rsid w:val="007550B5"/>
    <w:rsid w:val="0075518C"/>
    <w:rsid w:val="007552F8"/>
    <w:rsid w:val="00755355"/>
    <w:rsid w:val="0075535C"/>
    <w:rsid w:val="00755500"/>
    <w:rsid w:val="0075569E"/>
    <w:rsid w:val="00755717"/>
    <w:rsid w:val="007557A1"/>
    <w:rsid w:val="007557D1"/>
    <w:rsid w:val="00755820"/>
    <w:rsid w:val="00755896"/>
    <w:rsid w:val="007558D0"/>
    <w:rsid w:val="0075590B"/>
    <w:rsid w:val="00755BFD"/>
    <w:rsid w:val="00755C0F"/>
    <w:rsid w:val="00755D66"/>
    <w:rsid w:val="00755DDF"/>
    <w:rsid w:val="00755F88"/>
    <w:rsid w:val="00756097"/>
    <w:rsid w:val="00756147"/>
    <w:rsid w:val="0075623D"/>
    <w:rsid w:val="007562ED"/>
    <w:rsid w:val="0075645C"/>
    <w:rsid w:val="00756484"/>
    <w:rsid w:val="00756542"/>
    <w:rsid w:val="007565D9"/>
    <w:rsid w:val="0075689C"/>
    <w:rsid w:val="00756AD1"/>
    <w:rsid w:val="00756B45"/>
    <w:rsid w:val="00756C40"/>
    <w:rsid w:val="00756D11"/>
    <w:rsid w:val="00756EAC"/>
    <w:rsid w:val="007570A5"/>
    <w:rsid w:val="0075729D"/>
    <w:rsid w:val="0075734C"/>
    <w:rsid w:val="00757465"/>
    <w:rsid w:val="007575B5"/>
    <w:rsid w:val="00757621"/>
    <w:rsid w:val="0075772E"/>
    <w:rsid w:val="00757795"/>
    <w:rsid w:val="00757DB2"/>
    <w:rsid w:val="00757E12"/>
    <w:rsid w:val="00757F0C"/>
    <w:rsid w:val="00757F24"/>
    <w:rsid w:val="00757F95"/>
    <w:rsid w:val="00760029"/>
    <w:rsid w:val="0076019A"/>
    <w:rsid w:val="00760750"/>
    <w:rsid w:val="00760BCB"/>
    <w:rsid w:val="00760C63"/>
    <w:rsid w:val="00760C84"/>
    <w:rsid w:val="00760DCC"/>
    <w:rsid w:val="0076106D"/>
    <w:rsid w:val="00761397"/>
    <w:rsid w:val="00761661"/>
    <w:rsid w:val="007616ED"/>
    <w:rsid w:val="00761865"/>
    <w:rsid w:val="007618BD"/>
    <w:rsid w:val="007618DB"/>
    <w:rsid w:val="00761BB3"/>
    <w:rsid w:val="00761BD4"/>
    <w:rsid w:val="00761E42"/>
    <w:rsid w:val="00761E6E"/>
    <w:rsid w:val="007620BF"/>
    <w:rsid w:val="0076220C"/>
    <w:rsid w:val="007623D4"/>
    <w:rsid w:val="0076253E"/>
    <w:rsid w:val="00762581"/>
    <w:rsid w:val="007625AD"/>
    <w:rsid w:val="0076263F"/>
    <w:rsid w:val="00762773"/>
    <w:rsid w:val="00762BF4"/>
    <w:rsid w:val="00762D18"/>
    <w:rsid w:val="00762DB2"/>
    <w:rsid w:val="00762DDE"/>
    <w:rsid w:val="00762FE3"/>
    <w:rsid w:val="0076324E"/>
    <w:rsid w:val="007632A1"/>
    <w:rsid w:val="0076344C"/>
    <w:rsid w:val="00763494"/>
    <w:rsid w:val="00763501"/>
    <w:rsid w:val="007635A1"/>
    <w:rsid w:val="00763757"/>
    <w:rsid w:val="00763980"/>
    <w:rsid w:val="00763A91"/>
    <w:rsid w:val="00763A93"/>
    <w:rsid w:val="00763EEC"/>
    <w:rsid w:val="00763F92"/>
    <w:rsid w:val="00763FA7"/>
    <w:rsid w:val="00763FAA"/>
    <w:rsid w:val="00763FBA"/>
    <w:rsid w:val="0076401F"/>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3A7"/>
    <w:rsid w:val="0076549E"/>
    <w:rsid w:val="0076551F"/>
    <w:rsid w:val="0076574A"/>
    <w:rsid w:val="0076581B"/>
    <w:rsid w:val="0076583D"/>
    <w:rsid w:val="00765959"/>
    <w:rsid w:val="007659DD"/>
    <w:rsid w:val="00765ACF"/>
    <w:rsid w:val="00765C50"/>
    <w:rsid w:val="00765E58"/>
    <w:rsid w:val="00765F61"/>
    <w:rsid w:val="00765F8F"/>
    <w:rsid w:val="00765FB9"/>
    <w:rsid w:val="007663CB"/>
    <w:rsid w:val="0076666E"/>
    <w:rsid w:val="00766715"/>
    <w:rsid w:val="007667BB"/>
    <w:rsid w:val="0076685D"/>
    <w:rsid w:val="00766965"/>
    <w:rsid w:val="00766A77"/>
    <w:rsid w:val="00766D79"/>
    <w:rsid w:val="00766E90"/>
    <w:rsid w:val="00767377"/>
    <w:rsid w:val="00767492"/>
    <w:rsid w:val="007674A7"/>
    <w:rsid w:val="007674E7"/>
    <w:rsid w:val="0076772A"/>
    <w:rsid w:val="0076783C"/>
    <w:rsid w:val="00767979"/>
    <w:rsid w:val="00767B6B"/>
    <w:rsid w:val="00767F12"/>
    <w:rsid w:val="00770259"/>
    <w:rsid w:val="0077040A"/>
    <w:rsid w:val="00770883"/>
    <w:rsid w:val="007708B4"/>
    <w:rsid w:val="007708F3"/>
    <w:rsid w:val="00770AE5"/>
    <w:rsid w:val="00770C45"/>
    <w:rsid w:val="00770DAC"/>
    <w:rsid w:val="00770E3D"/>
    <w:rsid w:val="00770F70"/>
    <w:rsid w:val="00771136"/>
    <w:rsid w:val="007714BE"/>
    <w:rsid w:val="007714F8"/>
    <w:rsid w:val="0077166B"/>
    <w:rsid w:val="007717DD"/>
    <w:rsid w:val="00771B14"/>
    <w:rsid w:val="00771F5B"/>
    <w:rsid w:val="00771FBC"/>
    <w:rsid w:val="00772043"/>
    <w:rsid w:val="00772317"/>
    <w:rsid w:val="0077241F"/>
    <w:rsid w:val="00772577"/>
    <w:rsid w:val="00772692"/>
    <w:rsid w:val="00772731"/>
    <w:rsid w:val="007727B0"/>
    <w:rsid w:val="0077286D"/>
    <w:rsid w:val="00772949"/>
    <w:rsid w:val="007729F5"/>
    <w:rsid w:val="00772A29"/>
    <w:rsid w:val="00772AE1"/>
    <w:rsid w:val="00772B53"/>
    <w:rsid w:val="00772B70"/>
    <w:rsid w:val="00772BB4"/>
    <w:rsid w:val="00772C4C"/>
    <w:rsid w:val="00772C8A"/>
    <w:rsid w:val="00772DE0"/>
    <w:rsid w:val="00772F02"/>
    <w:rsid w:val="0077358D"/>
    <w:rsid w:val="0077385E"/>
    <w:rsid w:val="00773B74"/>
    <w:rsid w:val="00773C1D"/>
    <w:rsid w:val="00773CA0"/>
    <w:rsid w:val="00773CD2"/>
    <w:rsid w:val="00773D8D"/>
    <w:rsid w:val="00773E4F"/>
    <w:rsid w:val="00773EE5"/>
    <w:rsid w:val="00773F81"/>
    <w:rsid w:val="00774002"/>
    <w:rsid w:val="007741A8"/>
    <w:rsid w:val="007743B8"/>
    <w:rsid w:val="00774437"/>
    <w:rsid w:val="007744E6"/>
    <w:rsid w:val="00774726"/>
    <w:rsid w:val="007747F4"/>
    <w:rsid w:val="00774853"/>
    <w:rsid w:val="00774901"/>
    <w:rsid w:val="00774BD3"/>
    <w:rsid w:val="00774CD0"/>
    <w:rsid w:val="00774D2C"/>
    <w:rsid w:val="00774DA1"/>
    <w:rsid w:val="00774E05"/>
    <w:rsid w:val="00774EE6"/>
    <w:rsid w:val="007750A4"/>
    <w:rsid w:val="0077518D"/>
    <w:rsid w:val="00775207"/>
    <w:rsid w:val="007752C0"/>
    <w:rsid w:val="007755B9"/>
    <w:rsid w:val="0077562B"/>
    <w:rsid w:val="00775804"/>
    <w:rsid w:val="00775829"/>
    <w:rsid w:val="0077590F"/>
    <w:rsid w:val="00776099"/>
    <w:rsid w:val="0077611A"/>
    <w:rsid w:val="0077626D"/>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4D2"/>
    <w:rsid w:val="007775BE"/>
    <w:rsid w:val="007777B7"/>
    <w:rsid w:val="00777803"/>
    <w:rsid w:val="0077782D"/>
    <w:rsid w:val="007779D1"/>
    <w:rsid w:val="00777BE5"/>
    <w:rsid w:val="00777D39"/>
    <w:rsid w:val="00777DE2"/>
    <w:rsid w:val="00777E82"/>
    <w:rsid w:val="0078005C"/>
    <w:rsid w:val="00780094"/>
    <w:rsid w:val="00780125"/>
    <w:rsid w:val="007801F0"/>
    <w:rsid w:val="00780206"/>
    <w:rsid w:val="0078034E"/>
    <w:rsid w:val="007803B0"/>
    <w:rsid w:val="007805C7"/>
    <w:rsid w:val="007806EA"/>
    <w:rsid w:val="00780794"/>
    <w:rsid w:val="007807D1"/>
    <w:rsid w:val="00780866"/>
    <w:rsid w:val="007808FD"/>
    <w:rsid w:val="00780ABE"/>
    <w:rsid w:val="00780B8E"/>
    <w:rsid w:val="00780BF6"/>
    <w:rsid w:val="00780C49"/>
    <w:rsid w:val="00780D74"/>
    <w:rsid w:val="00780FC8"/>
    <w:rsid w:val="0078104C"/>
    <w:rsid w:val="00781192"/>
    <w:rsid w:val="007811F2"/>
    <w:rsid w:val="00781636"/>
    <w:rsid w:val="007816C9"/>
    <w:rsid w:val="0078170B"/>
    <w:rsid w:val="0078185B"/>
    <w:rsid w:val="007818F5"/>
    <w:rsid w:val="00781A6B"/>
    <w:rsid w:val="00781ABC"/>
    <w:rsid w:val="00781C36"/>
    <w:rsid w:val="00781EFE"/>
    <w:rsid w:val="007820EE"/>
    <w:rsid w:val="00782123"/>
    <w:rsid w:val="00782156"/>
    <w:rsid w:val="0078215D"/>
    <w:rsid w:val="00782427"/>
    <w:rsid w:val="0078262A"/>
    <w:rsid w:val="007826E0"/>
    <w:rsid w:val="00782842"/>
    <w:rsid w:val="0078284D"/>
    <w:rsid w:val="00782856"/>
    <w:rsid w:val="007828A9"/>
    <w:rsid w:val="007829B3"/>
    <w:rsid w:val="00782BC3"/>
    <w:rsid w:val="00782BD4"/>
    <w:rsid w:val="00782C47"/>
    <w:rsid w:val="00782F03"/>
    <w:rsid w:val="007831C0"/>
    <w:rsid w:val="0078335B"/>
    <w:rsid w:val="007833F4"/>
    <w:rsid w:val="00783530"/>
    <w:rsid w:val="0078366B"/>
    <w:rsid w:val="0078372E"/>
    <w:rsid w:val="0078374D"/>
    <w:rsid w:val="0078376E"/>
    <w:rsid w:val="007837A1"/>
    <w:rsid w:val="007839D3"/>
    <w:rsid w:val="00783AC9"/>
    <w:rsid w:val="00783DAA"/>
    <w:rsid w:val="00783E77"/>
    <w:rsid w:val="00783F8A"/>
    <w:rsid w:val="0078445F"/>
    <w:rsid w:val="007844F1"/>
    <w:rsid w:val="007844F4"/>
    <w:rsid w:val="00784711"/>
    <w:rsid w:val="00784819"/>
    <w:rsid w:val="007848CB"/>
    <w:rsid w:val="0078493F"/>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257"/>
    <w:rsid w:val="00786313"/>
    <w:rsid w:val="00786448"/>
    <w:rsid w:val="0078650F"/>
    <w:rsid w:val="007865EC"/>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67"/>
    <w:rsid w:val="0079048E"/>
    <w:rsid w:val="007904AC"/>
    <w:rsid w:val="007904F7"/>
    <w:rsid w:val="0079060B"/>
    <w:rsid w:val="00790BC7"/>
    <w:rsid w:val="00790BCD"/>
    <w:rsid w:val="00790CA4"/>
    <w:rsid w:val="00790E4C"/>
    <w:rsid w:val="00791031"/>
    <w:rsid w:val="00791181"/>
    <w:rsid w:val="00791520"/>
    <w:rsid w:val="00791779"/>
    <w:rsid w:val="0079181B"/>
    <w:rsid w:val="0079189A"/>
    <w:rsid w:val="007919A9"/>
    <w:rsid w:val="00791C17"/>
    <w:rsid w:val="00791D2B"/>
    <w:rsid w:val="00791F28"/>
    <w:rsid w:val="00791F9D"/>
    <w:rsid w:val="007924E1"/>
    <w:rsid w:val="00792651"/>
    <w:rsid w:val="007926C4"/>
    <w:rsid w:val="00792D8D"/>
    <w:rsid w:val="00792E6A"/>
    <w:rsid w:val="00792ED7"/>
    <w:rsid w:val="00792FA9"/>
    <w:rsid w:val="00793017"/>
    <w:rsid w:val="007931B3"/>
    <w:rsid w:val="007931D2"/>
    <w:rsid w:val="007935C1"/>
    <w:rsid w:val="0079361A"/>
    <w:rsid w:val="0079363A"/>
    <w:rsid w:val="00793783"/>
    <w:rsid w:val="007937B7"/>
    <w:rsid w:val="007937EB"/>
    <w:rsid w:val="00793AB9"/>
    <w:rsid w:val="00793CA5"/>
    <w:rsid w:val="00793CAD"/>
    <w:rsid w:val="00793D4D"/>
    <w:rsid w:val="00793EF1"/>
    <w:rsid w:val="00793F9E"/>
    <w:rsid w:val="00793FE5"/>
    <w:rsid w:val="00794109"/>
    <w:rsid w:val="0079457C"/>
    <w:rsid w:val="007945C7"/>
    <w:rsid w:val="00794658"/>
    <w:rsid w:val="0079497D"/>
    <w:rsid w:val="007949EF"/>
    <w:rsid w:val="00794A71"/>
    <w:rsid w:val="00794AAB"/>
    <w:rsid w:val="00794AE8"/>
    <w:rsid w:val="00794B84"/>
    <w:rsid w:val="00794C38"/>
    <w:rsid w:val="00794E1F"/>
    <w:rsid w:val="00794ED7"/>
    <w:rsid w:val="00794F2B"/>
    <w:rsid w:val="0079521E"/>
    <w:rsid w:val="0079525F"/>
    <w:rsid w:val="00795531"/>
    <w:rsid w:val="00795587"/>
    <w:rsid w:val="0079563F"/>
    <w:rsid w:val="0079575D"/>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A37"/>
    <w:rsid w:val="00796B1F"/>
    <w:rsid w:val="00796E91"/>
    <w:rsid w:val="00796EBB"/>
    <w:rsid w:val="00796FD0"/>
    <w:rsid w:val="0079732C"/>
    <w:rsid w:val="0079759C"/>
    <w:rsid w:val="0079760C"/>
    <w:rsid w:val="007976F5"/>
    <w:rsid w:val="00797713"/>
    <w:rsid w:val="007978F4"/>
    <w:rsid w:val="00797995"/>
    <w:rsid w:val="00797BF8"/>
    <w:rsid w:val="00797F2C"/>
    <w:rsid w:val="00797F53"/>
    <w:rsid w:val="00797F6F"/>
    <w:rsid w:val="007A032A"/>
    <w:rsid w:val="007A05D6"/>
    <w:rsid w:val="007A0612"/>
    <w:rsid w:val="007A07CD"/>
    <w:rsid w:val="007A0984"/>
    <w:rsid w:val="007A0A96"/>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2A4"/>
    <w:rsid w:val="007A2781"/>
    <w:rsid w:val="007A27D2"/>
    <w:rsid w:val="007A298F"/>
    <w:rsid w:val="007A29D4"/>
    <w:rsid w:val="007A29EC"/>
    <w:rsid w:val="007A2C4F"/>
    <w:rsid w:val="007A2D64"/>
    <w:rsid w:val="007A2F1E"/>
    <w:rsid w:val="007A3252"/>
    <w:rsid w:val="007A33F9"/>
    <w:rsid w:val="007A3524"/>
    <w:rsid w:val="007A35AD"/>
    <w:rsid w:val="007A3609"/>
    <w:rsid w:val="007A3641"/>
    <w:rsid w:val="007A36C8"/>
    <w:rsid w:val="007A3795"/>
    <w:rsid w:val="007A37BB"/>
    <w:rsid w:val="007A389B"/>
    <w:rsid w:val="007A389E"/>
    <w:rsid w:val="007A3911"/>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6CD"/>
    <w:rsid w:val="007A675B"/>
    <w:rsid w:val="007A6781"/>
    <w:rsid w:val="007A6979"/>
    <w:rsid w:val="007A6A3A"/>
    <w:rsid w:val="007A6A4A"/>
    <w:rsid w:val="007A6A7C"/>
    <w:rsid w:val="007A6AC6"/>
    <w:rsid w:val="007A6B28"/>
    <w:rsid w:val="007A6B54"/>
    <w:rsid w:val="007A6B9F"/>
    <w:rsid w:val="007A6C6E"/>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0E26"/>
    <w:rsid w:val="007B0F24"/>
    <w:rsid w:val="007B1036"/>
    <w:rsid w:val="007B1485"/>
    <w:rsid w:val="007B1719"/>
    <w:rsid w:val="007B1AA0"/>
    <w:rsid w:val="007B1ABA"/>
    <w:rsid w:val="007B2212"/>
    <w:rsid w:val="007B227F"/>
    <w:rsid w:val="007B23F2"/>
    <w:rsid w:val="007B2400"/>
    <w:rsid w:val="007B25EB"/>
    <w:rsid w:val="007B264F"/>
    <w:rsid w:val="007B2A40"/>
    <w:rsid w:val="007B2D21"/>
    <w:rsid w:val="007B2DA8"/>
    <w:rsid w:val="007B2E00"/>
    <w:rsid w:val="007B2F2F"/>
    <w:rsid w:val="007B2F8D"/>
    <w:rsid w:val="007B3097"/>
    <w:rsid w:val="007B30B2"/>
    <w:rsid w:val="007B3168"/>
    <w:rsid w:val="007B32BB"/>
    <w:rsid w:val="007B3481"/>
    <w:rsid w:val="007B3672"/>
    <w:rsid w:val="007B3C48"/>
    <w:rsid w:val="007B3D5E"/>
    <w:rsid w:val="007B3ED2"/>
    <w:rsid w:val="007B3FFD"/>
    <w:rsid w:val="007B4217"/>
    <w:rsid w:val="007B4381"/>
    <w:rsid w:val="007B43D0"/>
    <w:rsid w:val="007B43D9"/>
    <w:rsid w:val="007B454E"/>
    <w:rsid w:val="007B4699"/>
    <w:rsid w:val="007B474F"/>
    <w:rsid w:val="007B47F5"/>
    <w:rsid w:val="007B48DB"/>
    <w:rsid w:val="007B4AF7"/>
    <w:rsid w:val="007B4B25"/>
    <w:rsid w:val="007B4CAD"/>
    <w:rsid w:val="007B4CEF"/>
    <w:rsid w:val="007B4D55"/>
    <w:rsid w:val="007B4F79"/>
    <w:rsid w:val="007B5197"/>
    <w:rsid w:val="007B5262"/>
    <w:rsid w:val="007B539A"/>
    <w:rsid w:val="007B548D"/>
    <w:rsid w:val="007B5538"/>
    <w:rsid w:val="007B5722"/>
    <w:rsid w:val="007B57A2"/>
    <w:rsid w:val="007B5858"/>
    <w:rsid w:val="007B5869"/>
    <w:rsid w:val="007B5953"/>
    <w:rsid w:val="007B5962"/>
    <w:rsid w:val="007B5A6A"/>
    <w:rsid w:val="007B5AE3"/>
    <w:rsid w:val="007B5F7D"/>
    <w:rsid w:val="007B5FB7"/>
    <w:rsid w:val="007B600B"/>
    <w:rsid w:val="007B6042"/>
    <w:rsid w:val="007B60D2"/>
    <w:rsid w:val="007B6149"/>
    <w:rsid w:val="007B622B"/>
    <w:rsid w:val="007B64BE"/>
    <w:rsid w:val="007B66A4"/>
    <w:rsid w:val="007B66A6"/>
    <w:rsid w:val="007B67B6"/>
    <w:rsid w:val="007B683C"/>
    <w:rsid w:val="007B6A0A"/>
    <w:rsid w:val="007B6B65"/>
    <w:rsid w:val="007B6F63"/>
    <w:rsid w:val="007B6F8E"/>
    <w:rsid w:val="007B7044"/>
    <w:rsid w:val="007B7099"/>
    <w:rsid w:val="007B7347"/>
    <w:rsid w:val="007B74DD"/>
    <w:rsid w:val="007B75BF"/>
    <w:rsid w:val="007B7785"/>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1D8D"/>
    <w:rsid w:val="007C1E65"/>
    <w:rsid w:val="007C21C1"/>
    <w:rsid w:val="007C2209"/>
    <w:rsid w:val="007C2261"/>
    <w:rsid w:val="007C2286"/>
    <w:rsid w:val="007C2333"/>
    <w:rsid w:val="007C23B9"/>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D7C"/>
    <w:rsid w:val="007C4E93"/>
    <w:rsid w:val="007C567C"/>
    <w:rsid w:val="007C576B"/>
    <w:rsid w:val="007C57C5"/>
    <w:rsid w:val="007C581C"/>
    <w:rsid w:val="007C5A17"/>
    <w:rsid w:val="007C5C21"/>
    <w:rsid w:val="007C5F6B"/>
    <w:rsid w:val="007C6028"/>
    <w:rsid w:val="007C609C"/>
    <w:rsid w:val="007C6148"/>
    <w:rsid w:val="007C617D"/>
    <w:rsid w:val="007C63C0"/>
    <w:rsid w:val="007C6471"/>
    <w:rsid w:val="007C65AF"/>
    <w:rsid w:val="007C65D5"/>
    <w:rsid w:val="007C6681"/>
    <w:rsid w:val="007C66CA"/>
    <w:rsid w:val="007C6817"/>
    <w:rsid w:val="007C696A"/>
    <w:rsid w:val="007C6A69"/>
    <w:rsid w:val="007C6B2D"/>
    <w:rsid w:val="007C6BB1"/>
    <w:rsid w:val="007C6C11"/>
    <w:rsid w:val="007C6C22"/>
    <w:rsid w:val="007C6DF4"/>
    <w:rsid w:val="007C6E5F"/>
    <w:rsid w:val="007C707E"/>
    <w:rsid w:val="007C7370"/>
    <w:rsid w:val="007C73E0"/>
    <w:rsid w:val="007C747B"/>
    <w:rsid w:val="007C78EF"/>
    <w:rsid w:val="007C7996"/>
    <w:rsid w:val="007C7BE0"/>
    <w:rsid w:val="007C7C3E"/>
    <w:rsid w:val="007C7D21"/>
    <w:rsid w:val="007C7FAD"/>
    <w:rsid w:val="007D00CC"/>
    <w:rsid w:val="007D014F"/>
    <w:rsid w:val="007D022D"/>
    <w:rsid w:val="007D02AA"/>
    <w:rsid w:val="007D0310"/>
    <w:rsid w:val="007D0353"/>
    <w:rsid w:val="007D048B"/>
    <w:rsid w:val="007D04C8"/>
    <w:rsid w:val="007D056D"/>
    <w:rsid w:val="007D06FF"/>
    <w:rsid w:val="007D0775"/>
    <w:rsid w:val="007D0AA9"/>
    <w:rsid w:val="007D0AC4"/>
    <w:rsid w:val="007D0EC8"/>
    <w:rsid w:val="007D10B3"/>
    <w:rsid w:val="007D1256"/>
    <w:rsid w:val="007D1370"/>
    <w:rsid w:val="007D1462"/>
    <w:rsid w:val="007D17F7"/>
    <w:rsid w:val="007D19AE"/>
    <w:rsid w:val="007D1D36"/>
    <w:rsid w:val="007D1DA4"/>
    <w:rsid w:val="007D1E14"/>
    <w:rsid w:val="007D2085"/>
    <w:rsid w:val="007D20A6"/>
    <w:rsid w:val="007D20B5"/>
    <w:rsid w:val="007D217F"/>
    <w:rsid w:val="007D2268"/>
    <w:rsid w:val="007D24FC"/>
    <w:rsid w:val="007D26CE"/>
    <w:rsid w:val="007D28AB"/>
    <w:rsid w:val="007D2951"/>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6B"/>
    <w:rsid w:val="007D4182"/>
    <w:rsid w:val="007D436E"/>
    <w:rsid w:val="007D44D4"/>
    <w:rsid w:val="007D4956"/>
    <w:rsid w:val="007D4A36"/>
    <w:rsid w:val="007D4E5B"/>
    <w:rsid w:val="007D4F1C"/>
    <w:rsid w:val="007D4F56"/>
    <w:rsid w:val="007D4F65"/>
    <w:rsid w:val="007D503D"/>
    <w:rsid w:val="007D5338"/>
    <w:rsid w:val="007D5417"/>
    <w:rsid w:val="007D57E6"/>
    <w:rsid w:val="007D59A9"/>
    <w:rsid w:val="007D59FC"/>
    <w:rsid w:val="007D5B0D"/>
    <w:rsid w:val="007D5C7B"/>
    <w:rsid w:val="007D5CCF"/>
    <w:rsid w:val="007D5D6F"/>
    <w:rsid w:val="007D5DA6"/>
    <w:rsid w:val="007D5DBC"/>
    <w:rsid w:val="007D5DDA"/>
    <w:rsid w:val="007D5DDC"/>
    <w:rsid w:val="007D5E69"/>
    <w:rsid w:val="007D5F84"/>
    <w:rsid w:val="007D60C6"/>
    <w:rsid w:val="007D622C"/>
    <w:rsid w:val="007D626D"/>
    <w:rsid w:val="007D661D"/>
    <w:rsid w:val="007D669C"/>
    <w:rsid w:val="007D66AE"/>
    <w:rsid w:val="007D6817"/>
    <w:rsid w:val="007D6A6B"/>
    <w:rsid w:val="007D6A74"/>
    <w:rsid w:val="007D6AA0"/>
    <w:rsid w:val="007D6B89"/>
    <w:rsid w:val="007D6BC5"/>
    <w:rsid w:val="007D6E59"/>
    <w:rsid w:val="007D6E90"/>
    <w:rsid w:val="007D6EE2"/>
    <w:rsid w:val="007D6F6D"/>
    <w:rsid w:val="007D6FBF"/>
    <w:rsid w:val="007D7149"/>
    <w:rsid w:val="007D7253"/>
    <w:rsid w:val="007D74D6"/>
    <w:rsid w:val="007D756F"/>
    <w:rsid w:val="007D7648"/>
    <w:rsid w:val="007D79A7"/>
    <w:rsid w:val="007D7AAA"/>
    <w:rsid w:val="007E00EF"/>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45F"/>
    <w:rsid w:val="007E2583"/>
    <w:rsid w:val="007E26A8"/>
    <w:rsid w:val="007E28AF"/>
    <w:rsid w:val="007E2B6F"/>
    <w:rsid w:val="007E2BD3"/>
    <w:rsid w:val="007E2BE6"/>
    <w:rsid w:val="007E2C03"/>
    <w:rsid w:val="007E2CCE"/>
    <w:rsid w:val="007E3067"/>
    <w:rsid w:val="007E309D"/>
    <w:rsid w:val="007E30BB"/>
    <w:rsid w:val="007E333A"/>
    <w:rsid w:val="007E3342"/>
    <w:rsid w:val="007E35C7"/>
    <w:rsid w:val="007E36B7"/>
    <w:rsid w:val="007E36C9"/>
    <w:rsid w:val="007E36FF"/>
    <w:rsid w:val="007E37CB"/>
    <w:rsid w:val="007E3B17"/>
    <w:rsid w:val="007E3BAF"/>
    <w:rsid w:val="007E3BD3"/>
    <w:rsid w:val="007E420D"/>
    <w:rsid w:val="007E427F"/>
    <w:rsid w:val="007E42D5"/>
    <w:rsid w:val="007E44BD"/>
    <w:rsid w:val="007E4B00"/>
    <w:rsid w:val="007E4B12"/>
    <w:rsid w:val="007E4EF5"/>
    <w:rsid w:val="007E4F22"/>
    <w:rsid w:val="007E5175"/>
    <w:rsid w:val="007E5277"/>
    <w:rsid w:val="007E5464"/>
    <w:rsid w:val="007E572D"/>
    <w:rsid w:val="007E577C"/>
    <w:rsid w:val="007E5783"/>
    <w:rsid w:val="007E5837"/>
    <w:rsid w:val="007E583C"/>
    <w:rsid w:val="007E5B25"/>
    <w:rsid w:val="007E5C13"/>
    <w:rsid w:val="007E5FB1"/>
    <w:rsid w:val="007E5FD1"/>
    <w:rsid w:val="007E63DD"/>
    <w:rsid w:val="007E65DC"/>
    <w:rsid w:val="007E66CB"/>
    <w:rsid w:val="007E66DB"/>
    <w:rsid w:val="007E6709"/>
    <w:rsid w:val="007E6805"/>
    <w:rsid w:val="007E6931"/>
    <w:rsid w:val="007E6CCA"/>
    <w:rsid w:val="007E6D1C"/>
    <w:rsid w:val="007E6ED5"/>
    <w:rsid w:val="007E736F"/>
    <w:rsid w:val="007E73E9"/>
    <w:rsid w:val="007E7BA7"/>
    <w:rsid w:val="007E7D33"/>
    <w:rsid w:val="007E7FA2"/>
    <w:rsid w:val="007E7FC4"/>
    <w:rsid w:val="007F0047"/>
    <w:rsid w:val="007F00EB"/>
    <w:rsid w:val="007F018A"/>
    <w:rsid w:val="007F0312"/>
    <w:rsid w:val="007F0679"/>
    <w:rsid w:val="007F067B"/>
    <w:rsid w:val="007F079E"/>
    <w:rsid w:val="007F0896"/>
    <w:rsid w:val="007F09E8"/>
    <w:rsid w:val="007F0B0A"/>
    <w:rsid w:val="007F0E7F"/>
    <w:rsid w:val="007F0EBB"/>
    <w:rsid w:val="007F0ECE"/>
    <w:rsid w:val="007F0F7C"/>
    <w:rsid w:val="007F1430"/>
    <w:rsid w:val="007F1447"/>
    <w:rsid w:val="007F150A"/>
    <w:rsid w:val="007F16ED"/>
    <w:rsid w:val="007F1728"/>
    <w:rsid w:val="007F1776"/>
    <w:rsid w:val="007F1940"/>
    <w:rsid w:val="007F1A52"/>
    <w:rsid w:val="007F1D42"/>
    <w:rsid w:val="007F1F6F"/>
    <w:rsid w:val="007F222F"/>
    <w:rsid w:val="007F2345"/>
    <w:rsid w:val="007F2393"/>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D7A"/>
    <w:rsid w:val="007F3FA3"/>
    <w:rsid w:val="007F42B0"/>
    <w:rsid w:val="007F42D3"/>
    <w:rsid w:val="007F43F9"/>
    <w:rsid w:val="007F4445"/>
    <w:rsid w:val="007F4669"/>
    <w:rsid w:val="007F48A6"/>
    <w:rsid w:val="007F499C"/>
    <w:rsid w:val="007F4B46"/>
    <w:rsid w:val="007F4D38"/>
    <w:rsid w:val="007F4D62"/>
    <w:rsid w:val="007F4E7A"/>
    <w:rsid w:val="007F5102"/>
    <w:rsid w:val="007F51B5"/>
    <w:rsid w:val="007F5238"/>
    <w:rsid w:val="007F54C1"/>
    <w:rsid w:val="007F55BC"/>
    <w:rsid w:val="007F5624"/>
    <w:rsid w:val="007F572F"/>
    <w:rsid w:val="007F5757"/>
    <w:rsid w:val="007F583F"/>
    <w:rsid w:val="007F58EC"/>
    <w:rsid w:val="007F5A39"/>
    <w:rsid w:val="007F5B3A"/>
    <w:rsid w:val="007F5B61"/>
    <w:rsid w:val="007F5CA7"/>
    <w:rsid w:val="007F5DF1"/>
    <w:rsid w:val="007F5DF5"/>
    <w:rsid w:val="007F5F18"/>
    <w:rsid w:val="007F6122"/>
    <w:rsid w:val="007F6241"/>
    <w:rsid w:val="007F6419"/>
    <w:rsid w:val="007F646B"/>
    <w:rsid w:val="007F6625"/>
    <w:rsid w:val="007F6651"/>
    <w:rsid w:val="007F6953"/>
    <w:rsid w:val="007F6B01"/>
    <w:rsid w:val="007F6CDB"/>
    <w:rsid w:val="007F6D03"/>
    <w:rsid w:val="007F6E8C"/>
    <w:rsid w:val="007F6EF3"/>
    <w:rsid w:val="007F6F3A"/>
    <w:rsid w:val="007F6F6C"/>
    <w:rsid w:val="007F7237"/>
    <w:rsid w:val="007F7519"/>
    <w:rsid w:val="007F754A"/>
    <w:rsid w:val="007F759E"/>
    <w:rsid w:val="007F77FF"/>
    <w:rsid w:val="007F7846"/>
    <w:rsid w:val="007F7A4B"/>
    <w:rsid w:val="007F7A80"/>
    <w:rsid w:val="007F7B47"/>
    <w:rsid w:val="007F7B81"/>
    <w:rsid w:val="007F7F15"/>
    <w:rsid w:val="007F7F58"/>
    <w:rsid w:val="0080021C"/>
    <w:rsid w:val="00800260"/>
    <w:rsid w:val="008003ED"/>
    <w:rsid w:val="00800492"/>
    <w:rsid w:val="00800537"/>
    <w:rsid w:val="008005BA"/>
    <w:rsid w:val="00800676"/>
    <w:rsid w:val="008006AD"/>
    <w:rsid w:val="008007E5"/>
    <w:rsid w:val="00800828"/>
    <w:rsid w:val="008008A8"/>
    <w:rsid w:val="00800AC2"/>
    <w:rsid w:val="00800AD6"/>
    <w:rsid w:val="00800B67"/>
    <w:rsid w:val="00800CA4"/>
    <w:rsid w:val="00800FC3"/>
    <w:rsid w:val="008011B9"/>
    <w:rsid w:val="008012D2"/>
    <w:rsid w:val="00801324"/>
    <w:rsid w:val="00801375"/>
    <w:rsid w:val="0080147B"/>
    <w:rsid w:val="008016B9"/>
    <w:rsid w:val="00801722"/>
    <w:rsid w:val="0080177D"/>
    <w:rsid w:val="00801AAA"/>
    <w:rsid w:val="00801B5B"/>
    <w:rsid w:val="00801C7D"/>
    <w:rsid w:val="00801CF7"/>
    <w:rsid w:val="00801CFC"/>
    <w:rsid w:val="00801D7A"/>
    <w:rsid w:val="00801DE8"/>
    <w:rsid w:val="00801EAE"/>
    <w:rsid w:val="00801F21"/>
    <w:rsid w:val="00801F31"/>
    <w:rsid w:val="0080214A"/>
    <w:rsid w:val="0080216A"/>
    <w:rsid w:val="008021FE"/>
    <w:rsid w:val="00802245"/>
    <w:rsid w:val="00802283"/>
    <w:rsid w:val="00802316"/>
    <w:rsid w:val="008023B5"/>
    <w:rsid w:val="00802581"/>
    <w:rsid w:val="008025C6"/>
    <w:rsid w:val="00802931"/>
    <w:rsid w:val="00802A8A"/>
    <w:rsid w:val="00802AE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4D"/>
    <w:rsid w:val="00803CBC"/>
    <w:rsid w:val="00803CE4"/>
    <w:rsid w:val="00803D6A"/>
    <w:rsid w:val="00803DA3"/>
    <w:rsid w:val="00803F3D"/>
    <w:rsid w:val="00803F6C"/>
    <w:rsid w:val="00804294"/>
    <w:rsid w:val="008044C6"/>
    <w:rsid w:val="00804502"/>
    <w:rsid w:val="008045DB"/>
    <w:rsid w:val="0080462E"/>
    <w:rsid w:val="00804694"/>
    <w:rsid w:val="008048BB"/>
    <w:rsid w:val="00804D3E"/>
    <w:rsid w:val="00804E90"/>
    <w:rsid w:val="008050A1"/>
    <w:rsid w:val="008051D3"/>
    <w:rsid w:val="008052CC"/>
    <w:rsid w:val="0080565D"/>
    <w:rsid w:val="008059D2"/>
    <w:rsid w:val="00805C33"/>
    <w:rsid w:val="00805C59"/>
    <w:rsid w:val="00805D2A"/>
    <w:rsid w:val="008063AC"/>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4CE"/>
    <w:rsid w:val="0081066F"/>
    <w:rsid w:val="008108DD"/>
    <w:rsid w:val="0081090B"/>
    <w:rsid w:val="00810F33"/>
    <w:rsid w:val="00810F76"/>
    <w:rsid w:val="00811448"/>
    <w:rsid w:val="008114A8"/>
    <w:rsid w:val="008114EA"/>
    <w:rsid w:val="00811968"/>
    <w:rsid w:val="00811B74"/>
    <w:rsid w:val="00811BE1"/>
    <w:rsid w:val="00811F2C"/>
    <w:rsid w:val="0081228A"/>
    <w:rsid w:val="008122BB"/>
    <w:rsid w:val="0081236F"/>
    <w:rsid w:val="0081253C"/>
    <w:rsid w:val="00812695"/>
    <w:rsid w:val="00812720"/>
    <w:rsid w:val="008128CC"/>
    <w:rsid w:val="00812980"/>
    <w:rsid w:val="00812A01"/>
    <w:rsid w:val="00812A42"/>
    <w:rsid w:val="00812A4F"/>
    <w:rsid w:val="00812C02"/>
    <w:rsid w:val="00812C0E"/>
    <w:rsid w:val="00812E0B"/>
    <w:rsid w:val="00812EF2"/>
    <w:rsid w:val="00812F05"/>
    <w:rsid w:val="0081307C"/>
    <w:rsid w:val="008130A2"/>
    <w:rsid w:val="0081347F"/>
    <w:rsid w:val="008135A0"/>
    <w:rsid w:val="0081395F"/>
    <w:rsid w:val="00813A93"/>
    <w:rsid w:val="00813B13"/>
    <w:rsid w:val="00813D3F"/>
    <w:rsid w:val="00813DD6"/>
    <w:rsid w:val="0081407B"/>
    <w:rsid w:val="00814234"/>
    <w:rsid w:val="00814319"/>
    <w:rsid w:val="00814558"/>
    <w:rsid w:val="0081462A"/>
    <w:rsid w:val="00814694"/>
    <w:rsid w:val="008147CA"/>
    <w:rsid w:val="008147DB"/>
    <w:rsid w:val="008149AB"/>
    <w:rsid w:val="00814ADC"/>
    <w:rsid w:val="00814B02"/>
    <w:rsid w:val="00814B31"/>
    <w:rsid w:val="00814BC8"/>
    <w:rsid w:val="00814C84"/>
    <w:rsid w:val="00814F46"/>
    <w:rsid w:val="00814F7A"/>
    <w:rsid w:val="008151B5"/>
    <w:rsid w:val="00815283"/>
    <w:rsid w:val="0081528D"/>
    <w:rsid w:val="00815443"/>
    <w:rsid w:val="00815450"/>
    <w:rsid w:val="0081546A"/>
    <w:rsid w:val="008154C6"/>
    <w:rsid w:val="0081586F"/>
    <w:rsid w:val="00815942"/>
    <w:rsid w:val="00815980"/>
    <w:rsid w:val="00815C76"/>
    <w:rsid w:val="00815CC3"/>
    <w:rsid w:val="00815D60"/>
    <w:rsid w:val="00815DBA"/>
    <w:rsid w:val="00815DCB"/>
    <w:rsid w:val="00815E94"/>
    <w:rsid w:val="00815FF2"/>
    <w:rsid w:val="008160D9"/>
    <w:rsid w:val="008163E2"/>
    <w:rsid w:val="00816412"/>
    <w:rsid w:val="0081664C"/>
    <w:rsid w:val="008166F5"/>
    <w:rsid w:val="00816751"/>
    <w:rsid w:val="008167E9"/>
    <w:rsid w:val="008168EA"/>
    <w:rsid w:val="00816A54"/>
    <w:rsid w:val="00816A8B"/>
    <w:rsid w:val="00816B9F"/>
    <w:rsid w:val="00816BDF"/>
    <w:rsid w:val="00816DA4"/>
    <w:rsid w:val="00816ECD"/>
    <w:rsid w:val="00816FC1"/>
    <w:rsid w:val="008170F9"/>
    <w:rsid w:val="008173CA"/>
    <w:rsid w:val="00817425"/>
    <w:rsid w:val="008177E1"/>
    <w:rsid w:val="00817834"/>
    <w:rsid w:val="00817A64"/>
    <w:rsid w:val="00817B20"/>
    <w:rsid w:val="00817F23"/>
    <w:rsid w:val="00817FB8"/>
    <w:rsid w:val="00817FE5"/>
    <w:rsid w:val="0082003C"/>
    <w:rsid w:val="00820348"/>
    <w:rsid w:val="008204E1"/>
    <w:rsid w:val="00820505"/>
    <w:rsid w:val="0082056C"/>
    <w:rsid w:val="00820689"/>
    <w:rsid w:val="0082073C"/>
    <w:rsid w:val="00820767"/>
    <w:rsid w:val="00820780"/>
    <w:rsid w:val="00820A2F"/>
    <w:rsid w:val="00820AD3"/>
    <w:rsid w:val="00820B67"/>
    <w:rsid w:val="00820BC6"/>
    <w:rsid w:val="00820DC1"/>
    <w:rsid w:val="00821069"/>
    <w:rsid w:val="00821121"/>
    <w:rsid w:val="00821364"/>
    <w:rsid w:val="008214D6"/>
    <w:rsid w:val="0082154A"/>
    <w:rsid w:val="00821643"/>
    <w:rsid w:val="00821956"/>
    <w:rsid w:val="00821E3E"/>
    <w:rsid w:val="00821E86"/>
    <w:rsid w:val="00821E90"/>
    <w:rsid w:val="00821F00"/>
    <w:rsid w:val="00821FA7"/>
    <w:rsid w:val="0082204F"/>
    <w:rsid w:val="0082207B"/>
    <w:rsid w:val="00822223"/>
    <w:rsid w:val="0082224A"/>
    <w:rsid w:val="0082241F"/>
    <w:rsid w:val="00822523"/>
    <w:rsid w:val="0082275F"/>
    <w:rsid w:val="00822A50"/>
    <w:rsid w:val="00822B15"/>
    <w:rsid w:val="00822B8E"/>
    <w:rsid w:val="00822D15"/>
    <w:rsid w:val="00822D86"/>
    <w:rsid w:val="00822EA5"/>
    <w:rsid w:val="00823031"/>
    <w:rsid w:val="0082315F"/>
    <w:rsid w:val="00823482"/>
    <w:rsid w:val="008234FA"/>
    <w:rsid w:val="00823568"/>
    <w:rsid w:val="00823738"/>
    <w:rsid w:val="00823797"/>
    <w:rsid w:val="008237FE"/>
    <w:rsid w:val="00823951"/>
    <w:rsid w:val="00823BE5"/>
    <w:rsid w:val="00823D79"/>
    <w:rsid w:val="00823E45"/>
    <w:rsid w:val="00823F0D"/>
    <w:rsid w:val="00823F29"/>
    <w:rsid w:val="0082440A"/>
    <w:rsid w:val="00824557"/>
    <w:rsid w:val="00824587"/>
    <w:rsid w:val="008246C9"/>
    <w:rsid w:val="00824788"/>
    <w:rsid w:val="00824A0E"/>
    <w:rsid w:val="00824C4F"/>
    <w:rsid w:val="00824E39"/>
    <w:rsid w:val="00824EF0"/>
    <w:rsid w:val="00824F5A"/>
    <w:rsid w:val="00824FAB"/>
    <w:rsid w:val="008250B9"/>
    <w:rsid w:val="008258BA"/>
    <w:rsid w:val="0082591A"/>
    <w:rsid w:val="00825987"/>
    <w:rsid w:val="008259F3"/>
    <w:rsid w:val="00825A86"/>
    <w:rsid w:val="00825BEF"/>
    <w:rsid w:val="00825C15"/>
    <w:rsid w:val="00825EDC"/>
    <w:rsid w:val="00826000"/>
    <w:rsid w:val="008262BD"/>
    <w:rsid w:val="008262FA"/>
    <w:rsid w:val="00826417"/>
    <w:rsid w:val="0082642C"/>
    <w:rsid w:val="0082665C"/>
    <w:rsid w:val="008269F4"/>
    <w:rsid w:val="00826BA9"/>
    <w:rsid w:val="00826BB5"/>
    <w:rsid w:val="00826C74"/>
    <w:rsid w:val="00826D9E"/>
    <w:rsid w:val="00826EB3"/>
    <w:rsid w:val="00827122"/>
    <w:rsid w:val="00827153"/>
    <w:rsid w:val="0082731B"/>
    <w:rsid w:val="00827396"/>
    <w:rsid w:val="0082739B"/>
    <w:rsid w:val="0082743F"/>
    <w:rsid w:val="00827454"/>
    <w:rsid w:val="00827504"/>
    <w:rsid w:val="008275DD"/>
    <w:rsid w:val="00827892"/>
    <w:rsid w:val="008278F0"/>
    <w:rsid w:val="0082798E"/>
    <w:rsid w:val="00827C83"/>
    <w:rsid w:val="00830053"/>
    <w:rsid w:val="0083006A"/>
    <w:rsid w:val="0083018A"/>
    <w:rsid w:val="00830200"/>
    <w:rsid w:val="00830552"/>
    <w:rsid w:val="00830781"/>
    <w:rsid w:val="008307DD"/>
    <w:rsid w:val="0083086C"/>
    <w:rsid w:val="008308A4"/>
    <w:rsid w:val="0083091E"/>
    <w:rsid w:val="00830A77"/>
    <w:rsid w:val="00830AB9"/>
    <w:rsid w:val="00830BCC"/>
    <w:rsid w:val="00830C9F"/>
    <w:rsid w:val="00830DE2"/>
    <w:rsid w:val="00831069"/>
    <w:rsid w:val="00831254"/>
    <w:rsid w:val="008313E1"/>
    <w:rsid w:val="008317BE"/>
    <w:rsid w:val="008317E3"/>
    <w:rsid w:val="008319C0"/>
    <w:rsid w:val="008319C3"/>
    <w:rsid w:val="00831BF2"/>
    <w:rsid w:val="00831C20"/>
    <w:rsid w:val="00831CBE"/>
    <w:rsid w:val="008320FE"/>
    <w:rsid w:val="00832129"/>
    <w:rsid w:val="00832208"/>
    <w:rsid w:val="00832296"/>
    <w:rsid w:val="008322BE"/>
    <w:rsid w:val="008326ED"/>
    <w:rsid w:val="008327A8"/>
    <w:rsid w:val="008327BB"/>
    <w:rsid w:val="00832895"/>
    <w:rsid w:val="00832958"/>
    <w:rsid w:val="0083296E"/>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4F49"/>
    <w:rsid w:val="008351B0"/>
    <w:rsid w:val="0083540D"/>
    <w:rsid w:val="00835482"/>
    <w:rsid w:val="008354AA"/>
    <w:rsid w:val="008357A8"/>
    <w:rsid w:val="00835A1C"/>
    <w:rsid w:val="00835AD6"/>
    <w:rsid w:val="00835B0F"/>
    <w:rsid w:val="00835B44"/>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2EE"/>
    <w:rsid w:val="00837750"/>
    <w:rsid w:val="00837824"/>
    <w:rsid w:val="00837884"/>
    <w:rsid w:val="00837A5A"/>
    <w:rsid w:val="00837B1A"/>
    <w:rsid w:val="00837B76"/>
    <w:rsid w:val="00837C64"/>
    <w:rsid w:val="00837CB6"/>
    <w:rsid w:val="00837DF9"/>
    <w:rsid w:val="00837EA3"/>
    <w:rsid w:val="00837F15"/>
    <w:rsid w:val="00837F86"/>
    <w:rsid w:val="0084001A"/>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C7D"/>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49"/>
    <w:rsid w:val="00843551"/>
    <w:rsid w:val="008435A6"/>
    <w:rsid w:val="00843A64"/>
    <w:rsid w:val="00843A87"/>
    <w:rsid w:val="00843C4D"/>
    <w:rsid w:val="00843F5B"/>
    <w:rsid w:val="008440F1"/>
    <w:rsid w:val="00844197"/>
    <w:rsid w:val="008441A7"/>
    <w:rsid w:val="008441CD"/>
    <w:rsid w:val="00844238"/>
    <w:rsid w:val="008442C7"/>
    <w:rsid w:val="008443B7"/>
    <w:rsid w:val="0084443F"/>
    <w:rsid w:val="008447D9"/>
    <w:rsid w:val="00844951"/>
    <w:rsid w:val="00844A11"/>
    <w:rsid w:val="00844BB3"/>
    <w:rsid w:val="00844BCA"/>
    <w:rsid w:val="00844D66"/>
    <w:rsid w:val="00844E02"/>
    <w:rsid w:val="00844E54"/>
    <w:rsid w:val="00844E5E"/>
    <w:rsid w:val="00845317"/>
    <w:rsid w:val="0084533C"/>
    <w:rsid w:val="0084536F"/>
    <w:rsid w:val="00845479"/>
    <w:rsid w:val="0084561E"/>
    <w:rsid w:val="00845AE7"/>
    <w:rsid w:val="00845EE9"/>
    <w:rsid w:val="00845FE4"/>
    <w:rsid w:val="00846102"/>
    <w:rsid w:val="00846176"/>
    <w:rsid w:val="008461AA"/>
    <w:rsid w:val="008461D9"/>
    <w:rsid w:val="00846529"/>
    <w:rsid w:val="00846C2A"/>
    <w:rsid w:val="00846C65"/>
    <w:rsid w:val="00846CFD"/>
    <w:rsid w:val="00846D75"/>
    <w:rsid w:val="00846E28"/>
    <w:rsid w:val="00846EAB"/>
    <w:rsid w:val="00846F68"/>
    <w:rsid w:val="0084708F"/>
    <w:rsid w:val="008470DD"/>
    <w:rsid w:val="008472AB"/>
    <w:rsid w:val="008472E8"/>
    <w:rsid w:val="008473FE"/>
    <w:rsid w:val="008474A9"/>
    <w:rsid w:val="008474DD"/>
    <w:rsid w:val="0084759D"/>
    <w:rsid w:val="008475A6"/>
    <w:rsid w:val="0084780B"/>
    <w:rsid w:val="00847B31"/>
    <w:rsid w:val="00847D18"/>
    <w:rsid w:val="00847E41"/>
    <w:rsid w:val="0085002F"/>
    <w:rsid w:val="008501B0"/>
    <w:rsid w:val="00850425"/>
    <w:rsid w:val="008504B1"/>
    <w:rsid w:val="0085069B"/>
    <w:rsid w:val="008507BE"/>
    <w:rsid w:val="008508A1"/>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8B"/>
    <w:rsid w:val="00853AE6"/>
    <w:rsid w:val="00853B2D"/>
    <w:rsid w:val="00853B36"/>
    <w:rsid w:val="00853BA5"/>
    <w:rsid w:val="00853E5E"/>
    <w:rsid w:val="00853F87"/>
    <w:rsid w:val="0085400E"/>
    <w:rsid w:val="008540AB"/>
    <w:rsid w:val="008542A2"/>
    <w:rsid w:val="008542E8"/>
    <w:rsid w:val="008543D6"/>
    <w:rsid w:val="00854507"/>
    <w:rsid w:val="00854510"/>
    <w:rsid w:val="008547EB"/>
    <w:rsid w:val="00854C75"/>
    <w:rsid w:val="0085527D"/>
    <w:rsid w:val="008554F9"/>
    <w:rsid w:val="008556F3"/>
    <w:rsid w:val="008556F8"/>
    <w:rsid w:val="00855C5F"/>
    <w:rsid w:val="00855C7A"/>
    <w:rsid w:val="00855CED"/>
    <w:rsid w:val="00855EFD"/>
    <w:rsid w:val="00855FAA"/>
    <w:rsid w:val="0085625B"/>
    <w:rsid w:val="008562D4"/>
    <w:rsid w:val="008563C8"/>
    <w:rsid w:val="008563DD"/>
    <w:rsid w:val="0085663F"/>
    <w:rsid w:val="00856BA8"/>
    <w:rsid w:val="00856C34"/>
    <w:rsid w:val="00856D63"/>
    <w:rsid w:val="00856D71"/>
    <w:rsid w:val="00856FDB"/>
    <w:rsid w:val="00857128"/>
    <w:rsid w:val="0085714D"/>
    <w:rsid w:val="008572DE"/>
    <w:rsid w:val="00857313"/>
    <w:rsid w:val="00857424"/>
    <w:rsid w:val="008574CD"/>
    <w:rsid w:val="00857573"/>
    <w:rsid w:val="00857AA7"/>
    <w:rsid w:val="00857D61"/>
    <w:rsid w:val="00857E30"/>
    <w:rsid w:val="00857FA9"/>
    <w:rsid w:val="0086017E"/>
    <w:rsid w:val="008601FE"/>
    <w:rsid w:val="0086055D"/>
    <w:rsid w:val="008606B4"/>
    <w:rsid w:val="0086098E"/>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054"/>
    <w:rsid w:val="008622B0"/>
    <w:rsid w:val="00862317"/>
    <w:rsid w:val="008625CB"/>
    <w:rsid w:val="008626C8"/>
    <w:rsid w:val="00862868"/>
    <w:rsid w:val="00862883"/>
    <w:rsid w:val="0086291F"/>
    <w:rsid w:val="00862981"/>
    <w:rsid w:val="008629DA"/>
    <w:rsid w:val="00862AE4"/>
    <w:rsid w:val="00862DAF"/>
    <w:rsid w:val="00862F37"/>
    <w:rsid w:val="00863030"/>
    <w:rsid w:val="008630DD"/>
    <w:rsid w:val="008630E7"/>
    <w:rsid w:val="008631BD"/>
    <w:rsid w:val="0086339E"/>
    <w:rsid w:val="0086376C"/>
    <w:rsid w:val="00863A2C"/>
    <w:rsid w:val="00863B7E"/>
    <w:rsid w:val="00863B9D"/>
    <w:rsid w:val="00863C05"/>
    <w:rsid w:val="00863CBC"/>
    <w:rsid w:val="00863E34"/>
    <w:rsid w:val="00863EB2"/>
    <w:rsid w:val="0086400B"/>
    <w:rsid w:val="00864164"/>
    <w:rsid w:val="008642BD"/>
    <w:rsid w:val="008644EB"/>
    <w:rsid w:val="00864510"/>
    <w:rsid w:val="0086464D"/>
    <w:rsid w:val="00864791"/>
    <w:rsid w:val="0086496A"/>
    <w:rsid w:val="00864AA4"/>
    <w:rsid w:val="00864B25"/>
    <w:rsid w:val="00864BE6"/>
    <w:rsid w:val="00864C69"/>
    <w:rsid w:val="00864DA0"/>
    <w:rsid w:val="00864E49"/>
    <w:rsid w:val="00864E57"/>
    <w:rsid w:val="00864EB2"/>
    <w:rsid w:val="00864FB6"/>
    <w:rsid w:val="00864FC6"/>
    <w:rsid w:val="0086506B"/>
    <w:rsid w:val="008652A1"/>
    <w:rsid w:val="0086535C"/>
    <w:rsid w:val="008653AD"/>
    <w:rsid w:val="0086544B"/>
    <w:rsid w:val="0086564E"/>
    <w:rsid w:val="008657BA"/>
    <w:rsid w:val="00865A2A"/>
    <w:rsid w:val="00865C37"/>
    <w:rsid w:val="00865D00"/>
    <w:rsid w:val="00866150"/>
    <w:rsid w:val="00866243"/>
    <w:rsid w:val="00866293"/>
    <w:rsid w:val="00866302"/>
    <w:rsid w:val="00866308"/>
    <w:rsid w:val="00866392"/>
    <w:rsid w:val="0086676C"/>
    <w:rsid w:val="008668B7"/>
    <w:rsid w:val="00866932"/>
    <w:rsid w:val="00866C14"/>
    <w:rsid w:val="00866C79"/>
    <w:rsid w:val="00866D38"/>
    <w:rsid w:val="00866D81"/>
    <w:rsid w:val="00866DCA"/>
    <w:rsid w:val="00866ECF"/>
    <w:rsid w:val="0086713A"/>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89"/>
    <w:rsid w:val="00867BCC"/>
    <w:rsid w:val="00867ED1"/>
    <w:rsid w:val="008701A6"/>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074"/>
    <w:rsid w:val="0087215D"/>
    <w:rsid w:val="008722B4"/>
    <w:rsid w:val="008722CB"/>
    <w:rsid w:val="00872454"/>
    <w:rsid w:val="008729F6"/>
    <w:rsid w:val="00872A6B"/>
    <w:rsid w:val="00872CED"/>
    <w:rsid w:val="00872F22"/>
    <w:rsid w:val="00873038"/>
    <w:rsid w:val="0087303D"/>
    <w:rsid w:val="00873324"/>
    <w:rsid w:val="00873354"/>
    <w:rsid w:val="00873376"/>
    <w:rsid w:val="0087346F"/>
    <w:rsid w:val="0087365F"/>
    <w:rsid w:val="0087371B"/>
    <w:rsid w:val="008737E8"/>
    <w:rsid w:val="00873810"/>
    <w:rsid w:val="00873878"/>
    <w:rsid w:val="00873C42"/>
    <w:rsid w:val="00873C66"/>
    <w:rsid w:val="00873FA6"/>
    <w:rsid w:val="0087437D"/>
    <w:rsid w:val="0087437E"/>
    <w:rsid w:val="008744BF"/>
    <w:rsid w:val="00874568"/>
    <w:rsid w:val="00874569"/>
    <w:rsid w:val="008745BA"/>
    <w:rsid w:val="008745C7"/>
    <w:rsid w:val="00874622"/>
    <w:rsid w:val="008746C7"/>
    <w:rsid w:val="0087474A"/>
    <w:rsid w:val="008747B3"/>
    <w:rsid w:val="00874A43"/>
    <w:rsid w:val="00874BA6"/>
    <w:rsid w:val="00874D10"/>
    <w:rsid w:val="00874F54"/>
    <w:rsid w:val="00875218"/>
    <w:rsid w:val="008752BF"/>
    <w:rsid w:val="008754EA"/>
    <w:rsid w:val="0087550F"/>
    <w:rsid w:val="008755C3"/>
    <w:rsid w:val="008755CF"/>
    <w:rsid w:val="008759C1"/>
    <w:rsid w:val="00875A95"/>
    <w:rsid w:val="00875B5F"/>
    <w:rsid w:val="00875B80"/>
    <w:rsid w:val="00875C2E"/>
    <w:rsid w:val="00875E06"/>
    <w:rsid w:val="00875FF7"/>
    <w:rsid w:val="00876016"/>
    <w:rsid w:val="0087605E"/>
    <w:rsid w:val="0087624D"/>
    <w:rsid w:val="008762D5"/>
    <w:rsid w:val="008762FD"/>
    <w:rsid w:val="0087630A"/>
    <w:rsid w:val="00876387"/>
    <w:rsid w:val="008763CE"/>
    <w:rsid w:val="00876665"/>
    <w:rsid w:val="0087676D"/>
    <w:rsid w:val="00876917"/>
    <w:rsid w:val="00876985"/>
    <w:rsid w:val="00876B0D"/>
    <w:rsid w:val="00876BA3"/>
    <w:rsid w:val="00876D3A"/>
    <w:rsid w:val="00876DE7"/>
    <w:rsid w:val="00876E46"/>
    <w:rsid w:val="00876ED3"/>
    <w:rsid w:val="00876EFB"/>
    <w:rsid w:val="00877141"/>
    <w:rsid w:val="008777CE"/>
    <w:rsid w:val="0087799F"/>
    <w:rsid w:val="00877B00"/>
    <w:rsid w:val="00877C43"/>
    <w:rsid w:val="00877D9C"/>
    <w:rsid w:val="00877F20"/>
    <w:rsid w:val="00880326"/>
    <w:rsid w:val="00880509"/>
    <w:rsid w:val="008807DD"/>
    <w:rsid w:val="008809AF"/>
    <w:rsid w:val="00880BF9"/>
    <w:rsid w:val="00880CA5"/>
    <w:rsid w:val="00880DE8"/>
    <w:rsid w:val="00880E7A"/>
    <w:rsid w:val="0088105C"/>
    <w:rsid w:val="008812B3"/>
    <w:rsid w:val="008816DE"/>
    <w:rsid w:val="00881760"/>
    <w:rsid w:val="00881A57"/>
    <w:rsid w:val="00881BD4"/>
    <w:rsid w:val="00881C37"/>
    <w:rsid w:val="00881C73"/>
    <w:rsid w:val="00881CE3"/>
    <w:rsid w:val="00881CE6"/>
    <w:rsid w:val="00881E5B"/>
    <w:rsid w:val="00881F52"/>
    <w:rsid w:val="00881FED"/>
    <w:rsid w:val="00882017"/>
    <w:rsid w:val="0088206F"/>
    <w:rsid w:val="0088215A"/>
    <w:rsid w:val="0088223A"/>
    <w:rsid w:val="00882290"/>
    <w:rsid w:val="008822F4"/>
    <w:rsid w:val="008823B3"/>
    <w:rsid w:val="008824CF"/>
    <w:rsid w:val="008826B7"/>
    <w:rsid w:val="00882784"/>
    <w:rsid w:val="00882817"/>
    <w:rsid w:val="00882B9C"/>
    <w:rsid w:val="00882DBD"/>
    <w:rsid w:val="00882E97"/>
    <w:rsid w:val="00882F13"/>
    <w:rsid w:val="00882FE8"/>
    <w:rsid w:val="0088301C"/>
    <w:rsid w:val="00883158"/>
    <w:rsid w:val="008831AB"/>
    <w:rsid w:val="00883269"/>
    <w:rsid w:val="00883421"/>
    <w:rsid w:val="0088356F"/>
    <w:rsid w:val="00883704"/>
    <w:rsid w:val="00883709"/>
    <w:rsid w:val="0088377D"/>
    <w:rsid w:val="00883806"/>
    <w:rsid w:val="00883A22"/>
    <w:rsid w:val="00883B14"/>
    <w:rsid w:val="00883D01"/>
    <w:rsid w:val="00883D46"/>
    <w:rsid w:val="00883E14"/>
    <w:rsid w:val="00883EEF"/>
    <w:rsid w:val="0088479D"/>
    <w:rsid w:val="008847D8"/>
    <w:rsid w:val="00884810"/>
    <w:rsid w:val="008849C9"/>
    <w:rsid w:val="00884A7C"/>
    <w:rsid w:val="00884B0A"/>
    <w:rsid w:val="00884BC2"/>
    <w:rsid w:val="00884D16"/>
    <w:rsid w:val="00884FCD"/>
    <w:rsid w:val="0088500D"/>
    <w:rsid w:val="0088508A"/>
    <w:rsid w:val="0088509D"/>
    <w:rsid w:val="00885160"/>
    <w:rsid w:val="008851BC"/>
    <w:rsid w:val="008853A2"/>
    <w:rsid w:val="00885400"/>
    <w:rsid w:val="008854C2"/>
    <w:rsid w:val="00885519"/>
    <w:rsid w:val="0088571B"/>
    <w:rsid w:val="0088579E"/>
    <w:rsid w:val="008857BF"/>
    <w:rsid w:val="00885865"/>
    <w:rsid w:val="008858B3"/>
    <w:rsid w:val="00885B9C"/>
    <w:rsid w:val="00885D9F"/>
    <w:rsid w:val="00885DA1"/>
    <w:rsid w:val="00885E2A"/>
    <w:rsid w:val="00886183"/>
    <w:rsid w:val="00886246"/>
    <w:rsid w:val="008864BC"/>
    <w:rsid w:val="00886569"/>
    <w:rsid w:val="008865FD"/>
    <w:rsid w:val="008867E0"/>
    <w:rsid w:val="008869F2"/>
    <w:rsid w:val="00886C42"/>
    <w:rsid w:val="00886CC1"/>
    <w:rsid w:val="00886CD6"/>
    <w:rsid w:val="00886E22"/>
    <w:rsid w:val="00887016"/>
    <w:rsid w:val="00887104"/>
    <w:rsid w:val="00887476"/>
    <w:rsid w:val="008875E6"/>
    <w:rsid w:val="008877D2"/>
    <w:rsid w:val="0088798C"/>
    <w:rsid w:val="008879B7"/>
    <w:rsid w:val="00887C27"/>
    <w:rsid w:val="00887C62"/>
    <w:rsid w:val="00887DAC"/>
    <w:rsid w:val="00887E6D"/>
    <w:rsid w:val="00887EF0"/>
    <w:rsid w:val="0089007F"/>
    <w:rsid w:val="008900C2"/>
    <w:rsid w:val="00890236"/>
    <w:rsid w:val="00890343"/>
    <w:rsid w:val="00890352"/>
    <w:rsid w:val="008903CC"/>
    <w:rsid w:val="00890597"/>
    <w:rsid w:val="008906E4"/>
    <w:rsid w:val="0089078F"/>
    <w:rsid w:val="008907E1"/>
    <w:rsid w:val="008908D6"/>
    <w:rsid w:val="008908ED"/>
    <w:rsid w:val="00890945"/>
    <w:rsid w:val="00890A0C"/>
    <w:rsid w:val="00890C0A"/>
    <w:rsid w:val="00890D1D"/>
    <w:rsid w:val="00890D57"/>
    <w:rsid w:val="00890D6F"/>
    <w:rsid w:val="008910A8"/>
    <w:rsid w:val="008913F8"/>
    <w:rsid w:val="0089142B"/>
    <w:rsid w:val="00891497"/>
    <w:rsid w:val="008914D0"/>
    <w:rsid w:val="008917EA"/>
    <w:rsid w:val="00891883"/>
    <w:rsid w:val="008919BB"/>
    <w:rsid w:val="00891BAD"/>
    <w:rsid w:val="00891C41"/>
    <w:rsid w:val="00891DAA"/>
    <w:rsid w:val="00891DCA"/>
    <w:rsid w:val="00891E4B"/>
    <w:rsid w:val="00891EF4"/>
    <w:rsid w:val="008920DE"/>
    <w:rsid w:val="008921ED"/>
    <w:rsid w:val="008921F0"/>
    <w:rsid w:val="00892222"/>
    <w:rsid w:val="008923E2"/>
    <w:rsid w:val="008925CB"/>
    <w:rsid w:val="00892634"/>
    <w:rsid w:val="008927D3"/>
    <w:rsid w:val="00892A33"/>
    <w:rsid w:val="00892A87"/>
    <w:rsid w:val="00892AFA"/>
    <w:rsid w:val="00892B4A"/>
    <w:rsid w:val="00892D1A"/>
    <w:rsid w:val="00893073"/>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19"/>
    <w:rsid w:val="0089452E"/>
    <w:rsid w:val="008945DB"/>
    <w:rsid w:val="00894752"/>
    <w:rsid w:val="008947E6"/>
    <w:rsid w:val="0089488C"/>
    <w:rsid w:val="00894D30"/>
    <w:rsid w:val="00894FA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8A0"/>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EB2"/>
    <w:rsid w:val="00897FBA"/>
    <w:rsid w:val="008A00DA"/>
    <w:rsid w:val="008A0117"/>
    <w:rsid w:val="008A0118"/>
    <w:rsid w:val="008A0165"/>
    <w:rsid w:val="008A029F"/>
    <w:rsid w:val="008A0654"/>
    <w:rsid w:val="008A0AEA"/>
    <w:rsid w:val="008A0B0E"/>
    <w:rsid w:val="008A0CA5"/>
    <w:rsid w:val="008A0D55"/>
    <w:rsid w:val="008A0D62"/>
    <w:rsid w:val="008A0E1C"/>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1E7"/>
    <w:rsid w:val="008A236B"/>
    <w:rsid w:val="008A24A3"/>
    <w:rsid w:val="008A2505"/>
    <w:rsid w:val="008A2546"/>
    <w:rsid w:val="008A2686"/>
    <w:rsid w:val="008A275C"/>
    <w:rsid w:val="008A2A5D"/>
    <w:rsid w:val="008A2AED"/>
    <w:rsid w:val="008A2D06"/>
    <w:rsid w:val="008A2D36"/>
    <w:rsid w:val="008A2D39"/>
    <w:rsid w:val="008A2F40"/>
    <w:rsid w:val="008A2F95"/>
    <w:rsid w:val="008A3254"/>
    <w:rsid w:val="008A32A7"/>
    <w:rsid w:val="008A3437"/>
    <w:rsid w:val="008A3492"/>
    <w:rsid w:val="008A36D3"/>
    <w:rsid w:val="008A3757"/>
    <w:rsid w:val="008A37BE"/>
    <w:rsid w:val="008A3924"/>
    <w:rsid w:val="008A3987"/>
    <w:rsid w:val="008A39CA"/>
    <w:rsid w:val="008A3B06"/>
    <w:rsid w:val="008A3C0C"/>
    <w:rsid w:val="008A3DD1"/>
    <w:rsid w:val="008A3EFF"/>
    <w:rsid w:val="008A3F86"/>
    <w:rsid w:val="008A4050"/>
    <w:rsid w:val="008A4445"/>
    <w:rsid w:val="008A4535"/>
    <w:rsid w:val="008A4590"/>
    <w:rsid w:val="008A4643"/>
    <w:rsid w:val="008A4781"/>
    <w:rsid w:val="008A4880"/>
    <w:rsid w:val="008A495A"/>
    <w:rsid w:val="008A4A43"/>
    <w:rsid w:val="008A4B2B"/>
    <w:rsid w:val="008A4DCF"/>
    <w:rsid w:val="008A4E95"/>
    <w:rsid w:val="008A5074"/>
    <w:rsid w:val="008A5089"/>
    <w:rsid w:val="008A51B8"/>
    <w:rsid w:val="008A534F"/>
    <w:rsid w:val="008A542C"/>
    <w:rsid w:val="008A548B"/>
    <w:rsid w:val="008A5735"/>
    <w:rsid w:val="008A5860"/>
    <w:rsid w:val="008A588B"/>
    <w:rsid w:val="008A5A09"/>
    <w:rsid w:val="008A5A70"/>
    <w:rsid w:val="008A5B6A"/>
    <w:rsid w:val="008A5C63"/>
    <w:rsid w:val="008A5C95"/>
    <w:rsid w:val="008A5FB3"/>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3C6"/>
    <w:rsid w:val="008B04A6"/>
    <w:rsid w:val="008B05A7"/>
    <w:rsid w:val="008B07C1"/>
    <w:rsid w:val="008B0820"/>
    <w:rsid w:val="008B0A7B"/>
    <w:rsid w:val="008B0AF5"/>
    <w:rsid w:val="008B1456"/>
    <w:rsid w:val="008B14B8"/>
    <w:rsid w:val="008B1533"/>
    <w:rsid w:val="008B166B"/>
    <w:rsid w:val="008B178C"/>
    <w:rsid w:val="008B19C6"/>
    <w:rsid w:val="008B1AB3"/>
    <w:rsid w:val="008B1BAF"/>
    <w:rsid w:val="008B1BBB"/>
    <w:rsid w:val="008B1E21"/>
    <w:rsid w:val="008B1FC9"/>
    <w:rsid w:val="008B20C1"/>
    <w:rsid w:val="008B220C"/>
    <w:rsid w:val="008B2225"/>
    <w:rsid w:val="008B24F0"/>
    <w:rsid w:val="008B250E"/>
    <w:rsid w:val="008B255D"/>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B48"/>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83B"/>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46"/>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13"/>
    <w:rsid w:val="008C08D2"/>
    <w:rsid w:val="008C095E"/>
    <w:rsid w:val="008C099A"/>
    <w:rsid w:val="008C09C7"/>
    <w:rsid w:val="008C09FC"/>
    <w:rsid w:val="008C0BF8"/>
    <w:rsid w:val="008C0C11"/>
    <w:rsid w:val="008C0DCD"/>
    <w:rsid w:val="008C0DE4"/>
    <w:rsid w:val="008C0E38"/>
    <w:rsid w:val="008C0EA1"/>
    <w:rsid w:val="008C0EA9"/>
    <w:rsid w:val="008C0EDA"/>
    <w:rsid w:val="008C0F43"/>
    <w:rsid w:val="008C1033"/>
    <w:rsid w:val="008C11D8"/>
    <w:rsid w:val="008C14A4"/>
    <w:rsid w:val="008C1603"/>
    <w:rsid w:val="008C1AF0"/>
    <w:rsid w:val="008C1B45"/>
    <w:rsid w:val="008C1B7B"/>
    <w:rsid w:val="008C1F0B"/>
    <w:rsid w:val="008C1F3A"/>
    <w:rsid w:val="008C1F88"/>
    <w:rsid w:val="008C1FA3"/>
    <w:rsid w:val="008C20E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11F"/>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74B"/>
    <w:rsid w:val="008C48E4"/>
    <w:rsid w:val="008C4A52"/>
    <w:rsid w:val="008C4D06"/>
    <w:rsid w:val="008C4F20"/>
    <w:rsid w:val="008C5230"/>
    <w:rsid w:val="008C5309"/>
    <w:rsid w:val="008C5A54"/>
    <w:rsid w:val="008C5AD6"/>
    <w:rsid w:val="008C5B34"/>
    <w:rsid w:val="008C5C95"/>
    <w:rsid w:val="008C5DBD"/>
    <w:rsid w:val="008C60AD"/>
    <w:rsid w:val="008C643A"/>
    <w:rsid w:val="008C65A7"/>
    <w:rsid w:val="008C6908"/>
    <w:rsid w:val="008C694C"/>
    <w:rsid w:val="008C699A"/>
    <w:rsid w:val="008C699D"/>
    <w:rsid w:val="008C6A33"/>
    <w:rsid w:val="008C6B97"/>
    <w:rsid w:val="008C6E9E"/>
    <w:rsid w:val="008C6FE0"/>
    <w:rsid w:val="008C703A"/>
    <w:rsid w:val="008C7255"/>
    <w:rsid w:val="008C726E"/>
    <w:rsid w:val="008C7428"/>
    <w:rsid w:val="008C749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7E7"/>
    <w:rsid w:val="008D0903"/>
    <w:rsid w:val="008D09E5"/>
    <w:rsid w:val="008D0E81"/>
    <w:rsid w:val="008D0E95"/>
    <w:rsid w:val="008D0FFD"/>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234"/>
    <w:rsid w:val="008D225A"/>
    <w:rsid w:val="008D244B"/>
    <w:rsid w:val="008D26B9"/>
    <w:rsid w:val="008D26CE"/>
    <w:rsid w:val="008D28FB"/>
    <w:rsid w:val="008D2A20"/>
    <w:rsid w:val="008D2BD3"/>
    <w:rsid w:val="008D2C75"/>
    <w:rsid w:val="008D2C8D"/>
    <w:rsid w:val="008D2D47"/>
    <w:rsid w:val="008D2DFF"/>
    <w:rsid w:val="008D33BB"/>
    <w:rsid w:val="008D356C"/>
    <w:rsid w:val="008D375C"/>
    <w:rsid w:val="008D37AD"/>
    <w:rsid w:val="008D3922"/>
    <w:rsid w:val="008D3A3A"/>
    <w:rsid w:val="008D3AE5"/>
    <w:rsid w:val="008D3FAF"/>
    <w:rsid w:val="008D41AA"/>
    <w:rsid w:val="008D4383"/>
    <w:rsid w:val="008D44F7"/>
    <w:rsid w:val="008D45C5"/>
    <w:rsid w:val="008D4615"/>
    <w:rsid w:val="008D468E"/>
    <w:rsid w:val="008D4DB3"/>
    <w:rsid w:val="008D4DD7"/>
    <w:rsid w:val="008D4E71"/>
    <w:rsid w:val="008D513E"/>
    <w:rsid w:val="008D52E3"/>
    <w:rsid w:val="008D55EF"/>
    <w:rsid w:val="008D5638"/>
    <w:rsid w:val="008D578D"/>
    <w:rsid w:val="008D587D"/>
    <w:rsid w:val="008D5A98"/>
    <w:rsid w:val="008D5D15"/>
    <w:rsid w:val="008D5F44"/>
    <w:rsid w:val="008D6240"/>
    <w:rsid w:val="008D631F"/>
    <w:rsid w:val="008D64A2"/>
    <w:rsid w:val="008D654B"/>
    <w:rsid w:val="008D66DF"/>
    <w:rsid w:val="008D67B7"/>
    <w:rsid w:val="008D6817"/>
    <w:rsid w:val="008D6CEA"/>
    <w:rsid w:val="008D6E2C"/>
    <w:rsid w:val="008D6E5B"/>
    <w:rsid w:val="008D6F59"/>
    <w:rsid w:val="008D705E"/>
    <w:rsid w:val="008D70BD"/>
    <w:rsid w:val="008D7324"/>
    <w:rsid w:val="008D749E"/>
    <w:rsid w:val="008D7597"/>
    <w:rsid w:val="008D75BF"/>
    <w:rsid w:val="008D771D"/>
    <w:rsid w:val="008D7AC1"/>
    <w:rsid w:val="008D7F02"/>
    <w:rsid w:val="008D7F0D"/>
    <w:rsid w:val="008D7F66"/>
    <w:rsid w:val="008E00AB"/>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1F19"/>
    <w:rsid w:val="008E2153"/>
    <w:rsid w:val="008E2364"/>
    <w:rsid w:val="008E23BF"/>
    <w:rsid w:val="008E2571"/>
    <w:rsid w:val="008E2763"/>
    <w:rsid w:val="008E27CA"/>
    <w:rsid w:val="008E287F"/>
    <w:rsid w:val="008E29A3"/>
    <w:rsid w:val="008E2A26"/>
    <w:rsid w:val="008E2CC8"/>
    <w:rsid w:val="008E2FEF"/>
    <w:rsid w:val="008E318D"/>
    <w:rsid w:val="008E331E"/>
    <w:rsid w:val="008E3321"/>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0F"/>
    <w:rsid w:val="008E4A4D"/>
    <w:rsid w:val="008E4A81"/>
    <w:rsid w:val="008E4B8E"/>
    <w:rsid w:val="008E4BB2"/>
    <w:rsid w:val="008E4BD6"/>
    <w:rsid w:val="008E4BF8"/>
    <w:rsid w:val="008E4D86"/>
    <w:rsid w:val="008E4DA8"/>
    <w:rsid w:val="008E4DFA"/>
    <w:rsid w:val="008E4ECE"/>
    <w:rsid w:val="008E4FD3"/>
    <w:rsid w:val="008E5059"/>
    <w:rsid w:val="008E50E9"/>
    <w:rsid w:val="008E5422"/>
    <w:rsid w:val="008E5756"/>
    <w:rsid w:val="008E5868"/>
    <w:rsid w:val="008E58D2"/>
    <w:rsid w:val="008E5A64"/>
    <w:rsid w:val="008E5A7B"/>
    <w:rsid w:val="008E5B1E"/>
    <w:rsid w:val="008E5B7C"/>
    <w:rsid w:val="008E5C30"/>
    <w:rsid w:val="008E5D0A"/>
    <w:rsid w:val="008E5D68"/>
    <w:rsid w:val="008E5DC8"/>
    <w:rsid w:val="008E5E71"/>
    <w:rsid w:val="008E5E99"/>
    <w:rsid w:val="008E5F25"/>
    <w:rsid w:val="008E5F50"/>
    <w:rsid w:val="008E616C"/>
    <w:rsid w:val="008E6212"/>
    <w:rsid w:val="008E62A1"/>
    <w:rsid w:val="008E634D"/>
    <w:rsid w:val="008E638D"/>
    <w:rsid w:val="008E63F9"/>
    <w:rsid w:val="008E64F5"/>
    <w:rsid w:val="008E66DA"/>
    <w:rsid w:val="008E692A"/>
    <w:rsid w:val="008E6992"/>
    <w:rsid w:val="008E6C20"/>
    <w:rsid w:val="008E6D41"/>
    <w:rsid w:val="008E6DB7"/>
    <w:rsid w:val="008E6ECE"/>
    <w:rsid w:val="008E6F0A"/>
    <w:rsid w:val="008E70E3"/>
    <w:rsid w:val="008E7962"/>
    <w:rsid w:val="008E7B76"/>
    <w:rsid w:val="008E7DBE"/>
    <w:rsid w:val="008E7E2C"/>
    <w:rsid w:val="008F0156"/>
    <w:rsid w:val="008F0306"/>
    <w:rsid w:val="008F0354"/>
    <w:rsid w:val="008F038D"/>
    <w:rsid w:val="008F03FB"/>
    <w:rsid w:val="008F0416"/>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824"/>
    <w:rsid w:val="008F19EA"/>
    <w:rsid w:val="008F1BB1"/>
    <w:rsid w:val="008F1BE1"/>
    <w:rsid w:val="008F1C40"/>
    <w:rsid w:val="008F1CE6"/>
    <w:rsid w:val="008F1CF2"/>
    <w:rsid w:val="008F1D49"/>
    <w:rsid w:val="008F1E6B"/>
    <w:rsid w:val="008F1F31"/>
    <w:rsid w:val="008F1FBA"/>
    <w:rsid w:val="008F2009"/>
    <w:rsid w:val="008F204B"/>
    <w:rsid w:val="008F20C9"/>
    <w:rsid w:val="008F20D3"/>
    <w:rsid w:val="008F22BC"/>
    <w:rsid w:val="008F23A8"/>
    <w:rsid w:val="008F2582"/>
    <w:rsid w:val="008F2690"/>
    <w:rsid w:val="008F28AD"/>
    <w:rsid w:val="008F2AB1"/>
    <w:rsid w:val="008F2C21"/>
    <w:rsid w:val="008F2C5D"/>
    <w:rsid w:val="008F2D15"/>
    <w:rsid w:val="008F2FF6"/>
    <w:rsid w:val="008F305E"/>
    <w:rsid w:val="008F3069"/>
    <w:rsid w:val="008F30C2"/>
    <w:rsid w:val="008F3132"/>
    <w:rsid w:val="008F330F"/>
    <w:rsid w:val="008F334D"/>
    <w:rsid w:val="008F3386"/>
    <w:rsid w:val="008F3627"/>
    <w:rsid w:val="008F38DB"/>
    <w:rsid w:val="008F39B2"/>
    <w:rsid w:val="008F39EB"/>
    <w:rsid w:val="008F3A80"/>
    <w:rsid w:val="008F3CBA"/>
    <w:rsid w:val="008F3CCE"/>
    <w:rsid w:val="008F3D0B"/>
    <w:rsid w:val="008F3D19"/>
    <w:rsid w:val="008F3F38"/>
    <w:rsid w:val="008F3FA3"/>
    <w:rsid w:val="008F40BD"/>
    <w:rsid w:val="008F41D2"/>
    <w:rsid w:val="008F444F"/>
    <w:rsid w:val="008F4481"/>
    <w:rsid w:val="008F46A1"/>
    <w:rsid w:val="008F4915"/>
    <w:rsid w:val="008F4C78"/>
    <w:rsid w:val="008F4D74"/>
    <w:rsid w:val="008F4E6D"/>
    <w:rsid w:val="008F4ED0"/>
    <w:rsid w:val="008F4F34"/>
    <w:rsid w:val="008F4F57"/>
    <w:rsid w:val="008F4F95"/>
    <w:rsid w:val="008F4FDB"/>
    <w:rsid w:val="008F509C"/>
    <w:rsid w:val="008F521E"/>
    <w:rsid w:val="008F525C"/>
    <w:rsid w:val="008F527A"/>
    <w:rsid w:val="008F53BB"/>
    <w:rsid w:val="008F54C1"/>
    <w:rsid w:val="008F54EE"/>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88C"/>
    <w:rsid w:val="008F6A4F"/>
    <w:rsid w:val="008F6A70"/>
    <w:rsid w:val="008F6FDC"/>
    <w:rsid w:val="008F7147"/>
    <w:rsid w:val="008F715D"/>
    <w:rsid w:val="008F7207"/>
    <w:rsid w:val="008F738A"/>
    <w:rsid w:val="008F764C"/>
    <w:rsid w:val="008F76C6"/>
    <w:rsid w:val="008F78B9"/>
    <w:rsid w:val="008F7910"/>
    <w:rsid w:val="008F792B"/>
    <w:rsid w:val="008F7A67"/>
    <w:rsid w:val="008F7C03"/>
    <w:rsid w:val="008F7DE1"/>
    <w:rsid w:val="00900035"/>
    <w:rsid w:val="0090032F"/>
    <w:rsid w:val="00900643"/>
    <w:rsid w:val="009007AF"/>
    <w:rsid w:val="009008C8"/>
    <w:rsid w:val="00900AEE"/>
    <w:rsid w:val="00900D47"/>
    <w:rsid w:val="00900D4C"/>
    <w:rsid w:val="00900D59"/>
    <w:rsid w:val="00900F7F"/>
    <w:rsid w:val="00901147"/>
    <w:rsid w:val="009011EE"/>
    <w:rsid w:val="009012B3"/>
    <w:rsid w:val="00901358"/>
    <w:rsid w:val="009017FF"/>
    <w:rsid w:val="00901829"/>
    <w:rsid w:val="0090193F"/>
    <w:rsid w:val="00901948"/>
    <w:rsid w:val="009019B3"/>
    <w:rsid w:val="009019F2"/>
    <w:rsid w:val="00901A0B"/>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15D"/>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146"/>
    <w:rsid w:val="0090551D"/>
    <w:rsid w:val="00905546"/>
    <w:rsid w:val="0090563A"/>
    <w:rsid w:val="00905697"/>
    <w:rsid w:val="009056AF"/>
    <w:rsid w:val="009056CC"/>
    <w:rsid w:val="0090574D"/>
    <w:rsid w:val="009058D0"/>
    <w:rsid w:val="009058D6"/>
    <w:rsid w:val="00905905"/>
    <w:rsid w:val="00905A0B"/>
    <w:rsid w:val="00905AA8"/>
    <w:rsid w:val="00905B4F"/>
    <w:rsid w:val="00905D40"/>
    <w:rsid w:val="00905D4D"/>
    <w:rsid w:val="00905F47"/>
    <w:rsid w:val="009060BE"/>
    <w:rsid w:val="009061AD"/>
    <w:rsid w:val="00906265"/>
    <w:rsid w:val="00906281"/>
    <w:rsid w:val="0090633F"/>
    <w:rsid w:val="0090634E"/>
    <w:rsid w:val="0090635F"/>
    <w:rsid w:val="0090649C"/>
    <w:rsid w:val="009064C5"/>
    <w:rsid w:val="009064E3"/>
    <w:rsid w:val="00906642"/>
    <w:rsid w:val="00906749"/>
    <w:rsid w:val="00906752"/>
    <w:rsid w:val="00906A60"/>
    <w:rsid w:val="00906B27"/>
    <w:rsid w:val="00906B61"/>
    <w:rsid w:val="00906C26"/>
    <w:rsid w:val="00906D97"/>
    <w:rsid w:val="00906EEC"/>
    <w:rsid w:val="00906F85"/>
    <w:rsid w:val="00906FF0"/>
    <w:rsid w:val="00907006"/>
    <w:rsid w:val="0090721D"/>
    <w:rsid w:val="00907359"/>
    <w:rsid w:val="0090738F"/>
    <w:rsid w:val="009075BD"/>
    <w:rsid w:val="009075E2"/>
    <w:rsid w:val="009075E6"/>
    <w:rsid w:val="009077B3"/>
    <w:rsid w:val="00907812"/>
    <w:rsid w:val="00907820"/>
    <w:rsid w:val="00907945"/>
    <w:rsid w:val="00907A25"/>
    <w:rsid w:val="00907BAE"/>
    <w:rsid w:val="00907C57"/>
    <w:rsid w:val="00907C76"/>
    <w:rsid w:val="00907CC4"/>
    <w:rsid w:val="00907E06"/>
    <w:rsid w:val="00907E33"/>
    <w:rsid w:val="00907EB0"/>
    <w:rsid w:val="00907FA1"/>
    <w:rsid w:val="00907FC9"/>
    <w:rsid w:val="0091002A"/>
    <w:rsid w:val="00910057"/>
    <w:rsid w:val="009100DA"/>
    <w:rsid w:val="00910131"/>
    <w:rsid w:val="00910156"/>
    <w:rsid w:val="009101A7"/>
    <w:rsid w:val="0091050E"/>
    <w:rsid w:val="00910836"/>
    <w:rsid w:val="009108DE"/>
    <w:rsid w:val="009109DB"/>
    <w:rsid w:val="00910B4C"/>
    <w:rsid w:val="00910DE0"/>
    <w:rsid w:val="00910EE0"/>
    <w:rsid w:val="00910FF9"/>
    <w:rsid w:val="009110AF"/>
    <w:rsid w:val="00911657"/>
    <w:rsid w:val="00911891"/>
    <w:rsid w:val="00911894"/>
    <w:rsid w:val="00911A96"/>
    <w:rsid w:val="00911B14"/>
    <w:rsid w:val="00911C38"/>
    <w:rsid w:val="00911DFD"/>
    <w:rsid w:val="0091205F"/>
    <w:rsid w:val="00912287"/>
    <w:rsid w:val="009123A4"/>
    <w:rsid w:val="00912554"/>
    <w:rsid w:val="0091273A"/>
    <w:rsid w:val="00912928"/>
    <w:rsid w:val="0091296F"/>
    <w:rsid w:val="00912B19"/>
    <w:rsid w:val="00912BB1"/>
    <w:rsid w:val="00912C00"/>
    <w:rsid w:val="00912E08"/>
    <w:rsid w:val="0091376E"/>
    <w:rsid w:val="009137DF"/>
    <w:rsid w:val="009137F5"/>
    <w:rsid w:val="00913969"/>
    <w:rsid w:val="00913C1C"/>
    <w:rsid w:val="00913D1A"/>
    <w:rsid w:val="009140CC"/>
    <w:rsid w:val="00914220"/>
    <w:rsid w:val="0091438B"/>
    <w:rsid w:val="00914626"/>
    <w:rsid w:val="0091480D"/>
    <w:rsid w:val="009149C3"/>
    <w:rsid w:val="00914C69"/>
    <w:rsid w:val="00914C87"/>
    <w:rsid w:val="00914D20"/>
    <w:rsid w:val="00914DEC"/>
    <w:rsid w:val="00914FB9"/>
    <w:rsid w:val="00914FBF"/>
    <w:rsid w:val="00914FEA"/>
    <w:rsid w:val="00915050"/>
    <w:rsid w:val="009151BC"/>
    <w:rsid w:val="009152CD"/>
    <w:rsid w:val="00915346"/>
    <w:rsid w:val="0091550D"/>
    <w:rsid w:val="0091555D"/>
    <w:rsid w:val="00915588"/>
    <w:rsid w:val="009157B9"/>
    <w:rsid w:val="009157C9"/>
    <w:rsid w:val="009157D3"/>
    <w:rsid w:val="009157E9"/>
    <w:rsid w:val="009158B6"/>
    <w:rsid w:val="00915A22"/>
    <w:rsid w:val="00915E03"/>
    <w:rsid w:val="00915E67"/>
    <w:rsid w:val="00915EC6"/>
    <w:rsid w:val="00915F8E"/>
    <w:rsid w:val="00916580"/>
    <w:rsid w:val="00916D8F"/>
    <w:rsid w:val="00916DEB"/>
    <w:rsid w:val="00916FB5"/>
    <w:rsid w:val="00916FC0"/>
    <w:rsid w:val="00916FDE"/>
    <w:rsid w:val="009171D1"/>
    <w:rsid w:val="00917369"/>
    <w:rsid w:val="0091787E"/>
    <w:rsid w:val="0091788E"/>
    <w:rsid w:val="00917BF0"/>
    <w:rsid w:val="00917C06"/>
    <w:rsid w:val="00917EA8"/>
    <w:rsid w:val="00917F23"/>
    <w:rsid w:val="009200EC"/>
    <w:rsid w:val="00920234"/>
    <w:rsid w:val="009203AD"/>
    <w:rsid w:val="00920429"/>
    <w:rsid w:val="009204B9"/>
    <w:rsid w:val="009205E7"/>
    <w:rsid w:val="009206DC"/>
    <w:rsid w:val="00920825"/>
    <w:rsid w:val="00920AA2"/>
    <w:rsid w:val="00920AEC"/>
    <w:rsid w:val="00920B15"/>
    <w:rsid w:val="00920C91"/>
    <w:rsid w:val="00920E0B"/>
    <w:rsid w:val="00921022"/>
    <w:rsid w:val="00921124"/>
    <w:rsid w:val="009212B8"/>
    <w:rsid w:val="00921572"/>
    <w:rsid w:val="009217BA"/>
    <w:rsid w:val="00921875"/>
    <w:rsid w:val="009218E1"/>
    <w:rsid w:val="00921B15"/>
    <w:rsid w:val="00921B98"/>
    <w:rsid w:val="00921C1C"/>
    <w:rsid w:val="00921D46"/>
    <w:rsid w:val="00921E59"/>
    <w:rsid w:val="00921F00"/>
    <w:rsid w:val="009221F7"/>
    <w:rsid w:val="00922230"/>
    <w:rsid w:val="00922265"/>
    <w:rsid w:val="009222AF"/>
    <w:rsid w:val="00922304"/>
    <w:rsid w:val="0092234C"/>
    <w:rsid w:val="009223BA"/>
    <w:rsid w:val="0092244E"/>
    <w:rsid w:val="00922606"/>
    <w:rsid w:val="0092281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3EF1"/>
    <w:rsid w:val="00923F72"/>
    <w:rsid w:val="009243AF"/>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72A"/>
    <w:rsid w:val="00926816"/>
    <w:rsid w:val="009268F1"/>
    <w:rsid w:val="00926ABA"/>
    <w:rsid w:val="00926C0D"/>
    <w:rsid w:val="00926DF9"/>
    <w:rsid w:val="00926F6E"/>
    <w:rsid w:val="0092709F"/>
    <w:rsid w:val="00927254"/>
    <w:rsid w:val="00927374"/>
    <w:rsid w:val="00927815"/>
    <w:rsid w:val="00927A84"/>
    <w:rsid w:val="00927AFE"/>
    <w:rsid w:val="00927B8E"/>
    <w:rsid w:val="00927C89"/>
    <w:rsid w:val="00927E2E"/>
    <w:rsid w:val="00927E86"/>
    <w:rsid w:val="00927F79"/>
    <w:rsid w:val="00930154"/>
    <w:rsid w:val="009301DD"/>
    <w:rsid w:val="009305DF"/>
    <w:rsid w:val="00930654"/>
    <w:rsid w:val="00930735"/>
    <w:rsid w:val="0093079A"/>
    <w:rsid w:val="00930957"/>
    <w:rsid w:val="00930D26"/>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55"/>
    <w:rsid w:val="009320C1"/>
    <w:rsid w:val="009321B3"/>
    <w:rsid w:val="00932591"/>
    <w:rsid w:val="00932687"/>
    <w:rsid w:val="00932908"/>
    <w:rsid w:val="00932A1F"/>
    <w:rsid w:val="00932B98"/>
    <w:rsid w:val="00932BED"/>
    <w:rsid w:val="00932C14"/>
    <w:rsid w:val="00932CE7"/>
    <w:rsid w:val="00932D67"/>
    <w:rsid w:val="00932F03"/>
    <w:rsid w:val="00933190"/>
    <w:rsid w:val="00933279"/>
    <w:rsid w:val="009332D6"/>
    <w:rsid w:val="009333B5"/>
    <w:rsid w:val="00933450"/>
    <w:rsid w:val="009334AC"/>
    <w:rsid w:val="00933538"/>
    <w:rsid w:val="009336D3"/>
    <w:rsid w:val="00933906"/>
    <w:rsid w:val="00933936"/>
    <w:rsid w:val="00933B35"/>
    <w:rsid w:val="00933B97"/>
    <w:rsid w:val="00933D65"/>
    <w:rsid w:val="00933E04"/>
    <w:rsid w:val="00933E42"/>
    <w:rsid w:val="0093414A"/>
    <w:rsid w:val="0093414F"/>
    <w:rsid w:val="009343B7"/>
    <w:rsid w:val="00934627"/>
    <w:rsid w:val="0093490C"/>
    <w:rsid w:val="009349FE"/>
    <w:rsid w:val="00934D76"/>
    <w:rsid w:val="00935351"/>
    <w:rsid w:val="00935388"/>
    <w:rsid w:val="009354D1"/>
    <w:rsid w:val="009354D2"/>
    <w:rsid w:val="00935698"/>
    <w:rsid w:val="0093595B"/>
    <w:rsid w:val="00935AC3"/>
    <w:rsid w:val="00935B7B"/>
    <w:rsid w:val="00935F45"/>
    <w:rsid w:val="00935FF7"/>
    <w:rsid w:val="009363FE"/>
    <w:rsid w:val="0093648B"/>
    <w:rsid w:val="0093655D"/>
    <w:rsid w:val="0093690A"/>
    <w:rsid w:val="009369CB"/>
    <w:rsid w:val="00936A4A"/>
    <w:rsid w:val="00936B43"/>
    <w:rsid w:val="00936C49"/>
    <w:rsid w:val="00936CA3"/>
    <w:rsid w:val="00936D96"/>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25"/>
    <w:rsid w:val="009400BB"/>
    <w:rsid w:val="009400D8"/>
    <w:rsid w:val="009401B6"/>
    <w:rsid w:val="009401EA"/>
    <w:rsid w:val="0094068A"/>
    <w:rsid w:val="00940853"/>
    <w:rsid w:val="009409A3"/>
    <w:rsid w:val="00940C37"/>
    <w:rsid w:val="00940D46"/>
    <w:rsid w:val="00940E39"/>
    <w:rsid w:val="00940F90"/>
    <w:rsid w:val="00941089"/>
    <w:rsid w:val="00941319"/>
    <w:rsid w:val="009413CF"/>
    <w:rsid w:val="00941AFC"/>
    <w:rsid w:val="00941D73"/>
    <w:rsid w:val="00941EF1"/>
    <w:rsid w:val="0094209A"/>
    <w:rsid w:val="0094218F"/>
    <w:rsid w:val="0094250D"/>
    <w:rsid w:val="00942529"/>
    <w:rsid w:val="00942651"/>
    <w:rsid w:val="0094282E"/>
    <w:rsid w:val="009429F8"/>
    <w:rsid w:val="00942A68"/>
    <w:rsid w:val="00942B61"/>
    <w:rsid w:val="00942B85"/>
    <w:rsid w:val="00942C37"/>
    <w:rsid w:val="00942D69"/>
    <w:rsid w:val="00942F00"/>
    <w:rsid w:val="0094303C"/>
    <w:rsid w:val="00943139"/>
    <w:rsid w:val="009431A9"/>
    <w:rsid w:val="009431BA"/>
    <w:rsid w:val="0094336D"/>
    <w:rsid w:val="00943758"/>
    <w:rsid w:val="0094399F"/>
    <w:rsid w:val="00943A71"/>
    <w:rsid w:val="00943F03"/>
    <w:rsid w:val="00943F07"/>
    <w:rsid w:val="00943F58"/>
    <w:rsid w:val="00943F64"/>
    <w:rsid w:val="0094428F"/>
    <w:rsid w:val="009442EC"/>
    <w:rsid w:val="009442FE"/>
    <w:rsid w:val="00944726"/>
    <w:rsid w:val="00944948"/>
    <w:rsid w:val="00944AF2"/>
    <w:rsid w:val="00944B92"/>
    <w:rsid w:val="00944C45"/>
    <w:rsid w:val="00944CFF"/>
    <w:rsid w:val="00944EBB"/>
    <w:rsid w:val="00944F5A"/>
    <w:rsid w:val="00945086"/>
    <w:rsid w:val="009450B9"/>
    <w:rsid w:val="00945188"/>
    <w:rsid w:val="00945328"/>
    <w:rsid w:val="009453AC"/>
    <w:rsid w:val="009453E1"/>
    <w:rsid w:val="009454F3"/>
    <w:rsid w:val="00945533"/>
    <w:rsid w:val="009455A6"/>
    <w:rsid w:val="0094564F"/>
    <w:rsid w:val="00945694"/>
    <w:rsid w:val="009457CD"/>
    <w:rsid w:val="0094585E"/>
    <w:rsid w:val="009458CE"/>
    <w:rsid w:val="009459AF"/>
    <w:rsid w:val="00945A66"/>
    <w:rsid w:val="00945AB1"/>
    <w:rsid w:val="00945B4D"/>
    <w:rsid w:val="00945BFC"/>
    <w:rsid w:val="00945CAB"/>
    <w:rsid w:val="00945DF8"/>
    <w:rsid w:val="00945E13"/>
    <w:rsid w:val="009460E1"/>
    <w:rsid w:val="00946380"/>
    <w:rsid w:val="00946429"/>
    <w:rsid w:val="00946522"/>
    <w:rsid w:val="009465D3"/>
    <w:rsid w:val="0094671D"/>
    <w:rsid w:val="00946763"/>
    <w:rsid w:val="009467C2"/>
    <w:rsid w:val="009468CC"/>
    <w:rsid w:val="00946926"/>
    <w:rsid w:val="00946AA0"/>
    <w:rsid w:val="00946B2E"/>
    <w:rsid w:val="00946B3E"/>
    <w:rsid w:val="00946B40"/>
    <w:rsid w:val="00946DA7"/>
    <w:rsid w:val="00946E18"/>
    <w:rsid w:val="00946EB4"/>
    <w:rsid w:val="0094709D"/>
    <w:rsid w:val="00947123"/>
    <w:rsid w:val="009473E3"/>
    <w:rsid w:val="00947573"/>
    <w:rsid w:val="00947739"/>
    <w:rsid w:val="0094774C"/>
    <w:rsid w:val="009478A9"/>
    <w:rsid w:val="00947958"/>
    <w:rsid w:val="0094795E"/>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C1F"/>
    <w:rsid w:val="00951E30"/>
    <w:rsid w:val="00951E71"/>
    <w:rsid w:val="0095219E"/>
    <w:rsid w:val="009522EF"/>
    <w:rsid w:val="00952327"/>
    <w:rsid w:val="0095269C"/>
    <w:rsid w:val="00952762"/>
    <w:rsid w:val="009528E5"/>
    <w:rsid w:val="00952ABB"/>
    <w:rsid w:val="00952C19"/>
    <w:rsid w:val="00952D78"/>
    <w:rsid w:val="00953024"/>
    <w:rsid w:val="009531F7"/>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4E"/>
    <w:rsid w:val="00954D5B"/>
    <w:rsid w:val="00954E63"/>
    <w:rsid w:val="0095501A"/>
    <w:rsid w:val="009550C6"/>
    <w:rsid w:val="00955332"/>
    <w:rsid w:val="0095534A"/>
    <w:rsid w:val="0095546A"/>
    <w:rsid w:val="00955534"/>
    <w:rsid w:val="00955599"/>
    <w:rsid w:val="00955862"/>
    <w:rsid w:val="00955863"/>
    <w:rsid w:val="009558D0"/>
    <w:rsid w:val="009559B2"/>
    <w:rsid w:val="00955DE9"/>
    <w:rsid w:val="00955EA5"/>
    <w:rsid w:val="00955F19"/>
    <w:rsid w:val="00955F24"/>
    <w:rsid w:val="00955F57"/>
    <w:rsid w:val="00956072"/>
    <w:rsid w:val="009563B6"/>
    <w:rsid w:val="009563CC"/>
    <w:rsid w:val="009564E4"/>
    <w:rsid w:val="0095654F"/>
    <w:rsid w:val="00956784"/>
    <w:rsid w:val="009567A8"/>
    <w:rsid w:val="00956932"/>
    <w:rsid w:val="00956AC2"/>
    <w:rsid w:val="00956D1A"/>
    <w:rsid w:val="00956D70"/>
    <w:rsid w:val="00956D85"/>
    <w:rsid w:val="00956E26"/>
    <w:rsid w:val="00956E8A"/>
    <w:rsid w:val="00956FB0"/>
    <w:rsid w:val="009570F2"/>
    <w:rsid w:val="009571A4"/>
    <w:rsid w:val="009572A9"/>
    <w:rsid w:val="009572D2"/>
    <w:rsid w:val="009573F5"/>
    <w:rsid w:val="0095749F"/>
    <w:rsid w:val="009574BE"/>
    <w:rsid w:val="00957783"/>
    <w:rsid w:val="009579DD"/>
    <w:rsid w:val="009579E0"/>
    <w:rsid w:val="00957D16"/>
    <w:rsid w:val="009600EE"/>
    <w:rsid w:val="0096015F"/>
    <w:rsid w:val="009601F0"/>
    <w:rsid w:val="009603AC"/>
    <w:rsid w:val="00960752"/>
    <w:rsid w:val="00960866"/>
    <w:rsid w:val="00960998"/>
    <w:rsid w:val="00960B39"/>
    <w:rsid w:val="00960B6E"/>
    <w:rsid w:val="00960C09"/>
    <w:rsid w:val="00960D0B"/>
    <w:rsid w:val="00960DC6"/>
    <w:rsid w:val="00960ED9"/>
    <w:rsid w:val="00960EF4"/>
    <w:rsid w:val="00961136"/>
    <w:rsid w:val="0096119B"/>
    <w:rsid w:val="009612D1"/>
    <w:rsid w:val="00961386"/>
    <w:rsid w:val="0096152D"/>
    <w:rsid w:val="009615A3"/>
    <w:rsid w:val="0096161B"/>
    <w:rsid w:val="00961808"/>
    <w:rsid w:val="009619A6"/>
    <w:rsid w:val="00961BF3"/>
    <w:rsid w:val="00961C9B"/>
    <w:rsid w:val="00961D1E"/>
    <w:rsid w:val="00961DD5"/>
    <w:rsid w:val="0096203C"/>
    <w:rsid w:val="00962369"/>
    <w:rsid w:val="0096273F"/>
    <w:rsid w:val="00962857"/>
    <w:rsid w:val="00962B45"/>
    <w:rsid w:val="00962B62"/>
    <w:rsid w:val="00962BC0"/>
    <w:rsid w:val="00962C4E"/>
    <w:rsid w:val="00962C62"/>
    <w:rsid w:val="00962D96"/>
    <w:rsid w:val="00962DCB"/>
    <w:rsid w:val="00962E6D"/>
    <w:rsid w:val="0096314A"/>
    <w:rsid w:val="00963337"/>
    <w:rsid w:val="00963747"/>
    <w:rsid w:val="00963909"/>
    <w:rsid w:val="00963965"/>
    <w:rsid w:val="009639ED"/>
    <w:rsid w:val="00963A87"/>
    <w:rsid w:val="00963B42"/>
    <w:rsid w:val="00963C27"/>
    <w:rsid w:val="00963D5B"/>
    <w:rsid w:val="00963E41"/>
    <w:rsid w:val="00963E63"/>
    <w:rsid w:val="00963EF1"/>
    <w:rsid w:val="00963FAD"/>
    <w:rsid w:val="00963FB3"/>
    <w:rsid w:val="00963FDB"/>
    <w:rsid w:val="009640A8"/>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013"/>
    <w:rsid w:val="009651C3"/>
    <w:rsid w:val="009651F0"/>
    <w:rsid w:val="00965249"/>
    <w:rsid w:val="00965325"/>
    <w:rsid w:val="009654AB"/>
    <w:rsid w:val="00965551"/>
    <w:rsid w:val="0096569B"/>
    <w:rsid w:val="00965801"/>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AF3"/>
    <w:rsid w:val="00966B9B"/>
    <w:rsid w:val="00966D95"/>
    <w:rsid w:val="00966F46"/>
    <w:rsid w:val="009671B1"/>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8E7"/>
    <w:rsid w:val="009719DD"/>
    <w:rsid w:val="00971B92"/>
    <w:rsid w:val="00971CFD"/>
    <w:rsid w:val="00971E03"/>
    <w:rsid w:val="00971E18"/>
    <w:rsid w:val="0097226E"/>
    <w:rsid w:val="009722B8"/>
    <w:rsid w:val="009723CB"/>
    <w:rsid w:val="0097243B"/>
    <w:rsid w:val="00972521"/>
    <w:rsid w:val="0097257E"/>
    <w:rsid w:val="009726A7"/>
    <w:rsid w:val="009727D6"/>
    <w:rsid w:val="00972841"/>
    <w:rsid w:val="00972AA0"/>
    <w:rsid w:val="00972B6A"/>
    <w:rsid w:val="00972BF6"/>
    <w:rsid w:val="00972C44"/>
    <w:rsid w:val="00972DD8"/>
    <w:rsid w:val="0097301B"/>
    <w:rsid w:val="00973083"/>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CB0"/>
    <w:rsid w:val="00974D1B"/>
    <w:rsid w:val="00974D1E"/>
    <w:rsid w:val="00974E28"/>
    <w:rsid w:val="00974E5A"/>
    <w:rsid w:val="00974F55"/>
    <w:rsid w:val="00974FF4"/>
    <w:rsid w:val="00974FF7"/>
    <w:rsid w:val="009752CA"/>
    <w:rsid w:val="009753C4"/>
    <w:rsid w:val="00975494"/>
    <w:rsid w:val="009754DE"/>
    <w:rsid w:val="009755F5"/>
    <w:rsid w:val="0097562A"/>
    <w:rsid w:val="00975878"/>
    <w:rsid w:val="0097590E"/>
    <w:rsid w:val="00975984"/>
    <w:rsid w:val="009759E8"/>
    <w:rsid w:val="00976052"/>
    <w:rsid w:val="009761B0"/>
    <w:rsid w:val="009761FD"/>
    <w:rsid w:val="0097633D"/>
    <w:rsid w:val="00976369"/>
    <w:rsid w:val="0097646C"/>
    <w:rsid w:val="00976505"/>
    <w:rsid w:val="00976565"/>
    <w:rsid w:val="009766EF"/>
    <w:rsid w:val="009768D3"/>
    <w:rsid w:val="00976936"/>
    <w:rsid w:val="009769BC"/>
    <w:rsid w:val="00976ABC"/>
    <w:rsid w:val="00976B69"/>
    <w:rsid w:val="00976C1A"/>
    <w:rsid w:val="00976C7B"/>
    <w:rsid w:val="00976D7C"/>
    <w:rsid w:val="00976DBF"/>
    <w:rsid w:val="00976DE7"/>
    <w:rsid w:val="00976F9C"/>
    <w:rsid w:val="0097719E"/>
    <w:rsid w:val="009771C1"/>
    <w:rsid w:val="009771F2"/>
    <w:rsid w:val="00977215"/>
    <w:rsid w:val="009773F0"/>
    <w:rsid w:val="00977407"/>
    <w:rsid w:val="00977417"/>
    <w:rsid w:val="0097762F"/>
    <w:rsid w:val="00977783"/>
    <w:rsid w:val="009777ED"/>
    <w:rsid w:val="00977876"/>
    <w:rsid w:val="00977927"/>
    <w:rsid w:val="00977ACD"/>
    <w:rsid w:val="00977B51"/>
    <w:rsid w:val="00977C9A"/>
    <w:rsid w:val="00977CA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0F4C"/>
    <w:rsid w:val="00981247"/>
    <w:rsid w:val="00981272"/>
    <w:rsid w:val="00981403"/>
    <w:rsid w:val="0098150F"/>
    <w:rsid w:val="00981541"/>
    <w:rsid w:val="00981560"/>
    <w:rsid w:val="009816EE"/>
    <w:rsid w:val="0098177C"/>
    <w:rsid w:val="0098180D"/>
    <w:rsid w:val="00981967"/>
    <w:rsid w:val="00981D00"/>
    <w:rsid w:val="00981DAE"/>
    <w:rsid w:val="00981FC0"/>
    <w:rsid w:val="00982152"/>
    <w:rsid w:val="00982247"/>
    <w:rsid w:val="009822B7"/>
    <w:rsid w:val="0098246E"/>
    <w:rsid w:val="00982499"/>
    <w:rsid w:val="009824F7"/>
    <w:rsid w:val="009825F5"/>
    <w:rsid w:val="00982626"/>
    <w:rsid w:val="0098266B"/>
    <w:rsid w:val="009826A8"/>
    <w:rsid w:val="009827B1"/>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31"/>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900"/>
    <w:rsid w:val="00986BB1"/>
    <w:rsid w:val="00986C9B"/>
    <w:rsid w:val="00986D95"/>
    <w:rsid w:val="00986EB2"/>
    <w:rsid w:val="00987067"/>
    <w:rsid w:val="0098720E"/>
    <w:rsid w:val="0098726A"/>
    <w:rsid w:val="00987273"/>
    <w:rsid w:val="0098730E"/>
    <w:rsid w:val="009873FA"/>
    <w:rsid w:val="00987552"/>
    <w:rsid w:val="00987583"/>
    <w:rsid w:val="009878C9"/>
    <w:rsid w:val="00987986"/>
    <w:rsid w:val="00987A3E"/>
    <w:rsid w:val="00987BC4"/>
    <w:rsid w:val="00987C4F"/>
    <w:rsid w:val="00987DF2"/>
    <w:rsid w:val="009901B7"/>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3"/>
    <w:rsid w:val="0099186D"/>
    <w:rsid w:val="0099188A"/>
    <w:rsid w:val="00991896"/>
    <w:rsid w:val="0099190A"/>
    <w:rsid w:val="00991BB6"/>
    <w:rsid w:val="00991D2E"/>
    <w:rsid w:val="00991E15"/>
    <w:rsid w:val="009921D4"/>
    <w:rsid w:val="009923A0"/>
    <w:rsid w:val="0099246C"/>
    <w:rsid w:val="009928D1"/>
    <w:rsid w:val="009929A4"/>
    <w:rsid w:val="009929E1"/>
    <w:rsid w:val="00992B3B"/>
    <w:rsid w:val="00992C09"/>
    <w:rsid w:val="00992CE6"/>
    <w:rsid w:val="0099303C"/>
    <w:rsid w:val="009930B1"/>
    <w:rsid w:val="009931D4"/>
    <w:rsid w:val="00993296"/>
    <w:rsid w:val="00993406"/>
    <w:rsid w:val="00993439"/>
    <w:rsid w:val="009939E2"/>
    <w:rsid w:val="00993AE8"/>
    <w:rsid w:val="00993D15"/>
    <w:rsid w:val="00994180"/>
    <w:rsid w:val="0099428C"/>
    <w:rsid w:val="00994327"/>
    <w:rsid w:val="009943B6"/>
    <w:rsid w:val="0099448E"/>
    <w:rsid w:val="00994585"/>
    <w:rsid w:val="009945D2"/>
    <w:rsid w:val="009946BA"/>
    <w:rsid w:val="00994A3C"/>
    <w:rsid w:val="00994B76"/>
    <w:rsid w:val="00994BAF"/>
    <w:rsid w:val="00994CDE"/>
    <w:rsid w:val="00994E94"/>
    <w:rsid w:val="00995152"/>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057"/>
    <w:rsid w:val="00997181"/>
    <w:rsid w:val="0099721D"/>
    <w:rsid w:val="00997234"/>
    <w:rsid w:val="0099741B"/>
    <w:rsid w:val="00997528"/>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0DA0"/>
    <w:rsid w:val="009A1051"/>
    <w:rsid w:val="009A1053"/>
    <w:rsid w:val="009A108B"/>
    <w:rsid w:val="009A10D4"/>
    <w:rsid w:val="009A10E9"/>
    <w:rsid w:val="009A129D"/>
    <w:rsid w:val="009A1462"/>
    <w:rsid w:val="009A15CC"/>
    <w:rsid w:val="009A160F"/>
    <w:rsid w:val="009A163A"/>
    <w:rsid w:val="009A173B"/>
    <w:rsid w:val="009A17E0"/>
    <w:rsid w:val="009A194D"/>
    <w:rsid w:val="009A1958"/>
    <w:rsid w:val="009A1A49"/>
    <w:rsid w:val="009A1A9C"/>
    <w:rsid w:val="009A1D1A"/>
    <w:rsid w:val="009A1DAE"/>
    <w:rsid w:val="009A1E68"/>
    <w:rsid w:val="009A1F80"/>
    <w:rsid w:val="009A1F8E"/>
    <w:rsid w:val="009A2036"/>
    <w:rsid w:val="009A2190"/>
    <w:rsid w:val="009A2229"/>
    <w:rsid w:val="009A259B"/>
    <w:rsid w:val="009A287B"/>
    <w:rsid w:val="009A2883"/>
    <w:rsid w:val="009A29F5"/>
    <w:rsid w:val="009A2A31"/>
    <w:rsid w:val="009A2A8C"/>
    <w:rsid w:val="009A2E51"/>
    <w:rsid w:val="009A31C6"/>
    <w:rsid w:val="009A35EF"/>
    <w:rsid w:val="009A36FE"/>
    <w:rsid w:val="009A378C"/>
    <w:rsid w:val="009A39EA"/>
    <w:rsid w:val="009A39F6"/>
    <w:rsid w:val="009A3A8B"/>
    <w:rsid w:val="009A3C5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90D"/>
    <w:rsid w:val="009A5AD0"/>
    <w:rsid w:val="009A5B87"/>
    <w:rsid w:val="009A5CA4"/>
    <w:rsid w:val="009A5D96"/>
    <w:rsid w:val="009A5ECD"/>
    <w:rsid w:val="009A61E1"/>
    <w:rsid w:val="009A6275"/>
    <w:rsid w:val="009A63E4"/>
    <w:rsid w:val="009A646E"/>
    <w:rsid w:val="009A652D"/>
    <w:rsid w:val="009A6553"/>
    <w:rsid w:val="009A6729"/>
    <w:rsid w:val="009A68C1"/>
    <w:rsid w:val="009A68F2"/>
    <w:rsid w:val="009A6968"/>
    <w:rsid w:val="009A6AAD"/>
    <w:rsid w:val="009A6B84"/>
    <w:rsid w:val="009A6BA8"/>
    <w:rsid w:val="009A6C56"/>
    <w:rsid w:val="009A6C59"/>
    <w:rsid w:val="009A6D0D"/>
    <w:rsid w:val="009A6D13"/>
    <w:rsid w:val="009A6E53"/>
    <w:rsid w:val="009A6E54"/>
    <w:rsid w:val="009A6E8E"/>
    <w:rsid w:val="009A6EB0"/>
    <w:rsid w:val="009A6F9A"/>
    <w:rsid w:val="009A70A2"/>
    <w:rsid w:val="009A7391"/>
    <w:rsid w:val="009A7496"/>
    <w:rsid w:val="009A7789"/>
    <w:rsid w:val="009A7A12"/>
    <w:rsid w:val="009A7A4D"/>
    <w:rsid w:val="009A7B8D"/>
    <w:rsid w:val="009A7DBD"/>
    <w:rsid w:val="009A7F01"/>
    <w:rsid w:val="009B00BD"/>
    <w:rsid w:val="009B00C1"/>
    <w:rsid w:val="009B02A0"/>
    <w:rsid w:val="009B02F3"/>
    <w:rsid w:val="009B0390"/>
    <w:rsid w:val="009B045D"/>
    <w:rsid w:val="009B04A6"/>
    <w:rsid w:val="009B0699"/>
    <w:rsid w:val="009B0A2D"/>
    <w:rsid w:val="009B0C3F"/>
    <w:rsid w:val="009B0C62"/>
    <w:rsid w:val="009B0D07"/>
    <w:rsid w:val="009B0EF0"/>
    <w:rsid w:val="009B0F85"/>
    <w:rsid w:val="009B0FCF"/>
    <w:rsid w:val="009B0FE6"/>
    <w:rsid w:val="009B1035"/>
    <w:rsid w:val="009B11CF"/>
    <w:rsid w:val="009B129D"/>
    <w:rsid w:val="009B129F"/>
    <w:rsid w:val="009B13C7"/>
    <w:rsid w:val="009B1438"/>
    <w:rsid w:val="009B163F"/>
    <w:rsid w:val="009B17F4"/>
    <w:rsid w:val="009B1866"/>
    <w:rsid w:val="009B199E"/>
    <w:rsid w:val="009B1B25"/>
    <w:rsid w:val="009B1B80"/>
    <w:rsid w:val="009B202C"/>
    <w:rsid w:val="009B2310"/>
    <w:rsid w:val="009B238A"/>
    <w:rsid w:val="009B243C"/>
    <w:rsid w:val="009B24C9"/>
    <w:rsid w:val="009B24E6"/>
    <w:rsid w:val="009B2715"/>
    <w:rsid w:val="009B27CE"/>
    <w:rsid w:val="009B28F2"/>
    <w:rsid w:val="009B2AEA"/>
    <w:rsid w:val="009B2BA1"/>
    <w:rsid w:val="009B2BDD"/>
    <w:rsid w:val="009B2C9D"/>
    <w:rsid w:val="009B2F5A"/>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4FB4"/>
    <w:rsid w:val="009B50D0"/>
    <w:rsid w:val="009B51B1"/>
    <w:rsid w:val="009B5281"/>
    <w:rsid w:val="009B53AD"/>
    <w:rsid w:val="009B53C8"/>
    <w:rsid w:val="009B556C"/>
    <w:rsid w:val="009B5576"/>
    <w:rsid w:val="009B562C"/>
    <w:rsid w:val="009B5669"/>
    <w:rsid w:val="009B5711"/>
    <w:rsid w:val="009B57DA"/>
    <w:rsid w:val="009B5887"/>
    <w:rsid w:val="009B5926"/>
    <w:rsid w:val="009B5D1C"/>
    <w:rsid w:val="009B5E09"/>
    <w:rsid w:val="009B5F08"/>
    <w:rsid w:val="009B605E"/>
    <w:rsid w:val="009B6092"/>
    <w:rsid w:val="009B60D4"/>
    <w:rsid w:val="009B6123"/>
    <w:rsid w:val="009B6215"/>
    <w:rsid w:val="009B6217"/>
    <w:rsid w:val="009B6290"/>
    <w:rsid w:val="009B64E4"/>
    <w:rsid w:val="009B65D7"/>
    <w:rsid w:val="009B6661"/>
    <w:rsid w:val="009B671B"/>
    <w:rsid w:val="009B69D9"/>
    <w:rsid w:val="009B6AB4"/>
    <w:rsid w:val="009B6AEB"/>
    <w:rsid w:val="009B6C0B"/>
    <w:rsid w:val="009B6D8B"/>
    <w:rsid w:val="009B6E06"/>
    <w:rsid w:val="009B6E84"/>
    <w:rsid w:val="009B7012"/>
    <w:rsid w:val="009B71A2"/>
    <w:rsid w:val="009B7344"/>
    <w:rsid w:val="009B73BE"/>
    <w:rsid w:val="009B754E"/>
    <w:rsid w:val="009B76D4"/>
    <w:rsid w:val="009B779F"/>
    <w:rsid w:val="009B798E"/>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4A9"/>
    <w:rsid w:val="009C166E"/>
    <w:rsid w:val="009C1A8A"/>
    <w:rsid w:val="009C1B24"/>
    <w:rsid w:val="009C1BAF"/>
    <w:rsid w:val="009C1CB0"/>
    <w:rsid w:val="009C1FB3"/>
    <w:rsid w:val="009C2068"/>
    <w:rsid w:val="009C20B7"/>
    <w:rsid w:val="009C222A"/>
    <w:rsid w:val="009C25EB"/>
    <w:rsid w:val="009C26C3"/>
    <w:rsid w:val="009C2855"/>
    <w:rsid w:val="009C28D9"/>
    <w:rsid w:val="009C292A"/>
    <w:rsid w:val="009C2AA4"/>
    <w:rsid w:val="009C2B61"/>
    <w:rsid w:val="009C2B91"/>
    <w:rsid w:val="009C2B98"/>
    <w:rsid w:val="009C2BAF"/>
    <w:rsid w:val="009C2BF7"/>
    <w:rsid w:val="009C2CD0"/>
    <w:rsid w:val="009C2D0D"/>
    <w:rsid w:val="009C2D48"/>
    <w:rsid w:val="009C2D7A"/>
    <w:rsid w:val="009C3004"/>
    <w:rsid w:val="009C318B"/>
    <w:rsid w:val="009C327F"/>
    <w:rsid w:val="009C3436"/>
    <w:rsid w:val="009C3531"/>
    <w:rsid w:val="009C376C"/>
    <w:rsid w:val="009C379C"/>
    <w:rsid w:val="009C38AF"/>
    <w:rsid w:val="009C38E8"/>
    <w:rsid w:val="009C3906"/>
    <w:rsid w:val="009C3AD9"/>
    <w:rsid w:val="009C3C5E"/>
    <w:rsid w:val="009C3E1D"/>
    <w:rsid w:val="009C3E43"/>
    <w:rsid w:val="009C3FFE"/>
    <w:rsid w:val="009C4319"/>
    <w:rsid w:val="009C45B1"/>
    <w:rsid w:val="009C464E"/>
    <w:rsid w:val="009C46DA"/>
    <w:rsid w:val="009C4723"/>
    <w:rsid w:val="009C4820"/>
    <w:rsid w:val="009C49AC"/>
    <w:rsid w:val="009C4A4F"/>
    <w:rsid w:val="009C4AA2"/>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EF9"/>
    <w:rsid w:val="009C5F32"/>
    <w:rsid w:val="009C5FF8"/>
    <w:rsid w:val="009C6011"/>
    <w:rsid w:val="009C61D1"/>
    <w:rsid w:val="009C62B5"/>
    <w:rsid w:val="009C62EB"/>
    <w:rsid w:val="009C653C"/>
    <w:rsid w:val="009C661F"/>
    <w:rsid w:val="009C66FB"/>
    <w:rsid w:val="009C69CD"/>
    <w:rsid w:val="009C7089"/>
    <w:rsid w:val="009C7091"/>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B60"/>
    <w:rsid w:val="009D1D32"/>
    <w:rsid w:val="009D1DF4"/>
    <w:rsid w:val="009D23E6"/>
    <w:rsid w:val="009D24E3"/>
    <w:rsid w:val="009D24EF"/>
    <w:rsid w:val="009D2501"/>
    <w:rsid w:val="009D25C0"/>
    <w:rsid w:val="009D25D5"/>
    <w:rsid w:val="009D269C"/>
    <w:rsid w:val="009D27FE"/>
    <w:rsid w:val="009D291A"/>
    <w:rsid w:val="009D2C3A"/>
    <w:rsid w:val="009D2D26"/>
    <w:rsid w:val="009D2E96"/>
    <w:rsid w:val="009D312B"/>
    <w:rsid w:val="009D3144"/>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3F45"/>
    <w:rsid w:val="009D43D0"/>
    <w:rsid w:val="009D4534"/>
    <w:rsid w:val="009D4641"/>
    <w:rsid w:val="009D46A5"/>
    <w:rsid w:val="009D482F"/>
    <w:rsid w:val="009D4A17"/>
    <w:rsid w:val="009D5175"/>
    <w:rsid w:val="009D5472"/>
    <w:rsid w:val="009D54A8"/>
    <w:rsid w:val="009D55AF"/>
    <w:rsid w:val="009D568A"/>
    <w:rsid w:val="009D59D4"/>
    <w:rsid w:val="009D5B38"/>
    <w:rsid w:val="009D5BBF"/>
    <w:rsid w:val="009D5CEB"/>
    <w:rsid w:val="009D5D49"/>
    <w:rsid w:val="009D5DE1"/>
    <w:rsid w:val="009D5F3C"/>
    <w:rsid w:val="009D5F60"/>
    <w:rsid w:val="009D61A2"/>
    <w:rsid w:val="009D6325"/>
    <w:rsid w:val="009D632D"/>
    <w:rsid w:val="009D637C"/>
    <w:rsid w:val="009D6469"/>
    <w:rsid w:val="009D650B"/>
    <w:rsid w:val="009D658A"/>
    <w:rsid w:val="009D65D8"/>
    <w:rsid w:val="009D663E"/>
    <w:rsid w:val="009D6683"/>
    <w:rsid w:val="009D671F"/>
    <w:rsid w:val="009D689D"/>
    <w:rsid w:val="009D69A0"/>
    <w:rsid w:val="009D69B8"/>
    <w:rsid w:val="009D6AA2"/>
    <w:rsid w:val="009D6C14"/>
    <w:rsid w:val="009D6CCD"/>
    <w:rsid w:val="009D6D3B"/>
    <w:rsid w:val="009D6DE4"/>
    <w:rsid w:val="009D710C"/>
    <w:rsid w:val="009D7216"/>
    <w:rsid w:val="009D72F2"/>
    <w:rsid w:val="009D7401"/>
    <w:rsid w:val="009D747F"/>
    <w:rsid w:val="009D7493"/>
    <w:rsid w:val="009D757E"/>
    <w:rsid w:val="009D7792"/>
    <w:rsid w:val="009D7796"/>
    <w:rsid w:val="009D7CBF"/>
    <w:rsid w:val="009D7D12"/>
    <w:rsid w:val="009D7E20"/>
    <w:rsid w:val="009D7E8C"/>
    <w:rsid w:val="009D7FC1"/>
    <w:rsid w:val="009E00F0"/>
    <w:rsid w:val="009E03B0"/>
    <w:rsid w:val="009E03F3"/>
    <w:rsid w:val="009E0424"/>
    <w:rsid w:val="009E0440"/>
    <w:rsid w:val="009E0520"/>
    <w:rsid w:val="009E066E"/>
    <w:rsid w:val="009E0903"/>
    <w:rsid w:val="009E0AB2"/>
    <w:rsid w:val="009E0AE6"/>
    <w:rsid w:val="009E0B9E"/>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8D"/>
    <w:rsid w:val="009E2397"/>
    <w:rsid w:val="009E23C0"/>
    <w:rsid w:val="009E2477"/>
    <w:rsid w:val="009E24EA"/>
    <w:rsid w:val="009E268F"/>
    <w:rsid w:val="009E285E"/>
    <w:rsid w:val="009E2A0E"/>
    <w:rsid w:val="009E2ADB"/>
    <w:rsid w:val="009E2B2A"/>
    <w:rsid w:val="009E2BA4"/>
    <w:rsid w:val="009E2BB8"/>
    <w:rsid w:val="009E2D67"/>
    <w:rsid w:val="009E2E0A"/>
    <w:rsid w:val="009E2F53"/>
    <w:rsid w:val="009E3058"/>
    <w:rsid w:val="009E30FB"/>
    <w:rsid w:val="009E3197"/>
    <w:rsid w:val="009E3228"/>
    <w:rsid w:val="009E32FB"/>
    <w:rsid w:val="009E348C"/>
    <w:rsid w:val="009E34FE"/>
    <w:rsid w:val="009E3834"/>
    <w:rsid w:val="009E3A10"/>
    <w:rsid w:val="009E3A60"/>
    <w:rsid w:val="009E3BF6"/>
    <w:rsid w:val="009E3C59"/>
    <w:rsid w:val="009E4234"/>
    <w:rsid w:val="009E44EC"/>
    <w:rsid w:val="009E458F"/>
    <w:rsid w:val="009E46AA"/>
    <w:rsid w:val="009E487A"/>
    <w:rsid w:val="009E48BE"/>
    <w:rsid w:val="009E498A"/>
    <w:rsid w:val="009E499B"/>
    <w:rsid w:val="009E49BD"/>
    <w:rsid w:val="009E4ACC"/>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970"/>
    <w:rsid w:val="009F1AE8"/>
    <w:rsid w:val="009F1CF4"/>
    <w:rsid w:val="009F1D32"/>
    <w:rsid w:val="009F1F97"/>
    <w:rsid w:val="009F202E"/>
    <w:rsid w:val="009F210A"/>
    <w:rsid w:val="009F2233"/>
    <w:rsid w:val="009F2253"/>
    <w:rsid w:val="009F2269"/>
    <w:rsid w:val="009F2748"/>
    <w:rsid w:val="009F285D"/>
    <w:rsid w:val="009F28F5"/>
    <w:rsid w:val="009F2A97"/>
    <w:rsid w:val="009F2AB3"/>
    <w:rsid w:val="009F2AB9"/>
    <w:rsid w:val="009F2C1A"/>
    <w:rsid w:val="009F2C75"/>
    <w:rsid w:val="009F2DDC"/>
    <w:rsid w:val="009F2EC0"/>
    <w:rsid w:val="009F2F6B"/>
    <w:rsid w:val="009F2F75"/>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52"/>
    <w:rsid w:val="009F5FF1"/>
    <w:rsid w:val="009F62E8"/>
    <w:rsid w:val="009F6610"/>
    <w:rsid w:val="009F67FA"/>
    <w:rsid w:val="009F697D"/>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4B"/>
    <w:rsid w:val="009F7D5B"/>
    <w:rsid w:val="009F7E16"/>
    <w:rsid w:val="009F7EC3"/>
    <w:rsid w:val="00A00132"/>
    <w:rsid w:val="00A00226"/>
    <w:rsid w:val="00A00575"/>
    <w:rsid w:val="00A0059C"/>
    <w:rsid w:val="00A00679"/>
    <w:rsid w:val="00A0083B"/>
    <w:rsid w:val="00A00DCB"/>
    <w:rsid w:val="00A00F55"/>
    <w:rsid w:val="00A0100B"/>
    <w:rsid w:val="00A010E6"/>
    <w:rsid w:val="00A011DD"/>
    <w:rsid w:val="00A011ED"/>
    <w:rsid w:val="00A0139A"/>
    <w:rsid w:val="00A01539"/>
    <w:rsid w:val="00A01572"/>
    <w:rsid w:val="00A015AB"/>
    <w:rsid w:val="00A015BD"/>
    <w:rsid w:val="00A01677"/>
    <w:rsid w:val="00A01746"/>
    <w:rsid w:val="00A0197E"/>
    <w:rsid w:val="00A01C62"/>
    <w:rsid w:val="00A01DA1"/>
    <w:rsid w:val="00A01EFC"/>
    <w:rsid w:val="00A01F25"/>
    <w:rsid w:val="00A021E4"/>
    <w:rsid w:val="00A0224E"/>
    <w:rsid w:val="00A0225A"/>
    <w:rsid w:val="00A022AF"/>
    <w:rsid w:val="00A022FE"/>
    <w:rsid w:val="00A0247D"/>
    <w:rsid w:val="00A024A3"/>
    <w:rsid w:val="00A02514"/>
    <w:rsid w:val="00A0268C"/>
    <w:rsid w:val="00A02897"/>
    <w:rsid w:val="00A028ED"/>
    <w:rsid w:val="00A0296F"/>
    <w:rsid w:val="00A02A58"/>
    <w:rsid w:val="00A02A65"/>
    <w:rsid w:val="00A02BB8"/>
    <w:rsid w:val="00A02CFA"/>
    <w:rsid w:val="00A02E2D"/>
    <w:rsid w:val="00A02F0C"/>
    <w:rsid w:val="00A02F19"/>
    <w:rsid w:val="00A0328C"/>
    <w:rsid w:val="00A03478"/>
    <w:rsid w:val="00A034CD"/>
    <w:rsid w:val="00A035AF"/>
    <w:rsid w:val="00A036EB"/>
    <w:rsid w:val="00A0377B"/>
    <w:rsid w:val="00A039C2"/>
    <w:rsid w:val="00A03C3A"/>
    <w:rsid w:val="00A03CAA"/>
    <w:rsid w:val="00A03ECA"/>
    <w:rsid w:val="00A03FA6"/>
    <w:rsid w:val="00A042EA"/>
    <w:rsid w:val="00A04386"/>
    <w:rsid w:val="00A04417"/>
    <w:rsid w:val="00A04542"/>
    <w:rsid w:val="00A04685"/>
    <w:rsid w:val="00A04743"/>
    <w:rsid w:val="00A048F6"/>
    <w:rsid w:val="00A0497A"/>
    <w:rsid w:val="00A049FB"/>
    <w:rsid w:val="00A04F45"/>
    <w:rsid w:val="00A050AC"/>
    <w:rsid w:val="00A050FC"/>
    <w:rsid w:val="00A051FD"/>
    <w:rsid w:val="00A0544B"/>
    <w:rsid w:val="00A0551E"/>
    <w:rsid w:val="00A05630"/>
    <w:rsid w:val="00A05793"/>
    <w:rsid w:val="00A059AB"/>
    <w:rsid w:val="00A059B4"/>
    <w:rsid w:val="00A05AAF"/>
    <w:rsid w:val="00A05F60"/>
    <w:rsid w:val="00A05FF2"/>
    <w:rsid w:val="00A06266"/>
    <w:rsid w:val="00A06520"/>
    <w:rsid w:val="00A0666D"/>
    <w:rsid w:val="00A06720"/>
    <w:rsid w:val="00A067AB"/>
    <w:rsid w:val="00A068C6"/>
    <w:rsid w:val="00A06953"/>
    <w:rsid w:val="00A06A33"/>
    <w:rsid w:val="00A06B01"/>
    <w:rsid w:val="00A06D2C"/>
    <w:rsid w:val="00A06DCB"/>
    <w:rsid w:val="00A06E7C"/>
    <w:rsid w:val="00A07054"/>
    <w:rsid w:val="00A0705C"/>
    <w:rsid w:val="00A070AA"/>
    <w:rsid w:val="00A070AD"/>
    <w:rsid w:val="00A070E9"/>
    <w:rsid w:val="00A071CC"/>
    <w:rsid w:val="00A0733F"/>
    <w:rsid w:val="00A073F1"/>
    <w:rsid w:val="00A07564"/>
    <w:rsid w:val="00A07593"/>
    <w:rsid w:val="00A07689"/>
    <w:rsid w:val="00A078AD"/>
    <w:rsid w:val="00A07902"/>
    <w:rsid w:val="00A0792C"/>
    <w:rsid w:val="00A0793F"/>
    <w:rsid w:val="00A079BA"/>
    <w:rsid w:val="00A07A4E"/>
    <w:rsid w:val="00A07AC2"/>
    <w:rsid w:val="00A07CE8"/>
    <w:rsid w:val="00A07D31"/>
    <w:rsid w:val="00A07D75"/>
    <w:rsid w:val="00A07DA6"/>
    <w:rsid w:val="00A1007F"/>
    <w:rsid w:val="00A10092"/>
    <w:rsid w:val="00A1015E"/>
    <w:rsid w:val="00A102C1"/>
    <w:rsid w:val="00A10597"/>
    <w:rsid w:val="00A105BC"/>
    <w:rsid w:val="00A1067C"/>
    <w:rsid w:val="00A106E9"/>
    <w:rsid w:val="00A107CF"/>
    <w:rsid w:val="00A10B20"/>
    <w:rsid w:val="00A10C9E"/>
    <w:rsid w:val="00A10E40"/>
    <w:rsid w:val="00A10F29"/>
    <w:rsid w:val="00A10FBB"/>
    <w:rsid w:val="00A11001"/>
    <w:rsid w:val="00A110E2"/>
    <w:rsid w:val="00A11101"/>
    <w:rsid w:val="00A11108"/>
    <w:rsid w:val="00A11202"/>
    <w:rsid w:val="00A11334"/>
    <w:rsid w:val="00A11381"/>
    <w:rsid w:val="00A1159A"/>
    <w:rsid w:val="00A1185B"/>
    <w:rsid w:val="00A11962"/>
    <w:rsid w:val="00A11BBD"/>
    <w:rsid w:val="00A11CAD"/>
    <w:rsid w:val="00A11DE6"/>
    <w:rsid w:val="00A12043"/>
    <w:rsid w:val="00A12050"/>
    <w:rsid w:val="00A1219E"/>
    <w:rsid w:val="00A12371"/>
    <w:rsid w:val="00A1255C"/>
    <w:rsid w:val="00A12737"/>
    <w:rsid w:val="00A12790"/>
    <w:rsid w:val="00A1284D"/>
    <w:rsid w:val="00A128D2"/>
    <w:rsid w:val="00A12962"/>
    <w:rsid w:val="00A12A61"/>
    <w:rsid w:val="00A12A76"/>
    <w:rsid w:val="00A12C32"/>
    <w:rsid w:val="00A12C9A"/>
    <w:rsid w:val="00A12D8A"/>
    <w:rsid w:val="00A12DFF"/>
    <w:rsid w:val="00A12E8A"/>
    <w:rsid w:val="00A12EEA"/>
    <w:rsid w:val="00A131AC"/>
    <w:rsid w:val="00A13268"/>
    <w:rsid w:val="00A132A9"/>
    <w:rsid w:val="00A13498"/>
    <w:rsid w:val="00A134B9"/>
    <w:rsid w:val="00A13564"/>
    <w:rsid w:val="00A138D4"/>
    <w:rsid w:val="00A13A2B"/>
    <w:rsid w:val="00A13B02"/>
    <w:rsid w:val="00A13D89"/>
    <w:rsid w:val="00A13D9E"/>
    <w:rsid w:val="00A140B2"/>
    <w:rsid w:val="00A14285"/>
    <w:rsid w:val="00A142EE"/>
    <w:rsid w:val="00A14427"/>
    <w:rsid w:val="00A14434"/>
    <w:rsid w:val="00A14932"/>
    <w:rsid w:val="00A14966"/>
    <w:rsid w:val="00A14A6B"/>
    <w:rsid w:val="00A14A74"/>
    <w:rsid w:val="00A14AE2"/>
    <w:rsid w:val="00A14BFA"/>
    <w:rsid w:val="00A14C6A"/>
    <w:rsid w:val="00A14CC9"/>
    <w:rsid w:val="00A14D09"/>
    <w:rsid w:val="00A1528A"/>
    <w:rsid w:val="00A153AF"/>
    <w:rsid w:val="00A1540D"/>
    <w:rsid w:val="00A15468"/>
    <w:rsid w:val="00A15522"/>
    <w:rsid w:val="00A1591D"/>
    <w:rsid w:val="00A1597F"/>
    <w:rsid w:val="00A15BD8"/>
    <w:rsid w:val="00A15C93"/>
    <w:rsid w:val="00A15D2F"/>
    <w:rsid w:val="00A15D4B"/>
    <w:rsid w:val="00A15E22"/>
    <w:rsid w:val="00A15E46"/>
    <w:rsid w:val="00A15F0D"/>
    <w:rsid w:val="00A15FEC"/>
    <w:rsid w:val="00A15FF2"/>
    <w:rsid w:val="00A1607C"/>
    <w:rsid w:val="00A1610A"/>
    <w:rsid w:val="00A16156"/>
    <w:rsid w:val="00A1632E"/>
    <w:rsid w:val="00A16537"/>
    <w:rsid w:val="00A166FB"/>
    <w:rsid w:val="00A16930"/>
    <w:rsid w:val="00A169F9"/>
    <w:rsid w:val="00A16B5F"/>
    <w:rsid w:val="00A16B8D"/>
    <w:rsid w:val="00A16CB2"/>
    <w:rsid w:val="00A16DFD"/>
    <w:rsid w:val="00A16EDC"/>
    <w:rsid w:val="00A170E2"/>
    <w:rsid w:val="00A1711F"/>
    <w:rsid w:val="00A17227"/>
    <w:rsid w:val="00A1727B"/>
    <w:rsid w:val="00A172D8"/>
    <w:rsid w:val="00A1737D"/>
    <w:rsid w:val="00A173E5"/>
    <w:rsid w:val="00A17627"/>
    <w:rsid w:val="00A1784E"/>
    <w:rsid w:val="00A179F9"/>
    <w:rsid w:val="00A17AD3"/>
    <w:rsid w:val="00A17CA9"/>
    <w:rsid w:val="00A2010A"/>
    <w:rsid w:val="00A20145"/>
    <w:rsid w:val="00A201CE"/>
    <w:rsid w:val="00A204B3"/>
    <w:rsid w:val="00A20958"/>
    <w:rsid w:val="00A209B2"/>
    <w:rsid w:val="00A20AA0"/>
    <w:rsid w:val="00A20AD8"/>
    <w:rsid w:val="00A20C38"/>
    <w:rsid w:val="00A20DB8"/>
    <w:rsid w:val="00A20E6A"/>
    <w:rsid w:val="00A20E77"/>
    <w:rsid w:val="00A2106D"/>
    <w:rsid w:val="00A21100"/>
    <w:rsid w:val="00A2116E"/>
    <w:rsid w:val="00A2136D"/>
    <w:rsid w:val="00A213D1"/>
    <w:rsid w:val="00A21483"/>
    <w:rsid w:val="00A214FF"/>
    <w:rsid w:val="00A216D5"/>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2E3"/>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2CA"/>
    <w:rsid w:val="00A265FF"/>
    <w:rsid w:val="00A2666E"/>
    <w:rsid w:val="00A266B2"/>
    <w:rsid w:val="00A267F3"/>
    <w:rsid w:val="00A26AA4"/>
    <w:rsid w:val="00A26B4E"/>
    <w:rsid w:val="00A26BD6"/>
    <w:rsid w:val="00A26C2C"/>
    <w:rsid w:val="00A26FED"/>
    <w:rsid w:val="00A26FF3"/>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7F0"/>
    <w:rsid w:val="00A309FF"/>
    <w:rsid w:val="00A30A6C"/>
    <w:rsid w:val="00A30BA1"/>
    <w:rsid w:val="00A30BA8"/>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030"/>
    <w:rsid w:val="00A32178"/>
    <w:rsid w:val="00A32335"/>
    <w:rsid w:val="00A324F7"/>
    <w:rsid w:val="00A3250C"/>
    <w:rsid w:val="00A32548"/>
    <w:rsid w:val="00A32622"/>
    <w:rsid w:val="00A327DD"/>
    <w:rsid w:val="00A327F6"/>
    <w:rsid w:val="00A327FF"/>
    <w:rsid w:val="00A32864"/>
    <w:rsid w:val="00A32979"/>
    <w:rsid w:val="00A32AB1"/>
    <w:rsid w:val="00A32ABA"/>
    <w:rsid w:val="00A32B8E"/>
    <w:rsid w:val="00A32C13"/>
    <w:rsid w:val="00A32CF7"/>
    <w:rsid w:val="00A32D54"/>
    <w:rsid w:val="00A32E3B"/>
    <w:rsid w:val="00A32E75"/>
    <w:rsid w:val="00A32EC1"/>
    <w:rsid w:val="00A32F18"/>
    <w:rsid w:val="00A32F76"/>
    <w:rsid w:val="00A32F8C"/>
    <w:rsid w:val="00A33034"/>
    <w:rsid w:val="00A3303B"/>
    <w:rsid w:val="00A33151"/>
    <w:rsid w:val="00A33178"/>
    <w:rsid w:val="00A332C1"/>
    <w:rsid w:val="00A33440"/>
    <w:rsid w:val="00A33531"/>
    <w:rsid w:val="00A33599"/>
    <w:rsid w:val="00A336DD"/>
    <w:rsid w:val="00A337A5"/>
    <w:rsid w:val="00A33895"/>
    <w:rsid w:val="00A33939"/>
    <w:rsid w:val="00A33958"/>
    <w:rsid w:val="00A33A76"/>
    <w:rsid w:val="00A33B26"/>
    <w:rsid w:val="00A33B60"/>
    <w:rsid w:val="00A33B9D"/>
    <w:rsid w:val="00A33E01"/>
    <w:rsid w:val="00A33E42"/>
    <w:rsid w:val="00A33F75"/>
    <w:rsid w:val="00A340A6"/>
    <w:rsid w:val="00A3423D"/>
    <w:rsid w:val="00A342EE"/>
    <w:rsid w:val="00A345F9"/>
    <w:rsid w:val="00A3479C"/>
    <w:rsid w:val="00A3486B"/>
    <w:rsid w:val="00A34A44"/>
    <w:rsid w:val="00A34A51"/>
    <w:rsid w:val="00A34CD7"/>
    <w:rsid w:val="00A350A2"/>
    <w:rsid w:val="00A351F6"/>
    <w:rsid w:val="00A35207"/>
    <w:rsid w:val="00A3526E"/>
    <w:rsid w:val="00A353F2"/>
    <w:rsid w:val="00A353FB"/>
    <w:rsid w:val="00A354E2"/>
    <w:rsid w:val="00A35641"/>
    <w:rsid w:val="00A3582E"/>
    <w:rsid w:val="00A35891"/>
    <w:rsid w:val="00A358F6"/>
    <w:rsid w:val="00A35A78"/>
    <w:rsid w:val="00A35C44"/>
    <w:rsid w:val="00A35CAE"/>
    <w:rsid w:val="00A35CE3"/>
    <w:rsid w:val="00A35EB7"/>
    <w:rsid w:val="00A35F99"/>
    <w:rsid w:val="00A361A5"/>
    <w:rsid w:val="00A361D1"/>
    <w:rsid w:val="00A36342"/>
    <w:rsid w:val="00A36424"/>
    <w:rsid w:val="00A364C1"/>
    <w:rsid w:val="00A36A42"/>
    <w:rsid w:val="00A36ED6"/>
    <w:rsid w:val="00A36FD5"/>
    <w:rsid w:val="00A36FE4"/>
    <w:rsid w:val="00A37167"/>
    <w:rsid w:val="00A3718D"/>
    <w:rsid w:val="00A3726C"/>
    <w:rsid w:val="00A372BB"/>
    <w:rsid w:val="00A3792B"/>
    <w:rsid w:val="00A37989"/>
    <w:rsid w:val="00A37A72"/>
    <w:rsid w:val="00A37AFE"/>
    <w:rsid w:val="00A40105"/>
    <w:rsid w:val="00A4021A"/>
    <w:rsid w:val="00A4027E"/>
    <w:rsid w:val="00A402FB"/>
    <w:rsid w:val="00A404E0"/>
    <w:rsid w:val="00A40661"/>
    <w:rsid w:val="00A40819"/>
    <w:rsid w:val="00A408E1"/>
    <w:rsid w:val="00A40BE2"/>
    <w:rsid w:val="00A40D94"/>
    <w:rsid w:val="00A40F9C"/>
    <w:rsid w:val="00A40FDD"/>
    <w:rsid w:val="00A411A0"/>
    <w:rsid w:val="00A41344"/>
    <w:rsid w:val="00A413C1"/>
    <w:rsid w:val="00A41406"/>
    <w:rsid w:val="00A41444"/>
    <w:rsid w:val="00A4178F"/>
    <w:rsid w:val="00A4180D"/>
    <w:rsid w:val="00A418C9"/>
    <w:rsid w:val="00A41B76"/>
    <w:rsid w:val="00A41B79"/>
    <w:rsid w:val="00A41D4C"/>
    <w:rsid w:val="00A41F4E"/>
    <w:rsid w:val="00A420C3"/>
    <w:rsid w:val="00A421E9"/>
    <w:rsid w:val="00A42219"/>
    <w:rsid w:val="00A42292"/>
    <w:rsid w:val="00A42381"/>
    <w:rsid w:val="00A42400"/>
    <w:rsid w:val="00A424C8"/>
    <w:rsid w:val="00A4250B"/>
    <w:rsid w:val="00A426B0"/>
    <w:rsid w:val="00A4281C"/>
    <w:rsid w:val="00A42920"/>
    <w:rsid w:val="00A42B03"/>
    <w:rsid w:val="00A42CD4"/>
    <w:rsid w:val="00A42DD7"/>
    <w:rsid w:val="00A42F9A"/>
    <w:rsid w:val="00A43012"/>
    <w:rsid w:val="00A4303C"/>
    <w:rsid w:val="00A432AF"/>
    <w:rsid w:val="00A432C5"/>
    <w:rsid w:val="00A4339F"/>
    <w:rsid w:val="00A438C9"/>
    <w:rsid w:val="00A439A5"/>
    <w:rsid w:val="00A43AA8"/>
    <w:rsid w:val="00A43C0F"/>
    <w:rsid w:val="00A43D0D"/>
    <w:rsid w:val="00A43DBB"/>
    <w:rsid w:val="00A43E6C"/>
    <w:rsid w:val="00A43F47"/>
    <w:rsid w:val="00A43F7F"/>
    <w:rsid w:val="00A44276"/>
    <w:rsid w:val="00A443CE"/>
    <w:rsid w:val="00A445E1"/>
    <w:rsid w:val="00A44751"/>
    <w:rsid w:val="00A44998"/>
    <w:rsid w:val="00A44A38"/>
    <w:rsid w:val="00A44C4E"/>
    <w:rsid w:val="00A44D39"/>
    <w:rsid w:val="00A44D75"/>
    <w:rsid w:val="00A44E50"/>
    <w:rsid w:val="00A4500B"/>
    <w:rsid w:val="00A45034"/>
    <w:rsid w:val="00A45068"/>
    <w:rsid w:val="00A4509C"/>
    <w:rsid w:val="00A45370"/>
    <w:rsid w:val="00A453DB"/>
    <w:rsid w:val="00A453FD"/>
    <w:rsid w:val="00A455A4"/>
    <w:rsid w:val="00A45650"/>
    <w:rsid w:val="00A456AA"/>
    <w:rsid w:val="00A456E8"/>
    <w:rsid w:val="00A456F8"/>
    <w:rsid w:val="00A45750"/>
    <w:rsid w:val="00A458AA"/>
    <w:rsid w:val="00A4593A"/>
    <w:rsid w:val="00A4594C"/>
    <w:rsid w:val="00A459A4"/>
    <w:rsid w:val="00A45BF7"/>
    <w:rsid w:val="00A45C8E"/>
    <w:rsid w:val="00A45E3A"/>
    <w:rsid w:val="00A45E50"/>
    <w:rsid w:val="00A45EFD"/>
    <w:rsid w:val="00A46069"/>
    <w:rsid w:val="00A46081"/>
    <w:rsid w:val="00A4617F"/>
    <w:rsid w:val="00A4629C"/>
    <w:rsid w:val="00A4629E"/>
    <w:rsid w:val="00A465B6"/>
    <w:rsid w:val="00A465C2"/>
    <w:rsid w:val="00A4669A"/>
    <w:rsid w:val="00A46A84"/>
    <w:rsid w:val="00A46E5A"/>
    <w:rsid w:val="00A46E78"/>
    <w:rsid w:val="00A46F56"/>
    <w:rsid w:val="00A46FFD"/>
    <w:rsid w:val="00A47089"/>
    <w:rsid w:val="00A473BC"/>
    <w:rsid w:val="00A475D6"/>
    <w:rsid w:val="00A479AD"/>
    <w:rsid w:val="00A47C44"/>
    <w:rsid w:val="00A47E36"/>
    <w:rsid w:val="00A47FF0"/>
    <w:rsid w:val="00A501FE"/>
    <w:rsid w:val="00A50214"/>
    <w:rsid w:val="00A50302"/>
    <w:rsid w:val="00A50422"/>
    <w:rsid w:val="00A505AE"/>
    <w:rsid w:val="00A50749"/>
    <w:rsid w:val="00A50781"/>
    <w:rsid w:val="00A50811"/>
    <w:rsid w:val="00A508EC"/>
    <w:rsid w:val="00A50B2E"/>
    <w:rsid w:val="00A50C61"/>
    <w:rsid w:val="00A50D1D"/>
    <w:rsid w:val="00A50FA1"/>
    <w:rsid w:val="00A510A8"/>
    <w:rsid w:val="00A5110C"/>
    <w:rsid w:val="00A51158"/>
    <w:rsid w:val="00A51227"/>
    <w:rsid w:val="00A51440"/>
    <w:rsid w:val="00A51535"/>
    <w:rsid w:val="00A51782"/>
    <w:rsid w:val="00A517C8"/>
    <w:rsid w:val="00A519C3"/>
    <w:rsid w:val="00A51BCF"/>
    <w:rsid w:val="00A51D65"/>
    <w:rsid w:val="00A51D75"/>
    <w:rsid w:val="00A51DB1"/>
    <w:rsid w:val="00A51F55"/>
    <w:rsid w:val="00A520E0"/>
    <w:rsid w:val="00A52143"/>
    <w:rsid w:val="00A5222F"/>
    <w:rsid w:val="00A52272"/>
    <w:rsid w:val="00A52324"/>
    <w:rsid w:val="00A523A2"/>
    <w:rsid w:val="00A523E4"/>
    <w:rsid w:val="00A523FC"/>
    <w:rsid w:val="00A5254B"/>
    <w:rsid w:val="00A5257F"/>
    <w:rsid w:val="00A525DC"/>
    <w:rsid w:val="00A52678"/>
    <w:rsid w:val="00A52782"/>
    <w:rsid w:val="00A52800"/>
    <w:rsid w:val="00A5283D"/>
    <w:rsid w:val="00A52A2B"/>
    <w:rsid w:val="00A52AA5"/>
    <w:rsid w:val="00A52B01"/>
    <w:rsid w:val="00A52DA4"/>
    <w:rsid w:val="00A52E05"/>
    <w:rsid w:val="00A52EDE"/>
    <w:rsid w:val="00A5309E"/>
    <w:rsid w:val="00A53331"/>
    <w:rsid w:val="00A53379"/>
    <w:rsid w:val="00A533A9"/>
    <w:rsid w:val="00A53401"/>
    <w:rsid w:val="00A534FE"/>
    <w:rsid w:val="00A53767"/>
    <w:rsid w:val="00A5384D"/>
    <w:rsid w:val="00A5386A"/>
    <w:rsid w:val="00A53D5D"/>
    <w:rsid w:val="00A53F29"/>
    <w:rsid w:val="00A54185"/>
    <w:rsid w:val="00A542D5"/>
    <w:rsid w:val="00A5459E"/>
    <w:rsid w:val="00A5461A"/>
    <w:rsid w:val="00A546F0"/>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7F9"/>
    <w:rsid w:val="00A55924"/>
    <w:rsid w:val="00A5595E"/>
    <w:rsid w:val="00A559E2"/>
    <w:rsid w:val="00A55AEC"/>
    <w:rsid w:val="00A55B21"/>
    <w:rsid w:val="00A55BAC"/>
    <w:rsid w:val="00A55BC7"/>
    <w:rsid w:val="00A55C6F"/>
    <w:rsid w:val="00A55ECA"/>
    <w:rsid w:val="00A55EE3"/>
    <w:rsid w:val="00A55FB3"/>
    <w:rsid w:val="00A55FF1"/>
    <w:rsid w:val="00A56066"/>
    <w:rsid w:val="00A56135"/>
    <w:rsid w:val="00A561C5"/>
    <w:rsid w:val="00A5625F"/>
    <w:rsid w:val="00A562EA"/>
    <w:rsid w:val="00A56307"/>
    <w:rsid w:val="00A56639"/>
    <w:rsid w:val="00A566E1"/>
    <w:rsid w:val="00A56998"/>
    <w:rsid w:val="00A56A8E"/>
    <w:rsid w:val="00A56B69"/>
    <w:rsid w:val="00A56D73"/>
    <w:rsid w:val="00A5701F"/>
    <w:rsid w:val="00A570A1"/>
    <w:rsid w:val="00A577F5"/>
    <w:rsid w:val="00A57B75"/>
    <w:rsid w:val="00A57B82"/>
    <w:rsid w:val="00A57BBD"/>
    <w:rsid w:val="00A57D11"/>
    <w:rsid w:val="00A57D7D"/>
    <w:rsid w:val="00A57E86"/>
    <w:rsid w:val="00A57F1E"/>
    <w:rsid w:val="00A57F46"/>
    <w:rsid w:val="00A57FD6"/>
    <w:rsid w:val="00A600AE"/>
    <w:rsid w:val="00A6013C"/>
    <w:rsid w:val="00A60194"/>
    <w:rsid w:val="00A60207"/>
    <w:rsid w:val="00A60527"/>
    <w:rsid w:val="00A60624"/>
    <w:rsid w:val="00A60632"/>
    <w:rsid w:val="00A60698"/>
    <w:rsid w:val="00A6092E"/>
    <w:rsid w:val="00A609D5"/>
    <w:rsid w:val="00A60AF8"/>
    <w:rsid w:val="00A60BA3"/>
    <w:rsid w:val="00A60C27"/>
    <w:rsid w:val="00A60CF5"/>
    <w:rsid w:val="00A60D4D"/>
    <w:rsid w:val="00A60D60"/>
    <w:rsid w:val="00A60FFE"/>
    <w:rsid w:val="00A61254"/>
    <w:rsid w:val="00A6125A"/>
    <w:rsid w:val="00A612AB"/>
    <w:rsid w:val="00A6146D"/>
    <w:rsid w:val="00A6153B"/>
    <w:rsid w:val="00A6154E"/>
    <w:rsid w:val="00A6158F"/>
    <w:rsid w:val="00A61720"/>
    <w:rsid w:val="00A6172C"/>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B1"/>
    <w:rsid w:val="00A628D5"/>
    <w:rsid w:val="00A62986"/>
    <w:rsid w:val="00A62ABE"/>
    <w:rsid w:val="00A62B33"/>
    <w:rsid w:val="00A62BB6"/>
    <w:rsid w:val="00A62C24"/>
    <w:rsid w:val="00A62C69"/>
    <w:rsid w:val="00A62D40"/>
    <w:rsid w:val="00A62DB4"/>
    <w:rsid w:val="00A62DB5"/>
    <w:rsid w:val="00A62DDF"/>
    <w:rsid w:val="00A62FE8"/>
    <w:rsid w:val="00A631EF"/>
    <w:rsid w:val="00A6326F"/>
    <w:rsid w:val="00A63280"/>
    <w:rsid w:val="00A63395"/>
    <w:rsid w:val="00A63693"/>
    <w:rsid w:val="00A636AA"/>
    <w:rsid w:val="00A636CC"/>
    <w:rsid w:val="00A63946"/>
    <w:rsid w:val="00A63A5A"/>
    <w:rsid w:val="00A63B01"/>
    <w:rsid w:val="00A63D1E"/>
    <w:rsid w:val="00A63DB9"/>
    <w:rsid w:val="00A63F35"/>
    <w:rsid w:val="00A63F40"/>
    <w:rsid w:val="00A63F83"/>
    <w:rsid w:val="00A63F85"/>
    <w:rsid w:val="00A64268"/>
    <w:rsid w:val="00A6426D"/>
    <w:rsid w:val="00A64278"/>
    <w:rsid w:val="00A6428D"/>
    <w:rsid w:val="00A642A1"/>
    <w:rsid w:val="00A64409"/>
    <w:rsid w:val="00A64624"/>
    <w:rsid w:val="00A64750"/>
    <w:rsid w:val="00A64AEA"/>
    <w:rsid w:val="00A64B18"/>
    <w:rsid w:val="00A64BB7"/>
    <w:rsid w:val="00A64C1A"/>
    <w:rsid w:val="00A64C36"/>
    <w:rsid w:val="00A64E26"/>
    <w:rsid w:val="00A64EF8"/>
    <w:rsid w:val="00A652BE"/>
    <w:rsid w:val="00A65424"/>
    <w:rsid w:val="00A6576F"/>
    <w:rsid w:val="00A6581A"/>
    <w:rsid w:val="00A65C5F"/>
    <w:rsid w:val="00A65D20"/>
    <w:rsid w:val="00A65F49"/>
    <w:rsid w:val="00A65F96"/>
    <w:rsid w:val="00A664BC"/>
    <w:rsid w:val="00A664BD"/>
    <w:rsid w:val="00A66627"/>
    <w:rsid w:val="00A6671B"/>
    <w:rsid w:val="00A6674F"/>
    <w:rsid w:val="00A667F5"/>
    <w:rsid w:val="00A667FA"/>
    <w:rsid w:val="00A66826"/>
    <w:rsid w:val="00A6689C"/>
    <w:rsid w:val="00A668E2"/>
    <w:rsid w:val="00A66ACD"/>
    <w:rsid w:val="00A66BEE"/>
    <w:rsid w:val="00A66D65"/>
    <w:rsid w:val="00A66E46"/>
    <w:rsid w:val="00A67045"/>
    <w:rsid w:val="00A670BA"/>
    <w:rsid w:val="00A671F2"/>
    <w:rsid w:val="00A6724C"/>
    <w:rsid w:val="00A6734E"/>
    <w:rsid w:val="00A67695"/>
    <w:rsid w:val="00A676D4"/>
    <w:rsid w:val="00A67886"/>
    <w:rsid w:val="00A67962"/>
    <w:rsid w:val="00A679AF"/>
    <w:rsid w:val="00A67B1E"/>
    <w:rsid w:val="00A67B49"/>
    <w:rsid w:val="00A67CE7"/>
    <w:rsid w:val="00A67E53"/>
    <w:rsid w:val="00A67F3F"/>
    <w:rsid w:val="00A67F44"/>
    <w:rsid w:val="00A67F51"/>
    <w:rsid w:val="00A70008"/>
    <w:rsid w:val="00A70102"/>
    <w:rsid w:val="00A702A3"/>
    <w:rsid w:val="00A702B7"/>
    <w:rsid w:val="00A7043B"/>
    <w:rsid w:val="00A704BD"/>
    <w:rsid w:val="00A705FE"/>
    <w:rsid w:val="00A706D1"/>
    <w:rsid w:val="00A70745"/>
    <w:rsid w:val="00A70AB7"/>
    <w:rsid w:val="00A70EFA"/>
    <w:rsid w:val="00A71094"/>
    <w:rsid w:val="00A71231"/>
    <w:rsid w:val="00A7138E"/>
    <w:rsid w:val="00A714F9"/>
    <w:rsid w:val="00A71571"/>
    <w:rsid w:val="00A71598"/>
    <w:rsid w:val="00A715C2"/>
    <w:rsid w:val="00A715FC"/>
    <w:rsid w:val="00A7174A"/>
    <w:rsid w:val="00A7176A"/>
    <w:rsid w:val="00A717D9"/>
    <w:rsid w:val="00A718F1"/>
    <w:rsid w:val="00A71AB3"/>
    <w:rsid w:val="00A71AB4"/>
    <w:rsid w:val="00A71D17"/>
    <w:rsid w:val="00A71E9A"/>
    <w:rsid w:val="00A7200F"/>
    <w:rsid w:val="00A72073"/>
    <w:rsid w:val="00A721FC"/>
    <w:rsid w:val="00A7233B"/>
    <w:rsid w:val="00A72556"/>
    <w:rsid w:val="00A725D5"/>
    <w:rsid w:val="00A726DB"/>
    <w:rsid w:val="00A72787"/>
    <w:rsid w:val="00A72BF5"/>
    <w:rsid w:val="00A73144"/>
    <w:rsid w:val="00A731FA"/>
    <w:rsid w:val="00A732BB"/>
    <w:rsid w:val="00A733FF"/>
    <w:rsid w:val="00A73496"/>
    <w:rsid w:val="00A7398F"/>
    <w:rsid w:val="00A7399F"/>
    <w:rsid w:val="00A739C2"/>
    <w:rsid w:val="00A73AD2"/>
    <w:rsid w:val="00A73DCD"/>
    <w:rsid w:val="00A73FD1"/>
    <w:rsid w:val="00A74026"/>
    <w:rsid w:val="00A741BB"/>
    <w:rsid w:val="00A743D2"/>
    <w:rsid w:val="00A7447D"/>
    <w:rsid w:val="00A745A7"/>
    <w:rsid w:val="00A74696"/>
    <w:rsid w:val="00A74816"/>
    <w:rsid w:val="00A74A43"/>
    <w:rsid w:val="00A74A5B"/>
    <w:rsid w:val="00A74C70"/>
    <w:rsid w:val="00A74D4D"/>
    <w:rsid w:val="00A74DCC"/>
    <w:rsid w:val="00A74E0A"/>
    <w:rsid w:val="00A74F7A"/>
    <w:rsid w:val="00A7515D"/>
    <w:rsid w:val="00A75469"/>
    <w:rsid w:val="00A75563"/>
    <w:rsid w:val="00A75A01"/>
    <w:rsid w:val="00A75A38"/>
    <w:rsid w:val="00A75B6E"/>
    <w:rsid w:val="00A75D1E"/>
    <w:rsid w:val="00A75DC8"/>
    <w:rsid w:val="00A75E03"/>
    <w:rsid w:val="00A75E64"/>
    <w:rsid w:val="00A75E8D"/>
    <w:rsid w:val="00A75FE2"/>
    <w:rsid w:val="00A76199"/>
    <w:rsid w:val="00A763C1"/>
    <w:rsid w:val="00A7642C"/>
    <w:rsid w:val="00A76571"/>
    <w:rsid w:val="00A766B0"/>
    <w:rsid w:val="00A76730"/>
    <w:rsid w:val="00A76762"/>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7C"/>
    <w:rsid w:val="00A77AB4"/>
    <w:rsid w:val="00A77AFF"/>
    <w:rsid w:val="00A77BF5"/>
    <w:rsid w:val="00A77C07"/>
    <w:rsid w:val="00A77C3F"/>
    <w:rsid w:val="00A77ED7"/>
    <w:rsid w:val="00A77FFD"/>
    <w:rsid w:val="00A80051"/>
    <w:rsid w:val="00A802C7"/>
    <w:rsid w:val="00A802D3"/>
    <w:rsid w:val="00A80314"/>
    <w:rsid w:val="00A806C0"/>
    <w:rsid w:val="00A80730"/>
    <w:rsid w:val="00A807ED"/>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694"/>
    <w:rsid w:val="00A8276D"/>
    <w:rsid w:val="00A82FFE"/>
    <w:rsid w:val="00A8301C"/>
    <w:rsid w:val="00A830F6"/>
    <w:rsid w:val="00A831D2"/>
    <w:rsid w:val="00A831DC"/>
    <w:rsid w:val="00A83237"/>
    <w:rsid w:val="00A832CA"/>
    <w:rsid w:val="00A832F2"/>
    <w:rsid w:val="00A834C2"/>
    <w:rsid w:val="00A83551"/>
    <w:rsid w:val="00A83644"/>
    <w:rsid w:val="00A836C8"/>
    <w:rsid w:val="00A8376C"/>
    <w:rsid w:val="00A8381A"/>
    <w:rsid w:val="00A83828"/>
    <w:rsid w:val="00A838AF"/>
    <w:rsid w:val="00A839C8"/>
    <w:rsid w:val="00A839E9"/>
    <w:rsid w:val="00A83B1F"/>
    <w:rsid w:val="00A83CD4"/>
    <w:rsid w:val="00A83D0E"/>
    <w:rsid w:val="00A83D1C"/>
    <w:rsid w:val="00A83D29"/>
    <w:rsid w:val="00A83D7E"/>
    <w:rsid w:val="00A83ED9"/>
    <w:rsid w:val="00A84028"/>
    <w:rsid w:val="00A84044"/>
    <w:rsid w:val="00A8422E"/>
    <w:rsid w:val="00A8424C"/>
    <w:rsid w:val="00A84355"/>
    <w:rsid w:val="00A843FE"/>
    <w:rsid w:val="00A845FF"/>
    <w:rsid w:val="00A84609"/>
    <w:rsid w:val="00A84677"/>
    <w:rsid w:val="00A8468B"/>
    <w:rsid w:val="00A84799"/>
    <w:rsid w:val="00A84B91"/>
    <w:rsid w:val="00A84C78"/>
    <w:rsid w:val="00A84C94"/>
    <w:rsid w:val="00A84E3E"/>
    <w:rsid w:val="00A85107"/>
    <w:rsid w:val="00A8519A"/>
    <w:rsid w:val="00A8525B"/>
    <w:rsid w:val="00A852EF"/>
    <w:rsid w:val="00A856A0"/>
    <w:rsid w:val="00A85ABB"/>
    <w:rsid w:val="00A85B7C"/>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DE5"/>
    <w:rsid w:val="00A87ED1"/>
    <w:rsid w:val="00A87EE6"/>
    <w:rsid w:val="00A87F6A"/>
    <w:rsid w:val="00A9003F"/>
    <w:rsid w:val="00A90190"/>
    <w:rsid w:val="00A9024E"/>
    <w:rsid w:val="00A90363"/>
    <w:rsid w:val="00A9042A"/>
    <w:rsid w:val="00A907C5"/>
    <w:rsid w:val="00A907CC"/>
    <w:rsid w:val="00A9087E"/>
    <w:rsid w:val="00A9094B"/>
    <w:rsid w:val="00A90984"/>
    <w:rsid w:val="00A90B9B"/>
    <w:rsid w:val="00A90C24"/>
    <w:rsid w:val="00A90C74"/>
    <w:rsid w:val="00A912E0"/>
    <w:rsid w:val="00A91369"/>
    <w:rsid w:val="00A914C9"/>
    <w:rsid w:val="00A91585"/>
    <w:rsid w:val="00A915D7"/>
    <w:rsid w:val="00A916B3"/>
    <w:rsid w:val="00A9194B"/>
    <w:rsid w:val="00A91B4C"/>
    <w:rsid w:val="00A91C19"/>
    <w:rsid w:val="00A91FBD"/>
    <w:rsid w:val="00A92085"/>
    <w:rsid w:val="00A9238C"/>
    <w:rsid w:val="00A92450"/>
    <w:rsid w:val="00A924A8"/>
    <w:rsid w:val="00A924EC"/>
    <w:rsid w:val="00A9273F"/>
    <w:rsid w:val="00A927A0"/>
    <w:rsid w:val="00A92970"/>
    <w:rsid w:val="00A92AC2"/>
    <w:rsid w:val="00A92C9A"/>
    <w:rsid w:val="00A92CDA"/>
    <w:rsid w:val="00A9318A"/>
    <w:rsid w:val="00A93268"/>
    <w:rsid w:val="00A9331E"/>
    <w:rsid w:val="00A93344"/>
    <w:rsid w:val="00A935D3"/>
    <w:rsid w:val="00A9381F"/>
    <w:rsid w:val="00A93856"/>
    <w:rsid w:val="00A9387A"/>
    <w:rsid w:val="00A938E3"/>
    <w:rsid w:val="00A93A2D"/>
    <w:rsid w:val="00A93A90"/>
    <w:rsid w:val="00A93B51"/>
    <w:rsid w:val="00A93C0D"/>
    <w:rsid w:val="00A93EB1"/>
    <w:rsid w:val="00A93EC2"/>
    <w:rsid w:val="00A93F17"/>
    <w:rsid w:val="00A93F95"/>
    <w:rsid w:val="00A941B7"/>
    <w:rsid w:val="00A941D8"/>
    <w:rsid w:val="00A94411"/>
    <w:rsid w:val="00A9467E"/>
    <w:rsid w:val="00A9471E"/>
    <w:rsid w:val="00A949B8"/>
    <w:rsid w:val="00A94A1D"/>
    <w:rsid w:val="00A94CD2"/>
    <w:rsid w:val="00A94E58"/>
    <w:rsid w:val="00A952EA"/>
    <w:rsid w:val="00A9537C"/>
    <w:rsid w:val="00A95619"/>
    <w:rsid w:val="00A95934"/>
    <w:rsid w:val="00A95AFD"/>
    <w:rsid w:val="00A95B92"/>
    <w:rsid w:val="00A95BA5"/>
    <w:rsid w:val="00A95C45"/>
    <w:rsid w:val="00A95CB8"/>
    <w:rsid w:val="00A95EA5"/>
    <w:rsid w:val="00A95EFA"/>
    <w:rsid w:val="00A962AB"/>
    <w:rsid w:val="00A962F8"/>
    <w:rsid w:val="00A96386"/>
    <w:rsid w:val="00A963A6"/>
    <w:rsid w:val="00A9647D"/>
    <w:rsid w:val="00A9649F"/>
    <w:rsid w:val="00A964AF"/>
    <w:rsid w:val="00A964C6"/>
    <w:rsid w:val="00A964D8"/>
    <w:rsid w:val="00A966D2"/>
    <w:rsid w:val="00A966E4"/>
    <w:rsid w:val="00A96776"/>
    <w:rsid w:val="00A96786"/>
    <w:rsid w:val="00A96978"/>
    <w:rsid w:val="00A96ADA"/>
    <w:rsid w:val="00A96AF4"/>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09D"/>
    <w:rsid w:val="00AA1143"/>
    <w:rsid w:val="00AA1291"/>
    <w:rsid w:val="00AA1474"/>
    <w:rsid w:val="00AA148F"/>
    <w:rsid w:val="00AA14E3"/>
    <w:rsid w:val="00AA1760"/>
    <w:rsid w:val="00AA1763"/>
    <w:rsid w:val="00AA18BE"/>
    <w:rsid w:val="00AA1974"/>
    <w:rsid w:val="00AA1A12"/>
    <w:rsid w:val="00AA1AEA"/>
    <w:rsid w:val="00AA1E3D"/>
    <w:rsid w:val="00AA1FEC"/>
    <w:rsid w:val="00AA24B3"/>
    <w:rsid w:val="00AA251B"/>
    <w:rsid w:val="00AA27BB"/>
    <w:rsid w:val="00AA27C2"/>
    <w:rsid w:val="00AA2A85"/>
    <w:rsid w:val="00AA2C84"/>
    <w:rsid w:val="00AA2D54"/>
    <w:rsid w:val="00AA3001"/>
    <w:rsid w:val="00AA308B"/>
    <w:rsid w:val="00AA3437"/>
    <w:rsid w:val="00AA3771"/>
    <w:rsid w:val="00AA3DFA"/>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9FC"/>
    <w:rsid w:val="00AA4C0B"/>
    <w:rsid w:val="00AA4C0D"/>
    <w:rsid w:val="00AA4E7E"/>
    <w:rsid w:val="00AA4F96"/>
    <w:rsid w:val="00AA50D4"/>
    <w:rsid w:val="00AA51E9"/>
    <w:rsid w:val="00AA5306"/>
    <w:rsid w:val="00AA5327"/>
    <w:rsid w:val="00AA545B"/>
    <w:rsid w:val="00AA5520"/>
    <w:rsid w:val="00AA55FE"/>
    <w:rsid w:val="00AA56A0"/>
    <w:rsid w:val="00AA5742"/>
    <w:rsid w:val="00AA578E"/>
    <w:rsid w:val="00AA57E2"/>
    <w:rsid w:val="00AA5887"/>
    <w:rsid w:val="00AA5AA6"/>
    <w:rsid w:val="00AA5DAC"/>
    <w:rsid w:val="00AA5E56"/>
    <w:rsid w:val="00AA5F6B"/>
    <w:rsid w:val="00AA608F"/>
    <w:rsid w:val="00AA622A"/>
    <w:rsid w:val="00AA63FE"/>
    <w:rsid w:val="00AA650C"/>
    <w:rsid w:val="00AA652B"/>
    <w:rsid w:val="00AA6582"/>
    <w:rsid w:val="00AA684D"/>
    <w:rsid w:val="00AA68F2"/>
    <w:rsid w:val="00AA6AD1"/>
    <w:rsid w:val="00AA6B92"/>
    <w:rsid w:val="00AA6C7C"/>
    <w:rsid w:val="00AA6EE7"/>
    <w:rsid w:val="00AA6EED"/>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2C"/>
    <w:rsid w:val="00AB0D8D"/>
    <w:rsid w:val="00AB0DC2"/>
    <w:rsid w:val="00AB0EA7"/>
    <w:rsid w:val="00AB0EA8"/>
    <w:rsid w:val="00AB0F54"/>
    <w:rsid w:val="00AB1055"/>
    <w:rsid w:val="00AB1069"/>
    <w:rsid w:val="00AB10D8"/>
    <w:rsid w:val="00AB11B0"/>
    <w:rsid w:val="00AB11BA"/>
    <w:rsid w:val="00AB13F9"/>
    <w:rsid w:val="00AB14D6"/>
    <w:rsid w:val="00AB18E6"/>
    <w:rsid w:val="00AB191B"/>
    <w:rsid w:val="00AB19F8"/>
    <w:rsid w:val="00AB1A4A"/>
    <w:rsid w:val="00AB1CF7"/>
    <w:rsid w:val="00AB1EB3"/>
    <w:rsid w:val="00AB202D"/>
    <w:rsid w:val="00AB2362"/>
    <w:rsid w:val="00AB24ED"/>
    <w:rsid w:val="00AB253B"/>
    <w:rsid w:val="00AB2644"/>
    <w:rsid w:val="00AB2721"/>
    <w:rsid w:val="00AB27C9"/>
    <w:rsid w:val="00AB29AD"/>
    <w:rsid w:val="00AB2A11"/>
    <w:rsid w:val="00AB2E00"/>
    <w:rsid w:val="00AB3026"/>
    <w:rsid w:val="00AB3202"/>
    <w:rsid w:val="00AB33A1"/>
    <w:rsid w:val="00AB342D"/>
    <w:rsid w:val="00AB34D4"/>
    <w:rsid w:val="00AB36EE"/>
    <w:rsid w:val="00AB39E5"/>
    <w:rsid w:val="00AB3A47"/>
    <w:rsid w:val="00AB3A98"/>
    <w:rsid w:val="00AB3BFB"/>
    <w:rsid w:val="00AB3EF1"/>
    <w:rsid w:val="00AB3EF6"/>
    <w:rsid w:val="00AB3EFE"/>
    <w:rsid w:val="00AB3FBD"/>
    <w:rsid w:val="00AB4081"/>
    <w:rsid w:val="00AB421E"/>
    <w:rsid w:val="00AB42DB"/>
    <w:rsid w:val="00AB433E"/>
    <w:rsid w:val="00AB440A"/>
    <w:rsid w:val="00AB44CB"/>
    <w:rsid w:val="00AB452F"/>
    <w:rsid w:val="00AB4605"/>
    <w:rsid w:val="00AB4903"/>
    <w:rsid w:val="00AB4947"/>
    <w:rsid w:val="00AB49B2"/>
    <w:rsid w:val="00AB4BA3"/>
    <w:rsid w:val="00AB4C18"/>
    <w:rsid w:val="00AB4DAC"/>
    <w:rsid w:val="00AB4FE6"/>
    <w:rsid w:val="00AB504D"/>
    <w:rsid w:val="00AB529D"/>
    <w:rsid w:val="00AB52DD"/>
    <w:rsid w:val="00AB540B"/>
    <w:rsid w:val="00AB55DC"/>
    <w:rsid w:val="00AB56D0"/>
    <w:rsid w:val="00AB592C"/>
    <w:rsid w:val="00AB59C3"/>
    <w:rsid w:val="00AB5C27"/>
    <w:rsid w:val="00AB5DD5"/>
    <w:rsid w:val="00AB5DE9"/>
    <w:rsid w:val="00AB5DEA"/>
    <w:rsid w:val="00AB5EB5"/>
    <w:rsid w:val="00AB5F76"/>
    <w:rsid w:val="00AB600F"/>
    <w:rsid w:val="00AB60D2"/>
    <w:rsid w:val="00AB60D9"/>
    <w:rsid w:val="00AB61E7"/>
    <w:rsid w:val="00AB6280"/>
    <w:rsid w:val="00AB64A0"/>
    <w:rsid w:val="00AB661B"/>
    <w:rsid w:val="00AB66B4"/>
    <w:rsid w:val="00AB6AA9"/>
    <w:rsid w:val="00AB6B09"/>
    <w:rsid w:val="00AB6B6C"/>
    <w:rsid w:val="00AB6BC8"/>
    <w:rsid w:val="00AB6BE8"/>
    <w:rsid w:val="00AB6D4A"/>
    <w:rsid w:val="00AB6E9C"/>
    <w:rsid w:val="00AB6EE5"/>
    <w:rsid w:val="00AB7067"/>
    <w:rsid w:val="00AB72C2"/>
    <w:rsid w:val="00AB739B"/>
    <w:rsid w:val="00AB7401"/>
    <w:rsid w:val="00AB76C7"/>
    <w:rsid w:val="00AB77D3"/>
    <w:rsid w:val="00AB7A9C"/>
    <w:rsid w:val="00AB7D55"/>
    <w:rsid w:val="00AB7EC4"/>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1F40"/>
    <w:rsid w:val="00AC2009"/>
    <w:rsid w:val="00AC21EA"/>
    <w:rsid w:val="00AC2249"/>
    <w:rsid w:val="00AC239B"/>
    <w:rsid w:val="00AC24E3"/>
    <w:rsid w:val="00AC27E0"/>
    <w:rsid w:val="00AC2841"/>
    <w:rsid w:val="00AC2A3A"/>
    <w:rsid w:val="00AC2CB5"/>
    <w:rsid w:val="00AC2D7D"/>
    <w:rsid w:val="00AC2E76"/>
    <w:rsid w:val="00AC2EDA"/>
    <w:rsid w:val="00AC2F46"/>
    <w:rsid w:val="00AC2FE5"/>
    <w:rsid w:val="00AC301F"/>
    <w:rsid w:val="00AC31DE"/>
    <w:rsid w:val="00AC31F2"/>
    <w:rsid w:val="00AC329D"/>
    <w:rsid w:val="00AC35F3"/>
    <w:rsid w:val="00AC3635"/>
    <w:rsid w:val="00AC382B"/>
    <w:rsid w:val="00AC38F0"/>
    <w:rsid w:val="00AC3A17"/>
    <w:rsid w:val="00AC3AC1"/>
    <w:rsid w:val="00AC3AD9"/>
    <w:rsid w:val="00AC3B0B"/>
    <w:rsid w:val="00AC3F49"/>
    <w:rsid w:val="00AC40F8"/>
    <w:rsid w:val="00AC42AA"/>
    <w:rsid w:val="00AC4318"/>
    <w:rsid w:val="00AC4684"/>
    <w:rsid w:val="00AC4710"/>
    <w:rsid w:val="00AC47E7"/>
    <w:rsid w:val="00AC4848"/>
    <w:rsid w:val="00AC48B0"/>
    <w:rsid w:val="00AC48EF"/>
    <w:rsid w:val="00AC492E"/>
    <w:rsid w:val="00AC4A6A"/>
    <w:rsid w:val="00AC4C73"/>
    <w:rsid w:val="00AC4D59"/>
    <w:rsid w:val="00AC4D94"/>
    <w:rsid w:val="00AC528E"/>
    <w:rsid w:val="00AC5354"/>
    <w:rsid w:val="00AC5387"/>
    <w:rsid w:val="00AC560E"/>
    <w:rsid w:val="00AC582E"/>
    <w:rsid w:val="00AC5844"/>
    <w:rsid w:val="00AC5866"/>
    <w:rsid w:val="00AC590E"/>
    <w:rsid w:val="00AC59EF"/>
    <w:rsid w:val="00AC5A63"/>
    <w:rsid w:val="00AC5ACB"/>
    <w:rsid w:val="00AC5B60"/>
    <w:rsid w:val="00AC5E4A"/>
    <w:rsid w:val="00AC5FA3"/>
    <w:rsid w:val="00AC6000"/>
    <w:rsid w:val="00AC601A"/>
    <w:rsid w:val="00AC619E"/>
    <w:rsid w:val="00AC61CB"/>
    <w:rsid w:val="00AC628D"/>
    <w:rsid w:val="00AC62F1"/>
    <w:rsid w:val="00AC63B3"/>
    <w:rsid w:val="00AC6490"/>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5B6"/>
    <w:rsid w:val="00AC77B3"/>
    <w:rsid w:val="00AC78F3"/>
    <w:rsid w:val="00AC78F4"/>
    <w:rsid w:val="00AC7948"/>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1F2"/>
    <w:rsid w:val="00AD33A5"/>
    <w:rsid w:val="00AD3499"/>
    <w:rsid w:val="00AD34C1"/>
    <w:rsid w:val="00AD364F"/>
    <w:rsid w:val="00AD392E"/>
    <w:rsid w:val="00AD3BBB"/>
    <w:rsid w:val="00AD3BCB"/>
    <w:rsid w:val="00AD4177"/>
    <w:rsid w:val="00AD4338"/>
    <w:rsid w:val="00AD4496"/>
    <w:rsid w:val="00AD44EA"/>
    <w:rsid w:val="00AD468F"/>
    <w:rsid w:val="00AD4716"/>
    <w:rsid w:val="00AD47CD"/>
    <w:rsid w:val="00AD4986"/>
    <w:rsid w:val="00AD4A19"/>
    <w:rsid w:val="00AD4A68"/>
    <w:rsid w:val="00AD4D37"/>
    <w:rsid w:val="00AD4F51"/>
    <w:rsid w:val="00AD509F"/>
    <w:rsid w:val="00AD5223"/>
    <w:rsid w:val="00AD52CC"/>
    <w:rsid w:val="00AD5591"/>
    <w:rsid w:val="00AD56F1"/>
    <w:rsid w:val="00AD5849"/>
    <w:rsid w:val="00AD5C67"/>
    <w:rsid w:val="00AD5C87"/>
    <w:rsid w:val="00AD5D51"/>
    <w:rsid w:val="00AD5DBB"/>
    <w:rsid w:val="00AD5E42"/>
    <w:rsid w:val="00AD5E53"/>
    <w:rsid w:val="00AD5EE7"/>
    <w:rsid w:val="00AD5FEB"/>
    <w:rsid w:val="00AD63BB"/>
    <w:rsid w:val="00AD6414"/>
    <w:rsid w:val="00AD66F8"/>
    <w:rsid w:val="00AD6736"/>
    <w:rsid w:val="00AD67AE"/>
    <w:rsid w:val="00AD6AF8"/>
    <w:rsid w:val="00AD6C0E"/>
    <w:rsid w:val="00AD6C48"/>
    <w:rsid w:val="00AD6EA9"/>
    <w:rsid w:val="00AD6F20"/>
    <w:rsid w:val="00AD74CE"/>
    <w:rsid w:val="00AD76FC"/>
    <w:rsid w:val="00AD777C"/>
    <w:rsid w:val="00AD7B91"/>
    <w:rsid w:val="00AD7BC5"/>
    <w:rsid w:val="00AD7C99"/>
    <w:rsid w:val="00AD7D39"/>
    <w:rsid w:val="00AD7FE7"/>
    <w:rsid w:val="00AE0018"/>
    <w:rsid w:val="00AE0038"/>
    <w:rsid w:val="00AE02DE"/>
    <w:rsid w:val="00AE031E"/>
    <w:rsid w:val="00AE03AB"/>
    <w:rsid w:val="00AE03D3"/>
    <w:rsid w:val="00AE0529"/>
    <w:rsid w:val="00AE0548"/>
    <w:rsid w:val="00AE0624"/>
    <w:rsid w:val="00AE06E4"/>
    <w:rsid w:val="00AE082D"/>
    <w:rsid w:val="00AE0BB9"/>
    <w:rsid w:val="00AE0D2C"/>
    <w:rsid w:val="00AE0D8F"/>
    <w:rsid w:val="00AE0EEF"/>
    <w:rsid w:val="00AE0F04"/>
    <w:rsid w:val="00AE1102"/>
    <w:rsid w:val="00AE110D"/>
    <w:rsid w:val="00AE1115"/>
    <w:rsid w:val="00AE11F4"/>
    <w:rsid w:val="00AE1710"/>
    <w:rsid w:val="00AE171C"/>
    <w:rsid w:val="00AE17A1"/>
    <w:rsid w:val="00AE1B72"/>
    <w:rsid w:val="00AE1C42"/>
    <w:rsid w:val="00AE1D74"/>
    <w:rsid w:val="00AE1FFC"/>
    <w:rsid w:val="00AE200E"/>
    <w:rsid w:val="00AE2430"/>
    <w:rsid w:val="00AE2447"/>
    <w:rsid w:val="00AE249F"/>
    <w:rsid w:val="00AE2BFB"/>
    <w:rsid w:val="00AE2C93"/>
    <w:rsid w:val="00AE2D1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E3"/>
    <w:rsid w:val="00AE42FA"/>
    <w:rsid w:val="00AE43EC"/>
    <w:rsid w:val="00AE4607"/>
    <w:rsid w:val="00AE4747"/>
    <w:rsid w:val="00AE4767"/>
    <w:rsid w:val="00AE47D7"/>
    <w:rsid w:val="00AE4A2B"/>
    <w:rsid w:val="00AE4A4A"/>
    <w:rsid w:val="00AE4ACC"/>
    <w:rsid w:val="00AE4DD7"/>
    <w:rsid w:val="00AE501C"/>
    <w:rsid w:val="00AE52AB"/>
    <w:rsid w:val="00AE5441"/>
    <w:rsid w:val="00AE54BC"/>
    <w:rsid w:val="00AE5546"/>
    <w:rsid w:val="00AE57DF"/>
    <w:rsid w:val="00AE5889"/>
    <w:rsid w:val="00AE596D"/>
    <w:rsid w:val="00AE59A8"/>
    <w:rsid w:val="00AE5A57"/>
    <w:rsid w:val="00AE6036"/>
    <w:rsid w:val="00AE61E1"/>
    <w:rsid w:val="00AE6425"/>
    <w:rsid w:val="00AE6801"/>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C4"/>
    <w:rsid w:val="00AE78DB"/>
    <w:rsid w:val="00AE791F"/>
    <w:rsid w:val="00AE7E5B"/>
    <w:rsid w:val="00AE7E7F"/>
    <w:rsid w:val="00AF019D"/>
    <w:rsid w:val="00AF03D5"/>
    <w:rsid w:val="00AF05A8"/>
    <w:rsid w:val="00AF060B"/>
    <w:rsid w:val="00AF065A"/>
    <w:rsid w:val="00AF0672"/>
    <w:rsid w:val="00AF0746"/>
    <w:rsid w:val="00AF0884"/>
    <w:rsid w:val="00AF0A5F"/>
    <w:rsid w:val="00AF0ABF"/>
    <w:rsid w:val="00AF0ADF"/>
    <w:rsid w:val="00AF0BB3"/>
    <w:rsid w:val="00AF0D0B"/>
    <w:rsid w:val="00AF0D1B"/>
    <w:rsid w:val="00AF0F39"/>
    <w:rsid w:val="00AF1107"/>
    <w:rsid w:val="00AF13A0"/>
    <w:rsid w:val="00AF1612"/>
    <w:rsid w:val="00AF1706"/>
    <w:rsid w:val="00AF19CE"/>
    <w:rsid w:val="00AF19F9"/>
    <w:rsid w:val="00AF1AC5"/>
    <w:rsid w:val="00AF1B21"/>
    <w:rsid w:val="00AF1B2F"/>
    <w:rsid w:val="00AF1B41"/>
    <w:rsid w:val="00AF1B45"/>
    <w:rsid w:val="00AF1C5B"/>
    <w:rsid w:val="00AF1CBC"/>
    <w:rsid w:val="00AF1D20"/>
    <w:rsid w:val="00AF1E00"/>
    <w:rsid w:val="00AF1E38"/>
    <w:rsid w:val="00AF1E78"/>
    <w:rsid w:val="00AF1F1D"/>
    <w:rsid w:val="00AF1F62"/>
    <w:rsid w:val="00AF211B"/>
    <w:rsid w:val="00AF21C2"/>
    <w:rsid w:val="00AF22FD"/>
    <w:rsid w:val="00AF2383"/>
    <w:rsid w:val="00AF23B8"/>
    <w:rsid w:val="00AF2414"/>
    <w:rsid w:val="00AF2532"/>
    <w:rsid w:val="00AF271F"/>
    <w:rsid w:val="00AF27FA"/>
    <w:rsid w:val="00AF28B0"/>
    <w:rsid w:val="00AF293A"/>
    <w:rsid w:val="00AF2962"/>
    <w:rsid w:val="00AF2A6A"/>
    <w:rsid w:val="00AF2B12"/>
    <w:rsid w:val="00AF2B14"/>
    <w:rsid w:val="00AF2D1A"/>
    <w:rsid w:val="00AF2E28"/>
    <w:rsid w:val="00AF2F80"/>
    <w:rsid w:val="00AF2FF6"/>
    <w:rsid w:val="00AF30C5"/>
    <w:rsid w:val="00AF3276"/>
    <w:rsid w:val="00AF35D0"/>
    <w:rsid w:val="00AF370D"/>
    <w:rsid w:val="00AF3730"/>
    <w:rsid w:val="00AF37BB"/>
    <w:rsid w:val="00AF38C5"/>
    <w:rsid w:val="00AF3A9F"/>
    <w:rsid w:val="00AF3AF6"/>
    <w:rsid w:val="00AF3D21"/>
    <w:rsid w:val="00AF4050"/>
    <w:rsid w:val="00AF4288"/>
    <w:rsid w:val="00AF44B7"/>
    <w:rsid w:val="00AF4610"/>
    <w:rsid w:val="00AF46D2"/>
    <w:rsid w:val="00AF48F0"/>
    <w:rsid w:val="00AF4BA0"/>
    <w:rsid w:val="00AF4C5A"/>
    <w:rsid w:val="00AF4D40"/>
    <w:rsid w:val="00AF4D62"/>
    <w:rsid w:val="00AF4E97"/>
    <w:rsid w:val="00AF4F99"/>
    <w:rsid w:val="00AF5096"/>
    <w:rsid w:val="00AF51DF"/>
    <w:rsid w:val="00AF5227"/>
    <w:rsid w:val="00AF53F7"/>
    <w:rsid w:val="00AF5494"/>
    <w:rsid w:val="00AF55DB"/>
    <w:rsid w:val="00AF5676"/>
    <w:rsid w:val="00AF569D"/>
    <w:rsid w:val="00AF5700"/>
    <w:rsid w:val="00AF589A"/>
    <w:rsid w:val="00AF58FC"/>
    <w:rsid w:val="00AF5B30"/>
    <w:rsid w:val="00AF5DCA"/>
    <w:rsid w:val="00AF5DCE"/>
    <w:rsid w:val="00AF5FCD"/>
    <w:rsid w:val="00AF61CB"/>
    <w:rsid w:val="00AF62D1"/>
    <w:rsid w:val="00AF66AD"/>
    <w:rsid w:val="00AF672C"/>
    <w:rsid w:val="00AF6764"/>
    <w:rsid w:val="00AF6769"/>
    <w:rsid w:val="00AF67B8"/>
    <w:rsid w:val="00AF6886"/>
    <w:rsid w:val="00AF6951"/>
    <w:rsid w:val="00AF6B5A"/>
    <w:rsid w:val="00AF6C05"/>
    <w:rsid w:val="00AF6E37"/>
    <w:rsid w:val="00AF6EA3"/>
    <w:rsid w:val="00AF6EF1"/>
    <w:rsid w:val="00AF717F"/>
    <w:rsid w:val="00AF72DA"/>
    <w:rsid w:val="00AF7399"/>
    <w:rsid w:val="00AF743F"/>
    <w:rsid w:val="00AF770E"/>
    <w:rsid w:val="00AF7715"/>
    <w:rsid w:val="00AF77DC"/>
    <w:rsid w:val="00AF78A3"/>
    <w:rsid w:val="00AF79E7"/>
    <w:rsid w:val="00AF7D26"/>
    <w:rsid w:val="00AF7D91"/>
    <w:rsid w:val="00AF7E05"/>
    <w:rsid w:val="00AF7E94"/>
    <w:rsid w:val="00AF7EBD"/>
    <w:rsid w:val="00AF7F79"/>
    <w:rsid w:val="00B000DF"/>
    <w:rsid w:val="00B0012C"/>
    <w:rsid w:val="00B002AA"/>
    <w:rsid w:val="00B00430"/>
    <w:rsid w:val="00B00749"/>
    <w:rsid w:val="00B007BA"/>
    <w:rsid w:val="00B007E5"/>
    <w:rsid w:val="00B00A7B"/>
    <w:rsid w:val="00B00D08"/>
    <w:rsid w:val="00B00D54"/>
    <w:rsid w:val="00B00DCF"/>
    <w:rsid w:val="00B00F32"/>
    <w:rsid w:val="00B00FB2"/>
    <w:rsid w:val="00B00FCB"/>
    <w:rsid w:val="00B00FF4"/>
    <w:rsid w:val="00B01090"/>
    <w:rsid w:val="00B010C0"/>
    <w:rsid w:val="00B010DB"/>
    <w:rsid w:val="00B012A3"/>
    <w:rsid w:val="00B013A6"/>
    <w:rsid w:val="00B01401"/>
    <w:rsid w:val="00B0170B"/>
    <w:rsid w:val="00B0182E"/>
    <w:rsid w:val="00B0189F"/>
    <w:rsid w:val="00B01969"/>
    <w:rsid w:val="00B01DD5"/>
    <w:rsid w:val="00B02064"/>
    <w:rsid w:val="00B02067"/>
    <w:rsid w:val="00B022BE"/>
    <w:rsid w:val="00B022D2"/>
    <w:rsid w:val="00B0246F"/>
    <w:rsid w:val="00B024E5"/>
    <w:rsid w:val="00B02651"/>
    <w:rsid w:val="00B0269B"/>
    <w:rsid w:val="00B026C5"/>
    <w:rsid w:val="00B02784"/>
    <w:rsid w:val="00B02967"/>
    <w:rsid w:val="00B029DA"/>
    <w:rsid w:val="00B02A33"/>
    <w:rsid w:val="00B02C5D"/>
    <w:rsid w:val="00B03045"/>
    <w:rsid w:val="00B03126"/>
    <w:rsid w:val="00B032CD"/>
    <w:rsid w:val="00B03660"/>
    <w:rsid w:val="00B036B5"/>
    <w:rsid w:val="00B0374F"/>
    <w:rsid w:val="00B03B09"/>
    <w:rsid w:val="00B03E1B"/>
    <w:rsid w:val="00B04357"/>
    <w:rsid w:val="00B044F0"/>
    <w:rsid w:val="00B045C8"/>
    <w:rsid w:val="00B045CF"/>
    <w:rsid w:val="00B048F0"/>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9E8"/>
    <w:rsid w:val="00B05A0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6F24"/>
    <w:rsid w:val="00B07089"/>
    <w:rsid w:val="00B07151"/>
    <w:rsid w:val="00B07606"/>
    <w:rsid w:val="00B0772F"/>
    <w:rsid w:val="00B07753"/>
    <w:rsid w:val="00B0795C"/>
    <w:rsid w:val="00B07AE4"/>
    <w:rsid w:val="00B07B87"/>
    <w:rsid w:val="00B07ECF"/>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A9B"/>
    <w:rsid w:val="00B10B5F"/>
    <w:rsid w:val="00B10BBD"/>
    <w:rsid w:val="00B10BD8"/>
    <w:rsid w:val="00B11287"/>
    <w:rsid w:val="00B113E9"/>
    <w:rsid w:val="00B11745"/>
    <w:rsid w:val="00B1174E"/>
    <w:rsid w:val="00B118AD"/>
    <w:rsid w:val="00B11986"/>
    <w:rsid w:val="00B11D15"/>
    <w:rsid w:val="00B11DA9"/>
    <w:rsid w:val="00B11DE3"/>
    <w:rsid w:val="00B11F96"/>
    <w:rsid w:val="00B12004"/>
    <w:rsid w:val="00B12157"/>
    <w:rsid w:val="00B12247"/>
    <w:rsid w:val="00B12249"/>
    <w:rsid w:val="00B1225A"/>
    <w:rsid w:val="00B12278"/>
    <w:rsid w:val="00B125B4"/>
    <w:rsid w:val="00B126B9"/>
    <w:rsid w:val="00B1280B"/>
    <w:rsid w:val="00B129E4"/>
    <w:rsid w:val="00B129F5"/>
    <w:rsid w:val="00B12BB1"/>
    <w:rsid w:val="00B12C51"/>
    <w:rsid w:val="00B12D04"/>
    <w:rsid w:val="00B12D6E"/>
    <w:rsid w:val="00B12E9D"/>
    <w:rsid w:val="00B12EE8"/>
    <w:rsid w:val="00B13074"/>
    <w:rsid w:val="00B135CE"/>
    <w:rsid w:val="00B13626"/>
    <w:rsid w:val="00B13714"/>
    <w:rsid w:val="00B13782"/>
    <w:rsid w:val="00B1383D"/>
    <w:rsid w:val="00B13859"/>
    <w:rsid w:val="00B1392C"/>
    <w:rsid w:val="00B13957"/>
    <w:rsid w:val="00B139CF"/>
    <w:rsid w:val="00B13A1B"/>
    <w:rsid w:val="00B13AD4"/>
    <w:rsid w:val="00B13CE1"/>
    <w:rsid w:val="00B13CE5"/>
    <w:rsid w:val="00B13EFF"/>
    <w:rsid w:val="00B13F4C"/>
    <w:rsid w:val="00B13F65"/>
    <w:rsid w:val="00B140AF"/>
    <w:rsid w:val="00B141F3"/>
    <w:rsid w:val="00B14345"/>
    <w:rsid w:val="00B145BB"/>
    <w:rsid w:val="00B146B9"/>
    <w:rsid w:val="00B1482A"/>
    <w:rsid w:val="00B14A91"/>
    <w:rsid w:val="00B14CE1"/>
    <w:rsid w:val="00B14DD5"/>
    <w:rsid w:val="00B14F41"/>
    <w:rsid w:val="00B14FE5"/>
    <w:rsid w:val="00B150D3"/>
    <w:rsid w:val="00B1536D"/>
    <w:rsid w:val="00B15372"/>
    <w:rsid w:val="00B153F3"/>
    <w:rsid w:val="00B154D7"/>
    <w:rsid w:val="00B156AC"/>
    <w:rsid w:val="00B15BD7"/>
    <w:rsid w:val="00B15D57"/>
    <w:rsid w:val="00B15F27"/>
    <w:rsid w:val="00B15FEE"/>
    <w:rsid w:val="00B1614E"/>
    <w:rsid w:val="00B1625D"/>
    <w:rsid w:val="00B163F2"/>
    <w:rsid w:val="00B16499"/>
    <w:rsid w:val="00B164A9"/>
    <w:rsid w:val="00B1658B"/>
    <w:rsid w:val="00B168B8"/>
    <w:rsid w:val="00B169F1"/>
    <w:rsid w:val="00B16B02"/>
    <w:rsid w:val="00B16BB9"/>
    <w:rsid w:val="00B16D09"/>
    <w:rsid w:val="00B16F36"/>
    <w:rsid w:val="00B16F6B"/>
    <w:rsid w:val="00B16FB3"/>
    <w:rsid w:val="00B16FF1"/>
    <w:rsid w:val="00B1701B"/>
    <w:rsid w:val="00B1715B"/>
    <w:rsid w:val="00B173EB"/>
    <w:rsid w:val="00B17438"/>
    <w:rsid w:val="00B174B6"/>
    <w:rsid w:val="00B1756C"/>
    <w:rsid w:val="00B176A1"/>
    <w:rsid w:val="00B176FF"/>
    <w:rsid w:val="00B178BC"/>
    <w:rsid w:val="00B178C1"/>
    <w:rsid w:val="00B17920"/>
    <w:rsid w:val="00B179A1"/>
    <w:rsid w:val="00B179E6"/>
    <w:rsid w:val="00B17A51"/>
    <w:rsid w:val="00B17B0E"/>
    <w:rsid w:val="00B17F29"/>
    <w:rsid w:val="00B17F34"/>
    <w:rsid w:val="00B17F79"/>
    <w:rsid w:val="00B17FD2"/>
    <w:rsid w:val="00B20021"/>
    <w:rsid w:val="00B20085"/>
    <w:rsid w:val="00B200B8"/>
    <w:rsid w:val="00B200BB"/>
    <w:rsid w:val="00B20103"/>
    <w:rsid w:val="00B20282"/>
    <w:rsid w:val="00B20310"/>
    <w:rsid w:val="00B203A6"/>
    <w:rsid w:val="00B2040B"/>
    <w:rsid w:val="00B2078E"/>
    <w:rsid w:val="00B20A43"/>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1F9B"/>
    <w:rsid w:val="00B22433"/>
    <w:rsid w:val="00B2248D"/>
    <w:rsid w:val="00B22918"/>
    <w:rsid w:val="00B229EB"/>
    <w:rsid w:val="00B22A09"/>
    <w:rsid w:val="00B22BBA"/>
    <w:rsid w:val="00B22BCA"/>
    <w:rsid w:val="00B22F52"/>
    <w:rsid w:val="00B230DD"/>
    <w:rsid w:val="00B23127"/>
    <w:rsid w:val="00B231A5"/>
    <w:rsid w:val="00B2336F"/>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3F40"/>
    <w:rsid w:val="00B24163"/>
    <w:rsid w:val="00B241C5"/>
    <w:rsid w:val="00B2426A"/>
    <w:rsid w:val="00B2434E"/>
    <w:rsid w:val="00B2438B"/>
    <w:rsid w:val="00B2483D"/>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A1"/>
    <w:rsid w:val="00B300E8"/>
    <w:rsid w:val="00B3019F"/>
    <w:rsid w:val="00B30417"/>
    <w:rsid w:val="00B30501"/>
    <w:rsid w:val="00B3056F"/>
    <w:rsid w:val="00B30BC4"/>
    <w:rsid w:val="00B30C6C"/>
    <w:rsid w:val="00B30D20"/>
    <w:rsid w:val="00B30DE6"/>
    <w:rsid w:val="00B30EB8"/>
    <w:rsid w:val="00B30F8C"/>
    <w:rsid w:val="00B30FA5"/>
    <w:rsid w:val="00B30FD8"/>
    <w:rsid w:val="00B31142"/>
    <w:rsid w:val="00B312B3"/>
    <w:rsid w:val="00B31344"/>
    <w:rsid w:val="00B31666"/>
    <w:rsid w:val="00B316B4"/>
    <w:rsid w:val="00B3196B"/>
    <w:rsid w:val="00B31AEE"/>
    <w:rsid w:val="00B31C15"/>
    <w:rsid w:val="00B31CA3"/>
    <w:rsid w:val="00B31DE9"/>
    <w:rsid w:val="00B3200B"/>
    <w:rsid w:val="00B321AB"/>
    <w:rsid w:val="00B3266F"/>
    <w:rsid w:val="00B32796"/>
    <w:rsid w:val="00B32863"/>
    <w:rsid w:val="00B3298B"/>
    <w:rsid w:val="00B32A00"/>
    <w:rsid w:val="00B32AB6"/>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2BC"/>
    <w:rsid w:val="00B344B4"/>
    <w:rsid w:val="00B344FC"/>
    <w:rsid w:val="00B349C5"/>
    <w:rsid w:val="00B34A2F"/>
    <w:rsid w:val="00B34AAA"/>
    <w:rsid w:val="00B34C39"/>
    <w:rsid w:val="00B34C5A"/>
    <w:rsid w:val="00B34D04"/>
    <w:rsid w:val="00B34D23"/>
    <w:rsid w:val="00B34F8C"/>
    <w:rsid w:val="00B34FF4"/>
    <w:rsid w:val="00B351B3"/>
    <w:rsid w:val="00B351FB"/>
    <w:rsid w:val="00B35235"/>
    <w:rsid w:val="00B352FE"/>
    <w:rsid w:val="00B35541"/>
    <w:rsid w:val="00B355A2"/>
    <w:rsid w:val="00B358E1"/>
    <w:rsid w:val="00B35A15"/>
    <w:rsid w:val="00B35B36"/>
    <w:rsid w:val="00B35F54"/>
    <w:rsid w:val="00B3601C"/>
    <w:rsid w:val="00B36109"/>
    <w:rsid w:val="00B36223"/>
    <w:rsid w:val="00B362CE"/>
    <w:rsid w:val="00B36338"/>
    <w:rsid w:val="00B3635C"/>
    <w:rsid w:val="00B3660A"/>
    <w:rsid w:val="00B366E5"/>
    <w:rsid w:val="00B3673C"/>
    <w:rsid w:val="00B36D15"/>
    <w:rsid w:val="00B36DAE"/>
    <w:rsid w:val="00B37088"/>
    <w:rsid w:val="00B3708E"/>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56"/>
    <w:rsid w:val="00B40BE9"/>
    <w:rsid w:val="00B40C35"/>
    <w:rsid w:val="00B40C74"/>
    <w:rsid w:val="00B40C76"/>
    <w:rsid w:val="00B40E68"/>
    <w:rsid w:val="00B40F25"/>
    <w:rsid w:val="00B4131A"/>
    <w:rsid w:val="00B4148E"/>
    <w:rsid w:val="00B41545"/>
    <w:rsid w:val="00B416EF"/>
    <w:rsid w:val="00B41789"/>
    <w:rsid w:val="00B41827"/>
    <w:rsid w:val="00B418F8"/>
    <w:rsid w:val="00B4190A"/>
    <w:rsid w:val="00B41C64"/>
    <w:rsid w:val="00B41C80"/>
    <w:rsid w:val="00B41CAC"/>
    <w:rsid w:val="00B41D4A"/>
    <w:rsid w:val="00B41DDD"/>
    <w:rsid w:val="00B41E12"/>
    <w:rsid w:val="00B41E7C"/>
    <w:rsid w:val="00B41EB1"/>
    <w:rsid w:val="00B42090"/>
    <w:rsid w:val="00B4213F"/>
    <w:rsid w:val="00B422F5"/>
    <w:rsid w:val="00B42482"/>
    <w:rsid w:val="00B425AC"/>
    <w:rsid w:val="00B42607"/>
    <w:rsid w:val="00B4262B"/>
    <w:rsid w:val="00B426DB"/>
    <w:rsid w:val="00B426E3"/>
    <w:rsid w:val="00B42821"/>
    <w:rsid w:val="00B42982"/>
    <w:rsid w:val="00B429A8"/>
    <w:rsid w:val="00B42AB6"/>
    <w:rsid w:val="00B42B08"/>
    <w:rsid w:val="00B42B88"/>
    <w:rsid w:val="00B42C51"/>
    <w:rsid w:val="00B42DB7"/>
    <w:rsid w:val="00B431B0"/>
    <w:rsid w:val="00B431C8"/>
    <w:rsid w:val="00B43206"/>
    <w:rsid w:val="00B43277"/>
    <w:rsid w:val="00B433F2"/>
    <w:rsid w:val="00B436E2"/>
    <w:rsid w:val="00B43732"/>
    <w:rsid w:val="00B43876"/>
    <w:rsid w:val="00B43A43"/>
    <w:rsid w:val="00B43B97"/>
    <w:rsid w:val="00B43D8E"/>
    <w:rsid w:val="00B43DFE"/>
    <w:rsid w:val="00B43E2C"/>
    <w:rsid w:val="00B43EC8"/>
    <w:rsid w:val="00B44366"/>
    <w:rsid w:val="00B444EC"/>
    <w:rsid w:val="00B447CF"/>
    <w:rsid w:val="00B4482A"/>
    <w:rsid w:val="00B44A13"/>
    <w:rsid w:val="00B44A7F"/>
    <w:rsid w:val="00B44B16"/>
    <w:rsid w:val="00B44D29"/>
    <w:rsid w:val="00B44E0F"/>
    <w:rsid w:val="00B44E1F"/>
    <w:rsid w:val="00B4511F"/>
    <w:rsid w:val="00B45162"/>
    <w:rsid w:val="00B45178"/>
    <w:rsid w:val="00B452B7"/>
    <w:rsid w:val="00B4530B"/>
    <w:rsid w:val="00B453AD"/>
    <w:rsid w:val="00B454C3"/>
    <w:rsid w:val="00B45548"/>
    <w:rsid w:val="00B455A6"/>
    <w:rsid w:val="00B45796"/>
    <w:rsid w:val="00B45821"/>
    <w:rsid w:val="00B45957"/>
    <w:rsid w:val="00B45BC0"/>
    <w:rsid w:val="00B45BEF"/>
    <w:rsid w:val="00B45DE9"/>
    <w:rsid w:val="00B45F68"/>
    <w:rsid w:val="00B4604F"/>
    <w:rsid w:val="00B4608C"/>
    <w:rsid w:val="00B460C4"/>
    <w:rsid w:val="00B46105"/>
    <w:rsid w:val="00B4624E"/>
    <w:rsid w:val="00B462A7"/>
    <w:rsid w:val="00B46324"/>
    <w:rsid w:val="00B46379"/>
    <w:rsid w:val="00B463D1"/>
    <w:rsid w:val="00B466B9"/>
    <w:rsid w:val="00B4674A"/>
    <w:rsid w:val="00B469E4"/>
    <w:rsid w:val="00B46A43"/>
    <w:rsid w:val="00B46C35"/>
    <w:rsid w:val="00B46CF8"/>
    <w:rsid w:val="00B46D22"/>
    <w:rsid w:val="00B46DBC"/>
    <w:rsid w:val="00B46E8E"/>
    <w:rsid w:val="00B47053"/>
    <w:rsid w:val="00B47132"/>
    <w:rsid w:val="00B4714E"/>
    <w:rsid w:val="00B471B7"/>
    <w:rsid w:val="00B4725D"/>
    <w:rsid w:val="00B472F2"/>
    <w:rsid w:val="00B47375"/>
    <w:rsid w:val="00B4755E"/>
    <w:rsid w:val="00B47631"/>
    <w:rsid w:val="00B477C4"/>
    <w:rsid w:val="00B478D1"/>
    <w:rsid w:val="00B4790B"/>
    <w:rsid w:val="00B479AF"/>
    <w:rsid w:val="00B47A88"/>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263"/>
    <w:rsid w:val="00B5171F"/>
    <w:rsid w:val="00B51939"/>
    <w:rsid w:val="00B51A7D"/>
    <w:rsid w:val="00B51AA4"/>
    <w:rsid w:val="00B51CDF"/>
    <w:rsid w:val="00B51FC2"/>
    <w:rsid w:val="00B5209E"/>
    <w:rsid w:val="00B521E2"/>
    <w:rsid w:val="00B523B4"/>
    <w:rsid w:val="00B52513"/>
    <w:rsid w:val="00B526DA"/>
    <w:rsid w:val="00B5280C"/>
    <w:rsid w:val="00B52A72"/>
    <w:rsid w:val="00B52AF5"/>
    <w:rsid w:val="00B52B26"/>
    <w:rsid w:val="00B52DF8"/>
    <w:rsid w:val="00B52F92"/>
    <w:rsid w:val="00B5314A"/>
    <w:rsid w:val="00B53396"/>
    <w:rsid w:val="00B5346C"/>
    <w:rsid w:val="00B53505"/>
    <w:rsid w:val="00B535AC"/>
    <w:rsid w:val="00B535C7"/>
    <w:rsid w:val="00B535DF"/>
    <w:rsid w:val="00B53637"/>
    <w:rsid w:val="00B53640"/>
    <w:rsid w:val="00B536C1"/>
    <w:rsid w:val="00B536F9"/>
    <w:rsid w:val="00B539FA"/>
    <w:rsid w:val="00B53D08"/>
    <w:rsid w:val="00B53D65"/>
    <w:rsid w:val="00B53E04"/>
    <w:rsid w:val="00B53E68"/>
    <w:rsid w:val="00B53EE7"/>
    <w:rsid w:val="00B53FE5"/>
    <w:rsid w:val="00B5436A"/>
    <w:rsid w:val="00B54403"/>
    <w:rsid w:val="00B5440F"/>
    <w:rsid w:val="00B5453C"/>
    <w:rsid w:val="00B54653"/>
    <w:rsid w:val="00B5467E"/>
    <w:rsid w:val="00B5470A"/>
    <w:rsid w:val="00B547B8"/>
    <w:rsid w:val="00B548BD"/>
    <w:rsid w:val="00B54925"/>
    <w:rsid w:val="00B5493C"/>
    <w:rsid w:val="00B54AA1"/>
    <w:rsid w:val="00B54AE6"/>
    <w:rsid w:val="00B54C0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2ED"/>
    <w:rsid w:val="00B61385"/>
    <w:rsid w:val="00B614D1"/>
    <w:rsid w:val="00B61583"/>
    <w:rsid w:val="00B6184F"/>
    <w:rsid w:val="00B619D7"/>
    <w:rsid w:val="00B619DD"/>
    <w:rsid w:val="00B61A40"/>
    <w:rsid w:val="00B61B2E"/>
    <w:rsid w:val="00B61C0F"/>
    <w:rsid w:val="00B61E87"/>
    <w:rsid w:val="00B61F70"/>
    <w:rsid w:val="00B61FBE"/>
    <w:rsid w:val="00B6205B"/>
    <w:rsid w:val="00B620CD"/>
    <w:rsid w:val="00B62135"/>
    <w:rsid w:val="00B6250E"/>
    <w:rsid w:val="00B6265D"/>
    <w:rsid w:val="00B62779"/>
    <w:rsid w:val="00B62808"/>
    <w:rsid w:val="00B628C1"/>
    <w:rsid w:val="00B629C8"/>
    <w:rsid w:val="00B62AB1"/>
    <w:rsid w:val="00B62C04"/>
    <w:rsid w:val="00B62CAD"/>
    <w:rsid w:val="00B62D1D"/>
    <w:rsid w:val="00B62E5D"/>
    <w:rsid w:val="00B62F4E"/>
    <w:rsid w:val="00B62F9B"/>
    <w:rsid w:val="00B630C5"/>
    <w:rsid w:val="00B63233"/>
    <w:rsid w:val="00B63492"/>
    <w:rsid w:val="00B63519"/>
    <w:rsid w:val="00B63625"/>
    <w:rsid w:val="00B636E5"/>
    <w:rsid w:val="00B637EB"/>
    <w:rsid w:val="00B63D40"/>
    <w:rsid w:val="00B63DC4"/>
    <w:rsid w:val="00B63E05"/>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84A"/>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837"/>
    <w:rsid w:val="00B679F9"/>
    <w:rsid w:val="00B67A65"/>
    <w:rsid w:val="00B67C23"/>
    <w:rsid w:val="00B67CB2"/>
    <w:rsid w:val="00B67E0C"/>
    <w:rsid w:val="00B67EB2"/>
    <w:rsid w:val="00B67EC5"/>
    <w:rsid w:val="00B67FF8"/>
    <w:rsid w:val="00B7005E"/>
    <w:rsid w:val="00B700A8"/>
    <w:rsid w:val="00B70174"/>
    <w:rsid w:val="00B703DA"/>
    <w:rsid w:val="00B70430"/>
    <w:rsid w:val="00B7046C"/>
    <w:rsid w:val="00B70686"/>
    <w:rsid w:val="00B70722"/>
    <w:rsid w:val="00B70958"/>
    <w:rsid w:val="00B70A3F"/>
    <w:rsid w:val="00B70A6D"/>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255"/>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653"/>
    <w:rsid w:val="00B73AB7"/>
    <w:rsid w:val="00B73B39"/>
    <w:rsid w:val="00B73C0A"/>
    <w:rsid w:val="00B73D00"/>
    <w:rsid w:val="00B7426F"/>
    <w:rsid w:val="00B74406"/>
    <w:rsid w:val="00B74445"/>
    <w:rsid w:val="00B7460B"/>
    <w:rsid w:val="00B7462E"/>
    <w:rsid w:val="00B746D7"/>
    <w:rsid w:val="00B749A1"/>
    <w:rsid w:val="00B74C97"/>
    <w:rsid w:val="00B74E11"/>
    <w:rsid w:val="00B74EE9"/>
    <w:rsid w:val="00B74F0D"/>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87F"/>
    <w:rsid w:val="00B769C8"/>
    <w:rsid w:val="00B76BDF"/>
    <w:rsid w:val="00B76D3A"/>
    <w:rsid w:val="00B76D7C"/>
    <w:rsid w:val="00B76F8F"/>
    <w:rsid w:val="00B76FE2"/>
    <w:rsid w:val="00B77577"/>
    <w:rsid w:val="00B77762"/>
    <w:rsid w:val="00B777F8"/>
    <w:rsid w:val="00B7796C"/>
    <w:rsid w:val="00B77A3D"/>
    <w:rsid w:val="00B77CB5"/>
    <w:rsid w:val="00B77D8B"/>
    <w:rsid w:val="00B77EBB"/>
    <w:rsid w:val="00B77F59"/>
    <w:rsid w:val="00B80089"/>
    <w:rsid w:val="00B800A1"/>
    <w:rsid w:val="00B801B1"/>
    <w:rsid w:val="00B80226"/>
    <w:rsid w:val="00B804E9"/>
    <w:rsid w:val="00B806DC"/>
    <w:rsid w:val="00B806E8"/>
    <w:rsid w:val="00B8077E"/>
    <w:rsid w:val="00B80839"/>
    <w:rsid w:val="00B80917"/>
    <w:rsid w:val="00B809AF"/>
    <w:rsid w:val="00B80A51"/>
    <w:rsid w:val="00B80C1B"/>
    <w:rsid w:val="00B80D3F"/>
    <w:rsid w:val="00B80F01"/>
    <w:rsid w:val="00B810A8"/>
    <w:rsid w:val="00B810DE"/>
    <w:rsid w:val="00B8119A"/>
    <w:rsid w:val="00B81200"/>
    <w:rsid w:val="00B813E7"/>
    <w:rsid w:val="00B814C9"/>
    <w:rsid w:val="00B8185A"/>
    <w:rsid w:val="00B818C2"/>
    <w:rsid w:val="00B81950"/>
    <w:rsid w:val="00B81B9F"/>
    <w:rsid w:val="00B81DB7"/>
    <w:rsid w:val="00B81E53"/>
    <w:rsid w:val="00B81F86"/>
    <w:rsid w:val="00B81FBC"/>
    <w:rsid w:val="00B821B9"/>
    <w:rsid w:val="00B822C5"/>
    <w:rsid w:val="00B823AC"/>
    <w:rsid w:val="00B82746"/>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06"/>
    <w:rsid w:val="00B84268"/>
    <w:rsid w:val="00B8442D"/>
    <w:rsid w:val="00B84458"/>
    <w:rsid w:val="00B84552"/>
    <w:rsid w:val="00B845A9"/>
    <w:rsid w:val="00B845DD"/>
    <w:rsid w:val="00B84730"/>
    <w:rsid w:val="00B847DC"/>
    <w:rsid w:val="00B84A1C"/>
    <w:rsid w:val="00B84C66"/>
    <w:rsid w:val="00B84D03"/>
    <w:rsid w:val="00B84D58"/>
    <w:rsid w:val="00B84DA4"/>
    <w:rsid w:val="00B84DC6"/>
    <w:rsid w:val="00B84E83"/>
    <w:rsid w:val="00B8501D"/>
    <w:rsid w:val="00B85057"/>
    <w:rsid w:val="00B850A2"/>
    <w:rsid w:val="00B8518E"/>
    <w:rsid w:val="00B85278"/>
    <w:rsid w:val="00B853D4"/>
    <w:rsid w:val="00B855F9"/>
    <w:rsid w:val="00B8568C"/>
    <w:rsid w:val="00B8570A"/>
    <w:rsid w:val="00B8587B"/>
    <w:rsid w:val="00B85C25"/>
    <w:rsid w:val="00B85E92"/>
    <w:rsid w:val="00B86052"/>
    <w:rsid w:val="00B86317"/>
    <w:rsid w:val="00B863AA"/>
    <w:rsid w:val="00B86507"/>
    <w:rsid w:val="00B866A2"/>
    <w:rsid w:val="00B867B0"/>
    <w:rsid w:val="00B86819"/>
    <w:rsid w:val="00B86854"/>
    <w:rsid w:val="00B868B4"/>
    <w:rsid w:val="00B86A55"/>
    <w:rsid w:val="00B86AE1"/>
    <w:rsid w:val="00B86DD2"/>
    <w:rsid w:val="00B8710A"/>
    <w:rsid w:val="00B87301"/>
    <w:rsid w:val="00B8735A"/>
    <w:rsid w:val="00B873F4"/>
    <w:rsid w:val="00B874CE"/>
    <w:rsid w:val="00B874D9"/>
    <w:rsid w:val="00B87515"/>
    <w:rsid w:val="00B8756E"/>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1B"/>
    <w:rsid w:val="00B92A32"/>
    <w:rsid w:val="00B92A6E"/>
    <w:rsid w:val="00B92BC6"/>
    <w:rsid w:val="00B92DCA"/>
    <w:rsid w:val="00B92E0F"/>
    <w:rsid w:val="00B93006"/>
    <w:rsid w:val="00B93308"/>
    <w:rsid w:val="00B93309"/>
    <w:rsid w:val="00B9331E"/>
    <w:rsid w:val="00B933D5"/>
    <w:rsid w:val="00B933F5"/>
    <w:rsid w:val="00B934F1"/>
    <w:rsid w:val="00B93526"/>
    <w:rsid w:val="00B9353B"/>
    <w:rsid w:val="00B937C3"/>
    <w:rsid w:val="00B939B0"/>
    <w:rsid w:val="00B93A46"/>
    <w:rsid w:val="00B93A80"/>
    <w:rsid w:val="00B93C69"/>
    <w:rsid w:val="00B93D4F"/>
    <w:rsid w:val="00B94029"/>
    <w:rsid w:val="00B94453"/>
    <w:rsid w:val="00B94562"/>
    <w:rsid w:val="00B9462C"/>
    <w:rsid w:val="00B94788"/>
    <w:rsid w:val="00B948E5"/>
    <w:rsid w:val="00B94A91"/>
    <w:rsid w:val="00B94B03"/>
    <w:rsid w:val="00B94B82"/>
    <w:rsid w:val="00B94BD9"/>
    <w:rsid w:val="00B94C69"/>
    <w:rsid w:val="00B95192"/>
    <w:rsid w:val="00B9523A"/>
    <w:rsid w:val="00B952EB"/>
    <w:rsid w:val="00B95360"/>
    <w:rsid w:val="00B9550C"/>
    <w:rsid w:val="00B9582D"/>
    <w:rsid w:val="00B95858"/>
    <w:rsid w:val="00B95884"/>
    <w:rsid w:val="00B95C41"/>
    <w:rsid w:val="00B95D22"/>
    <w:rsid w:val="00B95E6A"/>
    <w:rsid w:val="00B95FE4"/>
    <w:rsid w:val="00B9604B"/>
    <w:rsid w:val="00B9668D"/>
    <w:rsid w:val="00B9680B"/>
    <w:rsid w:val="00B969FA"/>
    <w:rsid w:val="00B96AE0"/>
    <w:rsid w:val="00B96CF6"/>
    <w:rsid w:val="00B96CFC"/>
    <w:rsid w:val="00B96E50"/>
    <w:rsid w:val="00B96F79"/>
    <w:rsid w:val="00B96FD9"/>
    <w:rsid w:val="00B97016"/>
    <w:rsid w:val="00B973A8"/>
    <w:rsid w:val="00B97511"/>
    <w:rsid w:val="00B9774A"/>
    <w:rsid w:val="00B97A54"/>
    <w:rsid w:val="00B97BEC"/>
    <w:rsid w:val="00B97E5D"/>
    <w:rsid w:val="00B97F16"/>
    <w:rsid w:val="00BA0102"/>
    <w:rsid w:val="00BA043D"/>
    <w:rsid w:val="00BA04F7"/>
    <w:rsid w:val="00BA06A1"/>
    <w:rsid w:val="00BA07DF"/>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78"/>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633"/>
    <w:rsid w:val="00BA3847"/>
    <w:rsid w:val="00BA38DE"/>
    <w:rsid w:val="00BA3B31"/>
    <w:rsid w:val="00BA3B64"/>
    <w:rsid w:val="00BA3B67"/>
    <w:rsid w:val="00BA3BB9"/>
    <w:rsid w:val="00BA3D2D"/>
    <w:rsid w:val="00BA4195"/>
    <w:rsid w:val="00BA43BA"/>
    <w:rsid w:val="00BA46AB"/>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61"/>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E1F"/>
    <w:rsid w:val="00BA7FB4"/>
    <w:rsid w:val="00BB0017"/>
    <w:rsid w:val="00BB0070"/>
    <w:rsid w:val="00BB00DA"/>
    <w:rsid w:val="00BB014E"/>
    <w:rsid w:val="00BB026A"/>
    <w:rsid w:val="00BB02ED"/>
    <w:rsid w:val="00BB03B3"/>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29F"/>
    <w:rsid w:val="00BB2366"/>
    <w:rsid w:val="00BB2390"/>
    <w:rsid w:val="00BB2675"/>
    <w:rsid w:val="00BB284D"/>
    <w:rsid w:val="00BB2A0E"/>
    <w:rsid w:val="00BB2AB9"/>
    <w:rsid w:val="00BB2AF8"/>
    <w:rsid w:val="00BB2E52"/>
    <w:rsid w:val="00BB313E"/>
    <w:rsid w:val="00BB317F"/>
    <w:rsid w:val="00BB31F9"/>
    <w:rsid w:val="00BB3236"/>
    <w:rsid w:val="00BB3259"/>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9B"/>
    <w:rsid w:val="00BB4CEF"/>
    <w:rsid w:val="00BB4D40"/>
    <w:rsid w:val="00BB4D9D"/>
    <w:rsid w:val="00BB4E0F"/>
    <w:rsid w:val="00BB508D"/>
    <w:rsid w:val="00BB5467"/>
    <w:rsid w:val="00BB5505"/>
    <w:rsid w:val="00BB559B"/>
    <w:rsid w:val="00BB58B9"/>
    <w:rsid w:val="00BB5A66"/>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C18"/>
    <w:rsid w:val="00BB6E25"/>
    <w:rsid w:val="00BB718A"/>
    <w:rsid w:val="00BB7290"/>
    <w:rsid w:val="00BB7660"/>
    <w:rsid w:val="00BB76EE"/>
    <w:rsid w:val="00BB781E"/>
    <w:rsid w:val="00BB7BBC"/>
    <w:rsid w:val="00BB7E5B"/>
    <w:rsid w:val="00BB7ECC"/>
    <w:rsid w:val="00BB7EE7"/>
    <w:rsid w:val="00BB7F66"/>
    <w:rsid w:val="00BB7F78"/>
    <w:rsid w:val="00BB7FF1"/>
    <w:rsid w:val="00BC01E2"/>
    <w:rsid w:val="00BC03A5"/>
    <w:rsid w:val="00BC0547"/>
    <w:rsid w:val="00BC0758"/>
    <w:rsid w:val="00BC07F7"/>
    <w:rsid w:val="00BC08ED"/>
    <w:rsid w:val="00BC0944"/>
    <w:rsid w:val="00BC09E6"/>
    <w:rsid w:val="00BC0D3A"/>
    <w:rsid w:val="00BC0F62"/>
    <w:rsid w:val="00BC10F8"/>
    <w:rsid w:val="00BC12C4"/>
    <w:rsid w:val="00BC1350"/>
    <w:rsid w:val="00BC14B4"/>
    <w:rsid w:val="00BC162D"/>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C9A"/>
    <w:rsid w:val="00BC2CFD"/>
    <w:rsid w:val="00BC2E97"/>
    <w:rsid w:val="00BC2F71"/>
    <w:rsid w:val="00BC2FF5"/>
    <w:rsid w:val="00BC32A5"/>
    <w:rsid w:val="00BC3384"/>
    <w:rsid w:val="00BC3411"/>
    <w:rsid w:val="00BC35EA"/>
    <w:rsid w:val="00BC3621"/>
    <w:rsid w:val="00BC3670"/>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2A4"/>
    <w:rsid w:val="00BC538A"/>
    <w:rsid w:val="00BC5423"/>
    <w:rsid w:val="00BC548E"/>
    <w:rsid w:val="00BC5693"/>
    <w:rsid w:val="00BC56FA"/>
    <w:rsid w:val="00BC56FB"/>
    <w:rsid w:val="00BC57A7"/>
    <w:rsid w:val="00BC5965"/>
    <w:rsid w:val="00BC5B50"/>
    <w:rsid w:val="00BC5C30"/>
    <w:rsid w:val="00BC60B9"/>
    <w:rsid w:val="00BC635A"/>
    <w:rsid w:val="00BC65D0"/>
    <w:rsid w:val="00BC6647"/>
    <w:rsid w:val="00BC66CF"/>
    <w:rsid w:val="00BC67DA"/>
    <w:rsid w:val="00BC6803"/>
    <w:rsid w:val="00BC685F"/>
    <w:rsid w:val="00BC6A86"/>
    <w:rsid w:val="00BC6BA8"/>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7D6"/>
    <w:rsid w:val="00BD09E3"/>
    <w:rsid w:val="00BD0B9F"/>
    <w:rsid w:val="00BD0C44"/>
    <w:rsid w:val="00BD0E7F"/>
    <w:rsid w:val="00BD1380"/>
    <w:rsid w:val="00BD1550"/>
    <w:rsid w:val="00BD15A7"/>
    <w:rsid w:val="00BD15F9"/>
    <w:rsid w:val="00BD163B"/>
    <w:rsid w:val="00BD1780"/>
    <w:rsid w:val="00BD1955"/>
    <w:rsid w:val="00BD1A26"/>
    <w:rsid w:val="00BD1BE4"/>
    <w:rsid w:val="00BD1F70"/>
    <w:rsid w:val="00BD20A2"/>
    <w:rsid w:val="00BD20CE"/>
    <w:rsid w:val="00BD20CF"/>
    <w:rsid w:val="00BD20F4"/>
    <w:rsid w:val="00BD220B"/>
    <w:rsid w:val="00BD2235"/>
    <w:rsid w:val="00BD2343"/>
    <w:rsid w:val="00BD23EE"/>
    <w:rsid w:val="00BD25B8"/>
    <w:rsid w:val="00BD2607"/>
    <w:rsid w:val="00BD263A"/>
    <w:rsid w:val="00BD2B1A"/>
    <w:rsid w:val="00BD2B50"/>
    <w:rsid w:val="00BD2B83"/>
    <w:rsid w:val="00BD2E4E"/>
    <w:rsid w:val="00BD31CA"/>
    <w:rsid w:val="00BD3218"/>
    <w:rsid w:val="00BD324D"/>
    <w:rsid w:val="00BD33A7"/>
    <w:rsid w:val="00BD33CD"/>
    <w:rsid w:val="00BD3509"/>
    <w:rsid w:val="00BD36A2"/>
    <w:rsid w:val="00BD388E"/>
    <w:rsid w:val="00BD39DC"/>
    <w:rsid w:val="00BD3BFC"/>
    <w:rsid w:val="00BD3C1D"/>
    <w:rsid w:val="00BD3C64"/>
    <w:rsid w:val="00BD3CE4"/>
    <w:rsid w:val="00BD3DB2"/>
    <w:rsid w:val="00BD3F3C"/>
    <w:rsid w:val="00BD4006"/>
    <w:rsid w:val="00BD407A"/>
    <w:rsid w:val="00BD40AB"/>
    <w:rsid w:val="00BD40BA"/>
    <w:rsid w:val="00BD41D9"/>
    <w:rsid w:val="00BD43AF"/>
    <w:rsid w:val="00BD465C"/>
    <w:rsid w:val="00BD47BB"/>
    <w:rsid w:val="00BD482C"/>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CE0"/>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131"/>
    <w:rsid w:val="00BD7245"/>
    <w:rsid w:val="00BD7278"/>
    <w:rsid w:val="00BD752E"/>
    <w:rsid w:val="00BD7659"/>
    <w:rsid w:val="00BD77F6"/>
    <w:rsid w:val="00BD7906"/>
    <w:rsid w:val="00BD7C0F"/>
    <w:rsid w:val="00BD7C4A"/>
    <w:rsid w:val="00BD7CB4"/>
    <w:rsid w:val="00BD7D84"/>
    <w:rsid w:val="00BD7E2F"/>
    <w:rsid w:val="00BD7EC1"/>
    <w:rsid w:val="00BE0114"/>
    <w:rsid w:val="00BE015D"/>
    <w:rsid w:val="00BE037A"/>
    <w:rsid w:val="00BE059A"/>
    <w:rsid w:val="00BE0682"/>
    <w:rsid w:val="00BE06BB"/>
    <w:rsid w:val="00BE07DC"/>
    <w:rsid w:val="00BE090A"/>
    <w:rsid w:val="00BE0972"/>
    <w:rsid w:val="00BE0A98"/>
    <w:rsid w:val="00BE0BBD"/>
    <w:rsid w:val="00BE0D02"/>
    <w:rsid w:val="00BE0D35"/>
    <w:rsid w:val="00BE1009"/>
    <w:rsid w:val="00BE11A0"/>
    <w:rsid w:val="00BE11AB"/>
    <w:rsid w:val="00BE123A"/>
    <w:rsid w:val="00BE142D"/>
    <w:rsid w:val="00BE154E"/>
    <w:rsid w:val="00BE16AA"/>
    <w:rsid w:val="00BE171A"/>
    <w:rsid w:val="00BE1772"/>
    <w:rsid w:val="00BE1836"/>
    <w:rsid w:val="00BE186A"/>
    <w:rsid w:val="00BE1F58"/>
    <w:rsid w:val="00BE21AD"/>
    <w:rsid w:val="00BE21BC"/>
    <w:rsid w:val="00BE221E"/>
    <w:rsid w:val="00BE2538"/>
    <w:rsid w:val="00BE25A7"/>
    <w:rsid w:val="00BE2614"/>
    <w:rsid w:val="00BE282D"/>
    <w:rsid w:val="00BE28FF"/>
    <w:rsid w:val="00BE2B95"/>
    <w:rsid w:val="00BE3047"/>
    <w:rsid w:val="00BE305A"/>
    <w:rsid w:val="00BE30AA"/>
    <w:rsid w:val="00BE3189"/>
    <w:rsid w:val="00BE334D"/>
    <w:rsid w:val="00BE33AB"/>
    <w:rsid w:val="00BE33D6"/>
    <w:rsid w:val="00BE35A7"/>
    <w:rsid w:val="00BE35CB"/>
    <w:rsid w:val="00BE3949"/>
    <w:rsid w:val="00BE3C2E"/>
    <w:rsid w:val="00BE3C3F"/>
    <w:rsid w:val="00BE3F37"/>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565"/>
    <w:rsid w:val="00BE573B"/>
    <w:rsid w:val="00BE5774"/>
    <w:rsid w:val="00BE594E"/>
    <w:rsid w:val="00BE59D2"/>
    <w:rsid w:val="00BE5D7C"/>
    <w:rsid w:val="00BE5DC8"/>
    <w:rsid w:val="00BE5E1B"/>
    <w:rsid w:val="00BE6099"/>
    <w:rsid w:val="00BE62D7"/>
    <w:rsid w:val="00BE65E9"/>
    <w:rsid w:val="00BE6605"/>
    <w:rsid w:val="00BE6665"/>
    <w:rsid w:val="00BE678D"/>
    <w:rsid w:val="00BE6827"/>
    <w:rsid w:val="00BE6A31"/>
    <w:rsid w:val="00BE6B68"/>
    <w:rsid w:val="00BE6B7F"/>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96"/>
    <w:rsid w:val="00BE7AF0"/>
    <w:rsid w:val="00BE7DC9"/>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871"/>
    <w:rsid w:val="00BF19B3"/>
    <w:rsid w:val="00BF1B1C"/>
    <w:rsid w:val="00BF1B92"/>
    <w:rsid w:val="00BF1C80"/>
    <w:rsid w:val="00BF1E86"/>
    <w:rsid w:val="00BF1F14"/>
    <w:rsid w:val="00BF1FA1"/>
    <w:rsid w:val="00BF2064"/>
    <w:rsid w:val="00BF21BC"/>
    <w:rsid w:val="00BF2336"/>
    <w:rsid w:val="00BF23D1"/>
    <w:rsid w:val="00BF2441"/>
    <w:rsid w:val="00BF246B"/>
    <w:rsid w:val="00BF2496"/>
    <w:rsid w:val="00BF253E"/>
    <w:rsid w:val="00BF257A"/>
    <w:rsid w:val="00BF2639"/>
    <w:rsid w:val="00BF265E"/>
    <w:rsid w:val="00BF2735"/>
    <w:rsid w:val="00BF2760"/>
    <w:rsid w:val="00BF2880"/>
    <w:rsid w:val="00BF299D"/>
    <w:rsid w:val="00BF2A79"/>
    <w:rsid w:val="00BF2B04"/>
    <w:rsid w:val="00BF2E57"/>
    <w:rsid w:val="00BF2F95"/>
    <w:rsid w:val="00BF328B"/>
    <w:rsid w:val="00BF3290"/>
    <w:rsid w:val="00BF330B"/>
    <w:rsid w:val="00BF33A7"/>
    <w:rsid w:val="00BF3651"/>
    <w:rsid w:val="00BF3809"/>
    <w:rsid w:val="00BF387D"/>
    <w:rsid w:val="00BF38AB"/>
    <w:rsid w:val="00BF39F3"/>
    <w:rsid w:val="00BF3BD9"/>
    <w:rsid w:val="00BF3C63"/>
    <w:rsid w:val="00BF3E1D"/>
    <w:rsid w:val="00BF3E4F"/>
    <w:rsid w:val="00BF3E6C"/>
    <w:rsid w:val="00BF3F69"/>
    <w:rsid w:val="00BF443B"/>
    <w:rsid w:val="00BF44F0"/>
    <w:rsid w:val="00BF4834"/>
    <w:rsid w:val="00BF48CE"/>
    <w:rsid w:val="00BF4A87"/>
    <w:rsid w:val="00BF4B0C"/>
    <w:rsid w:val="00BF4BF2"/>
    <w:rsid w:val="00BF4BFB"/>
    <w:rsid w:val="00BF4D24"/>
    <w:rsid w:val="00BF4D28"/>
    <w:rsid w:val="00BF4E35"/>
    <w:rsid w:val="00BF4FAF"/>
    <w:rsid w:val="00BF5032"/>
    <w:rsid w:val="00BF50E9"/>
    <w:rsid w:val="00BF51F0"/>
    <w:rsid w:val="00BF52ED"/>
    <w:rsid w:val="00BF52F0"/>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2D"/>
    <w:rsid w:val="00BF76D5"/>
    <w:rsid w:val="00BF777F"/>
    <w:rsid w:val="00BF7896"/>
    <w:rsid w:val="00BF78E7"/>
    <w:rsid w:val="00BF7ADF"/>
    <w:rsid w:val="00BF7BD9"/>
    <w:rsid w:val="00BF7BF9"/>
    <w:rsid w:val="00BF7C74"/>
    <w:rsid w:val="00BF7D3B"/>
    <w:rsid w:val="00BF7D9B"/>
    <w:rsid w:val="00BF7FA8"/>
    <w:rsid w:val="00C0010B"/>
    <w:rsid w:val="00C0019E"/>
    <w:rsid w:val="00C002FA"/>
    <w:rsid w:val="00C00300"/>
    <w:rsid w:val="00C004D4"/>
    <w:rsid w:val="00C00508"/>
    <w:rsid w:val="00C00659"/>
    <w:rsid w:val="00C006DA"/>
    <w:rsid w:val="00C008FA"/>
    <w:rsid w:val="00C00BC7"/>
    <w:rsid w:val="00C00C32"/>
    <w:rsid w:val="00C00DCF"/>
    <w:rsid w:val="00C00EDC"/>
    <w:rsid w:val="00C01008"/>
    <w:rsid w:val="00C0111A"/>
    <w:rsid w:val="00C01166"/>
    <w:rsid w:val="00C0121B"/>
    <w:rsid w:val="00C012FC"/>
    <w:rsid w:val="00C014B9"/>
    <w:rsid w:val="00C014F7"/>
    <w:rsid w:val="00C015AB"/>
    <w:rsid w:val="00C0165D"/>
    <w:rsid w:val="00C01665"/>
    <w:rsid w:val="00C017A3"/>
    <w:rsid w:val="00C0188B"/>
    <w:rsid w:val="00C018F3"/>
    <w:rsid w:val="00C01A22"/>
    <w:rsid w:val="00C01AD0"/>
    <w:rsid w:val="00C01C5D"/>
    <w:rsid w:val="00C01E00"/>
    <w:rsid w:val="00C01F1B"/>
    <w:rsid w:val="00C021D5"/>
    <w:rsid w:val="00C02357"/>
    <w:rsid w:val="00C02401"/>
    <w:rsid w:val="00C02416"/>
    <w:rsid w:val="00C025FF"/>
    <w:rsid w:val="00C026FE"/>
    <w:rsid w:val="00C02845"/>
    <w:rsid w:val="00C02AAC"/>
    <w:rsid w:val="00C02C81"/>
    <w:rsid w:val="00C02CB4"/>
    <w:rsid w:val="00C02CF5"/>
    <w:rsid w:val="00C02F69"/>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DF5"/>
    <w:rsid w:val="00C04F82"/>
    <w:rsid w:val="00C04FB3"/>
    <w:rsid w:val="00C050E0"/>
    <w:rsid w:val="00C05129"/>
    <w:rsid w:val="00C0557A"/>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7EF"/>
    <w:rsid w:val="00C07806"/>
    <w:rsid w:val="00C078EF"/>
    <w:rsid w:val="00C079D2"/>
    <w:rsid w:val="00C079EB"/>
    <w:rsid w:val="00C07AA9"/>
    <w:rsid w:val="00C07C5A"/>
    <w:rsid w:val="00C07D61"/>
    <w:rsid w:val="00C07DC1"/>
    <w:rsid w:val="00C07EB3"/>
    <w:rsid w:val="00C10179"/>
    <w:rsid w:val="00C10275"/>
    <w:rsid w:val="00C1054B"/>
    <w:rsid w:val="00C10612"/>
    <w:rsid w:val="00C107B5"/>
    <w:rsid w:val="00C11170"/>
    <w:rsid w:val="00C1145E"/>
    <w:rsid w:val="00C115AA"/>
    <w:rsid w:val="00C115F5"/>
    <w:rsid w:val="00C115FD"/>
    <w:rsid w:val="00C116D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1E5"/>
    <w:rsid w:val="00C13206"/>
    <w:rsid w:val="00C134D9"/>
    <w:rsid w:val="00C134DA"/>
    <w:rsid w:val="00C13543"/>
    <w:rsid w:val="00C137C1"/>
    <w:rsid w:val="00C1384A"/>
    <w:rsid w:val="00C13AF1"/>
    <w:rsid w:val="00C13C37"/>
    <w:rsid w:val="00C13C8C"/>
    <w:rsid w:val="00C13D2D"/>
    <w:rsid w:val="00C13E70"/>
    <w:rsid w:val="00C13F98"/>
    <w:rsid w:val="00C140D7"/>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17"/>
    <w:rsid w:val="00C14C78"/>
    <w:rsid w:val="00C14D2D"/>
    <w:rsid w:val="00C14E52"/>
    <w:rsid w:val="00C14EB2"/>
    <w:rsid w:val="00C150F6"/>
    <w:rsid w:val="00C1513D"/>
    <w:rsid w:val="00C15701"/>
    <w:rsid w:val="00C1572B"/>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A32"/>
    <w:rsid w:val="00C16BCE"/>
    <w:rsid w:val="00C17038"/>
    <w:rsid w:val="00C17058"/>
    <w:rsid w:val="00C17160"/>
    <w:rsid w:val="00C1727C"/>
    <w:rsid w:val="00C17476"/>
    <w:rsid w:val="00C17534"/>
    <w:rsid w:val="00C175F4"/>
    <w:rsid w:val="00C1767A"/>
    <w:rsid w:val="00C177BE"/>
    <w:rsid w:val="00C17808"/>
    <w:rsid w:val="00C17E44"/>
    <w:rsid w:val="00C17EE2"/>
    <w:rsid w:val="00C17FF8"/>
    <w:rsid w:val="00C2003E"/>
    <w:rsid w:val="00C20097"/>
    <w:rsid w:val="00C20234"/>
    <w:rsid w:val="00C20306"/>
    <w:rsid w:val="00C2049B"/>
    <w:rsid w:val="00C204AA"/>
    <w:rsid w:val="00C20583"/>
    <w:rsid w:val="00C208EF"/>
    <w:rsid w:val="00C209AF"/>
    <w:rsid w:val="00C209C6"/>
    <w:rsid w:val="00C20B1B"/>
    <w:rsid w:val="00C20CAA"/>
    <w:rsid w:val="00C20DB3"/>
    <w:rsid w:val="00C20F97"/>
    <w:rsid w:val="00C210BF"/>
    <w:rsid w:val="00C210CB"/>
    <w:rsid w:val="00C212B0"/>
    <w:rsid w:val="00C214A7"/>
    <w:rsid w:val="00C216AF"/>
    <w:rsid w:val="00C21827"/>
    <w:rsid w:val="00C218C0"/>
    <w:rsid w:val="00C21938"/>
    <w:rsid w:val="00C219A3"/>
    <w:rsid w:val="00C21A15"/>
    <w:rsid w:val="00C21AD9"/>
    <w:rsid w:val="00C21B0F"/>
    <w:rsid w:val="00C21C56"/>
    <w:rsid w:val="00C21EF1"/>
    <w:rsid w:val="00C21F1F"/>
    <w:rsid w:val="00C21F9B"/>
    <w:rsid w:val="00C22155"/>
    <w:rsid w:val="00C222D7"/>
    <w:rsid w:val="00C223A6"/>
    <w:rsid w:val="00C224D2"/>
    <w:rsid w:val="00C226D5"/>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7D"/>
    <w:rsid w:val="00C24290"/>
    <w:rsid w:val="00C242A5"/>
    <w:rsid w:val="00C2435D"/>
    <w:rsid w:val="00C24493"/>
    <w:rsid w:val="00C244A3"/>
    <w:rsid w:val="00C245B0"/>
    <w:rsid w:val="00C2483A"/>
    <w:rsid w:val="00C2483B"/>
    <w:rsid w:val="00C24914"/>
    <w:rsid w:val="00C24ADD"/>
    <w:rsid w:val="00C24AEE"/>
    <w:rsid w:val="00C24B07"/>
    <w:rsid w:val="00C24B1C"/>
    <w:rsid w:val="00C24B90"/>
    <w:rsid w:val="00C24F05"/>
    <w:rsid w:val="00C25061"/>
    <w:rsid w:val="00C25263"/>
    <w:rsid w:val="00C25416"/>
    <w:rsid w:val="00C25496"/>
    <w:rsid w:val="00C254E5"/>
    <w:rsid w:val="00C257CE"/>
    <w:rsid w:val="00C257D2"/>
    <w:rsid w:val="00C257E1"/>
    <w:rsid w:val="00C258C6"/>
    <w:rsid w:val="00C25A96"/>
    <w:rsid w:val="00C25B72"/>
    <w:rsid w:val="00C25CBC"/>
    <w:rsid w:val="00C25DC2"/>
    <w:rsid w:val="00C25F34"/>
    <w:rsid w:val="00C26009"/>
    <w:rsid w:val="00C26098"/>
    <w:rsid w:val="00C26373"/>
    <w:rsid w:val="00C263D0"/>
    <w:rsid w:val="00C264CE"/>
    <w:rsid w:val="00C264E9"/>
    <w:rsid w:val="00C264EE"/>
    <w:rsid w:val="00C26529"/>
    <w:rsid w:val="00C26625"/>
    <w:rsid w:val="00C26745"/>
    <w:rsid w:val="00C26978"/>
    <w:rsid w:val="00C269C2"/>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18"/>
    <w:rsid w:val="00C30485"/>
    <w:rsid w:val="00C30512"/>
    <w:rsid w:val="00C3059A"/>
    <w:rsid w:val="00C305BA"/>
    <w:rsid w:val="00C30781"/>
    <w:rsid w:val="00C309D4"/>
    <w:rsid w:val="00C30BC8"/>
    <w:rsid w:val="00C30BD6"/>
    <w:rsid w:val="00C30D1A"/>
    <w:rsid w:val="00C30F03"/>
    <w:rsid w:val="00C3100C"/>
    <w:rsid w:val="00C31143"/>
    <w:rsid w:val="00C311BE"/>
    <w:rsid w:val="00C3121E"/>
    <w:rsid w:val="00C3123B"/>
    <w:rsid w:val="00C31279"/>
    <w:rsid w:val="00C31454"/>
    <w:rsid w:val="00C316FD"/>
    <w:rsid w:val="00C3176F"/>
    <w:rsid w:val="00C31C27"/>
    <w:rsid w:val="00C31F4B"/>
    <w:rsid w:val="00C32054"/>
    <w:rsid w:val="00C32315"/>
    <w:rsid w:val="00C32325"/>
    <w:rsid w:val="00C3234C"/>
    <w:rsid w:val="00C3251B"/>
    <w:rsid w:val="00C3260D"/>
    <w:rsid w:val="00C327CA"/>
    <w:rsid w:val="00C328EC"/>
    <w:rsid w:val="00C329A2"/>
    <w:rsid w:val="00C32DE6"/>
    <w:rsid w:val="00C33460"/>
    <w:rsid w:val="00C334D6"/>
    <w:rsid w:val="00C335B6"/>
    <w:rsid w:val="00C33639"/>
    <w:rsid w:val="00C336E1"/>
    <w:rsid w:val="00C339AC"/>
    <w:rsid w:val="00C33A2F"/>
    <w:rsid w:val="00C33B5B"/>
    <w:rsid w:val="00C33BEF"/>
    <w:rsid w:val="00C33DC6"/>
    <w:rsid w:val="00C33E7E"/>
    <w:rsid w:val="00C33EE8"/>
    <w:rsid w:val="00C33F1C"/>
    <w:rsid w:val="00C34007"/>
    <w:rsid w:val="00C34069"/>
    <w:rsid w:val="00C34461"/>
    <w:rsid w:val="00C344A9"/>
    <w:rsid w:val="00C3478F"/>
    <w:rsid w:val="00C347D0"/>
    <w:rsid w:val="00C348B6"/>
    <w:rsid w:val="00C34ACB"/>
    <w:rsid w:val="00C34AEC"/>
    <w:rsid w:val="00C34B0D"/>
    <w:rsid w:val="00C34C7D"/>
    <w:rsid w:val="00C34DB4"/>
    <w:rsid w:val="00C34F8F"/>
    <w:rsid w:val="00C34FBD"/>
    <w:rsid w:val="00C352B2"/>
    <w:rsid w:val="00C3541B"/>
    <w:rsid w:val="00C355D8"/>
    <w:rsid w:val="00C3569D"/>
    <w:rsid w:val="00C358AA"/>
    <w:rsid w:val="00C35990"/>
    <w:rsid w:val="00C35A9D"/>
    <w:rsid w:val="00C35AAF"/>
    <w:rsid w:val="00C35EBD"/>
    <w:rsid w:val="00C35F4D"/>
    <w:rsid w:val="00C35FCF"/>
    <w:rsid w:val="00C3638E"/>
    <w:rsid w:val="00C3643A"/>
    <w:rsid w:val="00C365C4"/>
    <w:rsid w:val="00C367CD"/>
    <w:rsid w:val="00C36E13"/>
    <w:rsid w:val="00C36E9F"/>
    <w:rsid w:val="00C36FAC"/>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5F7"/>
    <w:rsid w:val="00C408C1"/>
    <w:rsid w:val="00C408DC"/>
    <w:rsid w:val="00C408F8"/>
    <w:rsid w:val="00C40B37"/>
    <w:rsid w:val="00C40D9A"/>
    <w:rsid w:val="00C40F3B"/>
    <w:rsid w:val="00C4109A"/>
    <w:rsid w:val="00C41142"/>
    <w:rsid w:val="00C41161"/>
    <w:rsid w:val="00C41252"/>
    <w:rsid w:val="00C412EB"/>
    <w:rsid w:val="00C41321"/>
    <w:rsid w:val="00C41434"/>
    <w:rsid w:val="00C41453"/>
    <w:rsid w:val="00C414C3"/>
    <w:rsid w:val="00C415A1"/>
    <w:rsid w:val="00C4162E"/>
    <w:rsid w:val="00C41977"/>
    <w:rsid w:val="00C41A47"/>
    <w:rsid w:val="00C41B0E"/>
    <w:rsid w:val="00C41BAB"/>
    <w:rsid w:val="00C41BB6"/>
    <w:rsid w:val="00C41C9E"/>
    <w:rsid w:val="00C41DE9"/>
    <w:rsid w:val="00C41DF0"/>
    <w:rsid w:val="00C41EC7"/>
    <w:rsid w:val="00C4204E"/>
    <w:rsid w:val="00C422CF"/>
    <w:rsid w:val="00C42336"/>
    <w:rsid w:val="00C4242A"/>
    <w:rsid w:val="00C4249C"/>
    <w:rsid w:val="00C4251E"/>
    <w:rsid w:val="00C427FD"/>
    <w:rsid w:val="00C42996"/>
    <w:rsid w:val="00C42A0B"/>
    <w:rsid w:val="00C42A0F"/>
    <w:rsid w:val="00C42B21"/>
    <w:rsid w:val="00C42DBB"/>
    <w:rsid w:val="00C42E02"/>
    <w:rsid w:val="00C42E13"/>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71F"/>
    <w:rsid w:val="00C44982"/>
    <w:rsid w:val="00C449EC"/>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602"/>
    <w:rsid w:val="00C46719"/>
    <w:rsid w:val="00C46910"/>
    <w:rsid w:val="00C4691B"/>
    <w:rsid w:val="00C46C8C"/>
    <w:rsid w:val="00C46CFA"/>
    <w:rsid w:val="00C46F3C"/>
    <w:rsid w:val="00C4708A"/>
    <w:rsid w:val="00C47263"/>
    <w:rsid w:val="00C4734F"/>
    <w:rsid w:val="00C473D3"/>
    <w:rsid w:val="00C47416"/>
    <w:rsid w:val="00C476F1"/>
    <w:rsid w:val="00C4771A"/>
    <w:rsid w:val="00C47782"/>
    <w:rsid w:val="00C477BA"/>
    <w:rsid w:val="00C4783C"/>
    <w:rsid w:val="00C479E8"/>
    <w:rsid w:val="00C47FEC"/>
    <w:rsid w:val="00C5008E"/>
    <w:rsid w:val="00C5011D"/>
    <w:rsid w:val="00C50219"/>
    <w:rsid w:val="00C50252"/>
    <w:rsid w:val="00C50256"/>
    <w:rsid w:val="00C5034C"/>
    <w:rsid w:val="00C503C6"/>
    <w:rsid w:val="00C50673"/>
    <w:rsid w:val="00C50AF6"/>
    <w:rsid w:val="00C50C0E"/>
    <w:rsid w:val="00C50F50"/>
    <w:rsid w:val="00C51073"/>
    <w:rsid w:val="00C51096"/>
    <w:rsid w:val="00C510F0"/>
    <w:rsid w:val="00C51155"/>
    <w:rsid w:val="00C512DD"/>
    <w:rsid w:val="00C51346"/>
    <w:rsid w:val="00C513F5"/>
    <w:rsid w:val="00C51939"/>
    <w:rsid w:val="00C51A47"/>
    <w:rsid w:val="00C51E4A"/>
    <w:rsid w:val="00C51F66"/>
    <w:rsid w:val="00C51FEC"/>
    <w:rsid w:val="00C52009"/>
    <w:rsid w:val="00C5204C"/>
    <w:rsid w:val="00C520DE"/>
    <w:rsid w:val="00C520EF"/>
    <w:rsid w:val="00C52382"/>
    <w:rsid w:val="00C5257F"/>
    <w:rsid w:val="00C526C5"/>
    <w:rsid w:val="00C52764"/>
    <w:rsid w:val="00C52806"/>
    <w:rsid w:val="00C529EF"/>
    <w:rsid w:val="00C52BD9"/>
    <w:rsid w:val="00C52DA6"/>
    <w:rsid w:val="00C52F7E"/>
    <w:rsid w:val="00C53131"/>
    <w:rsid w:val="00C533C8"/>
    <w:rsid w:val="00C534CA"/>
    <w:rsid w:val="00C535AC"/>
    <w:rsid w:val="00C5362E"/>
    <w:rsid w:val="00C5376E"/>
    <w:rsid w:val="00C537AB"/>
    <w:rsid w:val="00C539C8"/>
    <w:rsid w:val="00C539E3"/>
    <w:rsid w:val="00C53A36"/>
    <w:rsid w:val="00C53AD9"/>
    <w:rsid w:val="00C53BD9"/>
    <w:rsid w:val="00C53D5E"/>
    <w:rsid w:val="00C54121"/>
    <w:rsid w:val="00C54546"/>
    <w:rsid w:val="00C545D5"/>
    <w:rsid w:val="00C546A8"/>
    <w:rsid w:val="00C54832"/>
    <w:rsid w:val="00C548F8"/>
    <w:rsid w:val="00C549EF"/>
    <w:rsid w:val="00C54A69"/>
    <w:rsid w:val="00C54B88"/>
    <w:rsid w:val="00C54C04"/>
    <w:rsid w:val="00C54DC4"/>
    <w:rsid w:val="00C54E51"/>
    <w:rsid w:val="00C54E53"/>
    <w:rsid w:val="00C54F1C"/>
    <w:rsid w:val="00C54F91"/>
    <w:rsid w:val="00C55039"/>
    <w:rsid w:val="00C55059"/>
    <w:rsid w:val="00C551EC"/>
    <w:rsid w:val="00C55262"/>
    <w:rsid w:val="00C5536D"/>
    <w:rsid w:val="00C5542F"/>
    <w:rsid w:val="00C556A7"/>
    <w:rsid w:val="00C5570C"/>
    <w:rsid w:val="00C55731"/>
    <w:rsid w:val="00C5575A"/>
    <w:rsid w:val="00C557F0"/>
    <w:rsid w:val="00C55A89"/>
    <w:rsid w:val="00C55EC4"/>
    <w:rsid w:val="00C560A1"/>
    <w:rsid w:val="00C560D5"/>
    <w:rsid w:val="00C560F6"/>
    <w:rsid w:val="00C56214"/>
    <w:rsid w:val="00C56354"/>
    <w:rsid w:val="00C56430"/>
    <w:rsid w:val="00C565AB"/>
    <w:rsid w:val="00C567EE"/>
    <w:rsid w:val="00C56931"/>
    <w:rsid w:val="00C569D8"/>
    <w:rsid w:val="00C56A23"/>
    <w:rsid w:val="00C56A4D"/>
    <w:rsid w:val="00C56AA0"/>
    <w:rsid w:val="00C56AC1"/>
    <w:rsid w:val="00C56B3F"/>
    <w:rsid w:val="00C56DF2"/>
    <w:rsid w:val="00C56F40"/>
    <w:rsid w:val="00C571B2"/>
    <w:rsid w:val="00C57204"/>
    <w:rsid w:val="00C5721A"/>
    <w:rsid w:val="00C57224"/>
    <w:rsid w:val="00C572BF"/>
    <w:rsid w:val="00C57534"/>
    <w:rsid w:val="00C576E7"/>
    <w:rsid w:val="00C57712"/>
    <w:rsid w:val="00C57757"/>
    <w:rsid w:val="00C5777C"/>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99"/>
    <w:rsid w:val="00C621AF"/>
    <w:rsid w:val="00C622A9"/>
    <w:rsid w:val="00C624C9"/>
    <w:rsid w:val="00C626EA"/>
    <w:rsid w:val="00C627E3"/>
    <w:rsid w:val="00C62813"/>
    <w:rsid w:val="00C629DF"/>
    <w:rsid w:val="00C62E53"/>
    <w:rsid w:val="00C631E3"/>
    <w:rsid w:val="00C63254"/>
    <w:rsid w:val="00C637A5"/>
    <w:rsid w:val="00C637C1"/>
    <w:rsid w:val="00C6382B"/>
    <w:rsid w:val="00C6385C"/>
    <w:rsid w:val="00C638E1"/>
    <w:rsid w:val="00C639EE"/>
    <w:rsid w:val="00C63A2E"/>
    <w:rsid w:val="00C63D82"/>
    <w:rsid w:val="00C63E88"/>
    <w:rsid w:val="00C63F53"/>
    <w:rsid w:val="00C63FA2"/>
    <w:rsid w:val="00C64081"/>
    <w:rsid w:val="00C64165"/>
    <w:rsid w:val="00C6432B"/>
    <w:rsid w:val="00C64443"/>
    <w:rsid w:val="00C644A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BF7"/>
    <w:rsid w:val="00C65C9B"/>
    <w:rsid w:val="00C65CC2"/>
    <w:rsid w:val="00C65EB3"/>
    <w:rsid w:val="00C66183"/>
    <w:rsid w:val="00C66198"/>
    <w:rsid w:val="00C661AC"/>
    <w:rsid w:val="00C662A2"/>
    <w:rsid w:val="00C663A3"/>
    <w:rsid w:val="00C6642F"/>
    <w:rsid w:val="00C664B2"/>
    <w:rsid w:val="00C666B9"/>
    <w:rsid w:val="00C666F1"/>
    <w:rsid w:val="00C668D2"/>
    <w:rsid w:val="00C6695E"/>
    <w:rsid w:val="00C6697C"/>
    <w:rsid w:val="00C66ADC"/>
    <w:rsid w:val="00C66CEF"/>
    <w:rsid w:val="00C66D71"/>
    <w:rsid w:val="00C66DB6"/>
    <w:rsid w:val="00C66E67"/>
    <w:rsid w:val="00C66EC2"/>
    <w:rsid w:val="00C66F65"/>
    <w:rsid w:val="00C66F76"/>
    <w:rsid w:val="00C66FF4"/>
    <w:rsid w:val="00C67588"/>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296"/>
    <w:rsid w:val="00C7139E"/>
    <w:rsid w:val="00C71626"/>
    <w:rsid w:val="00C7190D"/>
    <w:rsid w:val="00C719B2"/>
    <w:rsid w:val="00C71A2C"/>
    <w:rsid w:val="00C71ACC"/>
    <w:rsid w:val="00C71AE8"/>
    <w:rsid w:val="00C71AFF"/>
    <w:rsid w:val="00C71B92"/>
    <w:rsid w:val="00C71B97"/>
    <w:rsid w:val="00C71FC4"/>
    <w:rsid w:val="00C7245F"/>
    <w:rsid w:val="00C724F4"/>
    <w:rsid w:val="00C725C7"/>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8D3"/>
    <w:rsid w:val="00C73B5D"/>
    <w:rsid w:val="00C73FE9"/>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A09"/>
    <w:rsid w:val="00C75B28"/>
    <w:rsid w:val="00C75BD0"/>
    <w:rsid w:val="00C75CAD"/>
    <w:rsid w:val="00C75E12"/>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BC9"/>
    <w:rsid w:val="00C76C85"/>
    <w:rsid w:val="00C76CE8"/>
    <w:rsid w:val="00C76CF0"/>
    <w:rsid w:val="00C76E2C"/>
    <w:rsid w:val="00C76EB6"/>
    <w:rsid w:val="00C76EE5"/>
    <w:rsid w:val="00C76F1A"/>
    <w:rsid w:val="00C77079"/>
    <w:rsid w:val="00C77839"/>
    <w:rsid w:val="00C77D20"/>
    <w:rsid w:val="00C77D7F"/>
    <w:rsid w:val="00C77F45"/>
    <w:rsid w:val="00C800E6"/>
    <w:rsid w:val="00C802C8"/>
    <w:rsid w:val="00C804BC"/>
    <w:rsid w:val="00C806CD"/>
    <w:rsid w:val="00C80853"/>
    <w:rsid w:val="00C80874"/>
    <w:rsid w:val="00C80879"/>
    <w:rsid w:val="00C80903"/>
    <w:rsid w:val="00C80910"/>
    <w:rsid w:val="00C80BA2"/>
    <w:rsid w:val="00C80CD2"/>
    <w:rsid w:val="00C80DEB"/>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2EF"/>
    <w:rsid w:val="00C823EC"/>
    <w:rsid w:val="00C824FE"/>
    <w:rsid w:val="00C8268E"/>
    <w:rsid w:val="00C827BD"/>
    <w:rsid w:val="00C828D4"/>
    <w:rsid w:val="00C8291C"/>
    <w:rsid w:val="00C82A86"/>
    <w:rsid w:val="00C82C88"/>
    <w:rsid w:val="00C82D3D"/>
    <w:rsid w:val="00C82F90"/>
    <w:rsid w:val="00C82FD9"/>
    <w:rsid w:val="00C83078"/>
    <w:rsid w:val="00C83452"/>
    <w:rsid w:val="00C834C9"/>
    <w:rsid w:val="00C834CE"/>
    <w:rsid w:val="00C83C9F"/>
    <w:rsid w:val="00C83D16"/>
    <w:rsid w:val="00C83E62"/>
    <w:rsid w:val="00C83FE8"/>
    <w:rsid w:val="00C84027"/>
    <w:rsid w:val="00C84113"/>
    <w:rsid w:val="00C84121"/>
    <w:rsid w:val="00C841CF"/>
    <w:rsid w:val="00C84232"/>
    <w:rsid w:val="00C84486"/>
    <w:rsid w:val="00C8451A"/>
    <w:rsid w:val="00C845F3"/>
    <w:rsid w:val="00C846E1"/>
    <w:rsid w:val="00C84FF8"/>
    <w:rsid w:val="00C85029"/>
    <w:rsid w:val="00C85213"/>
    <w:rsid w:val="00C85370"/>
    <w:rsid w:val="00C85609"/>
    <w:rsid w:val="00C856A5"/>
    <w:rsid w:val="00C85718"/>
    <w:rsid w:val="00C8583E"/>
    <w:rsid w:val="00C85B04"/>
    <w:rsid w:val="00C85BD4"/>
    <w:rsid w:val="00C85BE7"/>
    <w:rsid w:val="00C85C2C"/>
    <w:rsid w:val="00C85D91"/>
    <w:rsid w:val="00C85FA0"/>
    <w:rsid w:val="00C862EB"/>
    <w:rsid w:val="00C86337"/>
    <w:rsid w:val="00C863F5"/>
    <w:rsid w:val="00C8661E"/>
    <w:rsid w:val="00C86667"/>
    <w:rsid w:val="00C8679C"/>
    <w:rsid w:val="00C86822"/>
    <w:rsid w:val="00C86843"/>
    <w:rsid w:val="00C8687B"/>
    <w:rsid w:val="00C869A5"/>
    <w:rsid w:val="00C86A48"/>
    <w:rsid w:val="00C86A5E"/>
    <w:rsid w:val="00C86B4D"/>
    <w:rsid w:val="00C86EBC"/>
    <w:rsid w:val="00C870E9"/>
    <w:rsid w:val="00C87299"/>
    <w:rsid w:val="00C872FD"/>
    <w:rsid w:val="00C876B1"/>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0FCC"/>
    <w:rsid w:val="00C9101D"/>
    <w:rsid w:val="00C910FB"/>
    <w:rsid w:val="00C91157"/>
    <w:rsid w:val="00C9123D"/>
    <w:rsid w:val="00C91421"/>
    <w:rsid w:val="00C917D2"/>
    <w:rsid w:val="00C918B1"/>
    <w:rsid w:val="00C91927"/>
    <w:rsid w:val="00C9192A"/>
    <w:rsid w:val="00C91ABD"/>
    <w:rsid w:val="00C91AC5"/>
    <w:rsid w:val="00C91AD6"/>
    <w:rsid w:val="00C91BB2"/>
    <w:rsid w:val="00C91BC3"/>
    <w:rsid w:val="00C91C14"/>
    <w:rsid w:val="00C91C83"/>
    <w:rsid w:val="00C91FC4"/>
    <w:rsid w:val="00C920A5"/>
    <w:rsid w:val="00C920F9"/>
    <w:rsid w:val="00C921F9"/>
    <w:rsid w:val="00C9232C"/>
    <w:rsid w:val="00C923B9"/>
    <w:rsid w:val="00C92469"/>
    <w:rsid w:val="00C92594"/>
    <w:rsid w:val="00C925D5"/>
    <w:rsid w:val="00C926F9"/>
    <w:rsid w:val="00C92861"/>
    <w:rsid w:val="00C928FE"/>
    <w:rsid w:val="00C92BD3"/>
    <w:rsid w:val="00C93202"/>
    <w:rsid w:val="00C935A6"/>
    <w:rsid w:val="00C93AC6"/>
    <w:rsid w:val="00C93D64"/>
    <w:rsid w:val="00C93DFD"/>
    <w:rsid w:val="00C93E45"/>
    <w:rsid w:val="00C93ED6"/>
    <w:rsid w:val="00C94204"/>
    <w:rsid w:val="00C9428D"/>
    <w:rsid w:val="00C9432A"/>
    <w:rsid w:val="00C9432B"/>
    <w:rsid w:val="00C94677"/>
    <w:rsid w:val="00C947E3"/>
    <w:rsid w:val="00C947E8"/>
    <w:rsid w:val="00C9483A"/>
    <w:rsid w:val="00C948FA"/>
    <w:rsid w:val="00C94925"/>
    <w:rsid w:val="00C949EB"/>
    <w:rsid w:val="00C94A70"/>
    <w:rsid w:val="00C94B7A"/>
    <w:rsid w:val="00C94C53"/>
    <w:rsid w:val="00C94DAB"/>
    <w:rsid w:val="00C94DD0"/>
    <w:rsid w:val="00C94E30"/>
    <w:rsid w:val="00C94E49"/>
    <w:rsid w:val="00C94F21"/>
    <w:rsid w:val="00C95015"/>
    <w:rsid w:val="00C953D8"/>
    <w:rsid w:val="00C95AB1"/>
    <w:rsid w:val="00C95ACA"/>
    <w:rsid w:val="00C95D9E"/>
    <w:rsid w:val="00C95EAC"/>
    <w:rsid w:val="00C9633F"/>
    <w:rsid w:val="00C96396"/>
    <w:rsid w:val="00C964D4"/>
    <w:rsid w:val="00C966E1"/>
    <w:rsid w:val="00C967EC"/>
    <w:rsid w:val="00C96835"/>
    <w:rsid w:val="00C96A08"/>
    <w:rsid w:val="00C96A0B"/>
    <w:rsid w:val="00C96AD5"/>
    <w:rsid w:val="00C96BA6"/>
    <w:rsid w:val="00C96C1A"/>
    <w:rsid w:val="00C96C67"/>
    <w:rsid w:val="00C96C75"/>
    <w:rsid w:val="00C96CC7"/>
    <w:rsid w:val="00C96D88"/>
    <w:rsid w:val="00C96E8B"/>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2D"/>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63A"/>
    <w:rsid w:val="00CA38D9"/>
    <w:rsid w:val="00CA394E"/>
    <w:rsid w:val="00CA39D8"/>
    <w:rsid w:val="00CA3CC3"/>
    <w:rsid w:val="00CA3D7B"/>
    <w:rsid w:val="00CA3EB7"/>
    <w:rsid w:val="00CA3F09"/>
    <w:rsid w:val="00CA3F15"/>
    <w:rsid w:val="00CA404E"/>
    <w:rsid w:val="00CA42A5"/>
    <w:rsid w:val="00CA42C7"/>
    <w:rsid w:val="00CA42D9"/>
    <w:rsid w:val="00CA4442"/>
    <w:rsid w:val="00CA4457"/>
    <w:rsid w:val="00CA44A0"/>
    <w:rsid w:val="00CA44AA"/>
    <w:rsid w:val="00CA46C1"/>
    <w:rsid w:val="00CA486F"/>
    <w:rsid w:val="00CA48B9"/>
    <w:rsid w:val="00CA48D1"/>
    <w:rsid w:val="00CA4A99"/>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92"/>
    <w:rsid w:val="00CB0DCA"/>
    <w:rsid w:val="00CB0E29"/>
    <w:rsid w:val="00CB0ECA"/>
    <w:rsid w:val="00CB0EE7"/>
    <w:rsid w:val="00CB0FA4"/>
    <w:rsid w:val="00CB1024"/>
    <w:rsid w:val="00CB1143"/>
    <w:rsid w:val="00CB12F0"/>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1E6"/>
    <w:rsid w:val="00CB42B6"/>
    <w:rsid w:val="00CB454D"/>
    <w:rsid w:val="00CB4630"/>
    <w:rsid w:val="00CB4656"/>
    <w:rsid w:val="00CB4660"/>
    <w:rsid w:val="00CB46C1"/>
    <w:rsid w:val="00CB49A4"/>
    <w:rsid w:val="00CB4C39"/>
    <w:rsid w:val="00CB4C4E"/>
    <w:rsid w:val="00CB4CBC"/>
    <w:rsid w:val="00CB4E85"/>
    <w:rsid w:val="00CB4ECE"/>
    <w:rsid w:val="00CB50C7"/>
    <w:rsid w:val="00CB51C5"/>
    <w:rsid w:val="00CB52C5"/>
    <w:rsid w:val="00CB54E6"/>
    <w:rsid w:val="00CB54FF"/>
    <w:rsid w:val="00CB5728"/>
    <w:rsid w:val="00CB5770"/>
    <w:rsid w:val="00CB5BEE"/>
    <w:rsid w:val="00CB5DDB"/>
    <w:rsid w:val="00CB5E3A"/>
    <w:rsid w:val="00CB5EEC"/>
    <w:rsid w:val="00CB5F30"/>
    <w:rsid w:val="00CB605E"/>
    <w:rsid w:val="00CB60EE"/>
    <w:rsid w:val="00CB613A"/>
    <w:rsid w:val="00CB61BE"/>
    <w:rsid w:val="00CB6264"/>
    <w:rsid w:val="00CB63F5"/>
    <w:rsid w:val="00CB660C"/>
    <w:rsid w:val="00CB6646"/>
    <w:rsid w:val="00CB68BC"/>
    <w:rsid w:val="00CB6CDB"/>
    <w:rsid w:val="00CB703B"/>
    <w:rsid w:val="00CB7258"/>
    <w:rsid w:val="00CB72CA"/>
    <w:rsid w:val="00CB74F0"/>
    <w:rsid w:val="00CB7598"/>
    <w:rsid w:val="00CB78C9"/>
    <w:rsid w:val="00CC022C"/>
    <w:rsid w:val="00CC0253"/>
    <w:rsid w:val="00CC0270"/>
    <w:rsid w:val="00CC0288"/>
    <w:rsid w:val="00CC02F5"/>
    <w:rsid w:val="00CC048E"/>
    <w:rsid w:val="00CC0585"/>
    <w:rsid w:val="00CC063E"/>
    <w:rsid w:val="00CC07A1"/>
    <w:rsid w:val="00CC07DA"/>
    <w:rsid w:val="00CC0934"/>
    <w:rsid w:val="00CC09A5"/>
    <w:rsid w:val="00CC0AFD"/>
    <w:rsid w:val="00CC0BEB"/>
    <w:rsid w:val="00CC0CB8"/>
    <w:rsid w:val="00CC0DD2"/>
    <w:rsid w:val="00CC109C"/>
    <w:rsid w:val="00CC10ED"/>
    <w:rsid w:val="00CC1129"/>
    <w:rsid w:val="00CC113F"/>
    <w:rsid w:val="00CC11F2"/>
    <w:rsid w:val="00CC1213"/>
    <w:rsid w:val="00CC13C2"/>
    <w:rsid w:val="00CC172E"/>
    <w:rsid w:val="00CC1B8C"/>
    <w:rsid w:val="00CC1CA8"/>
    <w:rsid w:val="00CC1F39"/>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9DA"/>
    <w:rsid w:val="00CC3CB5"/>
    <w:rsid w:val="00CC3E29"/>
    <w:rsid w:val="00CC3E80"/>
    <w:rsid w:val="00CC3F16"/>
    <w:rsid w:val="00CC4186"/>
    <w:rsid w:val="00CC4395"/>
    <w:rsid w:val="00CC44DF"/>
    <w:rsid w:val="00CC45CF"/>
    <w:rsid w:val="00CC460C"/>
    <w:rsid w:val="00CC46DA"/>
    <w:rsid w:val="00CC478A"/>
    <w:rsid w:val="00CC48F9"/>
    <w:rsid w:val="00CC4A4E"/>
    <w:rsid w:val="00CC4B60"/>
    <w:rsid w:val="00CC4C99"/>
    <w:rsid w:val="00CC4CB5"/>
    <w:rsid w:val="00CC4F36"/>
    <w:rsid w:val="00CC5235"/>
    <w:rsid w:val="00CC5243"/>
    <w:rsid w:val="00CC5420"/>
    <w:rsid w:val="00CC5436"/>
    <w:rsid w:val="00CC5BDD"/>
    <w:rsid w:val="00CC5D8D"/>
    <w:rsid w:val="00CC5FC3"/>
    <w:rsid w:val="00CC6128"/>
    <w:rsid w:val="00CC61E4"/>
    <w:rsid w:val="00CC6226"/>
    <w:rsid w:val="00CC634B"/>
    <w:rsid w:val="00CC634D"/>
    <w:rsid w:val="00CC6475"/>
    <w:rsid w:val="00CC6568"/>
    <w:rsid w:val="00CC65D3"/>
    <w:rsid w:val="00CC6867"/>
    <w:rsid w:val="00CC6A9B"/>
    <w:rsid w:val="00CC6C57"/>
    <w:rsid w:val="00CC6CC9"/>
    <w:rsid w:val="00CC6CF3"/>
    <w:rsid w:val="00CC6ED8"/>
    <w:rsid w:val="00CC7094"/>
    <w:rsid w:val="00CC73DE"/>
    <w:rsid w:val="00CC74D8"/>
    <w:rsid w:val="00CC78D3"/>
    <w:rsid w:val="00CC79C1"/>
    <w:rsid w:val="00CC7A59"/>
    <w:rsid w:val="00CC7B44"/>
    <w:rsid w:val="00CC7B7C"/>
    <w:rsid w:val="00CC7BAB"/>
    <w:rsid w:val="00CC7CC5"/>
    <w:rsid w:val="00CC7CFF"/>
    <w:rsid w:val="00CC7DA8"/>
    <w:rsid w:val="00CD0045"/>
    <w:rsid w:val="00CD005A"/>
    <w:rsid w:val="00CD08B3"/>
    <w:rsid w:val="00CD0A70"/>
    <w:rsid w:val="00CD0D0C"/>
    <w:rsid w:val="00CD0DEA"/>
    <w:rsid w:val="00CD0E45"/>
    <w:rsid w:val="00CD12FB"/>
    <w:rsid w:val="00CD1584"/>
    <w:rsid w:val="00CD15B3"/>
    <w:rsid w:val="00CD1947"/>
    <w:rsid w:val="00CD1B41"/>
    <w:rsid w:val="00CD1E08"/>
    <w:rsid w:val="00CD1E45"/>
    <w:rsid w:val="00CD1F77"/>
    <w:rsid w:val="00CD212A"/>
    <w:rsid w:val="00CD21CC"/>
    <w:rsid w:val="00CD2215"/>
    <w:rsid w:val="00CD2278"/>
    <w:rsid w:val="00CD2290"/>
    <w:rsid w:val="00CD2358"/>
    <w:rsid w:val="00CD2360"/>
    <w:rsid w:val="00CD2427"/>
    <w:rsid w:val="00CD271C"/>
    <w:rsid w:val="00CD2795"/>
    <w:rsid w:val="00CD28B2"/>
    <w:rsid w:val="00CD2A6A"/>
    <w:rsid w:val="00CD2B51"/>
    <w:rsid w:val="00CD2BB7"/>
    <w:rsid w:val="00CD2BC1"/>
    <w:rsid w:val="00CD2BF1"/>
    <w:rsid w:val="00CD2C98"/>
    <w:rsid w:val="00CD2DC1"/>
    <w:rsid w:val="00CD2DF3"/>
    <w:rsid w:val="00CD2F17"/>
    <w:rsid w:val="00CD30FE"/>
    <w:rsid w:val="00CD34FA"/>
    <w:rsid w:val="00CD35AD"/>
    <w:rsid w:val="00CD365D"/>
    <w:rsid w:val="00CD3748"/>
    <w:rsid w:val="00CD389C"/>
    <w:rsid w:val="00CD38B6"/>
    <w:rsid w:val="00CD3960"/>
    <w:rsid w:val="00CD39F0"/>
    <w:rsid w:val="00CD3A64"/>
    <w:rsid w:val="00CD3A7D"/>
    <w:rsid w:val="00CD3AAF"/>
    <w:rsid w:val="00CD3B3E"/>
    <w:rsid w:val="00CD3C1D"/>
    <w:rsid w:val="00CD3CDF"/>
    <w:rsid w:val="00CD3DAD"/>
    <w:rsid w:val="00CD3DCA"/>
    <w:rsid w:val="00CD3F1C"/>
    <w:rsid w:val="00CD3F3C"/>
    <w:rsid w:val="00CD4064"/>
    <w:rsid w:val="00CD40DC"/>
    <w:rsid w:val="00CD4140"/>
    <w:rsid w:val="00CD4226"/>
    <w:rsid w:val="00CD4290"/>
    <w:rsid w:val="00CD42B6"/>
    <w:rsid w:val="00CD4357"/>
    <w:rsid w:val="00CD4494"/>
    <w:rsid w:val="00CD4768"/>
    <w:rsid w:val="00CD48A2"/>
    <w:rsid w:val="00CD4B33"/>
    <w:rsid w:val="00CD4CD8"/>
    <w:rsid w:val="00CD4E6B"/>
    <w:rsid w:val="00CD4EBA"/>
    <w:rsid w:val="00CD4F86"/>
    <w:rsid w:val="00CD5036"/>
    <w:rsid w:val="00CD5113"/>
    <w:rsid w:val="00CD52DB"/>
    <w:rsid w:val="00CD55C2"/>
    <w:rsid w:val="00CD55D2"/>
    <w:rsid w:val="00CD5652"/>
    <w:rsid w:val="00CD569F"/>
    <w:rsid w:val="00CD579C"/>
    <w:rsid w:val="00CD57ED"/>
    <w:rsid w:val="00CD5840"/>
    <w:rsid w:val="00CD59C9"/>
    <w:rsid w:val="00CD5B50"/>
    <w:rsid w:val="00CD5D1A"/>
    <w:rsid w:val="00CD5D7F"/>
    <w:rsid w:val="00CD5E9A"/>
    <w:rsid w:val="00CD5F0C"/>
    <w:rsid w:val="00CD60A4"/>
    <w:rsid w:val="00CD610C"/>
    <w:rsid w:val="00CD62C3"/>
    <w:rsid w:val="00CD6427"/>
    <w:rsid w:val="00CD659B"/>
    <w:rsid w:val="00CD680F"/>
    <w:rsid w:val="00CD68BE"/>
    <w:rsid w:val="00CD69EF"/>
    <w:rsid w:val="00CD6AFD"/>
    <w:rsid w:val="00CD6BB1"/>
    <w:rsid w:val="00CD6DB4"/>
    <w:rsid w:val="00CD6DE3"/>
    <w:rsid w:val="00CD7005"/>
    <w:rsid w:val="00CD7150"/>
    <w:rsid w:val="00CD73F4"/>
    <w:rsid w:val="00CD7505"/>
    <w:rsid w:val="00CD7524"/>
    <w:rsid w:val="00CD7B0E"/>
    <w:rsid w:val="00CD7E16"/>
    <w:rsid w:val="00CD7E7D"/>
    <w:rsid w:val="00CD7EE5"/>
    <w:rsid w:val="00CE026F"/>
    <w:rsid w:val="00CE0284"/>
    <w:rsid w:val="00CE0427"/>
    <w:rsid w:val="00CE0587"/>
    <w:rsid w:val="00CE0621"/>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DE9"/>
    <w:rsid w:val="00CE1F3F"/>
    <w:rsid w:val="00CE20FB"/>
    <w:rsid w:val="00CE21E9"/>
    <w:rsid w:val="00CE2234"/>
    <w:rsid w:val="00CE2445"/>
    <w:rsid w:val="00CE2518"/>
    <w:rsid w:val="00CE27AB"/>
    <w:rsid w:val="00CE286C"/>
    <w:rsid w:val="00CE2A8C"/>
    <w:rsid w:val="00CE2D2C"/>
    <w:rsid w:val="00CE2DCE"/>
    <w:rsid w:val="00CE2DF7"/>
    <w:rsid w:val="00CE312D"/>
    <w:rsid w:val="00CE322E"/>
    <w:rsid w:val="00CE334B"/>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D17"/>
    <w:rsid w:val="00CE4D27"/>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499"/>
    <w:rsid w:val="00CE6503"/>
    <w:rsid w:val="00CE651C"/>
    <w:rsid w:val="00CE6740"/>
    <w:rsid w:val="00CE67B3"/>
    <w:rsid w:val="00CE6851"/>
    <w:rsid w:val="00CE696E"/>
    <w:rsid w:val="00CE6B30"/>
    <w:rsid w:val="00CE6B4E"/>
    <w:rsid w:val="00CE6D1E"/>
    <w:rsid w:val="00CE6D5D"/>
    <w:rsid w:val="00CE6DAE"/>
    <w:rsid w:val="00CE7137"/>
    <w:rsid w:val="00CE7145"/>
    <w:rsid w:val="00CE718A"/>
    <w:rsid w:val="00CE73C4"/>
    <w:rsid w:val="00CE7543"/>
    <w:rsid w:val="00CE755B"/>
    <w:rsid w:val="00CE7560"/>
    <w:rsid w:val="00CE7571"/>
    <w:rsid w:val="00CE7B26"/>
    <w:rsid w:val="00CE7C71"/>
    <w:rsid w:val="00CE7D1A"/>
    <w:rsid w:val="00CE7F3E"/>
    <w:rsid w:val="00CE7FAD"/>
    <w:rsid w:val="00CF005E"/>
    <w:rsid w:val="00CF0166"/>
    <w:rsid w:val="00CF0262"/>
    <w:rsid w:val="00CF028C"/>
    <w:rsid w:val="00CF036D"/>
    <w:rsid w:val="00CF03EB"/>
    <w:rsid w:val="00CF0518"/>
    <w:rsid w:val="00CF0548"/>
    <w:rsid w:val="00CF0559"/>
    <w:rsid w:val="00CF0588"/>
    <w:rsid w:val="00CF0786"/>
    <w:rsid w:val="00CF084E"/>
    <w:rsid w:val="00CF08C8"/>
    <w:rsid w:val="00CF08E7"/>
    <w:rsid w:val="00CF09F7"/>
    <w:rsid w:val="00CF0B4D"/>
    <w:rsid w:val="00CF0CB9"/>
    <w:rsid w:val="00CF0DE9"/>
    <w:rsid w:val="00CF0E1F"/>
    <w:rsid w:val="00CF0F75"/>
    <w:rsid w:val="00CF0FB8"/>
    <w:rsid w:val="00CF15D8"/>
    <w:rsid w:val="00CF1792"/>
    <w:rsid w:val="00CF17E4"/>
    <w:rsid w:val="00CF181E"/>
    <w:rsid w:val="00CF19AE"/>
    <w:rsid w:val="00CF1A9C"/>
    <w:rsid w:val="00CF1DBB"/>
    <w:rsid w:val="00CF1E68"/>
    <w:rsid w:val="00CF1F1D"/>
    <w:rsid w:val="00CF2162"/>
    <w:rsid w:val="00CF2316"/>
    <w:rsid w:val="00CF239E"/>
    <w:rsid w:val="00CF23A5"/>
    <w:rsid w:val="00CF252F"/>
    <w:rsid w:val="00CF25DA"/>
    <w:rsid w:val="00CF25DB"/>
    <w:rsid w:val="00CF261D"/>
    <w:rsid w:val="00CF2756"/>
    <w:rsid w:val="00CF2851"/>
    <w:rsid w:val="00CF290B"/>
    <w:rsid w:val="00CF2C52"/>
    <w:rsid w:val="00CF2D18"/>
    <w:rsid w:val="00CF30FC"/>
    <w:rsid w:val="00CF3100"/>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75"/>
    <w:rsid w:val="00CF4BDA"/>
    <w:rsid w:val="00CF4D22"/>
    <w:rsid w:val="00CF4DC7"/>
    <w:rsid w:val="00CF4F15"/>
    <w:rsid w:val="00CF51E9"/>
    <w:rsid w:val="00CF5358"/>
    <w:rsid w:val="00CF567F"/>
    <w:rsid w:val="00CF569C"/>
    <w:rsid w:val="00CF56B6"/>
    <w:rsid w:val="00CF571B"/>
    <w:rsid w:val="00CF579B"/>
    <w:rsid w:val="00CF57FB"/>
    <w:rsid w:val="00CF5801"/>
    <w:rsid w:val="00CF5A45"/>
    <w:rsid w:val="00CF5B62"/>
    <w:rsid w:val="00CF5CD2"/>
    <w:rsid w:val="00CF5E6B"/>
    <w:rsid w:val="00CF5F4C"/>
    <w:rsid w:val="00CF6102"/>
    <w:rsid w:val="00CF6160"/>
    <w:rsid w:val="00CF6352"/>
    <w:rsid w:val="00CF6517"/>
    <w:rsid w:val="00CF6577"/>
    <w:rsid w:val="00CF65D5"/>
    <w:rsid w:val="00CF66DB"/>
    <w:rsid w:val="00CF6916"/>
    <w:rsid w:val="00CF6B9D"/>
    <w:rsid w:val="00CF6CD9"/>
    <w:rsid w:val="00CF6CFC"/>
    <w:rsid w:val="00CF70AA"/>
    <w:rsid w:val="00CF716D"/>
    <w:rsid w:val="00CF7232"/>
    <w:rsid w:val="00CF7524"/>
    <w:rsid w:val="00CF75E4"/>
    <w:rsid w:val="00CF78D7"/>
    <w:rsid w:val="00CF7927"/>
    <w:rsid w:val="00CF7D53"/>
    <w:rsid w:val="00CF7D77"/>
    <w:rsid w:val="00CF7DDE"/>
    <w:rsid w:val="00CF7E01"/>
    <w:rsid w:val="00CF7E4B"/>
    <w:rsid w:val="00CF7EB8"/>
    <w:rsid w:val="00D000DF"/>
    <w:rsid w:val="00D00126"/>
    <w:rsid w:val="00D001C4"/>
    <w:rsid w:val="00D0025B"/>
    <w:rsid w:val="00D00290"/>
    <w:rsid w:val="00D002EE"/>
    <w:rsid w:val="00D0047E"/>
    <w:rsid w:val="00D004CA"/>
    <w:rsid w:val="00D008AE"/>
    <w:rsid w:val="00D00A3A"/>
    <w:rsid w:val="00D00A55"/>
    <w:rsid w:val="00D00B76"/>
    <w:rsid w:val="00D00C02"/>
    <w:rsid w:val="00D00E51"/>
    <w:rsid w:val="00D0105C"/>
    <w:rsid w:val="00D0109A"/>
    <w:rsid w:val="00D010E0"/>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0FB"/>
    <w:rsid w:val="00D03188"/>
    <w:rsid w:val="00D03245"/>
    <w:rsid w:val="00D03291"/>
    <w:rsid w:val="00D03332"/>
    <w:rsid w:val="00D0347F"/>
    <w:rsid w:val="00D0375B"/>
    <w:rsid w:val="00D0388A"/>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4DDB"/>
    <w:rsid w:val="00D04F72"/>
    <w:rsid w:val="00D05192"/>
    <w:rsid w:val="00D05200"/>
    <w:rsid w:val="00D05285"/>
    <w:rsid w:val="00D054E4"/>
    <w:rsid w:val="00D055B2"/>
    <w:rsid w:val="00D055C7"/>
    <w:rsid w:val="00D0566D"/>
    <w:rsid w:val="00D0589F"/>
    <w:rsid w:val="00D059EA"/>
    <w:rsid w:val="00D05A71"/>
    <w:rsid w:val="00D05CB7"/>
    <w:rsid w:val="00D05E1B"/>
    <w:rsid w:val="00D05F66"/>
    <w:rsid w:val="00D05F6F"/>
    <w:rsid w:val="00D0657B"/>
    <w:rsid w:val="00D0659A"/>
    <w:rsid w:val="00D06739"/>
    <w:rsid w:val="00D06929"/>
    <w:rsid w:val="00D06968"/>
    <w:rsid w:val="00D069AD"/>
    <w:rsid w:val="00D06A47"/>
    <w:rsid w:val="00D06C42"/>
    <w:rsid w:val="00D07055"/>
    <w:rsid w:val="00D072FE"/>
    <w:rsid w:val="00D07511"/>
    <w:rsid w:val="00D07622"/>
    <w:rsid w:val="00D078DF"/>
    <w:rsid w:val="00D07A80"/>
    <w:rsid w:val="00D07AAD"/>
    <w:rsid w:val="00D07AE3"/>
    <w:rsid w:val="00D07B32"/>
    <w:rsid w:val="00D07B9D"/>
    <w:rsid w:val="00D07C28"/>
    <w:rsid w:val="00D07E2B"/>
    <w:rsid w:val="00D07E67"/>
    <w:rsid w:val="00D10041"/>
    <w:rsid w:val="00D10124"/>
    <w:rsid w:val="00D1013E"/>
    <w:rsid w:val="00D10433"/>
    <w:rsid w:val="00D10438"/>
    <w:rsid w:val="00D1054A"/>
    <w:rsid w:val="00D10635"/>
    <w:rsid w:val="00D106B2"/>
    <w:rsid w:val="00D10785"/>
    <w:rsid w:val="00D108DE"/>
    <w:rsid w:val="00D10B4F"/>
    <w:rsid w:val="00D10BCF"/>
    <w:rsid w:val="00D10C1B"/>
    <w:rsid w:val="00D10D56"/>
    <w:rsid w:val="00D110CB"/>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2E8D"/>
    <w:rsid w:val="00D13039"/>
    <w:rsid w:val="00D130B8"/>
    <w:rsid w:val="00D13454"/>
    <w:rsid w:val="00D1352A"/>
    <w:rsid w:val="00D1352B"/>
    <w:rsid w:val="00D13545"/>
    <w:rsid w:val="00D13565"/>
    <w:rsid w:val="00D13598"/>
    <w:rsid w:val="00D13691"/>
    <w:rsid w:val="00D1376D"/>
    <w:rsid w:val="00D1386C"/>
    <w:rsid w:val="00D13A5F"/>
    <w:rsid w:val="00D13BF0"/>
    <w:rsid w:val="00D13E68"/>
    <w:rsid w:val="00D14079"/>
    <w:rsid w:val="00D142CF"/>
    <w:rsid w:val="00D142EC"/>
    <w:rsid w:val="00D1432A"/>
    <w:rsid w:val="00D143FF"/>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B8F"/>
    <w:rsid w:val="00D15C77"/>
    <w:rsid w:val="00D15E33"/>
    <w:rsid w:val="00D15FA8"/>
    <w:rsid w:val="00D15FD3"/>
    <w:rsid w:val="00D1603D"/>
    <w:rsid w:val="00D1606F"/>
    <w:rsid w:val="00D162BE"/>
    <w:rsid w:val="00D16380"/>
    <w:rsid w:val="00D164FB"/>
    <w:rsid w:val="00D1668E"/>
    <w:rsid w:val="00D1683C"/>
    <w:rsid w:val="00D169EA"/>
    <w:rsid w:val="00D16B84"/>
    <w:rsid w:val="00D17099"/>
    <w:rsid w:val="00D170F7"/>
    <w:rsid w:val="00D17106"/>
    <w:rsid w:val="00D17202"/>
    <w:rsid w:val="00D174AC"/>
    <w:rsid w:val="00D175EF"/>
    <w:rsid w:val="00D1777A"/>
    <w:rsid w:val="00D17889"/>
    <w:rsid w:val="00D179CE"/>
    <w:rsid w:val="00D179D5"/>
    <w:rsid w:val="00D17B3B"/>
    <w:rsid w:val="00D17C80"/>
    <w:rsid w:val="00D17CAE"/>
    <w:rsid w:val="00D17D08"/>
    <w:rsid w:val="00D17F9A"/>
    <w:rsid w:val="00D2003E"/>
    <w:rsid w:val="00D2006A"/>
    <w:rsid w:val="00D20073"/>
    <w:rsid w:val="00D201DB"/>
    <w:rsid w:val="00D202F5"/>
    <w:rsid w:val="00D2058F"/>
    <w:rsid w:val="00D205C0"/>
    <w:rsid w:val="00D20715"/>
    <w:rsid w:val="00D208B5"/>
    <w:rsid w:val="00D208BC"/>
    <w:rsid w:val="00D20924"/>
    <w:rsid w:val="00D20A17"/>
    <w:rsid w:val="00D20BF6"/>
    <w:rsid w:val="00D20E87"/>
    <w:rsid w:val="00D20EFD"/>
    <w:rsid w:val="00D20F36"/>
    <w:rsid w:val="00D20F3A"/>
    <w:rsid w:val="00D20F52"/>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C0A"/>
    <w:rsid w:val="00D22F09"/>
    <w:rsid w:val="00D231DF"/>
    <w:rsid w:val="00D23421"/>
    <w:rsid w:val="00D234E6"/>
    <w:rsid w:val="00D23832"/>
    <w:rsid w:val="00D23A0C"/>
    <w:rsid w:val="00D23AE3"/>
    <w:rsid w:val="00D23BC9"/>
    <w:rsid w:val="00D23C21"/>
    <w:rsid w:val="00D23C38"/>
    <w:rsid w:val="00D23CD7"/>
    <w:rsid w:val="00D23DBF"/>
    <w:rsid w:val="00D23E91"/>
    <w:rsid w:val="00D2419C"/>
    <w:rsid w:val="00D2450E"/>
    <w:rsid w:val="00D245C4"/>
    <w:rsid w:val="00D2462B"/>
    <w:rsid w:val="00D246D8"/>
    <w:rsid w:val="00D2471F"/>
    <w:rsid w:val="00D24730"/>
    <w:rsid w:val="00D247F3"/>
    <w:rsid w:val="00D24B95"/>
    <w:rsid w:val="00D24BE9"/>
    <w:rsid w:val="00D24CFA"/>
    <w:rsid w:val="00D25497"/>
    <w:rsid w:val="00D256D5"/>
    <w:rsid w:val="00D25803"/>
    <w:rsid w:val="00D25A44"/>
    <w:rsid w:val="00D25B97"/>
    <w:rsid w:val="00D25CCF"/>
    <w:rsid w:val="00D25CF4"/>
    <w:rsid w:val="00D25DF1"/>
    <w:rsid w:val="00D2600C"/>
    <w:rsid w:val="00D26018"/>
    <w:rsid w:val="00D26065"/>
    <w:rsid w:val="00D261AD"/>
    <w:rsid w:val="00D266F3"/>
    <w:rsid w:val="00D266F7"/>
    <w:rsid w:val="00D26701"/>
    <w:rsid w:val="00D269B9"/>
    <w:rsid w:val="00D269F3"/>
    <w:rsid w:val="00D26B1F"/>
    <w:rsid w:val="00D26C5D"/>
    <w:rsid w:val="00D26D46"/>
    <w:rsid w:val="00D2747B"/>
    <w:rsid w:val="00D275EB"/>
    <w:rsid w:val="00D277E7"/>
    <w:rsid w:val="00D2789A"/>
    <w:rsid w:val="00D27C2A"/>
    <w:rsid w:val="00D27CC6"/>
    <w:rsid w:val="00D27D49"/>
    <w:rsid w:val="00D27ED1"/>
    <w:rsid w:val="00D30030"/>
    <w:rsid w:val="00D3019F"/>
    <w:rsid w:val="00D3026D"/>
    <w:rsid w:val="00D302DE"/>
    <w:rsid w:val="00D30351"/>
    <w:rsid w:val="00D30515"/>
    <w:rsid w:val="00D305B8"/>
    <w:rsid w:val="00D305C4"/>
    <w:rsid w:val="00D305CC"/>
    <w:rsid w:val="00D3062F"/>
    <w:rsid w:val="00D3072A"/>
    <w:rsid w:val="00D3093E"/>
    <w:rsid w:val="00D30966"/>
    <w:rsid w:val="00D30EA4"/>
    <w:rsid w:val="00D30F35"/>
    <w:rsid w:val="00D311C7"/>
    <w:rsid w:val="00D312F4"/>
    <w:rsid w:val="00D3138C"/>
    <w:rsid w:val="00D316FC"/>
    <w:rsid w:val="00D31787"/>
    <w:rsid w:val="00D31981"/>
    <w:rsid w:val="00D31BEC"/>
    <w:rsid w:val="00D31C42"/>
    <w:rsid w:val="00D31C4E"/>
    <w:rsid w:val="00D31CBA"/>
    <w:rsid w:val="00D31D9B"/>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050"/>
    <w:rsid w:val="00D33132"/>
    <w:rsid w:val="00D3318B"/>
    <w:rsid w:val="00D331BE"/>
    <w:rsid w:val="00D3373B"/>
    <w:rsid w:val="00D337A0"/>
    <w:rsid w:val="00D338C2"/>
    <w:rsid w:val="00D33952"/>
    <w:rsid w:val="00D33A5E"/>
    <w:rsid w:val="00D33A60"/>
    <w:rsid w:val="00D33ABC"/>
    <w:rsid w:val="00D33C82"/>
    <w:rsid w:val="00D33F6E"/>
    <w:rsid w:val="00D3405C"/>
    <w:rsid w:val="00D340A3"/>
    <w:rsid w:val="00D3414F"/>
    <w:rsid w:val="00D342B6"/>
    <w:rsid w:val="00D343EE"/>
    <w:rsid w:val="00D34470"/>
    <w:rsid w:val="00D344B4"/>
    <w:rsid w:val="00D347A4"/>
    <w:rsid w:val="00D3481B"/>
    <w:rsid w:val="00D34821"/>
    <w:rsid w:val="00D3498A"/>
    <w:rsid w:val="00D34AAB"/>
    <w:rsid w:val="00D34B53"/>
    <w:rsid w:val="00D34C9E"/>
    <w:rsid w:val="00D34EAD"/>
    <w:rsid w:val="00D34EB9"/>
    <w:rsid w:val="00D34F7C"/>
    <w:rsid w:val="00D35132"/>
    <w:rsid w:val="00D351FD"/>
    <w:rsid w:val="00D35229"/>
    <w:rsid w:val="00D3536E"/>
    <w:rsid w:val="00D35582"/>
    <w:rsid w:val="00D3565D"/>
    <w:rsid w:val="00D358BF"/>
    <w:rsid w:val="00D35919"/>
    <w:rsid w:val="00D35A88"/>
    <w:rsid w:val="00D35BF5"/>
    <w:rsid w:val="00D35E67"/>
    <w:rsid w:val="00D35F75"/>
    <w:rsid w:val="00D35FD0"/>
    <w:rsid w:val="00D3601D"/>
    <w:rsid w:val="00D361B3"/>
    <w:rsid w:val="00D36229"/>
    <w:rsid w:val="00D36477"/>
    <w:rsid w:val="00D36573"/>
    <w:rsid w:val="00D368A9"/>
    <w:rsid w:val="00D36DC5"/>
    <w:rsid w:val="00D36F3A"/>
    <w:rsid w:val="00D3703B"/>
    <w:rsid w:val="00D370DC"/>
    <w:rsid w:val="00D371EF"/>
    <w:rsid w:val="00D372C8"/>
    <w:rsid w:val="00D375F4"/>
    <w:rsid w:val="00D37FFA"/>
    <w:rsid w:val="00D40028"/>
    <w:rsid w:val="00D40125"/>
    <w:rsid w:val="00D4025C"/>
    <w:rsid w:val="00D4059C"/>
    <w:rsid w:val="00D405BA"/>
    <w:rsid w:val="00D40644"/>
    <w:rsid w:val="00D406D3"/>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72"/>
    <w:rsid w:val="00D41BE8"/>
    <w:rsid w:val="00D41DA6"/>
    <w:rsid w:val="00D41EE2"/>
    <w:rsid w:val="00D41FC4"/>
    <w:rsid w:val="00D421B3"/>
    <w:rsid w:val="00D42441"/>
    <w:rsid w:val="00D4258F"/>
    <w:rsid w:val="00D425C0"/>
    <w:rsid w:val="00D425E8"/>
    <w:rsid w:val="00D4268F"/>
    <w:rsid w:val="00D4284F"/>
    <w:rsid w:val="00D42884"/>
    <w:rsid w:val="00D428FE"/>
    <w:rsid w:val="00D4292A"/>
    <w:rsid w:val="00D42B6F"/>
    <w:rsid w:val="00D42E01"/>
    <w:rsid w:val="00D42E51"/>
    <w:rsid w:val="00D42E6E"/>
    <w:rsid w:val="00D42E8E"/>
    <w:rsid w:val="00D42EC5"/>
    <w:rsid w:val="00D42F5D"/>
    <w:rsid w:val="00D42F72"/>
    <w:rsid w:val="00D4314C"/>
    <w:rsid w:val="00D43356"/>
    <w:rsid w:val="00D43534"/>
    <w:rsid w:val="00D435E4"/>
    <w:rsid w:val="00D43628"/>
    <w:rsid w:val="00D43677"/>
    <w:rsid w:val="00D437B7"/>
    <w:rsid w:val="00D43877"/>
    <w:rsid w:val="00D43923"/>
    <w:rsid w:val="00D43A0F"/>
    <w:rsid w:val="00D43B48"/>
    <w:rsid w:val="00D43BB6"/>
    <w:rsid w:val="00D43C0C"/>
    <w:rsid w:val="00D43E13"/>
    <w:rsid w:val="00D43EE5"/>
    <w:rsid w:val="00D43F1B"/>
    <w:rsid w:val="00D44286"/>
    <w:rsid w:val="00D44483"/>
    <w:rsid w:val="00D444E3"/>
    <w:rsid w:val="00D4468C"/>
    <w:rsid w:val="00D44762"/>
    <w:rsid w:val="00D448A3"/>
    <w:rsid w:val="00D44AC7"/>
    <w:rsid w:val="00D44B5E"/>
    <w:rsid w:val="00D44C09"/>
    <w:rsid w:val="00D44CA5"/>
    <w:rsid w:val="00D44D26"/>
    <w:rsid w:val="00D44E57"/>
    <w:rsid w:val="00D44EB6"/>
    <w:rsid w:val="00D45174"/>
    <w:rsid w:val="00D454E2"/>
    <w:rsid w:val="00D45753"/>
    <w:rsid w:val="00D45810"/>
    <w:rsid w:val="00D459F4"/>
    <w:rsid w:val="00D45A0A"/>
    <w:rsid w:val="00D45A0E"/>
    <w:rsid w:val="00D45A86"/>
    <w:rsid w:val="00D45AA3"/>
    <w:rsid w:val="00D45FAE"/>
    <w:rsid w:val="00D46002"/>
    <w:rsid w:val="00D4624F"/>
    <w:rsid w:val="00D46275"/>
    <w:rsid w:val="00D4627D"/>
    <w:rsid w:val="00D463CE"/>
    <w:rsid w:val="00D46498"/>
    <w:rsid w:val="00D46645"/>
    <w:rsid w:val="00D466E3"/>
    <w:rsid w:val="00D46EF7"/>
    <w:rsid w:val="00D46F8C"/>
    <w:rsid w:val="00D4717B"/>
    <w:rsid w:val="00D471FA"/>
    <w:rsid w:val="00D47329"/>
    <w:rsid w:val="00D47411"/>
    <w:rsid w:val="00D474B4"/>
    <w:rsid w:val="00D474E4"/>
    <w:rsid w:val="00D47549"/>
    <w:rsid w:val="00D47837"/>
    <w:rsid w:val="00D478ED"/>
    <w:rsid w:val="00D4791D"/>
    <w:rsid w:val="00D47ADE"/>
    <w:rsid w:val="00D47AFC"/>
    <w:rsid w:val="00D47C6E"/>
    <w:rsid w:val="00D47C97"/>
    <w:rsid w:val="00D47D89"/>
    <w:rsid w:val="00D47E82"/>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EB9"/>
    <w:rsid w:val="00D50F82"/>
    <w:rsid w:val="00D51010"/>
    <w:rsid w:val="00D510E4"/>
    <w:rsid w:val="00D5117E"/>
    <w:rsid w:val="00D51315"/>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3C"/>
    <w:rsid w:val="00D52FC2"/>
    <w:rsid w:val="00D52FF4"/>
    <w:rsid w:val="00D53265"/>
    <w:rsid w:val="00D5335B"/>
    <w:rsid w:val="00D53574"/>
    <w:rsid w:val="00D53612"/>
    <w:rsid w:val="00D536EB"/>
    <w:rsid w:val="00D53701"/>
    <w:rsid w:val="00D5370A"/>
    <w:rsid w:val="00D53AFC"/>
    <w:rsid w:val="00D53B0C"/>
    <w:rsid w:val="00D53C8E"/>
    <w:rsid w:val="00D53C94"/>
    <w:rsid w:val="00D53CB6"/>
    <w:rsid w:val="00D53CC3"/>
    <w:rsid w:val="00D53E06"/>
    <w:rsid w:val="00D53E6D"/>
    <w:rsid w:val="00D54031"/>
    <w:rsid w:val="00D54180"/>
    <w:rsid w:val="00D544AA"/>
    <w:rsid w:val="00D5456B"/>
    <w:rsid w:val="00D5457A"/>
    <w:rsid w:val="00D54779"/>
    <w:rsid w:val="00D54A17"/>
    <w:rsid w:val="00D54B04"/>
    <w:rsid w:val="00D54BA7"/>
    <w:rsid w:val="00D54C05"/>
    <w:rsid w:val="00D54D96"/>
    <w:rsid w:val="00D54FAF"/>
    <w:rsid w:val="00D55159"/>
    <w:rsid w:val="00D552E8"/>
    <w:rsid w:val="00D5533E"/>
    <w:rsid w:val="00D55346"/>
    <w:rsid w:val="00D554ED"/>
    <w:rsid w:val="00D55532"/>
    <w:rsid w:val="00D555B7"/>
    <w:rsid w:val="00D556E7"/>
    <w:rsid w:val="00D558E5"/>
    <w:rsid w:val="00D55A4E"/>
    <w:rsid w:val="00D5605F"/>
    <w:rsid w:val="00D56063"/>
    <w:rsid w:val="00D56201"/>
    <w:rsid w:val="00D56233"/>
    <w:rsid w:val="00D5663F"/>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4B8"/>
    <w:rsid w:val="00D57558"/>
    <w:rsid w:val="00D575E6"/>
    <w:rsid w:val="00D5794A"/>
    <w:rsid w:val="00D57E06"/>
    <w:rsid w:val="00D57E12"/>
    <w:rsid w:val="00D57E17"/>
    <w:rsid w:val="00D57E48"/>
    <w:rsid w:val="00D6011B"/>
    <w:rsid w:val="00D60284"/>
    <w:rsid w:val="00D6040B"/>
    <w:rsid w:val="00D6053D"/>
    <w:rsid w:val="00D60568"/>
    <w:rsid w:val="00D605A0"/>
    <w:rsid w:val="00D60615"/>
    <w:rsid w:val="00D60623"/>
    <w:rsid w:val="00D60725"/>
    <w:rsid w:val="00D60C2E"/>
    <w:rsid w:val="00D60C46"/>
    <w:rsid w:val="00D60D2D"/>
    <w:rsid w:val="00D6102D"/>
    <w:rsid w:val="00D61071"/>
    <w:rsid w:val="00D61416"/>
    <w:rsid w:val="00D61654"/>
    <w:rsid w:val="00D616EE"/>
    <w:rsid w:val="00D61714"/>
    <w:rsid w:val="00D6178B"/>
    <w:rsid w:val="00D6185F"/>
    <w:rsid w:val="00D61968"/>
    <w:rsid w:val="00D61C3E"/>
    <w:rsid w:val="00D61C5B"/>
    <w:rsid w:val="00D61C60"/>
    <w:rsid w:val="00D61C9E"/>
    <w:rsid w:val="00D61D40"/>
    <w:rsid w:val="00D61E6D"/>
    <w:rsid w:val="00D61EB1"/>
    <w:rsid w:val="00D620A4"/>
    <w:rsid w:val="00D621E3"/>
    <w:rsid w:val="00D6221B"/>
    <w:rsid w:val="00D6234E"/>
    <w:rsid w:val="00D62361"/>
    <w:rsid w:val="00D624ED"/>
    <w:rsid w:val="00D6258F"/>
    <w:rsid w:val="00D625D7"/>
    <w:rsid w:val="00D6276D"/>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AB2"/>
    <w:rsid w:val="00D63C39"/>
    <w:rsid w:val="00D63DA8"/>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62"/>
    <w:rsid w:val="00D6558F"/>
    <w:rsid w:val="00D65824"/>
    <w:rsid w:val="00D658D7"/>
    <w:rsid w:val="00D659BA"/>
    <w:rsid w:val="00D65A5E"/>
    <w:rsid w:val="00D65D54"/>
    <w:rsid w:val="00D65EE8"/>
    <w:rsid w:val="00D65EF2"/>
    <w:rsid w:val="00D65EFA"/>
    <w:rsid w:val="00D65F1A"/>
    <w:rsid w:val="00D65FA7"/>
    <w:rsid w:val="00D661D2"/>
    <w:rsid w:val="00D6659D"/>
    <w:rsid w:val="00D66753"/>
    <w:rsid w:val="00D667B3"/>
    <w:rsid w:val="00D669CF"/>
    <w:rsid w:val="00D669F8"/>
    <w:rsid w:val="00D66B7B"/>
    <w:rsid w:val="00D66B8C"/>
    <w:rsid w:val="00D66DEE"/>
    <w:rsid w:val="00D66DF5"/>
    <w:rsid w:val="00D66E9D"/>
    <w:rsid w:val="00D66F81"/>
    <w:rsid w:val="00D67052"/>
    <w:rsid w:val="00D67277"/>
    <w:rsid w:val="00D67301"/>
    <w:rsid w:val="00D67976"/>
    <w:rsid w:val="00D67B82"/>
    <w:rsid w:val="00D67C74"/>
    <w:rsid w:val="00D67CCA"/>
    <w:rsid w:val="00D67D3F"/>
    <w:rsid w:val="00D67D93"/>
    <w:rsid w:val="00D67EC0"/>
    <w:rsid w:val="00D7001E"/>
    <w:rsid w:val="00D70099"/>
    <w:rsid w:val="00D70150"/>
    <w:rsid w:val="00D7033C"/>
    <w:rsid w:val="00D704C8"/>
    <w:rsid w:val="00D70818"/>
    <w:rsid w:val="00D709E8"/>
    <w:rsid w:val="00D70BD6"/>
    <w:rsid w:val="00D70CAD"/>
    <w:rsid w:val="00D70ED5"/>
    <w:rsid w:val="00D7140E"/>
    <w:rsid w:val="00D714BA"/>
    <w:rsid w:val="00D715B3"/>
    <w:rsid w:val="00D715E1"/>
    <w:rsid w:val="00D71816"/>
    <w:rsid w:val="00D71B46"/>
    <w:rsid w:val="00D7217A"/>
    <w:rsid w:val="00D72287"/>
    <w:rsid w:val="00D7230F"/>
    <w:rsid w:val="00D7263D"/>
    <w:rsid w:val="00D726EC"/>
    <w:rsid w:val="00D727F1"/>
    <w:rsid w:val="00D72B6A"/>
    <w:rsid w:val="00D72B71"/>
    <w:rsid w:val="00D72D9D"/>
    <w:rsid w:val="00D72F06"/>
    <w:rsid w:val="00D72F95"/>
    <w:rsid w:val="00D72FE3"/>
    <w:rsid w:val="00D730DB"/>
    <w:rsid w:val="00D73227"/>
    <w:rsid w:val="00D733A5"/>
    <w:rsid w:val="00D735E0"/>
    <w:rsid w:val="00D736E9"/>
    <w:rsid w:val="00D73864"/>
    <w:rsid w:val="00D73909"/>
    <w:rsid w:val="00D73B9F"/>
    <w:rsid w:val="00D73C28"/>
    <w:rsid w:val="00D73C96"/>
    <w:rsid w:val="00D73CEB"/>
    <w:rsid w:val="00D73FE5"/>
    <w:rsid w:val="00D740B6"/>
    <w:rsid w:val="00D740C9"/>
    <w:rsid w:val="00D740D8"/>
    <w:rsid w:val="00D740E3"/>
    <w:rsid w:val="00D7423C"/>
    <w:rsid w:val="00D74272"/>
    <w:rsid w:val="00D7435C"/>
    <w:rsid w:val="00D74442"/>
    <w:rsid w:val="00D74534"/>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3E9"/>
    <w:rsid w:val="00D75460"/>
    <w:rsid w:val="00D75639"/>
    <w:rsid w:val="00D75666"/>
    <w:rsid w:val="00D7572B"/>
    <w:rsid w:val="00D75817"/>
    <w:rsid w:val="00D75927"/>
    <w:rsid w:val="00D75989"/>
    <w:rsid w:val="00D75B4B"/>
    <w:rsid w:val="00D75C34"/>
    <w:rsid w:val="00D75C7A"/>
    <w:rsid w:val="00D763CA"/>
    <w:rsid w:val="00D76498"/>
    <w:rsid w:val="00D76744"/>
    <w:rsid w:val="00D76F7B"/>
    <w:rsid w:val="00D76F88"/>
    <w:rsid w:val="00D77079"/>
    <w:rsid w:val="00D770B5"/>
    <w:rsid w:val="00D771F0"/>
    <w:rsid w:val="00D772AC"/>
    <w:rsid w:val="00D7732B"/>
    <w:rsid w:val="00D774B3"/>
    <w:rsid w:val="00D77647"/>
    <w:rsid w:val="00D77BC9"/>
    <w:rsid w:val="00D77C7D"/>
    <w:rsid w:val="00D77CB5"/>
    <w:rsid w:val="00D77E7D"/>
    <w:rsid w:val="00D77EAD"/>
    <w:rsid w:val="00D80072"/>
    <w:rsid w:val="00D804A1"/>
    <w:rsid w:val="00D805AF"/>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55C"/>
    <w:rsid w:val="00D82645"/>
    <w:rsid w:val="00D82650"/>
    <w:rsid w:val="00D82E46"/>
    <w:rsid w:val="00D82ED4"/>
    <w:rsid w:val="00D82FC5"/>
    <w:rsid w:val="00D82FE8"/>
    <w:rsid w:val="00D83079"/>
    <w:rsid w:val="00D830B1"/>
    <w:rsid w:val="00D830EE"/>
    <w:rsid w:val="00D832D0"/>
    <w:rsid w:val="00D83325"/>
    <w:rsid w:val="00D8344B"/>
    <w:rsid w:val="00D837C7"/>
    <w:rsid w:val="00D83A67"/>
    <w:rsid w:val="00D83BDF"/>
    <w:rsid w:val="00D83DE6"/>
    <w:rsid w:val="00D83E21"/>
    <w:rsid w:val="00D83FD2"/>
    <w:rsid w:val="00D84136"/>
    <w:rsid w:val="00D8413F"/>
    <w:rsid w:val="00D84198"/>
    <w:rsid w:val="00D843B3"/>
    <w:rsid w:val="00D844EA"/>
    <w:rsid w:val="00D847AF"/>
    <w:rsid w:val="00D847B0"/>
    <w:rsid w:val="00D847DA"/>
    <w:rsid w:val="00D8497E"/>
    <w:rsid w:val="00D84A02"/>
    <w:rsid w:val="00D84A6C"/>
    <w:rsid w:val="00D84BD7"/>
    <w:rsid w:val="00D84C32"/>
    <w:rsid w:val="00D84D3A"/>
    <w:rsid w:val="00D84DB4"/>
    <w:rsid w:val="00D84F33"/>
    <w:rsid w:val="00D84F67"/>
    <w:rsid w:val="00D84FC0"/>
    <w:rsid w:val="00D850C2"/>
    <w:rsid w:val="00D8514D"/>
    <w:rsid w:val="00D8520D"/>
    <w:rsid w:val="00D85292"/>
    <w:rsid w:val="00D85391"/>
    <w:rsid w:val="00D853A5"/>
    <w:rsid w:val="00D8549C"/>
    <w:rsid w:val="00D855FD"/>
    <w:rsid w:val="00D857A6"/>
    <w:rsid w:val="00D8585E"/>
    <w:rsid w:val="00D85867"/>
    <w:rsid w:val="00D85887"/>
    <w:rsid w:val="00D85968"/>
    <w:rsid w:val="00D85CD0"/>
    <w:rsid w:val="00D85CEA"/>
    <w:rsid w:val="00D85D0B"/>
    <w:rsid w:val="00D85EF3"/>
    <w:rsid w:val="00D8605B"/>
    <w:rsid w:val="00D86146"/>
    <w:rsid w:val="00D8643C"/>
    <w:rsid w:val="00D8659F"/>
    <w:rsid w:val="00D8660D"/>
    <w:rsid w:val="00D8662A"/>
    <w:rsid w:val="00D8667C"/>
    <w:rsid w:val="00D867BC"/>
    <w:rsid w:val="00D867E0"/>
    <w:rsid w:val="00D86888"/>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203"/>
    <w:rsid w:val="00D90381"/>
    <w:rsid w:val="00D9049A"/>
    <w:rsid w:val="00D909A5"/>
    <w:rsid w:val="00D90BA9"/>
    <w:rsid w:val="00D90BEA"/>
    <w:rsid w:val="00D90E66"/>
    <w:rsid w:val="00D90EF3"/>
    <w:rsid w:val="00D90F43"/>
    <w:rsid w:val="00D90FC0"/>
    <w:rsid w:val="00D90FC7"/>
    <w:rsid w:val="00D91015"/>
    <w:rsid w:val="00D9104F"/>
    <w:rsid w:val="00D911FF"/>
    <w:rsid w:val="00D91796"/>
    <w:rsid w:val="00D91914"/>
    <w:rsid w:val="00D91A1A"/>
    <w:rsid w:val="00D91BFE"/>
    <w:rsid w:val="00D91D6A"/>
    <w:rsid w:val="00D91D94"/>
    <w:rsid w:val="00D91E3D"/>
    <w:rsid w:val="00D92011"/>
    <w:rsid w:val="00D92046"/>
    <w:rsid w:val="00D920CE"/>
    <w:rsid w:val="00D920DE"/>
    <w:rsid w:val="00D921F7"/>
    <w:rsid w:val="00D926D4"/>
    <w:rsid w:val="00D92960"/>
    <w:rsid w:val="00D92A4A"/>
    <w:rsid w:val="00D92B02"/>
    <w:rsid w:val="00D92B49"/>
    <w:rsid w:val="00D92B79"/>
    <w:rsid w:val="00D92B97"/>
    <w:rsid w:val="00D92C54"/>
    <w:rsid w:val="00D92C68"/>
    <w:rsid w:val="00D92CC8"/>
    <w:rsid w:val="00D92CF6"/>
    <w:rsid w:val="00D92EB0"/>
    <w:rsid w:val="00D93298"/>
    <w:rsid w:val="00D932BB"/>
    <w:rsid w:val="00D93350"/>
    <w:rsid w:val="00D9349C"/>
    <w:rsid w:val="00D93546"/>
    <w:rsid w:val="00D93614"/>
    <w:rsid w:val="00D9374B"/>
    <w:rsid w:val="00D938BF"/>
    <w:rsid w:val="00D939D7"/>
    <w:rsid w:val="00D93A4F"/>
    <w:rsid w:val="00D93A54"/>
    <w:rsid w:val="00D93AF6"/>
    <w:rsid w:val="00D93BD3"/>
    <w:rsid w:val="00D93E98"/>
    <w:rsid w:val="00D93EE9"/>
    <w:rsid w:val="00D93F5A"/>
    <w:rsid w:val="00D93F7A"/>
    <w:rsid w:val="00D94151"/>
    <w:rsid w:val="00D9429C"/>
    <w:rsid w:val="00D942CB"/>
    <w:rsid w:val="00D9463F"/>
    <w:rsid w:val="00D947F0"/>
    <w:rsid w:val="00D94886"/>
    <w:rsid w:val="00D94A18"/>
    <w:rsid w:val="00D94B1D"/>
    <w:rsid w:val="00D94F52"/>
    <w:rsid w:val="00D95026"/>
    <w:rsid w:val="00D9512E"/>
    <w:rsid w:val="00D95359"/>
    <w:rsid w:val="00D9569F"/>
    <w:rsid w:val="00D95821"/>
    <w:rsid w:val="00D9595C"/>
    <w:rsid w:val="00D95AC9"/>
    <w:rsid w:val="00D95DFB"/>
    <w:rsid w:val="00D95E58"/>
    <w:rsid w:val="00D95E98"/>
    <w:rsid w:val="00D95F4A"/>
    <w:rsid w:val="00D9607A"/>
    <w:rsid w:val="00D960A3"/>
    <w:rsid w:val="00D9634A"/>
    <w:rsid w:val="00D96523"/>
    <w:rsid w:val="00D9663A"/>
    <w:rsid w:val="00D96757"/>
    <w:rsid w:val="00D96783"/>
    <w:rsid w:val="00D9678B"/>
    <w:rsid w:val="00D96A6E"/>
    <w:rsid w:val="00D96B27"/>
    <w:rsid w:val="00D96B5A"/>
    <w:rsid w:val="00D96D38"/>
    <w:rsid w:val="00D96D9B"/>
    <w:rsid w:val="00D96DA5"/>
    <w:rsid w:val="00D96E98"/>
    <w:rsid w:val="00D970D1"/>
    <w:rsid w:val="00D971EF"/>
    <w:rsid w:val="00D972AA"/>
    <w:rsid w:val="00D972CE"/>
    <w:rsid w:val="00D972FA"/>
    <w:rsid w:val="00D97453"/>
    <w:rsid w:val="00D975D0"/>
    <w:rsid w:val="00D9766F"/>
    <w:rsid w:val="00D97698"/>
    <w:rsid w:val="00D978C6"/>
    <w:rsid w:val="00D979AB"/>
    <w:rsid w:val="00D97A42"/>
    <w:rsid w:val="00D97AB5"/>
    <w:rsid w:val="00D97BCF"/>
    <w:rsid w:val="00D97D1B"/>
    <w:rsid w:val="00D97DD7"/>
    <w:rsid w:val="00D97F3E"/>
    <w:rsid w:val="00DA00A7"/>
    <w:rsid w:val="00DA0194"/>
    <w:rsid w:val="00DA039C"/>
    <w:rsid w:val="00DA03F3"/>
    <w:rsid w:val="00DA051D"/>
    <w:rsid w:val="00DA06D2"/>
    <w:rsid w:val="00DA08B9"/>
    <w:rsid w:val="00DA0974"/>
    <w:rsid w:val="00DA09D6"/>
    <w:rsid w:val="00DA09FC"/>
    <w:rsid w:val="00DA0C44"/>
    <w:rsid w:val="00DA0D0F"/>
    <w:rsid w:val="00DA0DB8"/>
    <w:rsid w:val="00DA151C"/>
    <w:rsid w:val="00DA178A"/>
    <w:rsid w:val="00DA1848"/>
    <w:rsid w:val="00DA1950"/>
    <w:rsid w:val="00DA19FC"/>
    <w:rsid w:val="00DA1C0C"/>
    <w:rsid w:val="00DA1C9D"/>
    <w:rsid w:val="00DA1D20"/>
    <w:rsid w:val="00DA1D7D"/>
    <w:rsid w:val="00DA1E5B"/>
    <w:rsid w:val="00DA1E95"/>
    <w:rsid w:val="00DA1E9E"/>
    <w:rsid w:val="00DA258C"/>
    <w:rsid w:val="00DA264F"/>
    <w:rsid w:val="00DA26D5"/>
    <w:rsid w:val="00DA273B"/>
    <w:rsid w:val="00DA2880"/>
    <w:rsid w:val="00DA2B7F"/>
    <w:rsid w:val="00DA2C2B"/>
    <w:rsid w:val="00DA2CC7"/>
    <w:rsid w:val="00DA2D70"/>
    <w:rsid w:val="00DA3002"/>
    <w:rsid w:val="00DA3054"/>
    <w:rsid w:val="00DA3143"/>
    <w:rsid w:val="00DA344D"/>
    <w:rsid w:val="00DA3719"/>
    <w:rsid w:val="00DA3956"/>
    <w:rsid w:val="00DA3AD8"/>
    <w:rsid w:val="00DA3B2D"/>
    <w:rsid w:val="00DA3C32"/>
    <w:rsid w:val="00DA3C6F"/>
    <w:rsid w:val="00DA3D1D"/>
    <w:rsid w:val="00DA3D3C"/>
    <w:rsid w:val="00DA3EB3"/>
    <w:rsid w:val="00DA4655"/>
    <w:rsid w:val="00DA48C5"/>
    <w:rsid w:val="00DA4942"/>
    <w:rsid w:val="00DA4A67"/>
    <w:rsid w:val="00DA4A97"/>
    <w:rsid w:val="00DA4D5D"/>
    <w:rsid w:val="00DA4DD8"/>
    <w:rsid w:val="00DA4EBB"/>
    <w:rsid w:val="00DA5286"/>
    <w:rsid w:val="00DA5336"/>
    <w:rsid w:val="00DA56A0"/>
    <w:rsid w:val="00DA5976"/>
    <w:rsid w:val="00DA5A39"/>
    <w:rsid w:val="00DA5B91"/>
    <w:rsid w:val="00DA5D1F"/>
    <w:rsid w:val="00DA5D65"/>
    <w:rsid w:val="00DA5E6D"/>
    <w:rsid w:val="00DA60B2"/>
    <w:rsid w:val="00DA6328"/>
    <w:rsid w:val="00DA638D"/>
    <w:rsid w:val="00DA64E6"/>
    <w:rsid w:val="00DA66A8"/>
    <w:rsid w:val="00DA6877"/>
    <w:rsid w:val="00DA6904"/>
    <w:rsid w:val="00DA6A65"/>
    <w:rsid w:val="00DA6AB4"/>
    <w:rsid w:val="00DA6B6B"/>
    <w:rsid w:val="00DA6D5B"/>
    <w:rsid w:val="00DA6D67"/>
    <w:rsid w:val="00DA6EF4"/>
    <w:rsid w:val="00DA6F8F"/>
    <w:rsid w:val="00DA6FA9"/>
    <w:rsid w:val="00DA7027"/>
    <w:rsid w:val="00DA7073"/>
    <w:rsid w:val="00DA70C1"/>
    <w:rsid w:val="00DA71EB"/>
    <w:rsid w:val="00DA7215"/>
    <w:rsid w:val="00DA735E"/>
    <w:rsid w:val="00DA73D4"/>
    <w:rsid w:val="00DA748F"/>
    <w:rsid w:val="00DA754B"/>
    <w:rsid w:val="00DA7567"/>
    <w:rsid w:val="00DA76D0"/>
    <w:rsid w:val="00DA773A"/>
    <w:rsid w:val="00DA7786"/>
    <w:rsid w:val="00DA7810"/>
    <w:rsid w:val="00DA783A"/>
    <w:rsid w:val="00DA78B7"/>
    <w:rsid w:val="00DA799C"/>
    <w:rsid w:val="00DA7E94"/>
    <w:rsid w:val="00DA7EA8"/>
    <w:rsid w:val="00DA7F54"/>
    <w:rsid w:val="00DB0184"/>
    <w:rsid w:val="00DB02BA"/>
    <w:rsid w:val="00DB047A"/>
    <w:rsid w:val="00DB077D"/>
    <w:rsid w:val="00DB07F5"/>
    <w:rsid w:val="00DB07F9"/>
    <w:rsid w:val="00DB0A38"/>
    <w:rsid w:val="00DB0D5B"/>
    <w:rsid w:val="00DB0EFB"/>
    <w:rsid w:val="00DB0F5E"/>
    <w:rsid w:val="00DB104F"/>
    <w:rsid w:val="00DB1232"/>
    <w:rsid w:val="00DB128E"/>
    <w:rsid w:val="00DB12AC"/>
    <w:rsid w:val="00DB12CA"/>
    <w:rsid w:val="00DB136E"/>
    <w:rsid w:val="00DB1501"/>
    <w:rsid w:val="00DB158D"/>
    <w:rsid w:val="00DB15BC"/>
    <w:rsid w:val="00DB16BB"/>
    <w:rsid w:val="00DB19AB"/>
    <w:rsid w:val="00DB19DF"/>
    <w:rsid w:val="00DB19EF"/>
    <w:rsid w:val="00DB1B59"/>
    <w:rsid w:val="00DB1BAF"/>
    <w:rsid w:val="00DB1DF9"/>
    <w:rsid w:val="00DB1F6F"/>
    <w:rsid w:val="00DB1F74"/>
    <w:rsid w:val="00DB215F"/>
    <w:rsid w:val="00DB22F7"/>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D42"/>
    <w:rsid w:val="00DB3E34"/>
    <w:rsid w:val="00DB3E85"/>
    <w:rsid w:val="00DB40A0"/>
    <w:rsid w:val="00DB430C"/>
    <w:rsid w:val="00DB4371"/>
    <w:rsid w:val="00DB43A5"/>
    <w:rsid w:val="00DB43A8"/>
    <w:rsid w:val="00DB43D7"/>
    <w:rsid w:val="00DB449E"/>
    <w:rsid w:val="00DB4624"/>
    <w:rsid w:val="00DB4663"/>
    <w:rsid w:val="00DB4837"/>
    <w:rsid w:val="00DB4848"/>
    <w:rsid w:val="00DB4A7A"/>
    <w:rsid w:val="00DB4B56"/>
    <w:rsid w:val="00DB4D64"/>
    <w:rsid w:val="00DB4F58"/>
    <w:rsid w:val="00DB4F5F"/>
    <w:rsid w:val="00DB5006"/>
    <w:rsid w:val="00DB529F"/>
    <w:rsid w:val="00DB54A4"/>
    <w:rsid w:val="00DB54B2"/>
    <w:rsid w:val="00DB54E7"/>
    <w:rsid w:val="00DB54F6"/>
    <w:rsid w:val="00DB5951"/>
    <w:rsid w:val="00DB5A6D"/>
    <w:rsid w:val="00DB5BE2"/>
    <w:rsid w:val="00DB5C39"/>
    <w:rsid w:val="00DB5C4A"/>
    <w:rsid w:val="00DB5C66"/>
    <w:rsid w:val="00DB5C94"/>
    <w:rsid w:val="00DB5CFA"/>
    <w:rsid w:val="00DB5EAF"/>
    <w:rsid w:val="00DB5ECD"/>
    <w:rsid w:val="00DB5FF0"/>
    <w:rsid w:val="00DB63A2"/>
    <w:rsid w:val="00DB64B7"/>
    <w:rsid w:val="00DB678F"/>
    <w:rsid w:val="00DB6A14"/>
    <w:rsid w:val="00DB6A53"/>
    <w:rsid w:val="00DB6D90"/>
    <w:rsid w:val="00DB6E1D"/>
    <w:rsid w:val="00DB70C3"/>
    <w:rsid w:val="00DB7167"/>
    <w:rsid w:val="00DB71BE"/>
    <w:rsid w:val="00DB7230"/>
    <w:rsid w:val="00DB72A2"/>
    <w:rsid w:val="00DB73DB"/>
    <w:rsid w:val="00DB780D"/>
    <w:rsid w:val="00DB799F"/>
    <w:rsid w:val="00DB7CB9"/>
    <w:rsid w:val="00DB7DC4"/>
    <w:rsid w:val="00DB7F77"/>
    <w:rsid w:val="00DB7FD8"/>
    <w:rsid w:val="00DC0043"/>
    <w:rsid w:val="00DC0090"/>
    <w:rsid w:val="00DC0209"/>
    <w:rsid w:val="00DC0334"/>
    <w:rsid w:val="00DC03EA"/>
    <w:rsid w:val="00DC0525"/>
    <w:rsid w:val="00DC0698"/>
    <w:rsid w:val="00DC077C"/>
    <w:rsid w:val="00DC0940"/>
    <w:rsid w:val="00DC09B1"/>
    <w:rsid w:val="00DC0A01"/>
    <w:rsid w:val="00DC0A52"/>
    <w:rsid w:val="00DC0ADF"/>
    <w:rsid w:val="00DC0F11"/>
    <w:rsid w:val="00DC0F96"/>
    <w:rsid w:val="00DC127C"/>
    <w:rsid w:val="00DC13B5"/>
    <w:rsid w:val="00DC1533"/>
    <w:rsid w:val="00DC18AC"/>
    <w:rsid w:val="00DC1909"/>
    <w:rsid w:val="00DC1A6E"/>
    <w:rsid w:val="00DC1AAB"/>
    <w:rsid w:val="00DC1CBF"/>
    <w:rsid w:val="00DC1F00"/>
    <w:rsid w:val="00DC1FBA"/>
    <w:rsid w:val="00DC20E1"/>
    <w:rsid w:val="00DC2162"/>
    <w:rsid w:val="00DC2355"/>
    <w:rsid w:val="00DC2496"/>
    <w:rsid w:val="00DC29E8"/>
    <w:rsid w:val="00DC2B2E"/>
    <w:rsid w:val="00DC2BCF"/>
    <w:rsid w:val="00DC2CA1"/>
    <w:rsid w:val="00DC2CCB"/>
    <w:rsid w:val="00DC2D08"/>
    <w:rsid w:val="00DC2DDF"/>
    <w:rsid w:val="00DC2DE8"/>
    <w:rsid w:val="00DC3039"/>
    <w:rsid w:val="00DC317C"/>
    <w:rsid w:val="00DC31D5"/>
    <w:rsid w:val="00DC33D7"/>
    <w:rsid w:val="00DC33FE"/>
    <w:rsid w:val="00DC347A"/>
    <w:rsid w:val="00DC37C3"/>
    <w:rsid w:val="00DC3997"/>
    <w:rsid w:val="00DC3D6A"/>
    <w:rsid w:val="00DC40F5"/>
    <w:rsid w:val="00DC417B"/>
    <w:rsid w:val="00DC430E"/>
    <w:rsid w:val="00DC439F"/>
    <w:rsid w:val="00DC442B"/>
    <w:rsid w:val="00DC44B2"/>
    <w:rsid w:val="00DC4610"/>
    <w:rsid w:val="00DC4A50"/>
    <w:rsid w:val="00DC4D8C"/>
    <w:rsid w:val="00DC4DE5"/>
    <w:rsid w:val="00DC4E48"/>
    <w:rsid w:val="00DC4EA8"/>
    <w:rsid w:val="00DC4EE7"/>
    <w:rsid w:val="00DC4F02"/>
    <w:rsid w:val="00DC503A"/>
    <w:rsid w:val="00DC50E0"/>
    <w:rsid w:val="00DC52A9"/>
    <w:rsid w:val="00DC5573"/>
    <w:rsid w:val="00DC5695"/>
    <w:rsid w:val="00DC59E6"/>
    <w:rsid w:val="00DC5CDD"/>
    <w:rsid w:val="00DC6045"/>
    <w:rsid w:val="00DC6251"/>
    <w:rsid w:val="00DC633E"/>
    <w:rsid w:val="00DC6703"/>
    <w:rsid w:val="00DC6736"/>
    <w:rsid w:val="00DC682A"/>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AE9"/>
    <w:rsid w:val="00DC7C32"/>
    <w:rsid w:val="00DC7C35"/>
    <w:rsid w:val="00DC7C84"/>
    <w:rsid w:val="00DC7E1C"/>
    <w:rsid w:val="00DC7F3B"/>
    <w:rsid w:val="00DD033D"/>
    <w:rsid w:val="00DD03AC"/>
    <w:rsid w:val="00DD0561"/>
    <w:rsid w:val="00DD0713"/>
    <w:rsid w:val="00DD088E"/>
    <w:rsid w:val="00DD08B7"/>
    <w:rsid w:val="00DD0D92"/>
    <w:rsid w:val="00DD0DC3"/>
    <w:rsid w:val="00DD0E12"/>
    <w:rsid w:val="00DD0E50"/>
    <w:rsid w:val="00DD0FB7"/>
    <w:rsid w:val="00DD0FE8"/>
    <w:rsid w:val="00DD1124"/>
    <w:rsid w:val="00DD13C2"/>
    <w:rsid w:val="00DD141F"/>
    <w:rsid w:val="00DD1463"/>
    <w:rsid w:val="00DD1A9A"/>
    <w:rsid w:val="00DD1AF4"/>
    <w:rsid w:val="00DD1B94"/>
    <w:rsid w:val="00DD215E"/>
    <w:rsid w:val="00DD233E"/>
    <w:rsid w:val="00DD235F"/>
    <w:rsid w:val="00DD257B"/>
    <w:rsid w:val="00DD269A"/>
    <w:rsid w:val="00DD289D"/>
    <w:rsid w:val="00DD293A"/>
    <w:rsid w:val="00DD29A3"/>
    <w:rsid w:val="00DD2AA1"/>
    <w:rsid w:val="00DD2B1A"/>
    <w:rsid w:val="00DD2BFD"/>
    <w:rsid w:val="00DD2C12"/>
    <w:rsid w:val="00DD2C9D"/>
    <w:rsid w:val="00DD2FF0"/>
    <w:rsid w:val="00DD30CF"/>
    <w:rsid w:val="00DD3228"/>
    <w:rsid w:val="00DD328E"/>
    <w:rsid w:val="00DD39C8"/>
    <w:rsid w:val="00DD3B15"/>
    <w:rsid w:val="00DD3F36"/>
    <w:rsid w:val="00DD3FDF"/>
    <w:rsid w:val="00DD40A4"/>
    <w:rsid w:val="00DD4106"/>
    <w:rsid w:val="00DD424E"/>
    <w:rsid w:val="00DD4262"/>
    <w:rsid w:val="00DD4327"/>
    <w:rsid w:val="00DD4457"/>
    <w:rsid w:val="00DD4555"/>
    <w:rsid w:val="00DD4763"/>
    <w:rsid w:val="00DD4918"/>
    <w:rsid w:val="00DD49AD"/>
    <w:rsid w:val="00DD49DC"/>
    <w:rsid w:val="00DD4A75"/>
    <w:rsid w:val="00DD4CA1"/>
    <w:rsid w:val="00DD5154"/>
    <w:rsid w:val="00DD539A"/>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152"/>
    <w:rsid w:val="00DD7275"/>
    <w:rsid w:val="00DD72BE"/>
    <w:rsid w:val="00DD7425"/>
    <w:rsid w:val="00DD7452"/>
    <w:rsid w:val="00DD7517"/>
    <w:rsid w:val="00DD7566"/>
    <w:rsid w:val="00DD7617"/>
    <w:rsid w:val="00DD76BC"/>
    <w:rsid w:val="00DD785E"/>
    <w:rsid w:val="00DD7B86"/>
    <w:rsid w:val="00DD7C8B"/>
    <w:rsid w:val="00DD7DCF"/>
    <w:rsid w:val="00DE0078"/>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85"/>
    <w:rsid w:val="00DE2395"/>
    <w:rsid w:val="00DE23A6"/>
    <w:rsid w:val="00DE2437"/>
    <w:rsid w:val="00DE2459"/>
    <w:rsid w:val="00DE24D9"/>
    <w:rsid w:val="00DE253E"/>
    <w:rsid w:val="00DE2941"/>
    <w:rsid w:val="00DE2975"/>
    <w:rsid w:val="00DE29E6"/>
    <w:rsid w:val="00DE2A41"/>
    <w:rsid w:val="00DE2A78"/>
    <w:rsid w:val="00DE2AFC"/>
    <w:rsid w:val="00DE2C52"/>
    <w:rsid w:val="00DE2CF2"/>
    <w:rsid w:val="00DE2DF2"/>
    <w:rsid w:val="00DE2E68"/>
    <w:rsid w:val="00DE311A"/>
    <w:rsid w:val="00DE3390"/>
    <w:rsid w:val="00DE36FF"/>
    <w:rsid w:val="00DE3806"/>
    <w:rsid w:val="00DE3946"/>
    <w:rsid w:val="00DE39F5"/>
    <w:rsid w:val="00DE3BFE"/>
    <w:rsid w:val="00DE405F"/>
    <w:rsid w:val="00DE40B9"/>
    <w:rsid w:val="00DE4131"/>
    <w:rsid w:val="00DE41B2"/>
    <w:rsid w:val="00DE42C5"/>
    <w:rsid w:val="00DE4345"/>
    <w:rsid w:val="00DE43CE"/>
    <w:rsid w:val="00DE4701"/>
    <w:rsid w:val="00DE47B3"/>
    <w:rsid w:val="00DE49DF"/>
    <w:rsid w:val="00DE4A27"/>
    <w:rsid w:val="00DE4A6D"/>
    <w:rsid w:val="00DE4CC5"/>
    <w:rsid w:val="00DE4D27"/>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83A"/>
    <w:rsid w:val="00DE69E0"/>
    <w:rsid w:val="00DE6B6B"/>
    <w:rsid w:val="00DE6BD9"/>
    <w:rsid w:val="00DE6C56"/>
    <w:rsid w:val="00DE6D0E"/>
    <w:rsid w:val="00DE6EF3"/>
    <w:rsid w:val="00DE6F7D"/>
    <w:rsid w:val="00DE7078"/>
    <w:rsid w:val="00DE730C"/>
    <w:rsid w:val="00DE75D2"/>
    <w:rsid w:val="00DE788C"/>
    <w:rsid w:val="00DE7A2E"/>
    <w:rsid w:val="00DE7A6C"/>
    <w:rsid w:val="00DE7F66"/>
    <w:rsid w:val="00DF0039"/>
    <w:rsid w:val="00DF0309"/>
    <w:rsid w:val="00DF038E"/>
    <w:rsid w:val="00DF05EC"/>
    <w:rsid w:val="00DF06F6"/>
    <w:rsid w:val="00DF07C8"/>
    <w:rsid w:val="00DF08CE"/>
    <w:rsid w:val="00DF094C"/>
    <w:rsid w:val="00DF095D"/>
    <w:rsid w:val="00DF0988"/>
    <w:rsid w:val="00DF09A7"/>
    <w:rsid w:val="00DF09C4"/>
    <w:rsid w:val="00DF0AFC"/>
    <w:rsid w:val="00DF0BE4"/>
    <w:rsid w:val="00DF0C86"/>
    <w:rsid w:val="00DF0CBD"/>
    <w:rsid w:val="00DF122D"/>
    <w:rsid w:val="00DF12CF"/>
    <w:rsid w:val="00DF135C"/>
    <w:rsid w:val="00DF15FD"/>
    <w:rsid w:val="00DF180C"/>
    <w:rsid w:val="00DF1A61"/>
    <w:rsid w:val="00DF1ABB"/>
    <w:rsid w:val="00DF1D95"/>
    <w:rsid w:val="00DF1E27"/>
    <w:rsid w:val="00DF1EB5"/>
    <w:rsid w:val="00DF1EC7"/>
    <w:rsid w:val="00DF2251"/>
    <w:rsid w:val="00DF225D"/>
    <w:rsid w:val="00DF2272"/>
    <w:rsid w:val="00DF2297"/>
    <w:rsid w:val="00DF22A5"/>
    <w:rsid w:val="00DF22A9"/>
    <w:rsid w:val="00DF233F"/>
    <w:rsid w:val="00DF2894"/>
    <w:rsid w:val="00DF2A23"/>
    <w:rsid w:val="00DF2A27"/>
    <w:rsid w:val="00DF2A43"/>
    <w:rsid w:val="00DF2A4D"/>
    <w:rsid w:val="00DF2B26"/>
    <w:rsid w:val="00DF2B2E"/>
    <w:rsid w:val="00DF2CF9"/>
    <w:rsid w:val="00DF2D5E"/>
    <w:rsid w:val="00DF2E76"/>
    <w:rsid w:val="00DF2F44"/>
    <w:rsid w:val="00DF2F91"/>
    <w:rsid w:val="00DF308C"/>
    <w:rsid w:val="00DF31CF"/>
    <w:rsid w:val="00DF3200"/>
    <w:rsid w:val="00DF32A5"/>
    <w:rsid w:val="00DF342F"/>
    <w:rsid w:val="00DF3465"/>
    <w:rsid w:val="00DF35BE"/>
    <w:rsid w:val="00DF366A"/>
    <w:rsid w:val="00DF36B4"/>
    <w:rsid w:val="00DF3791"/>
    <w:rsid w:val="00DF3794"/>
    <w:rsid w:val="00DF3905"/>
    <w:rsid w:val="00DF3ACD"/>
    <w:rsid w:val="00DF3C55"/>
    <w:rsid w:val="00DF3E49"/>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47"/>
    <w:rsid w:val="00DF59C0"/>
    <w:rsid w:val="00DF5AA9"/>
    <w:rsid w:val="00DF5B3A"/>
    <w:rsid w:val="00DF5CD7"/>
    <w:rsid w:val="00DF5D12"/>
    <w:rsid w:val="00DF5D1E"/>
    <w:rsid w:val="00DF5DB2"/>
    <w:rsid w:val="00DF5F1F"/>
    <w:rsid w:val="00DF5F87"/>
    <w:rsid w:val="00DF64C4"/>
    <w:rsid w:val="00DF65D5"/>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49"/>
    <w:rsid w:val="00DF7AB8"/>
    <w:rsid w:val="00DF7DC1"/>
    <w:rsid w:val="00DF7DFF"/>
    <w:rsid w:val="00DF7E46"/>
    <w:rsid w:val="00E0007C"/>
    <w:rsid w:val="00E001E3"/>
    <w:rsid w:val="00E002A0"/>
    <w:rsid w:val="00E0033D"/>
    <w:rsid w:val="00E003CA"/>
    <w:rsid w:val="00E005E9"/>
    <w:rsid w:val="00E005FB"/>
    <w:rsid w:val="00E006E5"/>
    <w:rsid w:val="00E00793"/>
    <w:rsid w:val="00E0085F"/>
    <w:rsid w:val="00E00CD7"/>
    <w:rsid w:val="00E00D07"/>
    <w:rsid w:val="00E00E7F"/>
    <w:rsid w:val="00E00FA6"/>
    <w:rsid w:val="00E0116C"/>
    <w:rsid w:val="00E011DD"/>
    <w:rsid w:val="00E0121E"/>
    <w:rsid w:val="00E012A1"/>
    <w:rsid w:val="00E015C7"/>
    <w:rsid w:val="00E0160E"/>
    <w:rsid w:val="00E01649"/>
    <w:rsid w:val="00E01703"/>
    <w:rsid w:val="00E01800"/>
    <w:rsid w:val="00E0183D"/>
    <w:rsid w:val="00E01853"/>
    <w:rsid w:val="00E019AC"/>
    <w:rsid w:val="00E01B93"/>
    <w:rsid w:val="00E01D94"/>
    <w:rsid w:val="00E01E55"/>
    <w:rsid w:val="00E01E57"/>
    <w:rsid w:val="00E01EC2"/>
    <w:rsid w:val="00E02236"/>
    <w:rsid w:val="00E02296"/>
    <w:rsid w:val="00E02299"/>
    <w:rsid w:val="00E02441"/>
    <w:rsid w:val="00E02A7F"/>
    <w:rsid w:val="00E02B43"/>
    <w:rsid w:val="00E02C66"/>
    <w:rsid w:val="00E02E52"/>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EDC"/>
    <w:rsid w:val="00E04F22"/>
    <w:rsid w:val="00E05155"/>
    <w:rsid w:val="00E0527B"/>
    <w:rsid w:val="00E05321"/>
    <w:rsid w:val="00E056DB"/>
    <w:rsid w:val="00E057ED"/>
    <w:rsid w:val="00E05AE2"/>
    <w:rsid w:val="00E05BA1"/>
    <w:rsid w:val="00E05BD3"/>
    <w:rsid w:val="00E05C19"/>
    <w:rsid w:val="00E05CE1"/>
    <w:rsid w:val="00E05D70"/>
    <w:rsid w:val="00E05E81"/>
    <w:rsid w:val="00E05E96"/>
    <w:rsid w:val="00E05F57"/>
    <w:rsid w:val="00E0603C"/>
    <w:rsid w:val="00E06218"/>
    <w:rsid w:val="00E062DD"/>
    <w:rsid w:val="00E0631A"/>
    <w:rsid w:val="00E06392"/>
    <w:rsid w:val="00E0658D"/>
    <w:rsid w:val="00E06808"/>
    <w:rsid w:val="00E069BF"/>
    <w:rsid w:val="00E069DC"/>
    <w:rsid w:val="00E06A35"/>
    <w:rsid w:val="00E06AA5"/>
    <w:rsid w:val="00E06E0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84"/>
    <w:rsid w:val="00E110A6"/>
    <w:rsid w:val="00E1112C"/>
    <w:rsid w:val="00E113B0"/>
    <w:rsid w:val="00E113BF"/>
    <w:rsid w:val="00E116C7"/>
    <w:rsid w:val="00E11733"/>
    <w:rsid w:val="00E117FF"/>
    <w:rsid w:val="00E11818"/>
    <w:rsid w:val="00E11865"/>
    <w:rsid w:val="00E11977"/>
    <w:rsid w:val="00E11F87"/>
    <w:rsid w:val="00E11FB4"/>
    <w:rsid w:val="00E12269"/>
    <w:rsid w:val="00E1242C"/>
    <w:rsid w:val="00E12498"/>
    <w:rsid w:val="00E1269C"/>
    <w:rsid w:val="00E12B7B"/>
    <w:rsid w:val="00E12BE5"/>
    <w:rsid w:val="00E12E23"/>
    <w:rsid w:val="00E1310D"/>
    <w:rsid w:val="00E132B6"/>
    <w:rsid w:val="00E132FA"/>
    <w:rsid w:val="00E133AC"/>
    <w:rsid w:val="00E13567"/>
    <w:rsid w:val="00E135BA"/>
    <w:rsid w:val="00E13850"/>
    <w:rsid w:val="00E13959"/>
    <w:rsid w:val="00E13B3B"/>
    <w:rsid w:val="00E13C12"/>
    <w:rsid w:val="00E13C51"/>
    <w:rsid w:val="00E13CF5"/>
    <w:rsid w:val="00E13DD6"/>
    <w:rsid w:val="00E13E23"/>
    <w:rsid w:val="00E13EF2"/>
    <w:rsid w:val="00E140D8"/>
    <w:rsid w:val="00E141E3"/>
    <w:rsid w:val="00E14298"/>
    <w:rsid w:val="00E1444D"/>
    <w:rsid w:val="00E14476"/>
    <w:rsid w:val="00E14479"/>
    <w:rsid w:val="00E14754"/>
    <w:rsid w:val="00E14772"/>
    <w:rsid w:val="00E147B2"/>
    <w:rsid w:val="00E147CA"/>
    <w:rsid w:val="00E147D7"/>
    <w:rsid w:val="00E14900"/>
    <w:rsid w:val="00E14929"/>
    <w:rsid w:val="00E1493B"/>
    <w:rsid w:val="00E14976"/>
    <w:rsid w:val="00E14AE6"/>
    <w:rsid w:val="00E14E26"/>
    <w:rsid w:val="00E14FED"/>
    <w:rsid w:val="00E15122"/>
    <w:rsid w:val="00E151F5"/>
    <w:rsid w:val="00E1525A"/>
    <w:rsid w:val="00E15316"/>
    <w:rsid w:val="00E153B0"/>
    <w:rsid w:val="00E1549D"/>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343"/>
    <w:rsid w:val="00E165B5"/>
    <w:rsid w:val="00E16671"/>
    <w:rsid w:val="00E167F1"/>
    <w:rsid w:val="00E16811"/>
    <w:rsid w:val="00E16891"/>
    <w:rsid w:val="00E16A51"/>
    <w:rsid w:val="00E16A89"/>
    <w:rsid w:val="00E16BC9"/>
    <w:rsid w:val="00E16C7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4A"/>
    <w:rsid w:val="00E17FE7"/>
    <w:rsid w:val="00E20027"/>
    <w:rsid w:val="00E2009F"/>
    <w:rsid w:val="00E20262"/>
    <w:rsid w:val="00E20363"/>
    <w:rsid w:val="00E205B5"/>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09"/>
    <w:rsid w:val="00E21580"/>
    <w:rsid w:val="00E215CC"/>
    <w:rsid w:val="00E215F7"/>
    <w:rsid w:val="00E216C9"/>
    <w:rsid w:val="00E21A07"/>
    <w:rsid w:val="00E21BA5"/>
    <w:rsid w:val="00E21C06"/>
    <w:rsid w:val="00E21C23"/>
    <w:rsid w:val="00E21CC4"/>
    <w:rsid w:val="00E21ECC"/>
    <w:rsid w:val="00E21F34"/>
    <w:rsid w:val="00E2202B"/>
    <w:rsid w:val="00E2229E"/>
    <w:rsid w:val="00E222F3"/>
    <w:rsid w:val="00E223E2"/>
    <w:rsid w:val="00E224DC"/>
    <w:rsid w:val="00E22686"/>
    <w:rsid w:val="00E2281C"/>
    <w:rsid w:val="00E2287B"/>
    <w:rsid w:val="00E228EE"/>
    <w:rsid w:val="00E22A24"/>
    <w:rsid w:val="00E22A74"/>
    <w:rsid w:val="00E22B06"/>
    <w:rsid w:val="00E22B6C"/>
    <w:rsid w:val="00E22BAA"/>
    <w:rsid w:val="00E22C0C"/>
    <w:rsid w:val="00E22D48"/>
    <w:rsid w:val="00E22E2C"/>
    <w:rsid w:val="00E22F63"/>
    <w:rsid w:val="00E231CA"/>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23B"/>
    <w:rsid w:val="00E2644E"/>
    <w:rsid w:val="00E2647C"/>
    <w:rsid w:val="00E26946"/>
    <w:rsid w:val="00E269E4"/>
    <w:rsid w:val="00E26C62"/>
    <w:rsid w:val="00E26EB6"/>
    <w:rsid w:val="00E26EDC"/>
    <w:rsid w:val="00E26F07"/>
    <w:rsid w:val="00E26FBE"/>
    <w:rsid w:val="00E2739D"/>
    <w:rsid w:val="00E27470"/>
    <w:rsid w:val="00E274AA"/>
    <w:rsid w:val="00E2757B"/>
    <w:rsid w:val="00E2760D"/>
    <w:rsid w:val="00E27624"/>
    <w:rsid w:val="00E276A6"/>
    <w:rsid w:val="00E27779"/>
    <w:rsid w:val="00E27869"/>
    <w:rsid w:val="00E27973"/>
    <w:rsid w:val="00E27996"/>
    <w:rsid w:val="00E27AC9"/>
    <w:rsid w:val="00E27AF0"/>
    <w:rsid w:val="00E300E5"/>
    <w:rsid w:val="00E301BA"/>
    <w:rsid w:val="00E3090C"/>
    <w:rsid w:val="00E30A50"/>
    <w:rsid w:val="00E30A6B"/>
    <w:rsid w:val="00E30A82"/>
    <w:rsid w:val="00E30CEA"/>
    <w:rsid w:val="00E30CEB"/>
    <w:rsid w:val="00E31055"/>
    <w:rsid w:val="00E310F9"/>
    <w:rsid w:val="00E3111E"/>
    <w:rsid w:val="00E3115D"/>
    <w:rsid w:val="00E31291"/>
    <w:rsid w:val="00E316FC"/>
    <w:rsid w:val="00E319FC"/>
    <w:rsid w:val="00E31AB7"/>
    <w:rsid w:val="00E31CF8"/>
    <w:rsid w:val="00E31EC9"/>
    <w:rsid w:val="00E31F9B"/>
    <w:rsid w:val="00E3208B"/>
    <w:rsid w:val="00E32293"/>
    <w:rsid w:val="00E32360"/>
    <w:rsid w:val="00E32464"/>
    <w:rsid w:val="00E32684"/>
    <w:rsid w:val="00E326C4"/>
    <w:rsid w:val="00E3296B"/>
    <w:rsid w:val="00E329A4"/>
    <w:rsid w:val="00E32BF9"/>
    <w:rsid w:val="00E32CD8"/>
    <w:rsid w:val="00E32D80"/>
    <w:rsid w:val="00E32D82"/>
    <w:rsid w:val="00E32DD8"/>
    <w:rsid w:val="00E330C7"/>
    <w:rsid w:val="00E332D6"/>
    <w:rsid w:val="00E33305"/>
    <w:rsid w:val="00E335AE"/>
    <w:rsid w:val="00E33900"/>
    <w:rsid w:val="00E339A1"/>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243"/>
    <w:rsid w:val="00E36295"/>
    <w:rsid w:val="00E3647B"/>
    <w:rsid w:val="00E3672F"/>
    <w:rsid w:val="00E36756"/>
    <w:rsid w:val="00E367D7"/>
    <w:rsid w:val="00E36831"/>
    <w:rsid w:val="00E36AF1"/>
    <w:rsid w:val="00E36BE0"/>
    <w:rsid w:val="00E37023"/>
    <w:rsid w:val="00E37075"/>
    <w:rsid w:val="00E371F6"/>
    <w:rsid w:val="00E3722B"/>
    <w:rsid w:val="00E375A6"/>
    <w:rsid w:val="00E37642"/>
    <w:rsid w:val="00E37646"/>
    <w:rsid w:val="00E3765B"/>
    <w:rsid w:val="00E376B7"/>
    <w:rsid w:val="00E377B8"/>
    <w:rsid w:val="00E37B13"/>
    <w:rsid w:val="00E37B71"/>
    <w:rsid w:val="00E37C07"/>
    <w:rsid w:val="00E37D5A"/>
    <w:rsid w:val="00E37E17"/>
    <w:rsid w:val="00E37E62"/>
    <w:rsid w:val="00E40000"/>
    <w:rsid w:val="00E40051"/>
    <w:rsid w:val="00E40379"/>
    <w:rsid w:val="00E4047B"/>
    <w:rsid w:val="00E4060D"/>
    <w:rsid w:val="00E407A8"/>
    <w:rsid w:val="00E407E3"/>
    <w:rsid w:val="00E40938"/>
    <w:rsid w:val="00E40968"/>
    <w:rsid w:val="00E40CF8"/>
    <w:rsid w:val="00E40D83"/>
    <w:rsid w:val="00E40DD2"/>
    <w:rsid w:val="00E40F92"/>
    <w:rsid w:val="00E411D7"/>
    <w:rsid w:val="00E4128D"/>
    <w:rsid w:val="00E41443"/>
    <w:rsid w:val="00E41463"/>
    <w:rsid w:val="00E414AD"/>
    <w:rsid w:val="00E41816"/>
    <w:rsid w:val="00E419DF"/>
    <w:rsid w:val="00E419E8"/>
    <w:rsid w:val="00E41A28"/>
    <w:rsid w:val="00E41B18"/>
    <w:rsid w:val="00E41B2E"/>
    <w:rsid w:val="00E41C40"/>
    <w:rsid w:val="00E41DD4"/>
    <w:rsid w:val="00E41F01"/>
    <w:rsid w:val="00E41FFC"/>
    <w:rsid w:val="00E4201A"/>
    <w:rsid w:val="00E4209A"/>
    <w:rsid w:val="00E422F1"/>
    <w:rsid w:val="00E424B3"/>
    <w:rsid w:val="00E42558"/>
    <w:rsid w:val="00E425BD"/>
    <w:rsid w:val="00E42991"/>
    <w:rsid w:val="00E42A36"/>
    <w:rsid w:val="00E42A5A"/>
    <w:rsid w:val="00E42B2B"/>
    <w:rsid w:val="00E42C0E"/>
    <w:rsid w:val="00E42D84"/>
    <w:rsid w:val="00E42D9C"/>
    <w:rsid w:val="00E43116"/>
    <w:rsid w:val="00E43119"/>
    <w:rsid w:val="00E4347A"/>
    <w:rsid w:val="00E435AB"/>
    <w:rsid w:val="00E437C4"/>
    <w:rsid w:val="00E43830"/>
    <w:rsid w:val="00E438B1"/>
    <w:rsid w:val="00E439DE"/>
    <w:rsid w:val="00E43A2E"/>
    <w:rsid w:val="00E43AE5"/>
    <w:rsid w:val="00E43D42"/>
    <w:rsid w:val="00E43E07"/>
    <w:rsid w:val="00E43EC1"/>
    <w:rsid w:val="00E4406C"/>
    <w:rsid w:val="00E4427B"/>
    <w:rsid w:val="00E44283"/>
    <w:rsid w:val="00E44367"/>
    <w:rsid w:val="00E4471B"/>
    <w:rsid w:val="00E44807"/>
    <w:rsid w:val="00E44840"/>
    <w:rsid w:val="00E44889"/>
    <w:rsid w:val="00E44947"/>
    <w:rsid w:val="00E44B95"/>
    <w:rsid w:val="00E44BE2"/>
    <w:rsid w:val="00E44D8F"/>
    <w:rsid w:val="00E44DCF"/>
    <w:rsid w:val="00E44F17"/>
    <w:rsid w:val="00E450A7"/>
    <w:rsid w:val="00E45130"/>
    <w:rsid w:val="00E4518E"/>
    <w:rsid w:val="00E45242"/>
    <w:rsid w:val="00E452A3"/>
    <w:rsid w:val="00E453EB"/>
    <w:rsid w:val="00E4552C"/>
    <w:rsid w:val="00E4558A"/>
    <w:rsid w:val="00E455BD"/>
    <w:rsid w:val="00E457B6"/>
    <w:rsid w:val="00E458A5"/>
    <w:rsid w:val="00E45997"/>
    <w:rsid w:val="00E45CA7"/>
    <w:rsid w:val="00E45D75"/>
    <w:rsid w:val="00E45DC2"/>
    <w:rsid w:val="00E45F23"/>
    <w:rsid w:val="00E46052"/>
    <w:rsid w:val="00E46281"/>
    <w:rsid w:val="00E462D2"/>
    <w:rsid w:val="00E463C2"/>
    <w:rsid w:val="00E464D9"/>
    <w:rsid w:val="00E4657A"/>
    <w:rsid w:val="00E46713"/>
    <w:rsid w:val="00E46788"/>
    <w:rsid w:val="00E468F4"/>
    <w:rsid w:val="00E46A37"/>
    <w:rsid w:val="00E46A92"/>
    <w:rsid w:val="00E46E2D"/>
    <w:rsid w:val="00E46E58"/>
    <w:rsid w:val="00E46FAD"/>
    <w:rsid w:val="00E46FE1"/>
    <w:rsid w:val="00E47083"/>
    <w:rsid w:val="00E47125"/>
    <w:rsid w:val="00E47283"/>
    <w:rsid w:val="00E472FB"/>
    <w:rsid w:val="00E473E5"/>
    <w:rsid w:val="00E47542"/>
    <w:rsid w:val="00E475EA"/>
    <w:rsid w:val="00E47663"/>
    <w:rsid w:val="00E477CC"/>
    <w:rsid w:val="00E479AF"/>
    <w:rsid w:val="00E47A28"/>
    <w:rsid w:val="00E47CAD"/>
    <w:rsid w:val="00E47D32"/>
    <w:rsid w:val="00E47DAE"/>
    <w:rsid w:val="00E47FD0"/>
    <w:rsid w:val="00E50175"/>
    <w:rsid w:val="00E502E1"/>
    <w:rsid w:val="00E50456"/>
    <w:rsid w:val="00E504EF"/>
    <w:rsid w:val="00E5067A"/>
    <w:rsid w:val="00E5080A"/>
    <w:rsid w:val="00E508D6"/>
    <w:rsid w:val="00E50986"/>
    <w:rsid w:val="00E50B8D"/>
    <w:rsid w:val="00E50BC1"/>
    <w:rsid w:val="00E50D01"/>
    <w:rsid w:val="00E50FCB"/>
    <w:rsid w:val="00E51010"/>
    <w:rsid w:val="00E51372"/>
    <w:rsid w:val="00E513E7"/>
    <w:rsid w:val="00E51520"/>
    <w:rsid w:val="00E5194B"/>
    <w:rsid w:val="00E51A1C"/>
    <w:rsid w:val="00E51CBF"/>
    <w:rsid w:val="00E51DCB"/>
    <w:rsid w:val="00E51DD0"/>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20E"/>
    <w:rsid w:val="00E5323B"/>
    <w:rsid w:val="00E53451"/>
    <w:rsid w:val="00E536AB"/>
    <w:rsid w:val="00E536FB"/>
    <w:rsid w:val="00E53749"/>
    <w:rsid w:val="00E53792"/>
    <w:rsid w:val="00E5380E"/>
    <w:rsid w:val="00E538F3"/>
    <w:rsid w:val="00E53A60"/>
    <w:rsid w:val="00E53AAC"/>
    <w:rsid w:val="00E53B5A"/>
    <w:rsid w:val="00E53ED4"/>
    <w:rsid w:val="00E54191"/>
    <w:rsid w:val="00E54344"/>
    <w:rsid w:val="00E543A9"/>
    <w:rsid w:val="00E5440C"/>
    <w:rsid w:val="00E54622"/>
    <w:rsid w:val="00E54703"/>
    <w:rsid w:val="00E548FC"/>
    <w:rsid w:val="00E54929"/>
    <w:rsid w:val="00E5495D"/>
    <w:rsid w:val="00E54A18"/>
    <w:rsid w:val="00E54A46"/>
    <w:rsid w:val="00E54B84"/>
    <w:rsid w:val="00E54D62"/>
    <w:rsid w:val="00E54E95"/>
    <w:rsid w:val="00E54FFB"/>
    <w:rsid w:val="00E55145"/>
    <w:rsid w:val="00E55163"/>
    <w:rsid w:val="00E556D6"/>
    <w:rsid w:val="00E55737"/>
    <w:rsid w:val="00E558BB"/>
    <w:rsid w:val="00E5599D"/>
    <w:rsid w:val="00E559D2"/>
    <w:rsid w:val="00E55E2C"/>
    <w:rsid w:val="00E55ED0"/>
    <w:rsid w:val="00E55F50"/>
    <w:rsid w:val="00E55FAC"/>
    <w:rsid w:val="00E560C7"/>
    <w:rsid w:val="00E560EB"/>
    <w:rsid w:val="00E5612C"/>
    <w:rsid w:val="00E56464"/>
    <w:rsid w:val="00E56493"/>
    <w:rsid w:val="00E56981"/>
    <w:rsid w:val="00E56BF8"/>
    <w:rsid w:val="00E5700D"/>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04"/>
    <w:rsid w:val="00E61161"/>
    <w:rsid w:val="00E6149D"/>
    <w:rsid w:val="00E61672"/>
    <w:rsid w:val="00E6170D"/>
    <w:rsid w:val="00E617C1"/>
    <w:rsid w:val="00E61915"/>
    <w:rsid w:val="00E61A02"/>
    <w:rsid w:val="00E61B16"/>
    <w:rsid w:val="00E61CBE"/>
    <w:rsid w:val="00E61D18"/>
    <w:rsid w:val="00E61D71"/>
    <w:rsid w:val="00E61FE9"/>
    <w:rsid w:val="00E621A0"/>
    <w:rsid w:val="00E623C5"/>
    <w:rsid w:val="00E623F2"/>
    <w:rsid w:val="00E62402"/>
    <w:rsid w:val="00E6271B"/>
    <w:rsid w:val="00E6271C"/>
    <w:rsid w:val="00E62767"/>
    <w:rsid w:val="00E6280E"/>
    <w:rsid w:val="00E62895"/>
    <w:rsid w:val="00E62924"/>
    <w:rsid w:val="00E62943"/>
    <w:rsid w:val="00E62B72"/>
    <w:rsid w:val="00E62C1E"/>
    <w:rsid w:val="00E62FF0"/>
    <w:rsid w:val="00E63108"/>
    <w:rsid w:val="00E637EB"/>
    <w:rsid w:val="00E63813"/>
    <w:rsid w:val="00E63822"/>
    <w:rsid w:val="00E6394C"/>
    <w:rsid w:val="00E6395C"/>
    <w:rsid w:val="00E63987"/>
    <w:rsid w:val="00E639A4"/>
    <w:rsid w:val="00E639C8"/>
    <w:rsid w:val="00E63B32"/>
    <w:rsid w:val="00E63E4C"/>
    <w:rsid w:val="00E6423E"/>
    <w:rsid w:val="00E6435A"/>
    <w:rsid w:val="00E644C6"/>
    <w:rsid w:val="00E64729"/>
    <w:rsid w:val="00E6475C"/>
    <w:rsid w:val="00E649D0"/>
    <w:rsid w:val="00E64B3B"/>
    <w:rsid w:val="00E64B57"/>
    <w:rsid w:val="00E64F15"/>
    <w:rsid w:val="00E65070"/>
    <w:rsid w:val="00E650A3"/>
    <w:rsid w:val="00E65234"/>
    <w:rsid w:val="00E65266"/>
    <w:rsid w:val="00E6546D"/>
    <w:rsid w:val="00E658E8"/>
    <w:rsid w:val="00E65BA6"/>
    <w:rsid w:val="00E6600D"/>
    <w:rsid w:val="00E660C0"/>
    <w:rsid w:val="00E66215"/>
    <w:rsid w:val="00E6622D"/>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02"/>
    <w:rsid w:val="00E6738A"/>
    <w:rsid w:val="00E67391"/>
    <w:rsid w:val="00E673B1"/>
    <w:rsid w:val="00E6748D"/>
    <w:rsid w:val="00E674A7"/>
    <w:rsid w:val="00E67621"/>
    <w:rsid w:val="00E6777D"/>
    <w:rsid w:val="00E678A3"/>
    <w:rsid w:val="00E67D5E"/>
    <w:rsid w:val="00E67DF5"/>
    <w:rsid w:val="00E67DF6"/>
    <w:rsid w:val="00E700CD"/>
    <w:rsid w:val="00E70126"/>
    <w:rsid w:val="00E70194"/>
    <w:rsid w:val="00E702FC"/>
    <w:rsid w:val="00E7046E"/>
    <w:rsid w:val="00E7061D"/>
    <w:rsid w:val="00E70651"/>
    <w:rsid w:val="00E7067C"/>
    <w:rsid w:val="00E7085F"/>
    <w:rsid w:val="00E708B1"/>
    <w:rsid w:val="00E7096D"/>
    <w:rsid w:val="00E70977"/>
    <w:rsid w:val="00E709D4"/>
    <w:rsid w:val="00E70B7A"/>
    <w:rsid w:val="00E70E45"/>
    <w:rsid w:val="00E70EF3"/>
    <w:rsid w:val="00E71261"/>
    <w:rsid w:val="00E7145B"/>
    <w:rsid w:val="00E717C1"/>
    <w:rsid w:val="00E7187D"/>
    <w:rsid w:val="00E718C1"/>
    <w:rsid w:val="00E718CB"/>
    <w:rsid w:val="00E71985"/>
    <w:rsid w:val="00E71A25"/>
    <w:rsid w:val="00E71AAB"/>
    <w:rsid w:val="00E71F8F"/>
    <w:rsid w:val="00E7218D"/>
    <w:rsid w:val="00E721E7"/>
    <w:rsid w:val="00E722B8"/>
    <w:rsid w:val="00E72376"/>
    <w:rsid w:val="00E724D4"/>
    <w:rsid w:val="00E725E6"/>
    <w:rsid w:val="00E72B05"/>
    <w:rsid w:val="00E72B31"/>
    <w:rsid w:val="00E72B3A"/>
    <w:rsid w:val="00E72B72"/>
    <w:rsid w:val="00E72BD2"/>
    <w:rsid w:val="00E72C17"/>
    <w:rsid w:val="00E72CAE"/>
    <w:rsid w:val="00E72DB5"/>
    <w:rsid w:val="00E72E2B"/>
    <w:rsid w:val="00E731B9"/>
    <w:rsid w:val="00E732AB"/>
    <w:rsid w:val="00E733C8"/>
    <w:rsid w:val="00E7341E"/>
    <w:rsid w:val="00E735C1"/>
    <w:rsid w:val="00E73694"/>
    <w:rsid w:val="00E73736"/>
    <w:rsid w:val="00E73755"/>
    <w:rsid w:val="00E73867"/>
    <w:rsid w:val="00E738D0"/>
    <w:rsid w:val="00E739F3"/>
    <w:rsid w:val="00E73A1D"/>
    <w:rsid w:val="00E73A57"/>
    <w:rsid w:val="00E73B6E"/>
    <w:rsid w:val="00E73C25"/>
    <w:rsid w:val="00E73E2E"/>
    <w:rsid w:val="00E73E70"/>
    <w:rsid w:val="00E73E86"/>
    <w:rsid w:val="00E73E8B"/>
    <w:rsid w:val="00E7413F"/>
    <w:rsid w:val="00E74452"/>
    <w:rsid w:val="00E74465"/>
    <w:rsid w:val="00E74599"/>
    <w:rsid w:val="00E74681"/>
    <w:rsid w:val="00E74D52"/>
    <w:rsid w:val="00E74D70"/>
    <w:rsid w:val="00E74E49"/>
    <w:rsid w:val="00E750D8"/>
    <w:rsid w:val="00E75304"/>
    <w:rsid w:val="00E75336"/>
    <w:rsid w:val="00E7551C"/>
    <w:rsid w:val="00E756AD"/>
    <w:rsid w:val="00E757FF"/>
    <w:rsid w:val="00E75AD0"/>
    <w:rsid w:val="00E75C86"/>
    <w:rsid w:val="00E75F88"/>
    <w:rsid w:val="00E761C1"/>
    <w:rsid w:val="00E76337"/>
    <w:rsid w:val="00E76458"/>
    <w:rsid w:val="00E765A7"/>
    <w:rsid w:val="00E76727"/>
    <w:rsid w:val="00E76A13"/>
    <w:rsid w:val="00E76CDB"/>
    <w:rsid w:val="00E76DAE"/>
    <w:rsid w:val="00E76E10"/>
    <w:rsid w:val="00E76F4F"/>
    <w:rsid w:val="00E771F2"/>
    <w:rsid w:val="00E77507"/>
    <w:rsid w:val="00E77586"/>
    <w:rsid w:val="00E77652"/>
    <w:rsid w:val="00E77843"/>
    <w:rsid w:val="00E778A1"/>
    <w:rsid w:val="00E77A29"/>
    <w:rsid w:val="00E77BF5"/>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97C"/>
    <w:rsid w:val="00E80B25"/>
    <w:rsid w:val="00E80B5C"/>
    <w:rsid w:val="00E80BD6"/>
    <w:rsid w:val="00E80BD9"/>
    <w:rsid w:val="00E80D12"/>
    <w:rsid w:val="00E80F57"/>
    <w:rsid w:val="00E812C8"/>
    <w:rsid w:val="00E818D4"/>
    <w:rsid w:val="00E81AB4"/>
    <w:rsid w:val="00E81D4A"/>
    <w:rsid w:val="00E81EC9"/>
    <w:rsid w:val="00E822F9"/>
    <w:rsid w:val="00E8230B"/>
    <w:rsid w:val="00E823DF"/>
    <w:rsid w:val="00E82456"/>
    <w:rsid w:val="00E82597"/>
    <w:rsid w:val="00E82645"/>
    <w:rsid w:val="00E82660"/>
    <w:rsid w:val="00E828A6"/>
    <w:rsid w:val="00E82906"/>
    <w:rsid w:val="00E82A4A"/>
    <w:rsid w:val="00E82AD3"/>
    <w:rsid w:val="00E82D3D"/>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EDA"/>
    <w:rsid w:val="00E83F80"/>
    <w:rsid w:val="00E8402C"/>
    <w:rsid w:val="00E84322"/>
    <w:rsid w:val="00E844D1"/>
    <w:rsid w:val="00E849CA"/>
    <w:rsid w:val="00E84BBD"/>
    <w:rsid w:val="00E84D4A"/>
    <w:rsid w:val="00E84D72"/>
    <w:rsid w:val="00E84D7F"/>
    <w:rsid w:val="00E84E43"/>
    <w:rsid w:val="00E85009"/>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4DD"/>
    <w:rsid w:val="00E86530"/>
    <w:rsid w:val="00E86A26"/>
    <w:rsid w:val="00E86ABC"/>
    <w:rsid w:val="00E86D35"/>
    <w:rsid w:val="00E86EC6"/>
    <w:rsid w:val="00E86F0B"/>
    <w:rsid w:val="00E86F62"/>
    <w:rsid w:val="00E86F83"/>
    <w:rsid w:val="00E8701B"/>
    <w:rsid w:val="00E871BF"/>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3C9"/>
    <w:rsid w:val="00E90434"/>
    <w:rsid w:val="00E904A0"/>
    <w:rsid w:val="00E90572"/>
    <w:rsid w:val="00E905BF"/>
    <w:rsid w:val="00E906F9"/>
    <w:rsid w:val="00E90B72"/>
    <w:rsid w:val="00E90CE5"/>
    <w:rsid w:val="00E90E6D"/>
    <w:rsid w:val="00E90F69"/>
    <w:rsid w:val="00E911AF"/>
    <w:rsid w:val="00E915CF"/>
    <w:rsid w:val="00E915D3"/>
    <w:rsid w:val="00E91663"/>
    <w:rsid w:val="00E918A1"/>
    <w:rsid w:val="00E918AA"/>
    <w:rsid w:val="00E9196F"/>
    <w:rsid w:val="00E91A70"/>
    <w:rsid w:val="00E91C5C"/>
    <w:rsid w:val="00E91C96"/>
    <w:rsid w:val="00E91D2D"/>
    <w:rsid w:val="00E91E2D"/>
    <w:rsid w:val="00E91FB8"/>
    <w:rsid w:val="00E92115"/>
    <w:rsid w:val="00E92385"/>
    <w:rsid w:val="00E925DF"/>
    <w:rsid w:val="00E929B6"/>
    <w:rsid w:val="00E92AE5"/>
    <w:rsid w:val="00E92B61"/>
    <w:rsid w:val="00E92C91"/>
    <w:rsid w:val="00E92FE5"/>
    <w:rsid w:val="00E92FF4"/>
    <w:rsid w:val="00E93113"/>
    <w:rsid w:val="00E9320D"/>
    <w:rsid w:val="00E93228"/>
    <w:rsid w:val="00E93486"/>
    <w:rsid w:val="00E93515"/>
    <w:rsid w:val="00E93825"/>
    <w:rsid w:val="00E93889"/>
    <w:rsid w:val="00E938A2"/>
    <w:rsid w:val="00E93B34"/>
    <w:rsid w:val="00E93B56"/>
    <w:rsid w:val="00E93D04"/>
    <w:rsid w:val="00E93E65"/>
    <w:rsid w:val="00E93E6E"/>
    <w:rsid w:val="00E94212"/>
    <w:rsid w:val="00E94366"/>
    <w:rsid w:val="00E943A3"/>
    <w:rsid w:val="00E947C4"/>
    <w:rsid w:val="00E94917"/>
    <w:rsid w:val="00E94987"/>
    <w:rsid w:val="00E949AC"/>
    <w:rsid w:val="00E94AC9"/>
    <w:rsid w:val="00E94D0D"/>
    <w:rsid w:val="00E94F85"/>
    <w:rsid w:val="00E95005"/>
    <w:rsid w:val="00E95045"/>
    <w:rsid w:val="00E9511A"/>
    <w:rsid w:val="00E9514F"/>
    <w:rsid w:val="00E953CF"/>
    <w:rsid w:val="00E954C3"/>
    <w:rsid w:val="00E9580B"/>
    <w:rsid w:val="00E95894"/>
    <w:rsid w:val="00E95A50"/>
    <w:rsid w:val="00E95CF2"/>
    <w:rsid w:val="00E95D11"/>
    <w:rsid w:val="00E95E2C"/>
    <w:rsid w:val="00E95EEB"/>
    <w:rsid w:val="00E95EF3"/>
    <w:rsid w:val="00E9610B"/>
    <w:rsid w:val="00E961AD"/>
    <w:rsid w:val="00E96201"/>
    <w:rsid w:val="00E963E2"/>
    <w:rsid w:val="00E96446"/>
    <w:rsid w:val="00E9648F"/>
    <w:rsid w:val="00E9655A"/>
    <w:rsid w:val="00E965F7"/>
    <w:rsid w:val="00E96667"/>
    <w:rsid w:val="00E96669"/>
    <w:rsid w:val="00E9666A"/>
    <w:rsid w:val="00E969AF"/>
    <w:rsid w:val="00E96B0B"/>
    <w:rsid w:val="00E96B10"/>
    <w:rsid w:val="00E96B82"/>
    <w:rsid w:val="00E9707E"/>
    <w:rsid w:val="00E9715A"/>
    <w:rsid w:val="00E973FA"/>
    <w:rsid w:val="00E975FB"/>
    <w:rsid w:val="00E976FA"/>
    <w:rsid w:val="00E977E5"/>
    <w:rsid w:val="00E977FE"/>
    <w:rsid w:val="00E97861"/>
    <w:rsid w:val="00E979A9"/>
    <w:rsid w:val="00E97AFA"/>
    <w:rsid w:val="00E97B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85"/>
    <w:rsid w:val="00EA3AC2"/>
    <w:rsid w:val="00EA3B45"/>
    <w:rsid w:val="00EA3BAB"/>
    <w:rsid w:val="00EA3BF1"/>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A2"/>
    <w:rsid w:val="00EA4DEC"/>
    <w:rsid w:val="00EA4ED2"/>
    <w:rsid w:val="00EA5097"/>
    <w:rsid w:val="00EA512A"/>
    <w:rsid w:val="00EA5298"/>
    <w:rsid w:val="00EA53C2"/>
    <w:rsid w:val="00EA546B"/>
    <w:rsid w:val="00EA54E9"/>
    <w:rsid w:val="00EA55D5"/>
    <w:rsid w:val="00EA56BF"/>
    <w:rsid w:val="00EA5864"/>
    <w:rsid w:val="00EA59A8"/>
    <w:rsid w:val="00EA5C95"/>
    <w:rsid w:val="00EA5EAD"/>
    <w:rsid w:val="00EA5EBF"/>
    <w:rsid w:val="00EA615F"/>
    <w:rsid w:val="00EA627A"/>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6C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791"/>
    <w:rsid w:val="00EB2968"/>
    <w:rsid w:val="00EB2A31"/>
    <w:rsid w:val="00EB2AE0"/>
    <w:rsid w:val="00EB2CEF"/>
    <w:rsid w:val="00EB2D04"/>
    <w:rsid w:val="00EB2EB0"/>
    <w:rsid w:val="00EB2EE4"/>
    <w:rsid w:val="00EB304B"/>
    <w:rsid w:val="00EB3260"/>
    <w:rsid w:val="00EB331C"/>
    <w:rsid w:val="00EB333E"/>
    <w:rsid w:val="00EB3366"/>
    <w:rsid w:val="00EB3432"/>
    <w:rsid w:val="00EB3473"/>
    <w:rsid w:val="00EB35B8"/>
    <w:rsid w:val="00EB35E2"/>
    <w:rsid w:val="00EB35EF"/>
    <w:rsid w:val="00EB3A65"/>
    <w:rsid w:val="00EB3AED"/>
    <w:rsid w:val="00EB3B02"/>
    <w:rsid w:val="00EB3BAD"/>
    <w:rsid w:val="00EB3EA8"/>
    <w:rsid w:val="00EB3FD0"/>
    <w:rsid w:val="00EB4064"/>
    <w:rsid w:val="00EB437A"/>
    <w:rsid w:val="00EB4418"/>
    <w:rsid w:val="00EB451C"/>
    <w:rsid w:val="00EB4584"/>
    <w:rsid w:val="00EB47F3"/>
    <w:rsid w:val="00EB48F3"/>
    <w:rsid w:val="00EB49CF"/>
    <w:rsid w:val="00EB4AE3"/>
    <w:rsid w:val="00EB4B5F"/>
    <w:rsid w:val="00EB4E67"/>
    <w:rsid w:val="00EB5060"/>
    <w:rsid w:val="00EB50B2"/>
    <w:rsid w:val="00EB5290"/>
    <w:rsid w:val="00EB53E7"/>
    <w:rsid w:val="00EB560E"/>
    <w:rsid w:val="00EB56C6"/>
    <w:rsid w:val="00EB5834"/>
    <w:rsid w:val="00EB5945"/>
    <w:rsid w:val="00EB5AE7"/>
    <w:rsid w:val="00EB5D71"/>
    <w:rsid w:val="00EB5D87"/>
    <w:rsid w:val="00EB5DAB"/>
    <w:rsid w:val="00EB6047"/>
    <w:rsid w:val="00EB638D"/>
    <w:rsid w:val="00EB6846"/>
    <w:rsid w:val="00EB6847"/>
    <w:rsid w:val="00EB6905"/>
    <w:rsid w:val="00EB69A6"/>
    <w:rsid w:val="00EB6AB6"/>
    <w:rsid w:val="00EB6B47"/>
    <w:rsid w:val="00EB6C4F"/>
    <w:rsid w:val="00EB6D16"/>
    <w:rsid w:val="00EB7015"/>
    <w:rsid w:val="00EB7344"/>
    <w:rsid w:val="00EB73CD"/>
    <w:rsid w:val="00EB73F0"/>
    <w:rsid w:val="00EB7456"/>
    <w:rsid w:val="00EB74EA"/>
    <w:rsid w:val="00EB750A"/>
    <w:rsid w:val="00EB75E0"/>
    <w:rsid w:val="00EB75E5"/>
    <w:rsid w:val="00EB7611"/>
    <w:rsid w:val="00EB762B"/>
    <w:rsid w:val="00EB762D"/>
    <w:rsid w:val="00EB76C1"/>
    <w:rsid w:val="00EB77E0"/>
    <w:rsid w:val="00EB7A90"/>
    <w:rsid w:val="00EB7FB1"/>
    <w:rsid w:val="00EC01D8"/>
    <w:rsid w:val="00EC058E"/>
    <w:rsid w:val="00EC0649"/>
    <w:rsid w:val="00EC069D"/>
    <w:rsid w:val="00EC06D2"/>
    <w:rsid w:val="00EC08BD"/>
    <w:rsid w:val="00EC0963"/>
    <w:rsid w:val="00EC0A1B"/>
    <w:rsid w:val="00EC0C6E"/>
    <w:rsid w:val="00EC0C9E"/>
    <w:rsid w:val="00EC0CE4"/>
    <w:rsid w:val="00EC1021"/>
    <w:rsid w:val="00EC109D"/>
    <w:rsid w:val="00EC10B2"/>
    <w:rsid w:val="00EC10D9"/>
    <w:rsid w:val="00EC1109"/>
    <w:rsid w:val="00EC1376"/>
    <w:rsid w:val="00EC14A9"/>
    <w:rsid w:val="00EC14DE"/>
    <w:rsid w:val="00EC1659"/>
    <w:rsid w:val="00EC18DD"/>
    <w:rsid w:val="00EC18F8"/>
    <w:rsid w:val="00EC1905"/>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A73"/>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EBD"/>
    <w:rsid w:val="00EC3F1B"/>
    <w:rsid w:val="00EC4345"/>
    <w:rsid w:val="00EC43F6"/>
    <w:rsid w:val="00EC4438"/>
    <w:rsid w:val="00EC47A8"/>
    <w:rsid w:val="00EC4811"/>
    <w:rsid w:val="00EC49FC"/>
    <w:rsid w:val="00EC4A06"/>
    <w:rsid w:val="00EC4A33"/>
    <w:rsid w:val="00EC4DCB"/>
    <w:rsid w:val="00EC4EE9"/>
    <w:rsid w:val="00EC4F72"/>
    <w:rsid w:val="00EC512C"/>
    <w:rsid w:val="00EC5290"/>
    <w:rsid w:val="00EC5457"/>
    <w:rsid w:val="00EC5A1F"/>
    <w:rsid w:val="00EC5B03"/>
    <w:rsid w:val="00EC5B6C"/>
    <w:rsid w:val="00EC5E65"/>
    <w:rsid w:val="00EC6136"/>
    <w:rsid w:val="00EC6206"/>
    <w:rsid w:val="00EC6458"/>
    <w:rsid w:val="00EC66CD"/>
    <w:rsid w:val="00EC6730"/>
    <w:rsid w:val="00EC68FF"/>
    <w:rsid w:val="00EC6964"/>
    <w:rsid w:val="00EC6BD2"/>
    <w:rsid w:val="00EC6C1B"/>
    <w:rsid w:val="00EC6D80"/>
    <w:rsid w:val="00EC6E41"/>
    <w:rsid w:val="00EC6F7B"/>
    <w:rsid w:val="00EC709D"/>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64E"/>
    <w:rsid w:val="00ED0849"/>
    <w:rsid w:val="00ED08B3"/>
    <w:rsid w:val="00ED09D4"/>
    <w:rsid w:val="00ED0DD1"/>
    <w:rsid w:val="00ED0F8E"/>
    <w:rsid w:val="00ED0FC1"/>
    <w:rsid w:val="00ED1074"/>
    <w:rsid w:val="00ED108B"/>
    <w:rsid w:val="00ED1277"/>
    <w:rsid w:val="00ED1470"/>
    <w:rsid w:val="00ED1547"/>
    <w:rsid w:val="00ED1861"/>
    <w:rsid w:val="00ED18E9"/>
    <w:rsid w:val="00ED1CF3"/>
    <w:rsid w:val="00ED1D6C"/>
    <w:rsid w:val="00ED1EE0"/>
    <w:rsid w:val="00ED1EEA"/>
    <w:rsid w:val="00ED1FB2"/>
    <w:rsid w:val="00ED205E"/>
    <w:rsid w:val="00ED22C7"/>
    <w:rsid w:val="00ED2351"/>
    <w:rsid w:val="00ED24F1"/>
    <w:rsid w:val="00ED2538"/>
    <w:rsid w:val="00ED25BE"/>
    <w:rsid w:val="00ED2706"/>
    <w:rsid w:val="00ED2AF7"/>
    <w:rsid w:val="00ED2BC8"/>
    <w:rsid w:val="00ED2C41"/>
    <w:rsid w:val="00ED2DE4"/>
    <w:rsid w:val="00ED2EFD"/>
    <w:rsid w:val="00ED324A"/>
    <w:rsid w:val="00ED32D7"/>
    <w:rsid w:val="00ED33A2"/>
    <w:rsid w:val="00ED33F2"/>
    <w:rsid w:val="00ED3429"/>
    <w:rsid w:val="00ED35F3"/>
    <w:rsid w:val="00ED3797"/>
    <w:rsid w:val="00ED381F"/>
    <w:rsid w:val="00ED3926"/>
    <w:rsid w:val="00ED3A31"/>
    <w:rsid w:val="00ED3AF1"/>
    <w:rsid w:val="00ED3E4D"/>
    <w:rsid w:val="00ED3E52"/>
    <w:rsid w:val="00ED40F6"/>
    <w:rsid w:val="00ED4108"/>
    <w:rsid w:val="00ED4269"/>
    <w:rsid w:val="00ED42E6"/>
    <w:rsid w:val="00ED42FD"/>
    <w:rsid w:val="00ED43C9"/>
    <w:rsid w:val="00ED43D7"/>
    <w:rsid w:val="00ED45D0"/>
    <w:rsid w:val="00ED46F8"/>
    <w:rsid w:val="00ED471E"/>
    <w:rsid w:val="00ED474F"/>
    <w:rsid w:val="00ED47B9"/>
    <w:rsid w:val="00ED4803"/>
    <w:rsid w:val="00ED4A61"/>
    <w:rsid w:val="00ED4B7C"/>
    <w:rsid w:val="00ED4BEC"/>
    <w:rsid w:val="00ED4C40"/>
    <w:rsid w:val="00ED4CDD"/>
    <w:rsid w:val="00ED4D2F"/>
    <w:rsid w:val="00ED4E31"/>
    <w:rsid w:val="00ED4E4D"/>
    <w:rsid w:val="00ED4F5B"/>
    <w:rsid w:val="00ED4FFF"/>
    <w:rsid w:val="00ED5005"/>
    <w:rsid w:val="00ED50CF"/>
    <w:rsid w:val="00ED5209"/>
    <w:rsid w:val="00ED5513"/>
    <w:rsid w:val="00ED5535"/>
    <w:rsid w:val="00ED55AC"/>
    <w:rsid w:val="00ED5652"/>
    <w:rsid w:val="00ED57EE"/>
    <w:rsid w:val="00ED5DE3"/>
    <w:rsid w:val="00ED5E9D"/>
    <w:rsid w:val="00ED5FBB"/>
    <w:rsid w:val="00ED6041"/>
    <w:rsid w:val="00ED6271"/>
    <w:rsid w:val="00ED627C"/>
    <w:rsid w:val="00ED639C"/>
    <w:rsid w:val="00ED6645"/>
    <w:rsid w:val="00ED6873"/>
    <w:rsid w:val="00ED6A14"/>
    <w:rsid w:val="00ED6A61"/>
    <w:rsid w:val="00ED6B0A"/>
    <w:rsid w:val="00ED6D8C"/>
    <w:rsid w:val="00ED6DFA"/>
    <w:rsid w:val="00ED6E9D"/>
    <w:rsid w:val="00ED72D7"/>
    <w:rsid w:val="00ED7508"/>
    <w:rsid w:val="00ED75C7"/>
    <w:rsid w:val="00ED760C"/>
    <w:rsid w:val="00ED7644"/>
    <w:rsid w:val="00ED77A1"/>
    <w:rsid w:val="00ED7B16"/>
    <w:rsid w:val="00ED7FAB"/>
    <w:rsid w:val="00EE0060"/>
    <w:rsid w:val="00EE01CA"/>
    <w:rsid w:val="00EE0414"/>
    <w:rsid w:val="00EE0492"/>
    <w:rsid w:val="00EE04A8"/>
    <w:rsid w:val="00EE0B2B"/>
    <w:rsid w:val="00EE0F13"/>
    <w:rsid w:val="00EE0F2C"/>
    <w:rsid w:val="00EE1153"/>
    <w:rsid w:val="00EE1173"/>
    <w:rsid w:val="00EE120C"/>
    <w:rsid w:val="00EE133D"/>
    <w:rsid w:val="00EE15AD"/>
    <w:rsid w:val="00EE1923"/>
    <w:rsid w:val="00EE1B64"/>
    <w:rsid w:val="00EE1B7F"/>
    <w:rsid w:val="00EE1C71"/>
    <w:rsid w:val="00EE1D4A"/>
    <w:rsid w:val="00EE1E07"/>
    <w:rsid w:val="00EE1F7E"/>
    <w:rsid w:val="00EE2020"/>
    <w:rsid w:val="00EE2189"/>
    <w:rsid w:val="00EE21F1"/>
    <w:rsid w:val="00EE249B"/>
    <w:rsid w:val="00EE259B"/>
    <w:rsid w:val="00EE2916"/>
    <w:rsid w:val="00EE2A2F"/>
    <w:rsid w:val="00EE2B6D"/>
    <w:rsid w:val="00EE2BD8"/>
    <w:rsid w:val="00EE2CB2"/>
    <w:rsid w:val="00EE2CBC"/>
    <w:rsid w:val="00EE2D84"/>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51E"/>
    <w:rsid w:val="00EE4663"/>
    <w:rsid w:val="00EE49D7"/>
    <w:rsid w:val="00EE4AB5"/>
    <w:rsid w:val="00EE4B04"/>
    <w:rsid w:val="00EE4B5B"/>
    <w:rsid w:val="00EE4BF1"/>
    <w:rsid w:val="00EE4C19"/>
    <w:rsid w:val="00EE4C3E"/>
    <w:rsid w:val="00EE5043"/>
    <w:rsid w:val="00EE517E"/>
    <w:rsid w:val="00EE5633"/>
    <w:rsid w:val="00EE5683"/>
    <w:rsid w:val="00EE56AC"/>
    <w:rsid w:val="00EE574A"/>
    <w:rsid w:val="00EE5999"/>
    <w:rsid w:val="00EE5CED"/>
    <w:rsid w:val="00EE6036"/>
    <w:rsid w:val="00EE6258"/>
    <w:rsid w:val="00EE626F"/>
    <w:rsid w:val="00EE6278"/>
    <w:rsid w:val="00EE62AA"/>
    <w:rsid w:val="00EE6340"/>
    <w:rsid w:val="00EE642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935"/>
    <w:rsid w:val="00EE7A51"/>
    <w:rsid w:val="00EE7A83"/>
    <w:rsid w:val="00EE7E94"/>
    <w:rsid w:val="00EE7F49"/>
    <w:rsid w:val="00EE7F62"/>
    <w:rsid w:val="00EE7FE0"/>
    <w:rsid w:val="00EF00A5"/>
    <w:rsid w:val="00EF00AA"/>
    <w:rsid w:val="00EF00AB"/>
    <w:rsid w:val="00EF00BC"/>
    <w:rsid w:val="00EF02C8"/>
    <w:rsid w:val="00EF078D"/>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9FF"/>
    <w:rsid w:val="00EF1B34"/>
    <w:rsid w:val="00EF1EC1"/>
    <w:rsid w:val="00EF1EED"/>
    <w:rsid w:val="00EF2086"/>
    <w:rsid w:val="00EF2272"/>
    <w:rsid w:val="00EF22FE"/>
    <w:rsid w:val="00EF24CA"/>
    <w:rsid w:val="00EF2687"/>
    <w:rsid w:val="00EF26CF"/>
    <w:rsid w:val="00EF2844"/>
    <w:rsid w:val="00EF28D9"/>
    <w:rsid w:val="00EF293D"/>
    <w:rsid w:val="00EF2A6E"/>
    <w:rsid w:val="00EF2AB5"/>
    <w:rsid w:val="00EF2BD8"/>
    <w:rsid w:val="00EF2CAE"/>
    <w:rsid w:val="00EF2D6D"/>
    <w:rsid w:val="00EF2DEC"/>
    <w:rsid w:val="00EF2DF8"/>
    <w:rsid w:val="00EF2E55"/>
    <w:rsid w:val="00EF2E5F"/>
    <w:rsid w:val="00EF2F91"/>
    <w:rsid w:val="00EF304D"/>
    <w:rsid w:val="00EF30E7"/>
    <w:rsid w:val="00EF32B6"/>
    <w:rsid w:val="00EF336B"/>
    <w:rsid w:val="00EF3533"/>
    <w:rsid w:val="00EF3574"/>
    <w:rsid w:val="00EF37C8"/>
    <w:rsid w:val="00EF37EC"/>
    <w:rsid w:val="00EF3A32"/>
    <w:rsid w:val="00EF3BD4"/>
    <w:rsid w:val="00EF3F6C"/>
    <w:rsid w:val="00EF3FF5"/>
    <w:rsid w:val="00EF4056"/>
    <w:rsid w:val="00EF418E"/>
    <w:rsid w:val="00EF445F"/>
    <w:rsid w:val="00EF4933"/>
    <w:rsid w:val="00EF4974"/>
    <w:rsid w:val="00EF4A1B"/>
    <w:rsid w:val="00EF4DE5"/>
    <w:rsid w:val="00EF4DF4"/>
    <w:rsid w:val="00EF4F39"/>
    <w:rsid w:val="00EF4F8E"/>
    <w:rsid w:val="00EF522C"/>
    <w:rsid w:val="00EF534C"/>
    <w:rsid w:val="00EF5363"/>
    <w:rsid w:val="00EF5512"/>
    <w:rsid w:val="00EF5562"/>
    <w:rsid w:val="00EF560B"/>
    <w:rsid w:val="00EF593F"/>
    <w:rsid w:val="00EF594B"/>
    <w:rsid w:val="00EF59CF"/>
    <w:rsid w:val="00EF59EF"/>
    <w:rsid w:val="00EF5B67"/>
    <w:rsid w:val="00EF5E79"/>
    <w:rsid w:val="00EF5FA0"/>
    <w:rsid w:val="00EF604F"/>
    <w:rsid w:val="00EF60E0"/>
    <w:rsid w:val="00EF625B"/>
    <w:rsid w:val="00EF62A0"/>
    <w:rsid w:val="00EF633B"/>
    <w:rsid w:val="00EF649B"/>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BC0"/>
    <w:rsid w:val="00EF7E6C"/>
    <w:rsid w:val="00EF7F48"/>
    <w:rsid w:val="00F0000B"/>
    <w:rsid w:val="00F0001E"/>
    <w:rsid w:val="00F003BD"/>
    <w:rsid w:val="00F0050E"/>
    <w:rsid w:val="00F0057E"/>
    <w:rsid w:val="00F00649"/>
    <w:rsid w:val="00F0070A"/>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E93"/>
    <w:rsid w:val="00F01F0A"/>
    <w:rsid w:val="00F0203D"/>
    <w:rsid w:val="00F0225E"/>
    <w:rsid w:val="00F02433"/>
    <w:rsid w:val="00F024EA"/>
    <w:rsid w:val="00F025C4"/>
    <w:rsid w:val="00F026B2"/>
    <w:rsid w:val="00F02A6E"/>
    <w:rsid w:val="00F02AE2"/>
    <w:rsid w:val="00F02B52"/>
    <w:rsid w:val="00F02BFF"/>
    <w:rsid w:val="00F02C34"/>
    <w:rsid w:val="00F02F62"/>
    <w:rsid w:val="00F0303B"/>
    <w:rsid w:val="00F030D8"/>
    <w:rsid w:val="00F0314B"/>
    <w:rsid w:val="00F03236"/>
    <w:rsid w:val="00F0325F"/>
    <w:rsid w:val="00F033B8"/>
    <w:rsid w:val="00F034CE"/>
    <w:rsid w:val="00F03529"/>
    <w:rsid w:val="00F03592"/>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4EA6"/>
    <w:rsid w:val="00F052CB"/>
    <w:rsid w:val="00F0558A"/>
    <w:rsid w:val="00F05663"/>
    <w:rsid w:val="00F05899"/>
    <w:rsid w:val="00F058A1"/>
    <w:rsid w:val="00F05C09"/>
    <w:rsid w:val="00F05C58"/>
    <w:rsid w:val="00F05D01"/>
    <w:rsid w:val="00F05DB0"/>
    <w:rsid w:val="00F05DB9"/>
    <w:rsid w:val="00F05E14"/>
    <w:rsid w:val="00F05E3A"/>
    <w:rsid w:val="00F061DA"/>
    <w:rsid w:val="00F0625C"/>
    <w:rsid w:val="00F062A2"/>
    <w:rsid w:val="00F0671A"/>
    <w:rsid w:val="00F068C4"/>
    <w:rsid w:val="00F069BF"/>
    <w:rsid w:val="00F06B7B"/>
    <w:rsid w:val="00F06B81"/>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95"/>
    <w:rsid w:val="00F115DE"/>
    <w:rsid w:val="00F1166A"/>
    <w:rsid w:val="00F1167B"/>
    <w:rsid w:val="00F1172B"/>
    <w:rsid w:val="00F117CA"/>
    <w:rsid w:val="00F118A6"/>
    <w:rsid w:val="00F118AC"/>
    <w:rsid w:val="00F11A02"/>
    <w:rsid w:val="00F11BD0"/>
    <w:rsid w:val="00F11C12"/>
    <w:rsid w:val="00F11C16"/>
    <w:rsid w:val="00F11C39"/>
    <w:rsid w:val="00F11D40"/>
    <w:rsid w:val="00F11E47"/>
    <w:rsid w:val="00F11ECE"/>
    <w:rsid w:val="00F122B7"/>
    <w:rsid w:val="00F1263B"/>
    <w:rsid w:val="00F1271B"/>
    <w:rsid w:val="00F12838"/>
    <w:rsid w:val="00F12B8C"/>
    <w:rsid w:val="00F12CDF"/>
    <w:rsid w:val="00F12D60"/>
    <w:rsid w:val="00F12DE2"/>
    <w:rsid w:val="00F130C6"/>
    <w:rsid w:val="00F135A2"/>
    <w:rsid w:val="00F13BE1"/>
    <w:rsid w:val="00F13C7A"/>
    <w:rsid w:val="00F13D1F"/>
    <w:rsid w:val="00F13E79"/>
    <w:rsid w:val="00F13F54"/>
    <w:rsid w:val="00F141AE"/>
    <w:rsid w:val="00F14360"/>
    <w:rsid w:val="00F147AB"/>
    <w:rsid w:val="00F14A22"/>
    <w:rsid w:val="00F14A4A"/>
    <w:rsid w:val="00F14A59"/>
    <w:rsid w:val="00F14B2A"/>
    <w:rsid w:val="00F14C71"/>
    <w:rsid w:val="00F14E1C"/>
    <w:rsid w:val="00F14FD4"/>
    <w:rsid w:val="00F15301"/>
    <w:rsid w:val="00F153B2"/>
    <w:rsid w:val="00F158EC"/>
    <w:rsid w:val="00F159EB"/>
    <w:rsid w:val="00F15B91"/>
    <w:rsid w:val="00F15C40"/>
    <w:rsid w:val="00F15D5B"/>
    <w:rsid w:val="00F15E93"/>
    <w:rsid w:val="00F15EEF"/>
    <w:rsid w:val="00F1603F"/>
    <w:rsid w:val="00F164AB"/>
    <w:rsid w:val="00F164DA"/>
    <w:rsid w:val="00F167C6"/>
    <w:rsid w:val="00F16858"/>
    <w:rsid w:val="00F1690D"/>
    <w:rsid w:val="00F1695E"/>
    <w:rsid w:val="00F16961"/>
    <w:rsid w:val="00F169CB"/>
    <w:rsid w:val="00F169D3"/>
    <w:rsid w:val="00F16B8A"/>
    <w:rsid w:val="00F16C80"/>
    <w:rsid w:val="00F16D08"/>
    <w:rsid w:val="00F16D0C"/>
    <w:rsid w:val="00F16D5A"/>
    <w:rsid w:val="00F16D82"/>
    <w:rsid w:val="00F16DC1"/>
    <w:rsid w:val="00F16FD6"/>
    <w:rsid w:val="00F16FF2"/>
    <w:rsid w:val="00F171D6"/>
    <w:rsid w:val="00F172D1"/>
    <w:rsid w:val="00F173EC"/>
    <w:rsid w:val="00F17456"/>
    <w:rsid w:val="00F17487"/>
    <w:rsid w:val="00F174CE"/>
    <w:rsid w:val="00F175FD"/>
    <w:rsid w:val="00F17605"/>
    <w:rsid w:val="00F176FE"/>
    <w:rsid w:val="00F17A8C"/>
    <w:rsid w:val="00F2014D"/>
    <w:rsid w:val="00F201C5"/>
    <w:rsid w:val="00F202E6"/>
    <w:rsid w:val="00F20343"/>
    <w:rsid w:val="00F2052F"/>
    <w:rsid w:val="00F20547"/>
    <w:rsid w:val="00F206CC"/>
    <w:rsid w:val="00F206CE"/>
    <w:rsid w:val="00F206E7"/>
    <w:rsid w:val="00F20820"/>
    <w:rsid w:val="00F20975"/>
    <w:rsid w:val="00F20AAD"/>
    <w:rsid w:val="00F20B3A"/>
    <w:rsid w:val="00F20BC2"/>
    <w:rsid w:val="00F20C19"/>
    <w:rsid w:val="00F20D0B"/>
    <w:rsid w:val="00F20D62"/>
    <w:rsid w:val="00F20E63"/>
    <w:rsid w:val="00F20FA8"/>
    <w:rsid w:val="00F21036"/>
    <w:rsid w:val="00F210C6"/>
    <w:rsid w:val="00F212BF"/>
    <w:rsid w:val="00F214B0"/>
    <w:rsid w:val="00F216A7"/>
    <w:rsid w:val="00F219A0"/>
    <w:rsid w:val="00F219A2"/>
    <w:rsid w:val="00F21A81"/>
    <w:rsid w:val="00F21B98"/>
    <w:rsid w:val="00F21C32"/>
    <w:rsid w:val="00F21C8F"/>
    <w:rsid w:val="00F21DF5"/>
    <w:rsid w:val="00F21DF7"/>
    <w:rsid w:val="00F21ED2"/>
    <w:rsid w:val="00F22046"/>
    <w:rsid w:val="00F22203"/>
    <w:rsid w:val="00F224D0"/>
    <w:rsid w:val="00F224F8"/>
    <w:rsid w:val="00F22544"/>
    <w:rsid w:val="00F226B9"/>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9BF"/>
    <w:rsid w:val="00F23C3C"/>
    <w:rsid w:val="00F23C97"/>
    <w:rsid w:val="00F23D95"/>
    <w:rsid w:val="00F23ED4"/>
    <w:rsid w:val="00F23F28"/>
    <w:rsid w:val="00F24407"/>
    <w:rsid w:val="00F24543"/>
    <w:rsid w:val="00F2460E"/>
    <w:rsid w:val="00F24615"/>
    <w:rsid w:val="00F24698"/>
    <w:rsid w:val="00F24753"/>
    <w:rsid w:val="00F24892"/>
    <w:rsid w:val="00F2497C"/>
    <w:rsid w:val="00F24996"/>
    <w:rsid w:val="00F24E55"/>
    <w:rsid w:val="00F24E75"/>
    <w:rsid w:val="00F24EAA"/>
    <w:rsid w:val="00F2504E"/>
    <w:rsid w:val="00F250DF"/>
    <w:rsid w:val="00F25447"/>
    <w:rsid w:val="00F25615"/>
    <w:rsid w:val="00F2562E"/>
    <w:rsid w:val="00F25656"/>
    <w:rsid w:val="00F2571C"/>
    <w:rsid w:val="00F25721"/>
    <w:rsid w:val="00F25839"/>
    <w:rsid w:val="00F25903"/>
    <w:rsid w:val="00F259D2"/>
    <w:rsid w:val="00F25C60"/>
    <w:rsid w:val="00F25DE9"/>
    <w:rsid w:val="00F25E2D"/>
    <w:rsid w:val="00F25F72"/>
    <w:rsid w:val="00F26139"/>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5C2"/>
    <w:rsid w:val="00F2760E"/>
    <w:rsid w:val="00F27917"/>
    <w:rsid w:val="00F27B14"/>
    <w:rsid w:val="00F27B2E"/>
    <w:rsid w:val="00F27CF0"/>
    <w:rsid w:val="00F27DAE"/>
    <w:rsid w:val="00F27DBE"/>
    <w:rsid w:val="00F27FAC"/>
    <w:rsid w:val="00F30141"/>
    <w:rsid w:val="00F302F8"/>
    <w:rsid w:val="00F303B0"/>
    <w:rsid w:val="00F304FC"/>
    <w:rsid w:val="00F3064F"/>
    <w:rsid w:val="00F30719"/>
    <w:rsid w:val="00F30939"/>
    <w:rsid w:val="00F30981"/>
    <w:rsid w:val="00F309D4"/>
    <w:rsid w:val="00F30A12"/>
    <w:rsid w:val="00F30BB8"/>
    <w:rsid w:val="00F30E1D"/>
    <w:rsid w:val="00F30ECB"/>
    <w:rsid w:val="00F30F1C"/>
    <w:rsid w:val="00F30F50"/>
    <w:rsid w:val="00F30F65"/>
    <w:rsid w:val="00F30FEC"/>
    <w:rsid w:val="00F31028"/>
    <w:rsid w:val="00F310A9"/>
    <w:rsid w:val="00F310AC"/>
    <w:rsid w:val="00F310BF"/>
    <w:rsid w:val="00F3113C"/>
    <w:rsid w:val="00F313DE"/>
    <w:rsid w:val="00F314B4"/>
    <w:rsid w:val="00F314BB"/>
    <w:rsid w:val="00F315C5"/>
    <w:rsid w:val="00F3165A"/>
    <w:rsid w:val="00F317E7"/>
    <w:rsid w:val="00F318E7"/>
    <w:rsid w:val="00F3195E"/>
    <w:rsid w:val="00F31AAD"/>
    <w:rsid w:val="00F31B23"/>
    <w:rsid w:val="00F31B55"/>
    <w:rsid w:val="00F31C2E"/>
    <w:rsid w:val="00F31C9D"/>
    <w:rsid w:val="00F31F4F"/>
    <w:rsid w:val="00F32075"/>
    <w:rsid w:val="00F3207B"/>
    <w:rsid w:val="00F32377"/>
    <w:rsid w:val="00F324B5"/>
    <w:rsid w:val="00F3268A"/>
    <w:rsid w:val="00F326AD"/>
    <w:rsid w:val="00F32710"/>
    <w:rsid w:val="00F3296A"/>
    <w:rsid w:val="00F329ED"/>
    <w:rsid w:val="00F32ABA"/>
    <w:rsid w:val="00F32AD1"/>
    <w:rsid w:val="00F32BC5"/>
    <w:rsid w:val="00F32E87"/>
    <w:rsid w:val="00F331CD"/>
    <w:rsid w:val="00F33207"/>
    <w:rsid w:val="00F33264"/>
    <w:rsid w:val="00F33291"/>
    <w:rsid w:val="00F33405"/>
    <w:rsid w:val="00F33434"/>
    <w:rsid w:val="00F33516"/>
    <w:rsid w:val="00F33710"/>
    <w:rsid w:val="00F3381E"/>
    <w:rsid w:val="00F3382D"/>
    <w:rsid w:val="00F338EE"/>
    <w:rsid w:val="00F33963"/>
    <w:rsid w:val="00F33A0B"/>
    <w:rsid w:val="00F33D6C"/>
    <w:rsid w:val="00F33DB0"/>
    <w:rsid w:val="00F33F20"/>
    <w:rsid w:val="00F33F23"/>
    <w:rsid w:val="00F33F2E"/>
    <w:rsid w:val="00F33FF6"/>
    <w:rsid w:val="00F34083"/>
    <w:rsid w:val="00F34297"/>
    <w:rsid w:val="00F3430C"/>
    <w:rsid w:val="00F347B0"/>
    <w:rsid w:val="00F34A97"/>
    <w:rsid w:val="00F34CB2"/>
    <w:rsid w:val="00F34CD3"/>
    <w:rsid w:val="00F35046"/>
    <w:rsid w:val="00F35110"/>
    <w:rsid w:val="00F353CE"/>
    <w:rsid w:val="00F35537"/>
    <w:rsid w:val="00F357A2"/>
    <w:rsid w:val="00F357F1"/>
    <w:rsid w:val="00F358D2"/>
    <w:rsid w:val="00F35AA8"/>
    <w:rsid w:val="00F35AD0"/>
    <w:rsid w:val="00F35EDD"/>
    <w:rsid w:val="00F35F88"/>
    <w:rsid w:val="00F36107"/>
    <w:rsid w:val="00F36125"/>
    <w:rsid w:val="00F3619C"/>
    <w:rsid w:val="00F36211"/>
    <w:rsid w:val="00F36350"/>
    <w:rsid w:val="00F363B7"/>
    <w:rsid w:val="00F363CE"/>
    <w:rsid w:val="00F3644F"/>
    <w:rsid w:val="00F3654C"/>
    <w:rsid w:val="00F366E5"/>
    <w:rsid w:val="00F367BC"/>
    <w:rsid w:val="00F36A43"/>
    <w:rsid w:val="00F36B09"/>
    <w:rsid w:val="00F36E3B"/>
    <w:rsid w:val="00F36E96"/>
    <w:rsid w:val="00F36EAE"/>
    <w:rsid w:val="00F371C7"/>
    <w:rsid w:val="00F3720A"/>
    <w:rsid w:val="00F3736E"/>
    <w:rsid w:val="00F374B9"/>
    <w:rsid w:val="00F375FF"/>
    <w:rsid w:val="00F37686"/>
    <w:rsid w:val="00F37782"/>
    <w:rsid w:val="00F377A9"/>
    <w:rsid w:val="00F377F8"/>
    <w:rsid w:val="00F3786A"/>
    <w:rsid w:val="00F3792C"/>
    <w:rsid w:val="00F3793D"/>
    <w:rsid w:val="00F37A32"/>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0FE9"/>
    <w:rsid w:val="00F4106F"/>
    <w:rsid w:val="00F411B1"/>
    <w:rsid w:val="00F413D1"/>
    <w:rsid w:val="00F414D0"/>
    <w:rsid w:val="00F415DE"/>
    <w:rsid w:val="00F4177C"/>
    <w:rsid w:val="00F419A2"/>
    <w:rsid w:val="00F41B1B"/>
    <w:rsid w:val="00F41B1C"/>
    <w:rsid w:val="00F41B1E"/>
    <w:rsid w:val="00F41BCE"/>
    <w:rsid w:val="00F41C06"/>
    <w:rsid w:val="00F41C16"/>
    <w:rsid w:val="00F41C64"/>
    <w:rsid w:val="00F4206D"/>
    <w:rsid w:val="00F42079"/>
    <w:rsid w:val="00F42208"/>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297"/>
    <w:rsid w:val="00F432F0"/>
    <w:rsid w:val="00F43317"/>
    <w:rsid w:val="00F434B0"/>
    <w:rsid w:val="00F434E7"/>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61"/>
    <w:rsid w:val="00F44ACB"/>
    <w:rsid w:val="00F44BA7"/>
    <w:rsid w:val="00F44F75"/>
    <w:rsid w:val="00F450B6"/>
    <w:rsid w:val="00F450FF"/>
    <w:rsid w:val="00F45428"/>
    <w:rsid w:val="00F454F9"/>
    <w:rsid w:val="00F45546"/>
    <w:rsid w:val="00F458D1"/>
    <w:rsid w:val="00F458EE"/>
    <w:rsid w:val="00F45973"/>
    <w:rsid w:val="00F45A3C"/>
    <w:rsid w:val="00F45AB8"/>
    <w:rsid w:val="00F45B0E"/>
    <w:rsid w:val="00F45DA5"/>
    <w:rsid w:val="00F45E27"/>
    <w:rsid w:val="00F45EAE"/>
    <w:rsid w:val="00F45F5B"/>
    <w:rsid w:val="00F45FD3"/>
    <w:rsid w:val="00F46005"/>
    <w:rsid w:val="00F4603C"/>
    <w:rsid w:val="00F46043"/>
    <w:rsid w:val="00F4629C"/>
    <w:rsid w:val="00F46528"/>
    <w:rsid w:val="00F465BB"/>
    <w:rsid w:val="00F46738"/>
    <w:rsid w:val="00F4696D"/>
    <w:rsid w:val="00F46A73"/>
    <w:rsid w:val="00F46C22"/>
    <w:rsid w:val="00F46D1A"/>
    <w:rsid w:val="00F46D5B"/>
    <w:rsid w:val="00F46FAD"/>
    <w:rsid w:val="00F46FF2"/>
    <w:rsid w:val="00F46FF5"/>
    <w:rsid w:val="00F47074"/>
    <w:rsid w:val="00F4711E"/>
    <w:rsid w:val="00F471A6"/>
    <w:rsid w:val="00F47469"/>
    <w:rsid w:val="00F474FD"/>
    <w:rsid w:val="00F476F8"/>
    <w:rsid w:val="00F4777B"/>
    <w:rsid w:val="00F47D84"/>
    <w:rsid w:val="00F47F38"/>
    <w:rsid w:val="00F50036"/>
    <w:rsid w:val="00F500CD"/>
    <w:rsid w:val="00F501FF"/>
    <w:rsid w:val="00F50557"/>
    <w:rsid w:val="00F505B2"/>
    <w:rsid w:val="00F50796"/>
    <w:rsid w:val="00F50809"/>
    <w:rsid w:val="00F5090C"/>
    <w:rsid w:val="00F5092A"/>
    <w:rsid w:val="00F50AAE"/>
    <w:rsid w:val="00F50C55"/>
    <w:rsid w:val="00F50D60"/>
    <w:rsid w:val="00F50DE3"/>
    <w:rsid w:val="00F51093"/>
    <w:rsid w:val="00F510AF"/>
    <w:rsid w:val="00F51102"/>
    <w:rsid w:val="00F5113E"/>
    <w:rsid w:val="00F511FE"/>
    <w:rsid w:val="00F512D6"/>
    <w:rsid w:val="00F51734"/>
    <w:rsid w:val="00F5183F"/>
    <w:rsid w:val="00F518A8"/>
    <w:rsid w:val="00F519ED"/>
    <w:rsid w:val="00F51B22"/>
    <w:rsid w:val="00F51C3D"/>
    <w:rsid w:val="00F51C4C"/>
    <w:rsid w:val="00F51CE7"/>
    <w:rsid w:val="00F520DE"/>
    <w:rsid w:val="00F5217C"/>
    <w:rsid w:val="00F52368"/>
    <w:rsid w:val="00F52551"/>
    <w:rsid w:val="00F5272E"/>
    <w:rsid w:val="00F528F1"/>
    <w:rsid w:val="00F52949"/>
    <w:rsid w:val="00F529BA"/>
    <w:rsid w:val="00F529E0"/>
    <w:rsid w:val="00F52D31"/>
    <w:rsid w:val="00F52DD3"/>
    <w:rsid w:val="00F52DEA"/>
    <w:rsid w:val="00F52F42"/>
    <w:rsid w:val="00F530CB"/>
    <w:rsid w:val="00F532F5"/>
    <w:rsid w:val="00F53339"/>
    <w:rsid w:val="00F533B6"/>
    <w:rsid w:val="00F533B8"/>
    <w:rsid w:val="00F53460"/>
    <w:rsid w:val="00F535A7"/>
    <w:rsid w:val="00F535B0"/>
    <w:rsid w:val="00F53620"/>
    <w:rsid w:val="00F53639"/>
    <w:rsid w:val="00F536F2"/>
    <w:rsid w:val="00F537B9"/>
    <w:rsid w:val="00F538E8"/>
    <w:rsid w:val="00F539EC"/>
    <w:rsid w:val="00F53A46"/>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088"/>
    <w:rsid w:val="00F552D7"/>
    <w:rsid w:val="00F55607"/>
    <w:rsid w:val="00F5586C"/>
    <w:rsid w:val="00F55875"/>
    <w:rsid w:val="00F5589E"/>
    <w:rsid w:val="00F55A7E"/>
    <w:rsid w:val="00F55ABC"/>
    <w:rsid w:val="00F55ABD"/>
    <w:rsid w:val="00F55C21"/>
    <w:rsid w:val="00F55CCF"/>
    <w:rsid w:val="00F55DCA"/>
    <w:rsid w:val="00F55DFA"/>
    <w:rsid w:val="00F55F24"/>
    <w:rsid w:val="00F55F76"/>
    <w:rsid w:val="00F563A1"/>
    <w:rsid w:val="00F5653F"/>
    <w:rsid w:val="00F56591"/>
    <w:rsid w:val="00F5685F"/>
    <w:rsid w:val="00F568B2"/>
    <w:rsid w:val="00F56966"/>
    <w:rsid w:val="00F56C72"/>
    <w:rsid w:val="00F56DCD"/>
    <w:rsid w:val="00F56DEB"/>
    <w:rsid w:val="00F56E11"/>
    <w:rsid w:val="00F56E62"/>
    <w:rsid w:val="00F56FFD"/>
    <w:rsid w:val="00F57031"/>
    <w:rsid w:val="00F57743"/>
    <w:rsid w:val="00F57748"/>
    <w:rsid w:val="00F57808"/>
    <w:rsid w:val="00F57A13"/>
    <w:rsid w:val="00F57AC8"/>
    <w:rsid w:val="00F57C6A"/>
    <w:rsid w:val="00F57E95"/>
    <w:rsid w:val="00F57F32"/>
    <w:rsid w:val="00F57F33"/>
    <w:rsid w:val="00F602BE"/>
    <w:rsid w:val="00F6043A"/>
    <w:rsid w:val="00F6047D"/>
    <w:rsid w:val="00F605F2"/>
    <w:rsid w:val="00F60662"/>
    <w:rsid w:val="00F60722"/>
    <w:rsid w:val="00F6079B"/>
    <w:rsid w:val="00F60939"/>
    <w:rsid w:val="00F609A9"/>
    <w:rsid w:val="00F60AC2"/>
    <w:rsid w:val="00F60C65"/>
    <w:rsid w:val="00F60D79"/>
    <w:rsid w:val="00F60E8A"/>
    <w:rsid w:val="00F61052"/>
    <w:rsid w:val="00F610F6"/>
    <w:rsid w:val="00F61194"/>
    <w:rsid w:val="00F612F3"/>
    <w:rsid w:val="00F613AD"/>
    <w:rsid w:val="00F61405"/>
    <w:rsid w:val="00F61516"/>
    <w:rsid w:val="00F61867"/>
    <w:rsid w:val="00F618CC"/>
    <w:rsid w:val="00F61A2B"/>
    <w:rsid w:val="00F61B70"/>
    <w:rsid w:val="00F61CE3"/>
    <w:rsid w:val="00F61D83"/>
    <w:rsid w:val="00F61D8A"/>
    <w:rsid w:val="00F61E2F"/>
    <w:rsid w:val="00F621C4"/>
    <w:rsid w:val="00F62380"/>
    <w:rsid w:val="00F623CF"/>
    <w:rsid w:val="00F626F3"/>
    <w:rsid w:val="00F6273D"/>
    <w:rsid w:val="00F62A33"/>
    <w:rsid w:val="00F62BA5"/>
    <w:rsid w:val="00F62D58"/>
    <w:rsid w:val="00F62E53"/>
    <w:rsid w:val="00F630B2"/>
    <w:rsid w:val="00F632E0"/>
    <w:rsid w:val="00F633F8"/>
    <w:rsid w:val="00F63784"/>
    <w:rsid w:val="00F6387F"/>
    <w:rsid w:val="00F6391E"/>
    <w:rsid w:val="00F6392B"/>
    <w:rsid w:val="00F6408E"/>
    <w:rsid w:val="00F640B8"/>
    <w:rsid w:val="00F641AA"/>
    <w:rsid w:val="00F64320"/>
    <w:rsid w:val="00F64428"/>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4EF"/>
    <w:rsid w:val="00F65545"/>
    <w:rsid w:val="00F656AF"/>
    <w:rsid w:val="00F6598D"/>
    <w:rsid w:val="00F65998"/>
    <w:rsid w:val="00F65A36"/>
    <w:rsid w:val="00F65AB2"/>
    <w:rsid w:val="00F65BC4"/>
    <w:rsid w:val="00F65D3D"/>
    <w:rsid w:val="00F65E31"/>
    <w:rsid w:val="00F65F13"/>
    <w:rsid w:val="00F66047"/>
    <w:rsid w:val="00F66332"/>
    <w:rsid w:val="00F664E2"/>
    <w:rsid w:val="00F66750"/>
    <w:rsid w:val="00F66B46"/>
    <w:rsid w:val="00F66E68"/>
    <w:rsid w:val="00F66E80"/>
    <w:rsid w:val="00F66ED9"/>
    <w:rsid w:val="00F67070"/>
    <w:rsid w:val="00F6707D"/>
    <w:rsid w:val="00F670B4"/>
    <w:rsid w:val="00F671E1"/>
    <w:rsid w:val="00F672EF"/>
    <w:rsid w:val="00F673A7"/>
    <w:rsid w:val="00F673D2"/>
    <w:rsid w:val="00F6745F"/>
    <w:rsid w:val="00F6749F"/>
    <w:rsid w:val="00F67528"/>
    <w:rsid w:val="00F67564"/>
    <w:rsid w:val="00F675BE"/>
    <w:rsid w:val="00F67600"/>
    <w:rsid w:val="00F677F4"/>
    <w:rsid w:val="00F67A28"/>
    <w:rsid w:val="00F67AAD"/>
    <w:rsid w:val="00F67B91"/>
    <w:rsid w:val="00F67E30"/>
    <w:rsid w:val="00F70029"/>
    <w:rsid w:val="00F7006C"/>
    <w:rsid w:val="00F7022C"/>
    <w:rsid w:val="00F70340"/>
    <w:rsid w:val="00F704EA"/>
    <w:rsid w:val="00F70573"/>
    <w:rsid w:val="00F7059C"/>
    <w:rsid w:val="00F70616"/>
    <w:rsid w:val="00F7063A"/>
    <w:rsid w:val="00F7074A"/>
    <w:rsid w:val="00F708FB"/>
    <w:rsid w:val="00F709C3"/>
    <w:rsid w:val="00F70A9B"/>
    <w:rsid w:val="00F70B2B"/>
    <w:rsid w:val="00F70C31"/>
    <w:rsid w:val="00F70CBC"/>
    <w:rsid w:val="00F71145"/>
    <w:rsid w:val="00F71193"/>
    <w:rsid w:val="00F712E9"/>
    <w:rsid w:val="00F71400"/>
    <w:rsid w:val="00F71585"/>
    <w:rsid w:val="00F7168F"/>
    <w:rsid w:val="00F716AC"/>
    <w:rsid w:val="00F716B1"/>
    <w:rsid w:val="00F71851"/>
    <w:rsid w:val="00F71923"/>
    <w:rsid w:val="00F71AB8"/>
    <w:rsid w:val="00F71AC1"/>
    <w:rsid w:val="00F71B99"/>
    <w:rsid w:val="00F71B9C"/>
    <w:rsid w:val="00F71BEA"/>
    <w:rsid w:val="00F71C98"/>
    <w:rsid w:val="00F71CA4"/>
    <w:rsid w:val="00F71D3F"/>
    <w:rsid w:val="00F71F95"/>
    <w:rsid w:val="00F721A2"/>
    <w:rsid w:val="00F722CD"/>
    <w:rsid w:val="00F724AC"/>
    <w:rsid w:val="00F72749"/>
    <w:rsid w:val="00F7278D"/>
    <w:rsid w:val="00F728AE"/>
    <w:rsid w:val="00F72996"/>
    <w:rsid w:val="00F72B70"/>
    <w:rsid w:val="00F730A8"/>
    <w:rsid w:val="00F730AC"/>
    <w:rsid w:val="00F730AD"/>
    <w:rsid w:val="00F730AF"/>
    <w:rsid w:val="00F73372"/>
    <w:rsid w:val="00F733E3"/>
    <w:rsid w:val="00F73477"/>
    <w:rsid w:val="00F734E4"/>
    <w:rsid w:val="00F73953"/>
    <w:rsid w:val="00F73954"/>
    <w:rsid w:val="00F7396E"/>
    <w:rsid w:val="00F73972"/>
    <w:rsid w:val="00F73AE7"/>
    <w:rsid w:val="00F73AE9"/>
    <w:rsid w:val="00F73CE5"/>
    <w:rsid w:val="00F73DAA"/>
    <w:rsid w:val="00F73DFC"/>
    <w:rsid w:val="00F73EB5"/>
    <w:rsid w:val="00F73F13"/>
    <w:rsid w:val="00F74055"/>
    <w:rsid w:val="00F740D2"/>
    <w:rsid w:val="00F74110"/>
    <w:rsid w:val="00F74135"/>
    <w:rsid w:val="00F74179"/>
    <w:rsid w:val="00F7422B"/>
    <w:rsid w:val="00F745E6"/>
    <w:rsid w:val="00F74717"/>
    <w:rsid w:val="00F7483D"/>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C1F"/>
    <w:rsid w:val="00F75FEF"/>
    <w:rsid w:val="00F76465"/>
    <w:rsid w:val="00F764B0"/>
    <w:rsid w:val="00F76ABD"/>
    <w:rsid w:val="00F76C37"/>
    <w:rsid w:val="00F76E50"/>
    <w:rsid w:val="00F76EC8"/>
    <w:rsid w:val="00F77008"/>
    <w:rsid w:val="00F77168"/>
    <w:rsid w:val="00F772DB"/>
    <w:rsid w:val="00F77461"/>
    <w:rsid w:val="00F775F4"/>
    <w:rsid w:val="00F7766C"/>
    <w:rsid w:val="00F779F6"/>
    <w:rsid w:val="00F77A19"/>
    <w:rsid w:val="00F77A83"/>
    <w:rsid w:val="00F77BE5"/>
    <w:rsid w:val="00F77C23"/>
    <w:rsid w:val="00F77C80"/>
    <w:rsid w:val="00F77C8E"/>
    <w:rsid w:val="00F77F2E"/>
    <w:rsid w:val="00F77F85"/>
    <w:rsid w:val="00F801E7"/>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4"/>
    <w:rsid w:val="00F81217"/>
    <w:rsid w:val="00F8139A"/>
    <w:rsid w:val="00F8152A"/>
    <w:rsid w:val="00F81530"/>
    <w:rsid w:val="00F8199F"/>
    <w:rsid w:val="00F81AE7"/>
    <w:rsid w:val="00F81B45"/>
    <w:rsid w:val="00F81C77"/>
    <w:rsid w:val="00F821B4"/>
    <w:rsid w:val="00F821BC"/>
    <w:rsid w:val="00F821C1"/>
    <w:rsid w:val="00F821C6"/>
    <w:rsid w:val="00F8244D"/>
    <w:rsid w:val="00F82747"/>
    <w:rsid w:val="00F82884"/>
    <w:rsid w:val="00F82945"/>
    <w:rsid w:val="00F829E6"/>
    <w:rsid w:val="00F82A55"/>
    <w:rsid w:val="00F82C1C"/>
    <w:rsid w:val="00F82C44"/>
    <w:rsid w:val="00F82CDA"/>
    <w:rsid w:val="00F82CFB"/>
    <w:rsid w:val="00F83099"/>
    <w:rsid w:val="00F83147"/>
    <w:rsid w:val="00F83214"/>
    <w:rsid w:val="00F8334E"/>
    <w:rsid w:val="00F83432"/>
    <w:rsid w:val="00F835E0"/>
    <w:rsid w:val="00F83787"/>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20"/>
    <w:rsid w:val="00F84E52"/>
    <w:rsid w:val="00F84E86"/>
    <w:rsid w:val="00F8506E"/>
    <w:rsid w:val="00F8509E"/>
    <w:rsid w:val="00F85254"/>
    <w:rsid w:val="00F85289"/>
    <w:rsid w:val="00F858D8"/>
    <w:rsid w:val="00F85A4E"/>
    <w:rsid w:val="00F85B45"/>
    <w:rsid w:val="00F85E6F"/>
    <w:rsid w:val="00F85F2D"/>
    <w:rsid w:val="00F860D1"/>
    <w:rsid w:val="00F86257"/>
    <w:rsid w:val="00F862A8"/>
    <w:rsid w:val="00F862D8"/>
    <w:rsid w:val="00F863EE"/>
    <w:rsid w:val="00F863F0"/>
    <w:rsid w:val="00F864CA"/>
    <w:rsid w:val="00F865D8"/>
    <w:rsid w:val="00F86720"/>
    <w:rsid w:val="00F86764"/>
    <w:rsid w:val="00F867D2"/>
    <w:rsid w:val="00F86B2F"/>
    <w:rsid w:val="00F86C99"/>
    <w:rsid w:val="00F87097"/>
    <w:rsid w:val="00F87142"/>
    <w:rsid w:val="00F87367"/>
    <w:rsid w:val="00F87451"/>
    <w:rsid w:val="00F874BA"/>
    <w:rsid w:val="00F87700"/>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A76"/>
    <w:rsid w:val="00F90BA6"/>
    <w:rsid w:val="00F90D30"/>
    <w:rsid w:val="00F90D8E"/>
    <w:rsid w:val="00F90E23"/>
    <w:rsid w:val="00F90EAC"/>
    <w:rsid w:val="00F90EC4"/>
    <w:rsid w:val="00F90F29"/>
    <w:rsid w:val="00F90F8C"/>
    <w:rsid w:val="00F910BA"/>
    <w:rsid w:val="00F910D1"/>
    <w:rsid w:val="00F9112A"/>
    <w:rsid w:val="00F913AE"/>
    <w:rsid w:val="00F91590"/>
    <w:rsid w:val="00F91593"/>
    <w:rsid w:val="00F917B6"/>
    <w:rsid w:val="00F91980"/>
    <w:rsid w:val="00F9199B"/>
    <w:rsid w:val="00F919F0"/>
    <w:rsid w:val="00F91A85"/>
    <w:rsid w:val="00F91B17"/>
    <w:rsid w:val="00F91E45"/>
    <w:rsid w:val="00F91E51"/>
    <w:rsid w:val="00F922CC"/>
    <w:rsid w:val="00F9234F"/>
    <w:rsid w:val="00F923FA"/>
    <w:rsid w:val="00F92474"/>
    <w:rsid w:val="00F926A8"/>
    <w:rsid w:val="00F928B4"/>
    <w:rsid w:val="00F929FD"/>
    <w:rsid w:val="00F92AAF"/>
    <w:rsid w:val="00F92B97"/>
    <w:rsid w:val="00F92C13"/>
    <w:rsid w:val="00F92D23"/>
    <w:rsid w:val="00F92E01"/>
    <w:rsid w:val="00F93227"/>
    <w:rsid w:val="00F932F6"/>
    <w:rsid w:val="00F93794"/>
    <w:rsid w:val="00F9389A"/>
    <w:rsid w:val="00F939B5"/>
    <w:rsid w:val="00F93CCA"/>
    <w:rsid w:val="00F94125"/>
    <w:rsid w:val="00F94142"/>
    <w:rsid w:val="00F941EA"/>
    <w:rsid w:val="00F948A0"/>
    <w:rsid w:val="00F949DB"/>
    <w:rsid w:val="00F94AA2"/>
    <w:rsid w:val="00F94D2A"/>
    <w:rsid w:val="00F94FB1"/>
    <w:rsid w:val="00F952C2"/>
    <w:rsid w:val="00F95300"/>
    <w:rsid w:val="00F95372"/>
    <w:rsid w:val="00F9546C"/>
    <w:rsid w:val="00F956ED"/>
    <w:rsid w:val="00F958FB"/>
    <w:rsid w:val="00F959BB"/>
    <w:rsid w:val="00F95D01"/>
    <w:rsid w:val="00F95D1F"/>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B33"/>
    <w:rsid w:val="00F96B3A"/>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79B"/>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00"/>
    <w:rsid w:val="00FA1969"/>
    <w:rsid w:val="00FA19A9"/>
    <w:rsid w:val="00FA19AA"/>
    <w:rsid w:val="00FA1D07"/>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667"/>
    <w:rsid w:val="00FA3732"/>
    <w:rsid w:val="00FA375E"/>
    <w:rsid w:val="00FA3921"/>
    <w:rsid w:val="00FA3A5D"/>
    <w:rsid w:val="00FA3C39"/>
    <w:rsid w:val="00FA3DBC"/>
    <w:rsid w:val="00FA4143"/>
    <w:rsid w:val="00FA4270"/>
    <w:rsid w:val="00FA42A2"/>
    <w:rsid w:val="00FA4522"/>
    <w:rsid w:val="00FA4614"/>
    <w:rsid w:val="00FA470B"/>
    <w:rsid w:val="00FA4747"/>
    <w:rsid w:val="00FA48A0"/>
    <w:rsid w:val="00FA4913"/>
    <w:rsid w:val="00FA496C"/>
    <w:rsid w:val="00FA4B9D"/>
    <w:rsid w:val="00FA4C83"/>
    <w:rsid w:val="00FA4FF4"/>
    <w:rsid w:val="00FA500B"/>
    <w:rsid w:val="00FA516E"/>
    <w:rsid w:val="00FA520B"/>
    <w:rsid w:val="00FA525B"/>
    <w:rsid w:val="00FA5430"/>
    <w:rsid w:val="00FA5615"/>
    <w:rsid w:val="00FA569C"/>
    <w:rsid w:val="00FA5747"/>
    <w:rsid w:val="00FA5972"/>
    <w:rsid w:val="00FA59A7"/>
    <w:rsid w:val="00FA5A5F"/>
    <w:rsid w:val="00FA5B14"/>
    <w:rsid w:val="00FA5C85"/>
    <w:rsid w:val="00FA5CF6"/>
    <w:rsid w:val="00FA5EE5"/>
    <w:rsid w:val="00FA60AB"/>
    <w:rsid w:val="00FA62CD"/>
    <w:rsid w:val="00FA660F"/>
    <w:rsid w:val="00FA6613"/>
    <w:rsid w:val="00FA671D"/>
    <w:rsid w:val="00FA6776"/>
    <w:rsid w:val="00FA68B9"/>
    <w:rsid w:val="00FA6A51"/>
    <w:rsid w:val="00FA6AEF"/>
    <w:rsid w:val="00FA6C1D"/>
    <w:rsid w:val="00FA6EBB"/>
    <w:rsid w:val="00FA6F80"/>
    <w:rsid w:val="00FA7352"/>
    <w:rsid w:val="00FA7377"/>
    <w:rsid w:val="00FA73BF"/>
    <w:rsid w:val="00FA7472"/>
    <w:rsid w:val="00FA748D"/>
    <w:rsid w:val="00FA74F1"/>
    <w:rsid w:val="00FA76A4"/>
    <w:rsid w:val="00FA7731"/>
    <w:rsid w:val="00FA7849"/>
    <w:rsid w:val="00FA786E"/>
    <w:rsid w:val="00FA78A3"/>
    <w:rsid w:val="00FA7BF0"/>
    <w:rsid w:val="00FA7C4B"/>
    <w:rsid w:val="00FA7D76"/>
    <w:rsid w:val="00FA7DC6"/>
    <w:rsid w:val="00FB00E7"/>
    <w:rsid w:val="00FB00F1"/>
    <w:rsid w:val="00FB03F6"/>
    <w:rsid w:val="00FB04B7"/>
    <w:rsid w:val="00FB04D5"/>
    <w:rsid w:val="00FB0543"/>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71"/>
    <w:rsid w:val="00FB1EB2"/>
    <w:rsid w:val="00FB201D"/>
    <w:rsid w:val="00FB2057"/>
    <w:rsid w:val="00FB20A8"/>
    <w:rsid w:val="00FB2164"/>
    <w:rsid w:val="00FB2211"/>
    <w:rsid w:val="00FB2301"/>
    <w:rsid w:val="00FB2381"/>
    <w:rsid w:val="00FB244C"/>
    <w:rsid w:val="00FB2484"/>
    <w:rsid w:val="00FB249F"/>
    <w:rsid w:val="00FB29C9"/>
    <w:rsid w:val="00FB2AB4"/>
    <w:rsid w:val="00FB2C8D"/>
    <w:rsid w:val="00FB2CC1"/>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3FC"/>
    <w:rsid w:val="00FB4417"/>
    <w:rsid w:val="00FB443F"/>
    <w:rsid w:val="00FB4684"/>
    <w:rsid w:val="00FB46F7"/>
    <w:rsid w:val="00FB4821"/>
    <w:rsid w:val="00FB4994"/>
    <w:rsid w:val="00FB4BEF"/>
    <w:rsid w:val="00FB4CD3"/>
    <w:rsid w:val="00FB4F8C"/>
    <w:rsid w:val="00FB4FEA"/>
    <w:rsid w:val="00FB518D"/>
    <w:rsid w:val="00FB5204"/>
    <w:rsid w:val="00FB575E"/>
    <w:rsid w:val="00FB576F"/>
    <w:rsid w:val="00FB582A"/>
    <w:rsid w:val="00FB5837"/>
    <w:rsid w:val="00FB586A"/>
    <w:rsid w:val="00FB59D0"/>
    <w:rsid w:val="00FB5A1F"/>
    <w:rsid w:val="00FB5AB8"/>
    <w:rsid w:val="00FB5AC5"/>
    <w:rsid w:val="00FB5AD7"/>
    <w:rsid w:val="00FB5C1B"/>
    <w:rsid w:val="00FB5D85"/>
    <w:rsid w:val="00FB5E87"/>
    <w:rsid w:val="00FB5F68"/>
    <w:rsid w:val="00FB5FB8"/>
    <w:rsid w:val="00FB6065"/>
    <w:rsid w:val="00FB60EB"/>
    <w:rsid w:val="00FB6672"/>
    <w:rsid w:val="00FB69F4"/>
    <w:rsid w:val="00FB6B25"/>
    <w:rsid w:val="00FB6CE8"/>
    <w:rsid w:val="00FB6DBB"/>
    <w:rsid w:val="00FB6E65"/>
    <w:rsid w:val="00FB6FEF"/>
    <w:rsid w:val="00FB72B6"/>
    <w:rsid w:val="00FB72DD"/>
    <w:rsid w:val="00FB7716"/>
    <w:rsid w:val="00FB798A"/>
    <w:rsid w:val="00FB7AD0"/>
    <w:rsid w:val="00FB7BCB"/>
    <w:rsid w:val="00FB7EC4"/>
    <w:rsid w:val="00FB7F61"/>
    <w:rsid w:val="00FC00AB"/>
    <w:rsid w:val="00FC013F"/>
    <w:rsid w:val="00FC01C5"/>
    <w:rsid w:val="00FC029B"/>
    <w:rsid w:val="00FC050D"/>
    <w:rsid w:val="00FC0596"/>
    <w:rsid w:val="00FC0689"/>
    <w:rsid w:val="00FC0739"/>
    <w:rsid w:val="00FC07A1"/>
    <w:rsid w:val="00FC0A20"/>
    <w:rsid w:val="00FC0AB2"/>
    <w:rsid w:val="00FC0B78"/>
    <w:rsid w:val="00FC0C26"/>
    <w:rsid w:val="00FC0C89"/>
    <w:rsid w:val="00FC0EB5"/>
    <w:rsid w:val="00FC0EF0"/>
    <w:rsid w:val="00FC0F68"/>
    <w:rsid w:val="00FC1084"/>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2F80"/>
    <w:rsid w:val="00FC3105"/>
    <w:rsid w:val="00FC311D"/>
    <w:rsid w:val="00FC318D"/>
    <w:rsid w:val="00FC335C"/>
    <w:rsid w:val="00FC338E"/>
    <w:rsid w:val="00FC3795"/>
    <w:rsid w:val="00FC38E7"/>
    <w:rsid w:val="00FC394A"/>
    <w:rsid w:val="00FC3994"/>
    <w:rsid w:val="00FC39B8"/>
    <w:rsid w:val="00FC3AA1"/>
    <w:rsid w:val="00FC3ACC"/>
    <w:rsid w:val="00FC3BDB"/>
    <w:rsid w:val="00FC3CF4"/>
    <w:rsid w:val="00FC3E25"/>
    <w:rsid w:val="00FC3F13"/>
    <w:rsid w:val="00FC3FA8"/>
    <w:rsid w:val="00FC40EA"/>
    <w:rsid w:val="00FC4192"/>
    <w:rsid w:val="00FC41EE"/>
    <w:rsid w:val="00FC42C5"/>
    <w:rsid w:val="00FC457D"/>
    <w:rsid w:val="00FC458D"/>
    <w:rsid w:val="00FC4742"/>
    <w:rsid w:val="00FC478C"/>
    <w:rsid w:val="00FC4886"/>
    <w:rsid w:val="00FC48E8"/>
    <w:rsid w:val="00FC49F6"/>
    <w:rsid w:val="00FC4B7C"/>
    <w:rsid w:val="00FC5042"/>
    <w:rsid w:val="00FC535F"/>
    <w:rsid w:val="00FC5427"/>
    <w:rsid w:val="00FC5667"/>
    <w:rsid w:val="00FC588F"/>
    <w:rsid w:val="00FC59F8"/>
    <w:rsid w:val="00FC5AF1"/>
    <w:rsid w:val="00FC5BAF"/>
    <w:rsid w:val="00FC5F48"/>
    <w:rsid w:val="00FC6142"/>
    <w:rsid w:val="00FC6190"/>
    <w:rsid w:val="00FC6370"/>
    <w:rsid w:val="00FC637D"/>
    <w:rsid w:val="00FC6394"/>
    <w:rsid w:val="00FC6461"/>
    <w:rsid w:val="00FC650B"/>
    <w:rsid w:val="00FC65F9"/>
    <w:rsid w:val="00FC6A1D"/>
    <w:rsid w:val="00FC6B04"/>
    <w:rsid w:val="00FC6B1B"/>
    <w:rsid w:val="00FC6B3B"/>
    <w:rsid w:val="00FC6BD2"/>
    <w:rsid w:val="00FC6C4E"/>
    <w:rsid w:val="00FC6D22"/>
    <w:rsid w:val="00FC6D8B"/>
    <w:rsid w:val="00FC6F81"/>
    <w:rsid w:val="00FC7021"/>
    <w:rsid w:val="00FC7144"/>
    <w:rsid w:val="00FC71F1"/>
    <w:rsid w:val="00FC71F5"/>
    <w:rsid w:val="00FC72A4"/>
    <w:rsid w:val="00FC7343"/>
    <w:rsid w:val="00FC736B"/>
    <w:rsid w:val="00FC7471"/>
    <w:rsid w:val="00FC7484"/>
    <w:rsid w:val="00FC74AC"/>
    <w:rsid w:val="00FC755A"/>
    <w:rsid w:val="00FC75E8"/>
    <w:rsid w:val="00FC775F"/>
    <w:rsid w:val="00FC7A7A"/>
    <w:rsid w:val="00FC7AC7"/>
    <w:rsid w:val="00FC7B10"/>
    <w:rsid w:val="00FC7BAF"/>
    <w:rsid w:val="00FC7C2D"/>
    <w:rsid w:val="00FC7D7E"/>
    <w:rsid w:val="00FC7F8D"/>
    <w:rsid w:val="00FC7FB2"/>
    <w:rsid w:val="00FC7FDB"/>
    <w:rsid w:val="00FD0179"/>
    <w:rsid w:val="00FD01A4"/>
    <w:rsid w:val="00FD02BB"/>
    <w:rsid w:val="00FD033A"/>
    <w:rsid w:val="00FD0547"/>
    <w:rsid w:val="00FD05A3"/>
    <w:rsid w:val="00FD0626"/>
    <w:rsid w:val="00FD07DF"/>
    <w:rsid w:val="00FD0801"/>
    <w:rsid w:val="00FD0984"/>
    <w:rsid w:val="00FD09EC"/>
    <w:rsid w:val="00FD0ADB"/>
    <w:rsid w:val="00FD0B07"/>
    <w:rsid w:val="00FD0B7B"/>
    <w:rsid w:val="00FD0CA2"/>
    <w:rsid w:val="00FD0E58"/>
    <w:rsid w:val="00FD0EA4"/>
    <w:rsid w:val="00FD0F7B"/>
    <w:rsid w:val="00FD0FB0"/>
    <w:rsid w:val="00FD11B0"/>
    <w:rsid w:val="00FD123D"/>
    <w:rsid w:val="00FD14D1"/>
    <w:rsid w:val="00FD1613"/>
    <w:rsid w:val="00FD166D"/>
    <w:rsid w:val="00FD1783"/>
    <w:rsid w:val="00FD1A4D"/>
    <w:rsid w:val="00FD1BAA"/>
    <w:rsid w:val="00FD1BF9"/>
    <w:rsid w:val="00FD1F09"/>
    <w:rsid w:val="00FD20E3"/>
    <w:rsid w:val="00FD215E"/>
    <w:rsid w:val="00FD21DE"/>
    <w:rsid w:val="00FD2498"/>
    <w:rsid w:val="00FD28A7"/>
    <w:rsid w:val="00FD2AEE"/>
    <w:rsid w:val="00FD2DD5"/>
    <w:rsid w:val="00FD2E91"/>
    <w:rsid w:val="00FD2FCE"/>
    <w:rsid w:val="00FD33B6"/>
    <w:rsid w:val="00FD33B8"/>
    <w:rsid w:val="00FD3430"/>
    <w:rsid w:val="00FD35EE"/>
    <w:rsid w:val="00FD36EC"/>
    <w:rsid w:val="00FD386D"/>
    <w:rsid w:val="00FD3880"/>
    <w:rsid w:val="00FD3A9D"/>
    <w:rsid w:val="00FD3CBA"/>
    <w:rsid w:val="00FD3D53"/>
    <w:rsid w:val="00FD3D87"/>
    <w:rsid w:val="00FD3DE6"/>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34E"/>
    <w:rsid w:val="00FD572C"/>
    <w:rsid w:val="00FD575F"/>
    <w:rsid w:val="00FD57B1"/>
    <w:rsid w:val="00FD5888"/>
    <w:rsid w:val="00FD59B5"/>
    <w:rsid w:val="00FD5B6F"/>
    <w:rsid w:val="00FD5DF9"/>
    <w:rsid w:val="00FD605F"/>
    <w:rsid w:val="00FD60FF"/>
    <w:rsid w:val="00FD6160"/>
    <w:rsid w:val="00FD62B9"/>
    <w:rsid w:val="00FD65B1"/>
    <w:rsid w:val="00FD6612"/>
    <w:rsid w:val="00FD6858"/>
    <w:rsid w:val="00FD6875"/>
    <w:rsid w:val="00FD68D1"/>
    <w:rsid w:val="00FD6983"/>
    <w:rsid w:val="00FD69B6"/>
    <w:rsid w:val="00FD69D0"/>
    <w:rsid w:val="00FD6AC3"/>
    <w:rsid w:val="00FD6B0C"/>
    <w:rsid w:val="00FD6DF6"/>
    <w:rsid w:val="00FD6E7F"/>
    <w:rsid w:val="00FD7110"/>
    <w:rsid w:val="00FD712F"/>
    <w:rsid w:val="00FD7496"/>
    <w:rsid w:val="00FD754F"/>
    <w:rsid w:val="00FD7602"/>
    <w:rsid w:val="00FD7606"/>
    <w:rsid w:val="00FD7643"/>
    <w:rsid w:val="00FD77CD"/>
    <w:rsid w:val="00FD77E8"/>
    <w:rsid w:val="00FD7824"/>
    <w:rsid w:val="00FD7C05"/>
    <w:rsid w:val="00FD7D50"/>
    <w:rsid w:val="00FD7E48"/>
    <w:rsid w:val="00FD7EB5"/>
    <w:rsid w:val="00FD7EDA"/>
    <w:rsid w:val="00FD7F3F"/>
    <w:rsid w:val="00FD7F8E"/>
    <w:rsid w:val="00FD7FC2"/>
    <w:rsid w:val="00FD7FE6"/>
    <w:rsid w:val="00FE020F"/>
    <w:rsid w:val="00FE045A"/>
    <w:rsid w:val="00FE072E"/>
    <w:rsid w:val="00FE0AFD"/>
    <w:rsid w:val="00FE0C5D"/>
    <w:rsid w:val="00FE0D2F"/>
    <w:rsid w:val="00FE0D66"/>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A24"/>
    <w:rsid w:val="00FE2DA7"/>
    <w:rsid w:val="00FE2E79"/>
    <w:rsid w:val="00FE2FFE"/>
    <w:rsid w:val="00FE3066"/>
    <w:rsid w:val="00FE3190"/>
    <w:rsid w:val="00FE31AB"/>
    <w:rsid w:val="00FE3308"/>
    <w:rsid w:val="00FE3373"/>
    <w:rsid w:val="00FE345B"/>
    <w:rsid w:val="00FE34F7"/>
    <w:rsid w:val="00FE3514"/>
    <w:rsid w:val="00FE39D4"/>
    <w:rsid w:val="00FE3B8F"/>
    <w:rsid w:val="00FE3C2C"/>
    <w:rsid w:val="00FE3C63"/>
    <w:rsid w:val="00FE3C73"/>
    <w:rsid w:val="00FE3D0C"/>
    <w:rsid w:val="00FE3E63"/>
    <w:rsid w:val="00FE4148"/>
    <w:rsid w:val="00FE4197"/>
    <w:rsid w:val="00FE446A"/>
    <w:rsid w:val="00FE4616"/>
    <w:rsid w:val="00FE4752"/>
    <w:rsid w:val="00FE47B7"/>
    <w:rsid w:val="00FE47C8"/>
    <w:rsid w:val="00FE4C20"/>
    <w:rsid w:val="00FE4CF3"/>
    <w:rsid w:val="00FE4D9A"/>
    <w:rsid w:val="00FE4E91"/>
    <w:rsid w:val="00FE54B2"/>
    <w:rsid w:val="00FE55C3"/>
    <w:rsid w:val="00FE56A5"/>
    <w:rsid w:val="00FE56CC"/>
    <w:rsid w:val="00FE598D"/>
    <w:rsid w:val="00FE59D1"/>
    <w:rsid w:val="00FE5A01"/>
    <w:rsid w:val="00FE5CAB"/>
    <w:rsid w:val="00FE5D47"/>
    <w:rsid w:val="00FE5D73"/>
    <w:rsid w:val="00FE5DBC"/>
    <w:rsid w:val="00FE5E29"/>
    <w:rsid w:val="00FE5FCA"/>
    <w:rsid w:val="00FE6407"/>
    <w:rsid w:val="00FE6480"/>
    <w:rsid w:val="00FE64CE"/>
    <w:rsid w:val="00FE65BF"/>
    <w:rsid w:val="00FE6C14"/>
    <w:rsid w:val="00FE6D5D"/>
    <w:rsid w:val="00FE6FC5"/>
    <w:rsid w:val="00FE7059"/>
    <w:rsid w:val="00FE70C4"/>
    <w:rsid w:val="00FE724A"/>
    <w:rsid w:val="00FE772B"/>
    <w:rsid w:val="00FE7936"/>
    <w:rsid w:val="00FE7AAF"/>
    <w:rsid w:val="00FE7D59"/>
    <w:rsid w:val="00FE7FE4"/>
    <w:rsid w:val="00FF003E"/>
    <w:rsid w:val="00FF0048"/>
    <w:rsid w:val="00FF00B1"/>
    <w:rsid w:val="00FF0268"/>
    <w:rsid w:val="00FF0522"/>
    <w:rsid w:val="00FF052B"/>
    <w:rsid w:val="00FF05C2"/>
    <w:rsid w:val="00FF07E3"/>
    <w:rsid w:val="00FF08CA"/>
    <w:rsid w:val="00FF0A67"/>
    <w:rsid w:val="00FF0A6A"/>
    <w:rsid w:val="00FF0AD0"/>
    <w:rsid w:val="00FF0B41"/>
    <w:rsid w:val="00FF1074"/>
    <w:rsid w:val="00FF1168"/>
    <w:rsid w:val="00FF1196"/>
    <w:rsid w:val="00FF1234"/>
    <w:rsid w:val="00FF13A2"/>
    <w:rsid w:val="00FF1428"/>
    <w:rsid w:val="00FF1540"/>
    <w:rsid w:val="00FF1695"/>
    <w:rsid w:val="00FF173D"/>
    <w:rsid w:val="00FF1808"/>
    <w:rsid w:val="00FF1924"/>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28F"/>
    <w:rsid w:val="00FF3376"/>
    <w:rsid w:val="00FF34D1"/>
    <w:rsid w:val="00FF35D7"/>
    <w:rsid w:val="00FF3685"/>
    <w:rsid w:val="00FF36AA"/>
    <w:rsid w:val="00FF37B3"/>
    <w:rsid w:val="00FF3879"/>
    <w:rsid w:val="00FF3959"/>
    <w:rsid w:val="00FF3A01"/>
    <w:rsid w:val="00FF3A08"/>
    <w:rsid w:val="00FF3BF0"/>
    <w:rsid w:val="00FF3CDC"/>
    <w:rsid w:val="00FF3D55"/>
    <w:rsid w:val="00FF3FBC"/>
    <w:rsid w:val="00FF4068"/>
    <w:rsid w:val="00FF4222"/>
    <w:rsid w:val="00FF423C"/>
    <w:rsid w:val="00FF42F6"/>
    <w:rsid w:val="00FF4371"/>
    <w:rsid w:val="00FF44ED"/>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6F8"/>
    <w:rsid w:val="00FF583C"/>
    <w:rsid w:val="00FF58F5"/>
    <w:rsid w:val="00FF5BA6"/>
    <w:rsid w:val="00FF5C00"/>
    <w:rsid w:val="00FF5C01"/>
    <w:rsid w:val="00FF5D12"/>
    <w:rsid w:val="00FF5DAA"/>
    <w:rsid w:val="00FF5E9C"/>
    <w:rsid w:val="00FF5EB1"/>
    <w:rsid w:val="00FF5F1F"/>
    <w:rsid w:val="00FF5F94"/>
    <w:rsid w:val="00FF5FE4"/>
    <w:rsid w:val="00FF6079"/>
    <w:rsid w:val="00FF61C1"/>
    <w:rsid w:val="00FF62AC"/>
    <w:rsid w:val="00FF62E8"/>
    <w:rsid w:val="00FF6327"/>
    <w:rsid w:val="00FF641D"/>
    <w:rsid w:val="00FF6496"/>
    <w:rsid w:val="00FF6546"/>
    <w:rsid w:val="00FF661E"/>
    <w:rsid w:val="00FF67BA"/>
    <w:rsid w:val="00FF68ED"/>
    <w:rsid w:val="00FF6AE7"/>
    <w:rsid w:val="00FF6C66"/>
    <w:rsid w:val="00FF6CBE"/>
    <w:rsid w:val="00FF6D37"/>
    <w:rsid w:val="00FF70BA"/>
    <w:rsid w:val="00FF7229"/>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32BC5212-30B8-49FB-AFC9-D3176037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E78"/>
    <w:pPr>
      <w:spacing w:line="260" w:lineRule="atLeast"/>
    </w:pPr>
    <w:rPr>
      <w:sz w:val="22"/>
      <w:lang w:val="en-GB" w:bidi="ar-SA"/>
    </w:rPr>
  </w:style>
  <w:style w:type="paragraph" w:styleId="Heading1">
    <w:name w:val="heading 1"/>
    <w:basedOn w:val="Heading2"/>
    <w:next w:val="BodyText"/>
    <w:link w:val="Heading1Char"/>
    <w:uiPriority w:val="99"/>
    <w:qFormat/>
    <w:rsid w:val="00C766E6"/>
    <w:pPr>
      <w:outlineLvl w:val="0"/>
    </w:pPr>
  </w:style>
  <w:style w:type="paragraph" w:styleId="Heading2">
    <w:name w:val="heading 2"/>
    <w:basedOn w:val="Heading3"/>
    <w:next w:val="BodyText"/>
    <w:link w:val="Heading2Char"/>
    <w:qFormat/>
    <w:rsid w:val="00C766E6"/>
    <w:p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aliases w:val="Figure_name,Equipment,Numbered Indented Text,Citation List,List Paragraph-rfp content,List Paragraph1,bullet,bullet 1,lp1,Bullet List,FooterText,numbered,Paragraphe de liste,Bullet L1,Use Case List Paragraph,Bullet 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aliases w:val="Figure_name Char,Equipment Char,Numbered Indented Text Char,Citation List Char,List Paragraph-rfp content Char,List Paragraph1 Char,bullet Char,bullet 1 Char,lp1 Char,Bullet List Char,FooterText Char,numbered Char,Bullet L1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7"/>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uiPriority w:val="22"/>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8"/>
      </w:numPr>
    </w:pPr>
  </w:style>
  <w:style w:type="numbering" w:customStyle="1" w:styleId="CurrentList1">
    <w:name w:val="Current List1"/>
    <w:rsid w:val="006D7EC2"/>
    <w:pPr>
      <w:numPr>
        <w:numId w:val="29"/>
      </w:numPr>
    </w:pPr>
  </w:style>
  <w:style w:type="numbering" w:styleId="111111">
    <w:name w:val="Outline List 2"/>
    <w:aliases w:val="24 / 24.1"/>
    <w:basedOn w:val="NoList"/>
    <w:rsid w:val="006D7EC2"/>
    <w:pPr>
      <w:numPr>
        <w:numId w:val="30"/>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 w:type="character" w:customStyle="1" w:styleId="cf01">
    <w:name w:val="cf01"/>
    <w:basedOn w:val="DefaultParagraphFont"/>
    <w:rsid w:val="00E16C79"/>
    <w:rPr>
      <w:rFonts w:ascii="Segoe UI" w:hAnsi="Segoe UI" w:cs="Segoe UI" w:hint="default"/>
      <w:b/>
      <w:bCs/>
      <w:i/>
      <w:iCs/>
      <w:sz w:val="18"/>
      <w:szCs w:val="18"/>
    </w:rPr>
  </w:style>
  <w:style w:type="character" w:customStyle="1" w:styleId="cf11">
    <w:name w:val="cf11"/>
    <w:basedOn w:val="DefaultParagraphFont"/>
    <w:rsid w:val="00E16C79"/>
    <w:rPr>
      <w:rFonts w:ascii="Segoe UI" w:hAnsi="Segoe UI" w:cs="Segoe UI" w:hint="default"/>
      <w:b/>
      <w:bCs/>
      <w:i/>
      <w:iCs/>
      <w:sz w:val="18"/>
      <w:szCs w:val="18"/>
    </w:rPr>
  </w:style>
  <w:style w:type="table" w:customStyle="1" w:styleId="TableGrid10">
    <w:name w:val="Table Grid10"/>
    <w:basedOn w:val="TableNormal"/>
    <w:next w:val="TableGrid"/>
    <w:uiPriority w:val="39"/>
    <w:rsid w:val="00F61052"/>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A60DC"/>
    <w:rPr>
      <w:rFonts w:ascii="Calibri" w:eastAsia="Calibri" w:hAnsi="Calibri" w:cs="Cordia New"/>
      <w:kern w:val="2"/>
      <w:sz w:val="22"/>
      <w:szCs w:val="28"/>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24838888">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68889304">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3028943">
      <w:bodyDiv w:val="1"/>
      <w:marLeft w:val="0"/>
      <w:marRight w:val="0"/>
      <w:marTop w:val="0"/>
      <w:marBottom w:val="0"/>
      <w:divBdr>
        <w:top w:val="none" w:sz="0" w:space="0" w:color="auto"/>
        <w:left w:val="none" w:sz="0" w:space="0" w:color="auto"/>
        <w:bottom w:val="none" w:sz="0" w:space="0" w:color="auto"/>
        <w:right w:val="none" w:sz="0" w:space="0" w:color="auto"/>
      </w:divBdr>
    </w:div>
    <w:div w:id="153642148">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14859075">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2368808">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746876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380637960">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15975129">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0394492">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47181480">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4609096">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694695603">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1755177">
      <w:bodyDiv w:val="1"/>
      <w:marLeft w:val="0"/>
      <w:marRight w:val="0"/>
      <w:marTop w:val="0"/>
      <w:marBottom w:val="0"/>
      <w:divBdr>
        <w:top w:val="none" w:sz="0" w:space="0" w:color="auto"/>
        <w:left w:val="none" w:sz="0" w:space="0" w:color="auto"/>
        <w:bottom w:val="none" w:sz="0" w:space="0" w:color="auto"/>
        <w:right w:val="none" w:sz="0" w:space="0" w:color="auto"/>
      </w:divBdr>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5052451">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06134548">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00771524">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43363874">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6341970">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16574099">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76691792">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5445170">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13534097">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798596753">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30173871">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53379235">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062616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1997371797">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554424">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1233</TotalTime>
  <Pages>38</Pages>
  <Words>11633</Words>
  <Characters>66312</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Rutairat Katekaewmaneerat</cp:lastModifiedBy>
  <cp:revision>381</cp:revision>
  <cp:lastPrinted>2023-08-16T02:24:00Z</cp:lastPrinted>
  <dcterms:created xsi:type="dcterms:W3CDTF">2025-08-14T01:53:00Z</dcterms:created>
  <dcterms:modified xsi:type="dcterms:W3CDTF">2025-11-06T04:48:00Z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