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177D18D3" w:rsidR="00A93483" w:rsidRPr="00092012" w:rsidRDefault="00B0078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42220757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AF75F73" w:rsidR="00EC310E" w:rsidRPr="00092012" w:rsidRDefault="00B0078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992723" w14:textId="0E4CB6F4" w:rsidR="0047043C" w:rsidRPr="002A7AB9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200D12" w14:textId="760363E6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192F50EE" w14:textId="0C1142D1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2B016492" w14:textId="2E88D540" w:rsidR="0047043C" w:rsidRPr="00092012" w:rsidRDefault="00B0078E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D97E87" w:rsidRPr="00092012" w14:paraId="1B132F3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600C3CD8" w14:textId="3E96E615" w:rsidR="00D97E87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871697" w14:textId="77777777" w:rsidR="00D97E87" w:rsidRPr="00092012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97A7CD0" w14:textId="71F6C19B" w:rsidR="00D97E87" w:rsidRPr="00092012" w:rsidRDefault="00D97E87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75E30855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043C" w:rsidRPr="00092012" w14:paraId="77782BC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67F1BBC6" w:rsidR="0047043C" w:rsidRDefault="001D55F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0078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048C0F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79D56EB3" w:rsidR="0047043C" w:rsidRPr="001D55FC" w:rsidRDefault="001D55FC" w:rsidP="001D55F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55F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287EDD4D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</w:t>
      </w:r>
      <w:r w:rsidRPr="00155A8B">
        <w:rPr>
          <w:rFonts w:ascii="Angsana New" w:hAnsi="Angsana New"/>
          <w:sz w:val="30"/>
          <w:szCs w:val="30"/>
          <w:cs/>
        </w:rPr>
        <w:t>วันที่</w:t>
      </w:r>
      <w:r w:rsidR="008B6C3E" w:rsidRPr="00155A8B">
        <w:rPr>
          <w:rFonts w:ascii="Angsana New" w:hAnsi="Angsana New"/>
          <w:sz w:val="30"/>
          <w:szCs w:val="30"/>
        </w:rPr>
        <w:t xml:space="preserve"> </w:t>
      </w:r>
      <w:r w:rsidR="00AD5591">
        <w:rPr>
          <w:rFonts w:ascii="Angsana New" w:hAnsi="Angsana New"/>
          <w:sz w:val="30"/>
          <w:szCs w:val="30"/>
        </w:rPr>
        <w:t>14</w:t>
      </w:r>
      <w:r w:rsidR="00674466">
        <w:rPr>
          <w:rFonts w:ascii="Angsana New" w:hAnsi="Angsana New"/>
          <w:sz w:val="30"/>
          <w:szCs w:val="30"/>
        </w:rPr>
        <w:t xml:space="preserve"> </w:t>
      </w:r>
      <w:r w:rsidR="00D97E87" w:rsidRPr="00D23657">
        <w:rPr>
          <w:rFonts w:ascii="Angsana New" w:hAnsi="Angsana New" w:hint="cs"/>
          <w:sz w:val="30"/>
          <w:szCs w:val="30"/>
          <w:cs/>
        </w:rPr>
        <w:t>พฤศจิกายน</w:t>
      </w:r>
      <w:r w:rsidR="00674466">
        <w:rPr>
          <w:rFonts w:ascii="Angsana New" w:hAnsi="Angsana New" w:hint="cs"/>
          <w:sz w:val="30"/>
          <w:szCs w:val="30"/>
          <w:cs/>
        </w:rPr>
        <w:t xml:space="preserve"> </w:t>
      </w:r>
      <w:r w:rsidR="002C2B65" w:rsidRPr="00155A8B">
        <w:rPr>
          <w:rFonts w:ascii="Angsana New" w:hAnsi="Angsana New"/>
          <w:sz w:val="30"/>
          <w:szCs w:val="30"/>
        </w:rPr>
        <w:t>256</w:t>
      </w:r>
      <w:r w:rsidR="009A653E" w:rsidRPr="00155A8B">
        <w:rPr>
          <w:rFonts w:ascii="Angsana New" w:hAnsi="Angsana New" w:hint="cs"/>
          <w:sz w:val="30"/>
          <w:szCs w:val="30"/>
          <w:cs/>
        </w:rPr>
        <w:t>8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5AA6417E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3E2186A7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674466">
        <w:rPr>
          <w:rFonts w:ascii="Angsana New" w:hAnsi="Angsana New"/>
          <w:sz w:val="30"/>
          <w:szCs w:val="30"/>
        </w:rPr>
        <w:t>8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2D654F59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674466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สามเดือน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และหกเดือนสิ้นสุดวันที่ </w:t>
      </w:r>
      <w:r w:rsidR="00D97E87" w:rsidRPr="00E66BA7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>กันยายน</w:t>
      </w:r>
      <w:r w:rsidR="00D97E87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</w:t>
      </w:r>
      <w:r w:rsidR="00674466">
        <w:rPr>
          <w:rFonts w:ascii="Angsana New" w:eastAsia="Calibri" w:hAnsi="Angsana New"/>
          <w:sz w:val="30"/>
          <w:szCs w:val="30"/>
          <w:lang w:eastAsia="x-none"/>
        </w:rPr>
        <w:t>8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Pr="009A653E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33CF0C1C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งวด</w:t>
      </w:r>
      <w:r w:rsidR="00674466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สามเดือน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และหกเดือนสิ้นสุดวันที่ </w:t>
      </w:r>
      <w:r w:rsidR="00D97E87" w:rsidRPr="00E66BA7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D97E8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กันยายน </w:t>
      </w:r>
      <w:r w:rsidR="00C54BC0">
        <w:rPr>
          <w:rFonts w:ascii="Angsana New" w:eastAsia="Calibri" w:hAnsi="Angsana New" w:hint="cs"/>
          <w:sz w:val="30"/>
          <w:szCs w:val="30"/>
          <w:cs/>
          <w:lang w:eastAsia="x-none"/>
        </w:rPr>
        <w:t>มี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1D9CF4D0" w14:textId="77777777" w:rsidR="009A653E" w:rsidRPr="00092EE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9A653E" w:rsidRPr="00092012" w14:paraId="036899A5" w14:textId="77777777" w:rsidTr="003B169F">
        <w:tc>
          <w:tcPr>
            <w:tcW w:w="5760" w:type="dxa"/>
          </w:tcPr>
          <w:p w14:paraId="40A6D403" w14:textId="77777777" w:rsidR="009A653E" w:rsidRPr="00832EFA" w:rsidRDefault="009A653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B205BA4" w14:textId="77777777" w:rsidR="009A653E" w:rsidRPr="00832EFA" w:rsidRDefault="009A653E" w:rsidP="003B169F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92012" w14:paraId="47F9A593" w14:textId="77777777" w:rsidTr="003B169F">
        <w:tc>
          <w:tcPr>
            <w:tcW w:w="5760" w:type="dxa"/>
          </w:tcPr>
          <w:p w14:paraId="5EDAF41B" w14:textId="14BE943B" w:rsidR="009A653E" w:rsidRPr="00832EFA" w:rsidRDefault="00D97E8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10D38D3F" w14:textId="22F1FA42" w:rsidR="009A653E" w:rsidRPr="00832EFA" w:rsidRDefault="009A653E" w:rsidP="003B169F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EDE70C5" w14:textId="77777777" w:rsidR="009A653E" w:rsidRPr="00832EFA" w:rsidRDefault="009A653E" w:rsidP="003B169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69908F6" w14:textId="69158FC2" w:rsidR="009A653E" w:rsidRPr="00832EFA" w:rsidRDefault="009A653E" w:rsidP="003B169F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744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A653E" w:rsidRPr="00092012" w14:paraId="0F7460E0" w14:textId="77777777" w:rsidTr="003B169F">
        <w:trPr>
          <w:trHeight w:val="326"/>
        </w:trPr>
        <w:tc>
          <w:tcPr>
            <w:tcW w:w="5760" w:type="dxa"/>
          </w:tcPr>
          <w:p w14:paraId="4F51DAEF" w14:textId="77777777" w:rsidR="009A653E" w:rsidRPr="00832EFA" w:rsidRDefault="009A653E" w:rsidP="003B169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248D732" w14:textId="77777777" w:rsidR="009A653E" w:rsidRPr="00832EFA" w:rsidRDefault="009A653E" w:rsidP="003B169F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9A653E" w:rsidRPr="00092012" w14:paraId="19E85377" w14:textId="77777777" w:rsidTr="003B169F">
        <w:tc>
          <w:tcPr>
            <w:tcW w:w="5760" w:type="dxa"/>
          </w:tcPr>
          <w:p w14:paraId="7EB51E54" w14:textId="77777777" w:rsidR="009A653E" w:rsidRPr="00832EFA" w:rsidRDefault="009A653E" w:rsidP="003B169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597C1F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FB71A0" w14:textId="77777777" w:rsidR="009A653E" w:rsidRPr="00832EFA" w:rsidRDefault="009A653E" w:rsidP="003B169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D42E216" w14:textId="77777777" w:rsidR="009A653E" w:rsidRPr="00832EFA" w:rsidRDefault="009A653E" w:rsidP="003B169F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7E87" w:rsidRPr="00092012" w14:paraId="7A65BEE5" w14:textId="77777777" w:rsidTr="003B169F">
        <w:tc>
          <w:tcPr>
            <w:tcW w:w="5760" w:type="dxa"/>
          </w:tcPr>
          <w:p w14:paraId="00D6BE2C" w14:textId="77777777" w:rsidR="00D97E87" w:rsidRPr="00832EFA" w:rsidRDefault="00D97E87" w:rsidP="00D97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494A4B77" w14:textId="343C0667" w:rsidR="00D97E87" w:rsidRPr="00832EFA" w:rsidRDefault="00AD5591" w:rsidP="00D97E87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423DF7E3" w14:textId="77777777" w:rsidR="00D97E87" w:rsidRPr="00832EFA" w:rsidRDefault="00D97E87" w:rsidP="00D97E8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E5B94BB" w14:textId="52156A36" w:rsidR="00D97E87" w:rsidRPr="00832EFA" w:rsidRDefault="00D97E87" w:rsidP="00D97E8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D97E87" w:rsidRPr="00092012" w14:paraId="48EE572F" w14:textId="77777777" w:rsidTr="003B169F">
        <w:tc>
          <w:tcPr>
            <w:tcW w:w="5760" w:type="dxa"/>
          </w:tcPr>
          <w:p w14:paraId="2C5945C9" w14:textId="77777777" w:rsidR="00D97E87" w:rsidRPr="00832EFA" w:rsidRDefault="00D97E87" w:rsidP="00D97E8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77D70DC0" w14:textId="28571B88" w:rsidR="00D97E87" w:rsidRPr="00832EFA" w:rsidRDefault="00BD59F5" w:rsidP="00D97E87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03787DF" w14:textId="77777777" w:rsidR="00D97E87" w:rsidRPr="00832EFA" w:rsidRDefault="00D97E87" w:rsidP="00D97E87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D643913" w14:textId="1A988178" w:rsidR="00D97E87" w:rsidRPr="00832EFA" w:rsidRDefault="00D97E87" w:rsidP="00D97E8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74466" w:rsidRPr="00092012" w14:paraId="371DC595" w14:textId="77777777" w:rsidTr="003B169F">
        <w:tc>
          <w:tcPr>
            <w:tcW w:w="5760" w:type="dxa"/>
          </w:tcPr>
          <w:p w14:paraId="7A937246" w14:textId="77777777" w:rsidR="00674466" w:rsidRPr="00832EFA" w:rsidRDefault="00674466" w:rsidP="006744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0593DD39" w14:textId="3572346D" w:rsidR="00674466" w:rsidRPr="00832EFA" w:rsidRDefault="00AD5591" w:rsidP="00674466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270" w:type="dxa"/>
          </w:tcPr>
          <w:p w14:paraId="149A7581" w14:textId="77777777" w:rsidR="00674466" w:rsidRPr="00832EFA" w:rsidRDefault="00674466" w:rsidP="006744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49A8645" w14:textId="03887ACE" w:rsidR="00674466" w:rsidRPr="00832EFA" w:rsidRDefault="00D97E87" w:rsidP="0067446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9A653E" w:rsidRPr="00090D14" w14:paraId="11758632" w14:textId="77777777" w:rsidTr="003B169F">
        <w:tc>
          <w:tcPr>
            <w:tcW w:w="5760" w:type="dxa"/>
          </w:tcPr>
          <w:p w14:paraId="7FFF78A3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C40831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7B06C2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6FBF1AD6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7725829A" w14:textId="77777777" w:rsidTr="003B169F">
        <w:tc>
          <w:tcPr>
            <w:tcW w:w="5760" w:type="dxa"/>
          </w:tcPr>
          <w:p w14:paraId="64A9E8C7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65541878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3BAF4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AC0F28B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1EBC3A6" w14:textId="77777777" w:rsidTr="003B169F">
        <w:tc>
          <w:tcPr>
            <w:tcW w:w="5760" w:type="dxa"/>
          </w:tcPr>
          <w:p w14:paraId="7510526A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E36B21C" w14:textId="5A78FB9C" w:rsidR="009A653E" w:rsidRPr="00832EFA" w:rsidRDefault="00AD5591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635B8A8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9DF2DC5" w14:textId="30A1B78B" w:rsidR="009A653E" w:rsidRPr="00832EFA" w:rsidRDefault="00D97E87" w:rsidP="003F0101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128</w:t>
            </w:r>
          </w:p>
        </w:tc>
      </w:tr>
      <w:tr w:rsidR="00AD5591" w:rsidRPr="00092012" w14:paraId="6375B40A" w14:textId="77777777" w:rsidTr="003B169F">
        <w:tc>
          <w:tcPr>
            <w:tcW w:w="5760" w:type="dxa"/>
          </w:tcPr>
          <w:p w14:paraId="578E19D9" w14:textId="352C548E" w:rsidR="00AD5591" w:rsidRPr="00832EFA" w:rsidRDefault="00AD5591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1828369" w14:textId="00B49D1D" w:rsidR="00AD5591" w:rsidRDefault="00AD5591" w:rsidP="009A653E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F80400" w14:textId="77777777" w:rsidR="00AD5591" w:rsidRPr="00832EFA" w:rsidRDefault="00AD5591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3BE37F5" w14:textId="2B8273D5" w:rsidR="00AD5591" w:rsidRDefault="00AD5591" w:rsidP="00AD5591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653E" w:rsidRPr="00092012" w14:paraId="3A9D4141" w14:textId="77777777" w:rsidTr="003B169F">
        <w:tc>
          <w:tcPr>
            <w:tcW w:w="5760" w:type="dxa"/>
          </w:tcPr>
          <w:p w14:paraId="1CBD6C0F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29E72A22" w14:textId="2BFC06A0" w:rsidR="009A653E" w:rsidRPr="00832EFA" w:rsidRDefault="00AD5591" w:rsidP="00AD5591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448140C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C35E4F3" w14:textId="470B0EBC" w:rsidR="009A653E" w:rsidRPr="00832EFA" w:rsidRDefault="00D97E87" w:rsidP="00D97E87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D5591" w:rsidRPr="00092012" w14:paraId="7B70A54D" w14:textId="77777777" w:rsidTr="003B169F">
        <w:tc>
          <w:tcPr>
            <w:tcW w:w="5760" w:type="dxa"/>
          </w:tcPr>
          <w:p w14:paraId="6650AEF6" w14:textId="19B85534" w:rsidR="00AD5591" w:rsidRPr="00832EFA" w:rsidRDefault="00AD5591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405504BC" w14:textId="7E96FE97" w:rsidR="00AD5591" w:rsidRPr="00832EFA" w:rsidRDefault="00AD5591" w:rsidP="00AD5591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8A37352" w14:textId="77777777" w:rsidR="00AD5591" w:rsidRPr="00832EFA" w:rsidRDefault="00AD5591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18BCE28" w14:textId="46A28BC5" w:rsidR="00AD5591" w:rsidRDefault="00AD5591" w:rsidP="00D97E87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A653E" w:rsidRPr="0053409E" w14:paraId="482DD346" w14:textId="77777777" w:rsidTr="003B169F">
        <w:trPr>
          <w:trHeight w:val="182"/>
        </w:trPr>
        <w:tc>
          <w:tcPr>
            <w:tcW w:w="5760" w:type="dxa"/>
          </w:tcPr>
          <w:p w14:paraId="6BD8D7F8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E240A6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D70E60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74F4C4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A653E" w:rsidRPr="00092012" w14:paraId="09E13ED6" w14:textId="77777777" w:rsidTr="003B169F">
        <w:tc>
          <w:tcPr>
            <w:tcW w:w="5760" w:type="dxa"/>
          </w:tcPr>
          <w:p w14:paraId="210F06F6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88ADFBC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B61D5D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F917277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7D5CD2C0" w14:textId="77777777" w:rsidTr="003B169F">
        <w:tc>
          <w:tcPr>
            <w:tcW w:w="5760" w:type="dxa"/>
          </w:tcPr>
          <w:p w14:paraId="2134581C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7024DEC5" w14:textId="77777777" w:rsidR="009A653E" w:rsidRPr="00832EFA" w:rsidRDefault="009A653E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831909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D6456A5" w14:textId="77777777" w:rsidR="009A653E" w:rsidRPr="00832EFA" w:rsidRDefault="009A653E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A653E" w:rsidRPr="00092012" w14:paraId="130D2B0B" w14:textId="77777777" w:rsidTr="003B169F">
        <w:tc>
          <w:tcPr>
            <w:tcW w:w="5760" w:type="dxa"/>
          </w:tcPr>
          <w:p w14:paraId="6D0E15A5" w14:textId="77777777" w:rsidR="009A653E" w:rsidRPr="00832EF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</w:tcPr>
          <w:p w14:paraId="50614B8F" w14:textId="1E931421" w:rsidR="009A653E" w:rsidRPr="00832EFA" w:rsidRDefault="00AD5591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F9C8717" w14:textId="77777777" w:rsidR="009A653E" w:rsidRPr="00832EF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2F74489" w14:textId="252DEEBC" w:rsidR="009A653E" w:rsidRPr="00832EFA" w:rsidRDefault="00D97E87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767626" w:rsidRPr="00092012" w14:paraId="4EE9EF5B" w14:textId="77777777" w:rsidTr="003B169F">
        <w:tc>
          <w:tcPr>
            <w:tcW w:w="5760" w:type="dxa"/>
          </w:tcPr>
          <w:p w14:paraId="5CCF4045" w14:textId="77777777" w:rsidR="00767626" w:rsidRPr="00832EFA" w:rsidRDefault="00767626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5E17C73" w14:textId="77777777" w:rsidR="00767626" w:rsidRPr="00832EFA" w:rsidRDefault="00767626" w:rsidP="009A653E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6FF20A" w14:textId="77777777" w:rsidR="00767626" w:rsidRPr="00832EFA" w:rsidRDefault="00767626" w:rsidP="009A653E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FA52E32" w14:textId="77777777" w:rsidR="00767626" w:rsidRDefault="00767626" w:rsidP="009A653E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67626" w:rsidRPr="00092012" w14:paraId="487AC77E" w14:textId="77777777" w:rsidTr="00F720DC">
        <w:tc>
          <w:tcPr>
            <w:tcW w:w="5760" w:type="dxa"/>
          </w:tcPr>
          <w:p w14:paraId="7AEE83F8" w14:textId="77777777" w:rsidR="00767626" w:rsidRPr="00832EFA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B49C797" w14:textId="77777777" w:rsidR="00767626" w:rsidRPr="00832EFA" w:rsidRDefault="00767626" w:rsidP="00F720D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626" w:rsidRPr="00092012" w14:paraId="7AC5F88C" w14:textId="77777777" w:rsidTr="00F720DC">
        <w:tc>
          <w:tcPr>
            <w:tcW w:w="5760" w:type="dxa"/>
          </w:tcPr>
          <w:p w14:paraId="29440C3C" w14:textId="4AED3CCF" w:rsidR="00767626" w:rsidRPr="00832EFA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32961D02" w14:textId="77777777" w:rsidR="00767626" w:rsidRPr="00832EFA" w:rsidRDefault="00767626" w:rsidP="00F720DC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3E3ACF1" w14:textId="77777777" w:rsidR="00767626" w:rsidRPr="00832EFA" w:rsidRDefault="00767626" w:rsidP="00F720DC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06E83E1" w14:textId="77777777" w:rsidR="00767626" w:rsidRPr="00832EFA" w:rsidRDefault="00767626" w:rsidP="00F720DC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67626" w:rsidRPr="00092012" w14:paraId="2BA9B464" w14:textId="77777777" w:rsidTr="00F720DC">
        <w:trPr>
          <w:trHeight w:val="326"/>
        </w:trPr>
        <w:tc>
          <w:tcPr>
            <w:tcW w:w="5760" w:type="dxa"/>
          </w:tcPr>
          <w:p w14:paraId="17DCFA57" w14:textId="77777777" w:rsidR="00767626" w:rsidRPr="00832EFA" w:rsidRDefault="00767626" w:rsidP="00F720D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37C893D" w14:textId="77777777" w:rsidR="00767626" w:rsidRPr="00832EFA" w:rsidRDefault="00767626" w:rsidP="00F720DC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67626" w:rsidRPr="00092012" w14:paraId="58D7651E" w14:textId="77777777" w:rsidTr="00F720DC">
        <w:tc>
          <w:tcPr>
            <w:tcW w:w="5760" w:type="dxa"/>
          </w:tcPr>
          <w:p w14:paraId="287A21E4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7072FF31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B4F311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6DD74D1" w14:textId="77777777" w:rsidR="00767626" w:rsidRPr="00832EFA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67626" w:rsidRPr="00092012" w14:paraId="505539CB" w14:textId="77777777" w:rsidTr="00F720DC">
        <w:tc>
          <w:tcPr>
            <w:tcW w:w="5760" w:type="dxa"/>
          </w:tcPr>
          <w:p w14:paraId="5A4F1F04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2865C49B" w14:textId="3518A4C0" w:rsidR="00767626" w:rsidRPr="00832EFA" w:rsidRDefault="00F40BEE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14:paraId="63343437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4C40DE0" w14:textId="5019A774" w:rsidR="00767626" w:rsidRPr="00832EFA" w:rsidRDefault="00AF38E5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</w:tr>
      <w:tr w:rsidR="00767626" w:rsidRPr="00092012" w14:paraId="527FE93E" w14:textId="77777777" w:rsidTr="00F720DC">
        <w:tc>
          <w:tcPr>
            <w:tcW w:w="5760" w:type="dxa"/>
          </w:tcPr>
          <w:p w14:paraId="3F0E2832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1D28D058" w14:textId="31901369" w:rsidR="00767626" w:rsidRPr="00832EFA" w:rsidRDefault="00BD59F5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1CD9310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68FB784" w14:textId="00A2A509" w:rsidR="00767626" w:rsidRPr="00832EFA" w:rsidRDefault="00767626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767626" w:rsidRPr="00092012" w14:paraId="5D41E161" w14:textId="77777777" w:rsidTr="00F720DC">
        <w:tc>
          <w:tcPr>
            <w:tcW w:w="5760" w:type="dxa"/>
          </w:tcPr>
          <w:p w14:paraId="1023C266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46E5727C" w14:textId="1CE6E2EF" w:rsidR="00767626" w:rsidRPr="00832EFA" w:rsidRDefault="00F40BEE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0" w:type="dxa"/>
          </w:tcPr>
          <w:p w14:paraId="6B65D80F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D1EAF8F" w14:textId="61321C90" w:rsidR="00767626" w:rsidRPr="00832EFA" w:rsidRDefault="00767626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1,090</w:t>
            </w:r>
          </w:p>
        </w:tc>
      </w:tr>
      <w:tr w:rsidR="00767626" w:rsidRPr="00092012" w14:paraId="7272D9C7" w14:textId="77777777" w:rsidTr="00F720DC">
        <w:tc>
          <w:tcPr>
            <w:tcW w:w="5760" w:type="dxa"/>
          </w:tcPr>
          <w:p w14:paraId="43703DAD" w14:textId="77777777" w:rsidR="00767626" w:rsidRPr="00D97E87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676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43FADDDB" w14:textId="609CB454" w:rsidR="00767626" w:rsidRPr="00832EFA" w:rsidRDefault="00F40BEE" w:rsidP="00F720DC">
            <w:pPr>
              <w:pStyle w:val="a1"/>
              <w:tabs>
                <w:tab w:val="decimal" w:pos="700"/>
              </w:tabs>
              <w:ind w:right="3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1DE364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7A93C16" w14:textId="5A7E9940" w:rsidR="00767626" w:rsidRPr="00832EFA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67626" w:rsidRPr="00090D14" w14:paraId="6A36AE6E" w14:textId="77777777" w:rsidTr="00F720DC">
        <w:tc>
          <w:tcPr>
            <w:tcW w:w="5760" w:type="dxa"/>
          </w:tcPr>
          <w:p w14:paraId="3B199391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F3EE748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BAB8C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B30CD0A" w14:textId="77777777" w:rsidR="00767626" w:rsidRPr="00832EFA" w:rsidRDefault="00767626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6F0C" w:rsidRPr="00092012" w14:paraId="758C434B" w14:textId="77777777" w:rsidTr="00D6041D">
        <w:tc>
          <w:tcPr>
            <w:tcW w:w="5760" w:type="dxa"/>
          </w:tcPr>
          <w:p w14:paraId="35078E9A" w14:textId="77777777" w:rsidR="00A16F0C" w:rsidRPr="00832EFA" w:rsidRDefault="00A16F0C" w:rsidP="00D6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7DF68654" w14:textId="77777777" w:rsidR="00A16F0C" w:rsidRPr="00832EFA" w:rsidRDefault="00A16F0C" w:rsidP="00D6041D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F0C" w:rsidRPr="00092012" w14:paraId="43740C54" w14:textId="77777777" w:rsidTr="00D6041D">
        <w:tc>
          <w:tcPr>
            <w:tcW w:w="5760" w:type="dxa"/>
          </w:tcPr>
          <w:p w14:paraId="20FE7AFA" w14:textId="77777777" w:rsidR="00A16F0C" w:rsidRPr="00832EFA" w:rsidRDefault="00A16F0C" w:rsidP="00D6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5DC07D7E" w14:textId="77777777" w:rsidR="00A16F0C" w:rsidRPr="00832EFA" w:rsidRDefault="00A16F0C" w:rsidP="00D6041D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C9B3F36" w14:textId="77777777" w:rsidR="00A16F0C" w:rsidRPr="00832EFA" w:rsidRDefault="00A16F0C" w:rsidP="00D6041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AD4DECC" w14:textId="77777777" w:rsidR="00A16F0C" w:rsidRPr="00832EFA" w:rsidRDefault="00A16F0C" w:rsidP="00F40BEE">
            <w:pPr>
              <w:pStyle w:val="a1"/>
              <w:tabs>
                <w:tab w:val="left" w:pos="1028"/>
                <w:tab w:val="left" w:pos="1177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16F0C" w:rsidRPr="00092012" w14:paraId="0D64EE24" w14:textId="77777777" w:rsidTr="00D6041D">
        <w:trPr>
          <w:trHeight w:val="326"/>
        </w:trPr>
        <w:tc>
          <w:tcPr>
            <w:tcW w:w="5760" w:type="dxa"/>
          </w:tcPr>
          <w:p w14:paraId="5609D2A6" w14:textId="77777777" w:rsidR="00A16F0C" w:rsidRPr="00832EFA" w:rsidRDefault="00A16F0C" w:rsidP="00D6041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51E305DE" w14:textId="77777777" w:rsidR="00A16F0C" w:rsidRPr="00832EFA" w:rsidRDefault="00A16F0C" w:rsidP="00D6041D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67626" w:rsidRPr="00092012" w14:paraId="33C7F507" w14:textId="77777777" w:rsidTr="00F720DC">
        <w:tc>
          <w:tcPr>
            <w:tcW w:w="5760" w:type="dxa"/>
          </w:tcPr>
          <w:p w14:paraId="4ECE9BD6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673D2D77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62E6F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53029FF" w14:textId="77777777" w:rsidR="00767626" w:rsidRPr="00832EFA" w:rsidRDefault="00767626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67626" w:rsidRPr="00092012" w14:paraId="46463D83" w14:textId="77777777" w:rsidTr="00F720DC">
        <w:tc>
          <w:tcPr>
            <w:tcW w:w="5760" w:type="dxa"/>
          </w:tcPr>
          <w:p w14:paraId="190FDBC5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106EE052" w14:textId="777C5217" w:rsidR="00767626" w:rsidRPr="00832EFA" w:rsidRDefault="00F40BEE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08A075C5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D2C117" w14:textId="57B80174" w:rsidR="00767626" w:rsidRPr="00832EFA" w:rsidRDefault="00767626" w:rsidP="00F720DC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F40BEE" w:rsidRPr="00092012" w14:paraId="3B679AF0" w14:textId="77777777" w:rsidTr="00F720DC">
        <w:tc>
          <w:tcPr>
            <w:tcW w:w="5760" w:type="dxa"/>
          </w:tcPr>
          <w:p w14:paraId="0BA84ED4" w14:textId="7E5E25A1" w:rsidR="00F40BEE" w:rsidRPr="00832EFA" w:rsidRDefault="00F40BEE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52E4CB1E" w14:textId="77662660" w:rsidR="00F40BEE" w:rsidRPr="00832EFA" w:rsidRDefault="00F40BEE" w:rsidP="00F720DC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E512F44" w14:textId="77777777" w:rsidR="00F40BEE" w:rsidRPr="00832EFA" w:rsidRDefault="00F40BEE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B8F16B8" w14:textId="10AFBA0A" w:rsidR="00F40BEE" w:rsidRDefault="00F40BEE" w:rsidP="00F40BEE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67626" w:rsidRPr="00092012" w14:paraId="72E5B1D6" w14:textId="77777777" w:rsidTr="00F720DC">
        <w:tc>
          <w:tcPr>
            <w:tcW w:w="5760" w:type="dxa"/>
          </w:tcPr>
          <w:p w14:paraId="0FB2A03C" w14:textId="77777777" w:rsidR="00767626" w:rsidRPr="00832EFA" w:rsidRDefault="00767626" w:rsidP="00F720DC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52B9E8E0" w14:textId="24DB31FA" w:rsidR="00767626" w:rsidRPr="00832EFA" w:rsidRDefault="00F40BEE" w:rsidP="00F40BEE">
            <w:pPr>
              <w:pStyle w:val="a1"/>
              <w:tabs>
                <w:tab w:val="decimal" w:pos="700"/>
              </w:tabs>
              <w:ind w:right="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127B35D" w14:textId="77777777" w:rsidR="00767626" w:rsidRPr="00832EFA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B18D665" w14:textId="6A8FD68F" w:rsidR="00767626" w:rsidRPr="00832EFA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E335A" w:rsidRPr="00092012" w14:paraId="16B9F337" w14:textId="77777777" w:rsidTr="00F720DC">
        <w:tc>
          <w:tcPr>
            <w:tcW w:w="5760" w:type="dxa"/>
          </w:tcPr>
          <w:p w14:paraId="7F5989E1" w14:textId="7B7F0B51" w:rsidR="00AE335A" w:rsidRPr="00832EFA" w:rsidRDefault="00AE335A" w:rsidP="00AE335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290B6D0F" w14:textId="08191C77" w:rsidR="00AE335A" w:rsidRPr="00832EFA" w:rsidRDefault="00AE335A" w:rsidP="00AE335A">
            <w:pPr>
              <w:pStyle w:val="a1"/>
              <w:tabs>
                <w:tab w:val="decimal" w:pos="700"/>
              </w:tabs>
              <w:ind w:right="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6396B7" w14:textId="77777777" w:rsidR="00AE335A" w:rsidRPr="00832EFA" w:rsidRDefault="00AE335A" w:rsidP="00AE335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599C226" w14:textId="39D10419" w:rsidR="00AE335A" w:rsidRDefault="00AE335A" w:rsidP="00AE335A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75170" w:rsidRPr="0053409E" w14:paraId="67FE5510" w14:textId="77777777" w:rsidTr="00F720DC">
        <w:trPr>
          <w:trHeight w:val="182"/>
        </w:trPr>
        <w:tc>
          <w:tcPr>
            <w:tcW w:w="5760" w:type="dxa"/>
          </w:tcPr>
          <w:p w14:paraId="70E45414" w14:textId="77777777" w:rsidR="00375170" w:rsidRPr="00832EFA" w:rsidRDefault="00375170" w:rsidP="0037517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7A6E7E" w14:textId="77777777" w:rsidR="00375170" w:rsidRPr="00832EFA" w:rsidRDefault="00375170" w:rsidP="00375170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D888E" w14:textId="77777777" w:rsidR="00375170" w:rsidRPr="00832EFA" w:rsidRDefault="00375170" w:rsidP="0037517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C9C6C95" w14:textId="77777777" w:rsidR="00375170" w:rsidRPr="00832EFA" w:rsidRDefault="00375170" w:rsidP="00375170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5170" w:rsidRPr="00092012" w14:paraId="10D344B5" w14:textId="77777777" w:rsidTr="00F720DC">
        <w:tc>
          <w:tcPr>
            <w:tcW w:w="5760" w:type="dxa"/>
          </w:tcPr>
          <w:p w14:paraId="231224D9" w14:textId="77777777" w:rsidR="00375170" w:rsidRPr="00832EFA" w:rsidRDefault="00375170" w:rsidP="0037517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0A1C711A" w14:textId="77777777" w:rsidR="00375170" w:rsidRPr="00832EFA" w:rsidRDefault="00375170" w:rsidP="00375170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02BA4E0" w14:textId="77777777" w:rsidR="00375170" w:rsidRPr="00832EFA" w:rsidRDefault="00375170" w:rsidP="0037517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560E238" w14:textId="77777777" w:rsidR="00375170" w:rsidRPr="00832EFA" w:rsidRDefault="00375170" w:rsidP="00375170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75170" w:rsidRPr="00092012" w14:paraId="757EAFB0" w14:textId="77777777" w:rsidTr="00F720DC">
        <w:tc>
          <w:tcPr>
            <w:tcW w:w="5760" w:type="dxa"/>
          </w:tcPr>
          <w:p w14:paraId="13FF84C3" w14:textId="77777777" w:rsidR="00375170" w:rsidRPr="00832EFA" w:rsidRDefault="00375170" w:rsidP="0037517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4C94D85F" w14:textId="77777777" w:rsidR="00375170" w:rsidRPr="00832EFA" w:rsidRDefault="00375170" w:rsidP="00375170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53DA2CF" w14:textId="77777777" w:rsidR="00375170" w:rsidRPr="00832EFA" w:rsidRDefault="00375170" w:rsidP="0037517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89BA110" w14:textId="77777777" w:rsidR="00375170" w:rsidRPr="00832EFA" w:rsidRDefault="00375170" w:rsidP="00375170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75170" w:rsidRPr="00092012" w14:paraId="6CEE58FF" w14:textId="77777777" w:rsidTr="00F720DC">
        <w:tc>
          <w:tcPr>
            <w:tcW w:w="5760" w:type="dxa"/>
          </w:tcPr>
          <w:p w14:paraId="1826DAB7" w14:textId="77777777" w:rsidR="00375170" w:rsidRPr="00832EFA" w:rsidRDefault="00375170" w:rsidP="00375170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</w:tcPr>
          <w:p w14:paraId="25A167FD" w14:textId="4622FD51" w:rsidR="00375170" w:rsidRPr="00832EFA" w:rsidRDefault="00375170" w:rsidP="00375170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C1F0FA8" w14:textId="77777777" w:rsidR="00375170" w:rsidRPr="00832EFA" w:rsidRDefault="00375170" w:rsidP="00375170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A86318" w14:textId="07DA0F59" w:rsidR="00375170" w:rsidRPr="00832EFA" w:rsidRDefault="00375170" w:rsidP="00375170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</w:tbl>
    <w:p w14:paraId="2B49935B" w14:textId="77777777" w:rsidR="009A653E" w:rsidRDefault="009A653E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767626" w:rsidRPr="00092012" w14:paraId="5B2FD1B3" w14:textId="77777777" w:rsidTr="00F720DC">
        <w:tc>
          <w:tcPr>
            <w:tcW w:w="3942" w:type="dxa"/>
          </w:tcPr>
          <w:p w14:paraId="12C538C3" w14:textId="77777777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31F5D45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5549DE08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D7BB11" w14:textId="77777777" w:rsidR="00767626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8302CB5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626" w:rsidRPr="00092012" w14:paraId="2DA2C80C" w14:textId="77777777" w:rsidTr="00F720DC">
        <w:tc>
          <w:tcPr>
            <w:tcW w:w="3942" w:type="dxa"/>
          </w:tcPr>
          <w:p w14:paraId="548CB7D6" w14:textId="77777777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5757797" w14:textId="2756C994" w:rsidR="00767626" w:rsidRPr="00092012" w:rsidRDefault="00767626" w:rsidP="00F720DC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79B671" w14:textId="77777777" w:rsidR="00767626" w:rsidRPr="00092012" w:rsidRDefault="00767626" w:rsidP="00F720D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658FE0B" w14:textId="12C19267" w:rsidR="00767626" w:rsidRPr="00092012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F16C28B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31FA1A" w14:textId="3380D01F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354ACB5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727FEE" w14:textId="417DBB30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67626" w:rsidRPr="00092012" w14:paraId="69B39967" w14:textId="77777777" w:rsidTr="00F720DC">
        <w:trPr>
          <w:trHeight w:val="326"/>
        </w:trPr>
        <w:tc>
          <w:tcPr>
            <w:tcW w:w="3942" w:type="dxa"/>
          </w:tcPr>
          <w:p w14:paraId="58E12E21" w14:textId="77777777" w:rsidR="00767626" w:rsidRPr="00092012" w:rsidRDefault="00767626" w:rsidP="00F720D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51B3838D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6ECA90B6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C1E83CF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67626" w:rsidRPr="00092012" w14:paraId="6260CDC0" w14:textId="77777777" w:rsidTr="00F720DC">
        <w:tc>
          <w:tcPr>
            <w:tcW w:w="3942" w:type="dxa"/>
          </w:tcPr>
          <w:p w14:paraId="2A10F257" w14:textId="77777777" w:rsidR="00767626" w:rsidRPr="00092012" w:rsidRDefault="00767626" w:rsidP="00F720D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72DB8FD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1EA364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6F193C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27C779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1C3B08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18615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51CE36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626" w:rsidRPr="00092012" w14:paraId="28B348BE" w14:textId="77777777" w:rsidTr="00F720DC">
        <w:tc>
          <w:tcPr>
            <w:tcW w:w="3942" w:type="dxa"/>
          </w:tcPr>
          <w:p w14:paraId="36C21A50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4F78478D" w14:textId="503A684B" w:rsidR="00767626" w:rsidRPr="005E0554" w:rsidRDefault="007C09B3" w:rsidP="00767626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5DD9EB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7DE337" w14:textId="651E3FCE" w:rsidR="00767626" w:rsidRPr="00092012" w:rsidRDefault="00767626" w:rsidP="00767626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827C7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ED9FA6" w14:textId="5AF06F32" w:rsidR="00767626" w:rsidRDefault="007C09B3" w:rsidP="008A7E4A">
            <w:pPr>
              <w:pStyle w:val="a1"/>
              <w:tabs>
                <w:tab w:val="decimal" w:pos="69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</w:tcPr>
          <w:p w14:paraId="6212628B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5B5405" w14:textId="53FA865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</w:tr>
      <w:tr w:rsidR="00767626" w:rsidRPr="00092012" w14:paraId="7822BED6" w14:textId="77777777" w:rsidTr="00F720DC">
        <w:tc>
          <w:tcPr>
            <w:tcW w:w="3942" w:type="dxa"/>
          </w:tcPr>
          <w:p w14:paraId="00FA5D7F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E174A8" w14:textId="77777777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450842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E5A85F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D0FBA1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520A7F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69726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56CDD2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093277AC" w14:textId="77777777" w:rsidTr="00F720DC">
        <w:tc>
          <w:tcPr>
            <w:tcW w:w="3942" w:type="dxa"/>
          </w:tcPr>
          <w:p w14:paraId="680017DE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66A090DD" w14:textId="77777777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E259BC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E9946E7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42024E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5F43E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BC489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FA5A5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3886E65A" w14:textId="77777777" w:rsidTr="00F720DC">
        <w:tc>
          <w:tcPr>
            <w:tcW w:w="3942" w:type="dxa"/>
          </w:tcPr>
          <w:p w14:paraId="7025B4F5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19C1309" w14:textId="3C4290A1" w:rsidR="00767626" w:rsidRPr="005E0554" w:rsidRDefault="007C09B3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0B93402D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B11B439" w14:textId="3743CC57" w:rsidR="00767626" w:rsidRPr="00092012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13BB92F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3C2F0B" w14:textId="308E7349" w:rsidR="00767626" w:rsidRDefault="007C09B3" w:rsidP="00767626">
            <w:pPr>
              <w:pStyle w:val="a1"/>
              <w:tabs>
                <w:tab w:val="decimal" w:pos="704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5EE59335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4D4CC5" w14:textId="291DBC7E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</w:tbl>
    <w:p w14:paraId="2A3FDACC" w14:textId="29527C5F" w:rsidR="008A7E4A" w:rsidRDefault="008A7E4A" w:rsidP="008A7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</w:p>
    <w:p w14:paraId="5C7A0C3F" w14:textId="77777777" w:rsidR="008A7E4A" w:rsidRDefault="008A7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  <w:lang w:eastAsia="x-none"/>
        </w:rPr>
      </w:pPr>
      <w:r>
        <w:rPr>
          <w:rFonts w:ascii="Angsana New" w:eastAsia="Calibri" w:hAnsi="Angsana New"/>
          <w:spacing w:val="-4"/>
          <w:sz w:val="30"/>
          <w:szCs w:val="30"/>
          <w:lang w:eastAsia="x-none"/>
        </w:rPr>
        <w:br w:type="page"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767626" w:rsidRPr="00092012" w14:paraId="1FAF65C0" w14:textId="77777777" w:rsidTr="00F720DC">
        <w:tc>
          <w:tcPr>
            <w:tcW w:w="3942" w:type="dxa"/>
          </w:tcPr>
          <w:p w14:paraId="6EB97E40" w14:textId="77777777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D2D5BA7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3021FFFE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3668373" w14:textId="77777777" w:rsidR="00767626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ECD93E4" w14:textId="77777777" w:rsidR="00767626" w:rsidRPr="00092012" w:rsidRDefault="00767626" w:rsidP="00F720DC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626" w:rsidRPr="00092012" w14:paraId="3178559E" w14:textId="77777777" w:rsidTr="00F720DC">
        <w:tc>
          <w:tcPr>
            <w:tcW w:w="3942" w:type="dxa"/>
          </w:tcPr>
          <w:p w14:paraId="26DF3B03" w14:textId="77777777" w:rsidR="00767626" w:rsidRPr="00092012" w:rsidRDefault="00767626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CE7A7C6" w14:textId="2B66C5A6" w:rsidR="00767626" w:rsidRPr="00092012" w:rsidRDefault="00767626" w:rsidP="00F720DC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E1C2DEC" w14:textId="77777777" w:rsidR="00767626" w:rsidRPr="00092012" w:rsidRDefault="00767626" w:rsidP="00F720D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A1A8C27" w14:textId="7D3A367E" w:rsidR="00767626" w:rsidRPr="00092012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7F90B4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DF2FBF" w14:textId="472FB209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4376A83" w14:textId="77777777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CFDD8EF" w14:textId="7104CB3C" w:rsidR="00767626" w:rsidRPr="00A20420" w:rsidRDefault="00767626" w:rsidP="00F720D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67626" w:rsidRPr="00092012" w14:paraId="4F6727CA" w14:textId="77777777" w:rsidTr="00F720DC">
        <w:trPr>
          <w:trHeight w:val="326"/>
        </w:trPr>
        <w:tc>
          <w:tcPr>
            <w:tcW w:w="3942" w:type="dxa"/>
          </w:tcPr>
          <w:p w14:paraId="70794D8F" w14:textId="77777777" w:rsidR="00767626" w:rsidRPr="00092012" w:rsidRDefault="00767626" w:rsidP="00F720D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78A16BDE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63B42CD7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229246D" w14:textId="77777777" w:rsidR="00767626" w:rsidRPr="00092012" w:rsidRDefault="00767626" w:rsidP="00F720D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767626" w:rsidRPr="00092012" w14:paraId="45F949D8" w14:textId="77777777" w:rsidTr="00F720DC">
        <w:tc>
          <w:tcPr>
            <w:tcW w:w="3942" w:type="dxa"/>
          </w:tcPr>
          <w:p w14:paraId="436E4115" w14:textId="77777777" w:rsidR="00767626" w:rsidRPr="00092012" w:rsidRDefault="00767626" w:rsidP="00F720D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7C38E27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171F8" w14:textId="77777777" w:rsidR="00767626" w:rsidRPr="00092012" w:rsidRDefault="00767626" w:rsidP="00F720D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EDFE0E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381317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0F15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EC552C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8C49D4" w14:textId="77777777" w:rsidR="00767626" w:rsidRPr="00092012" w:rsidRDefault="00767626" w:rsidP="00F720DC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626" w:rsidRPr="00092012" w14:paraId="7C05D3A4" w14:textId="77777777" w:rsidTr="00F720DC">
        <w:tc>
          <w:tcPr>
            <w:tcW w:w="3942" w:type="dxa"/>
          </w:tcPr>
          <w:p w14:paraId="0792B8AA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2C31964" w14:textId="37282193" w:rsidR="00767626" w:rsidRPr="005E0554" w:rsidRDefault="008A7E4A" w:rsidP="00767626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B1DDAE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923993" w14:textId="0729C982" w:rsidR="00767626" w:rsidRPr="00092012" w:rsidRDefault="00767626" w:rsidP="00767626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B77C5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906F1" w14:textId="3A808E79" w:rsidR="00767626" w:rsidRDefault="008A7E4A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21FC2B63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1934A7" w14:textId="657119E0" w:rsidR="00767626" w:rsidRDefault="00767626" w:rsidP="008A7E4A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767626" w:rsidRPr="00092012" w14:paraId="440EF7C2" w14:textId="77777777" w:rsidTr="00F720DC">
        <w:tc>
          <w:tcPr>
            <w:tcW w:w="3942" w:type="dxa"/>
          </w:tcPr>
          <w:p w14:paraId="069526C7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D5EDC" w14:textId="77777777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CEB18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F43FB5D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0F2489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F95816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B5264D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8B1771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684F09E4" w14:textId="77777777" w:rsidTr="00F720DC">
        <w:tc>
          <w:tcPr>
            <w:tcW w:w="3942" w:type="dxa"/>
          </w:tcPr>
          <w:p w14:paraId="0D439FAD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6516D49" w14:textId="358F76F1" w:rsidR="00767626" w:rsidRPr="005E0554" w:rsidRDefault="00767626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DA87A0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91D393" w14:textId="7C53CA93" w:rsidR="00767626" w:rsidRDefault="00767626" w:rsidP="008A7E4A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6E8F10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73186D" w14:textId="7CAFB8DC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7CEF9A" w14:textId="77777777" w:rsidR="00767626" w:rsidRDefault="00767626" w:rsidP="0076762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00D744" w14:textId="50698F6A" w:rsidR="00767626" w:rsidRDefault="00767626" w:rsidP="008A7E4A">
            <w:pPr>
              <w:pStyle w:val="a1"/>
              <w:tabs>
                <w:tab w:val="decimal" w:pos="699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626" w:rsidRPr="00092012" w14:paraId="6F511131" w14:textId="77777777" w:rsidTr="00F720DC">
        <w:tc>
          <w:tcPr>
            <w:tcW w:w="3942" w:type="dxa"/>
          </w:tcPr>
          <w:p w14:paraId="3B3B66E4" w14:textId="77777777" w:rsidR="00767626" w:rsidRPr="00092012" w:rsidRDefault="00767626" w:rsidP="007676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70E7045A" w14:textId="430366FB" w:rsidR="00767626" w:rsidRPr="005E0554" w:rsidRDefault="008A7E4A" w:rsidP="00767626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699EF47E" w14:textId="77777777" w:rsidR="00767626" w:rsidRPr="00092012" w:rsidRDefault="00767626" w:rsidP="0076762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2167319" w14:textId="2A3150F9" w:rsidR="00767626" w:rsidRPr="00092012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024A3A16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A313B6" w14:textId="35E8F320" w:rsidR="00767626" w:rsidRDefault="008A7E4A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2F383664" w14:textId="77777777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8B5BE5" w14:textId="2ECD04D9" w:rsidR="00767626" w:rsidRDefault="00767626" w:rsidP="00767626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</w:tbl>
    <w:p w14:paraId="729A02F0" w14:textId="77777777" w:rsidR="002E24F8" w:rsidRDefault="002E24F8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E61AB" w14:textId="2699BAA5" w:rsidR="00E12899" w:rsidRPr="002F39C8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F39C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FD1FFE" w:rsidRPr="002F39C8">
        <w:rPr>
          <w:rFonts w:asciiTheme="majorBidi" w:hAnsiTheme="majorBidi" w:cstheme="majorBidi"/>
          <w:sz w:val="30"/>
          <w:szCs w:val="30"/>
        </w:rPr>
        <w:t>30</w:t>
      </w:r>
      <w:r w:rsidR="00D97E87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FD1FFE" w:rsidRPr="002F39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31 </w:t>
      </w:r>
      <w:r w:rsidR="002C2B65" w:rsidRPr="002F39C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2B65" w:rsidRPr="002F39C8">
        <w:rPr>
          <w:rFonts w:asciiTheme="majorBidi" w:hAnsiTheme="majorBidi" w:cstheme="majorBidi"/>
          <w:sz w:val="30"/>
          <w:szCs w:val="30"/>
        </w:rPr>
        <w:t>256</w:t>
      </w:r>
      <w:r w:rsidR="00FD1FFE" w:rsidRPr="002F39C8">
        <w:rPr>
          <w:rFonts w:asciiTheme="majorBidi" w:hAnsiTheme="majorBidi" w:cstheme="majorBidi"/>
          <w:sz w:val="30"/>
          <w:szCs w:val="30"/>
        </w:rPr>
        <w:t>8</w:t>
      </w:r>
      <w:r w:rsidR="002C2B65" w:rsidRPr="002F39C8">
        <w:rPr>
          <w:rFonts w:asciiTheme="majorBidi" w:hAnsiTheme="majorBidi" w:cstheme="majorBidi"/>
          <w:sz w:val="30"/>
          <w:szCs w:val="30"/>
        </w:rPr>
        <w:t xml:space="preserve"> </w:t>
      </w:r>
      <w:r w:rsidRPr="002F39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53E" w:rsidRPr="0004344A" w14:paraId="64133B87" w14:textId="77777777" w:rsidTr="00B858C9">
        <w:trPr>
          <w:tblHeader/>
        </w:trPr>
        <w:tc>
          <w:tcPr>
            <w:tcW w:w="5760" w:type="dxa"/>
          </w:tcPr>
          <w:p w14:paraId="0334D338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C97B216" w14:textId="2D9552F1" w:rsidR="009A653E" w:rsidRPr="004D4DA4" w:rsidRDefault="00FD1FF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97E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297A5F4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EC62F5A" w14:textId="37305164" w:rsidR="009A653E" w:rsidRPr="004D4DA4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9A653E" w:rsidRPr="0004344A" w14:paraId="48B7149F" w14:textId="77777777" w:rsidTr="00B858C9">
        <w:trPr>
          <w:tblHeader/>
        </w:trPr>
        <w:tc>
          <w:tcPr>
            <w:tcW w:w="5760" w:type="dxa"/>
          </w:tcPr>
          <w:p w14:paraId="7B284282" w14:textId="77777777" w:rsidR="009A653E" w:rsidRPr="0004344A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28C70EF" w14:textId="140101AC" w:rsidR="009A653E" w:rsidRPr="0004344A" w:rsidRDefault="009A653E" w:rsidP="009A653E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0D55677" w14:textId="77777777" w:rsidR="009A653E" w:rsidRPr="0004344A" w:rsidRDefault="009A653E" w:rsidP="009A653E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436304AC" w14:textId="617FD7D4" w:rsidR="009A653E" w:rsidRPr="0004344A" w:rsidRDefault="009A653E" w:rsidP="009A653E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A653E" w:rsidRPr="0004344A" w14:paraId="7B3BBA07" w14:textId="77777777" w:rsidTr="00B858C9">
        <w:trPr>
          <w:trHeight w:val="344"/>
          <w:tblHeader/>
        </w:trPr>
        <w:tc>
          <w:tcPr>
            <w:tcW w:w="5760" w:type="dxa"/>
          </w:tcPr>
          <w:p w14:paraId="329F054F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199B709B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A653E" w:rsidRPr="0004344A" w14:paraId="25AC54D7" w14:textId="77777777" w:rsidTr="00B858C9">
        <w:trPr>
          <w:trHeight w:val="335"/>
        </w:trPr>
        <w:tc>
          <w:tcPr>
            <w:tcW w:w="5760" w:type="dxa"/>
          </w:tcPr>
          <w:p w14:paraId="3D5CA8F0" w14:textId="77777777" w:rsidR="009A653E" w:rsidRPr="0004344A" w:rsidRDefault="009A653E" w:rsidP="009A653E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</w:tcPr>
          <w:p w14:paraId="26C9C58C" w14:textId="77777777" w:rsidR="009A653E" w:rsidRPr="0004344A" w:rsidRDefault="009A653E" w:rsidP="009A653E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FD1FFE" w:rsidRPr="0004344A" w14:paraId="496EC1C5" w14:textId="77777777" w:rsidTr="008E06C1">
        <w:tc>
          <w:tcPr>
            <w:tcW w:w="5760" w:type="dxa"/>
          </w:tcPr>
          <w:p w14:paraId="5F3F92CC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4EF7C05" w14:textId="17CA8EA3" w:rsidR="00FD1FFE" w:rsidRPr="002F39C8" w:rsidRDefault="008A7E4A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147,948</w:t>
            </w:r>
          </w:p>
        </w:tc>
        <w:tc>
          <w:tcPr>
            <w:tcW w:w="270" w:type="dxa"/>
            <w:vAlign w:val="bottom"/>
          </w:tcPr>
          <w:p w14:paraId="1275927A" w14:textId="77777777" w:rsidR="00FD1FFE" w:rsidRPr="004225F1" w:rsidRDefault="00FD1FFE" w:rsidP="00FD1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110D0" w14:textId="1C050FA0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70,029</w:t>
            </w:r>
          </w:p>
        </w:tc>
      </w:tr>
      <w:tr w:rsidR="00FD1FFE" w:rsidRPr="0004344A" w14:paraId="5808AFDF" w14:textId="77777777" w:rsidTr="008E06C1">
        <w:tc>
          <w:tcPr>
            <w:tcW w:w="5760" w:type="dxa"/>
          </w:tcPr>
          <w:p w14:paraId="390C83F9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2FC664" w14:textId="4A6C4671" w:rsidR="00FD1FFE" w:rsidRPr="002F39C8" w:rsidRDefault="008A7E4A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87,918</w:t>
            </w:r>
          </w:p>
        </w:tc>
        <w:tc>
          <w:tcPr>
            <w:tcW w:w="270" w:type="dxa"/>
            <w:vAlign w:val="bottom"/>
          </w:tcPr>
          <w:p w14:paraId="33DAC97D" w14:textId="77777777" w:rsidR="00FD1FFE" w:rsidRPr="004225F1" w:rsidRDefault="00FD1FFE" w:rsidP="00FD1FF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708E1C" w14:textId="55954C9A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121,215</w:t>
            </w:r>
          </w:p>
        </w:tc>
      </w:tr>
      <w:tr w:rsidR="00FD1FFE" w:rsidRPr="0004344A" w14:paraId="67475F58" w14:textId="77777777" w:rsidTr="008E06C1">
        <w:trPr>
          <w:trHeight w:val="316"/>
        </w:trPr>
        <w:tc>
          <w:tcPr>
            <w:tcW w:w="5760" w:type="dxa"/>
          </w:tcPr>
          <w:p w14:paraId="604FE6D6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7E00" w14:textId="4D068B57" w:rsidR="00FD1FFE" w:rsidRPr="002F39C8" w:rsidRDefault="008A7E4A" w:rsidP="002F39C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235,866</w:t>
            </w:r>
          </w:p>
        </w:tc>
        <w:tc>
          <w:tcPr>
            <w:tcW w:w="270" w:type="dxa"/>
            <w:vAlign w:val="bottom"/>
          </w:tcPr>
          <w:p w14:paraId="5B89B32B" w14:textId="77777777" w:rsidR="00FD1FFE" w:rsidRPr="002F39C8" w:rsidRDefault="00FD1FFE" w:rsidP="00FD1F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AB6B7C" w14:textId="6A8443A8" w:rsidR="00FD1FFE" w:rsidRPr="002F39C8" w:rsidRDefault="00FD1FFE" w:rsidP="002F39C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39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191,244</w:t>
            </w:r>
          </w:p>
        </w:tc>
      </w:tr>
      <w:tr w:rsidR="009A653E" w:rsidRPr="0004344A" w14:paraId="13D913DE" w14:textId="77777777" w:rsidTr="00C54BC0">
        <w:trPr>
          <w:trHeight w:val="316"/>
        </w:trPr>
        <w:tc>
          <w:tcPr>
            <w:tcW w:w="5760" w:type="dxa"/>
          </w:tcPr>
          <w:p w14:paraId="1D19430E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2E438E" w14:textId="77777777" w:rsidR="009A653E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E285C4" w14:textId="77777777" w:rsidR="009A653E" w:rsidRPr="004225F1" w:rsidRDefault="009A653E" w:rsidP="009A653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326853" w14:textId="77777777" w:rsidR="009A653E" w:rsidRPr="004225F1" w:rsidRDefault="009A653E" w:rsidP="009A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53E" w:rsidRPr="0004344A" w14:paraId="16943F92" w14:textId="77777777" w:rsidTr="008E06C1">
        <w:tc>
          <w:tcPr>
            <w:tcW w:w="5760" w:type="dxa"/>
          </w:tcPr>
          <w:p w14:paraId="002A614C" w14:textId="77777777" w:rsidR="009A653E" w:rsidRPr="0004344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74E3514F" w14:textId="7533089D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B34673" w14:textId="77777777" w:rsidR="009A653E" w:rsidRPr="0004344A" w:rsidRDefault="009A653E" w:rsidP="009A653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BA290A8" w14:textId="77777777" w:rsidR="009A653E" w:rsidRPr="0004344A" w:rsidRDefault="009A653E" w:rsidP="009A653E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1FFE" w:rsidRPr="0004344A" w14:paraId="6AD2DD8C" w14:textId="77777777" w:rsidTr="008E06C1">
        <w:tc>
          <w:tcPr>
            <w:tcW w:w="5760" w:type="dxa"/>
          </w:tcPr>
          <w:p w14:paraId="505782E7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4845C0F8" w14:textId="39926A7B" w:rsidR="00FD1FFE" w:rsidRPr="00B30777" w:rsidRDefault="008A7E4A" w:rsidP="00B30777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0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294,715</w:t>
            </w:r>
          </w:p>
        </w:tc>
        <w:tc>
          <w:tcPr>
            <w:tcW w:w="270" w:type="dxa"/>
            <w:vAlign w:val="bottom"/>
          </w:tcPr>
          <w:p w14:paraId="3708B6E5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45D4FFF" w14:textId="609BB525" w:rsidR="00FD1FFE" w:rsidRPr="00300249" w:rsidRDefault="00FD1FFE" w:rsidP="0030024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662,971</w:t>
            </w:r>
          </w:p>
        </w:tc>
      </w:tr>
      <w:tr w:rsidR="00FD1FFE" w:rsidRPr="0004344A" w14:paraId="5295D88A" w14:textId="77777777" w:rsidTr="008E06C1">
        <w:tc>
          <w:tcPr>
            <w:tcW w:w="5760" w:type="dxa"/>
          </w:tcPr>
          <w:p w14:paraId="368A43FD" w14:textId="77777777" w:rsidR="00FD1FFE" w:rsidRPr="0004344A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5F0BC3" w14:textId="1BB74434" w:rsidR="00FD1FFE" w:rsidRPr="00B30777" w:rsidRDefault="00B30777" w:rsidP="00B30777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07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vAlign w:val="bottom"/>
          </w:tcPr>
          <w:p w14:paraId="66532349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D93A5" w14:textId="089D47B1" w:rsidR="00FD1FFE" w:rsidRPr="00300249" w:rsidRDefault="00FD1FFE" w:rsidP="0030024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1,712</w:t>
            </w:r>
          </w:p>
        </w:tc>
      </w:tr>
      <w:tr w:rsidR="00FD1FFE" w:rsidRPr="0004344A" w14:paraId="73C28FEA" w14:textId="77777777" w:rsidTr="008E06C1">
        <w:trPr>
          <w:trHeight w:val="424"/>
        </w:trPr>
        <w:tc>
          <w:tcPr>
            <w:tcW w:w="5760" w:type="dxa"/>
          </w:tcPr>
          <w:p w14:paraId="59A0F76E" w14:textId="77777777" w:rsidR="00FD1FFE" w:rsidRPr="0004344A" w:rsidRDefault="00FD1FFE" w:rsidP="00FD1FF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4113E0" w14:textId="2D76EA2A" w:rsidR="00FD1FFE" w:rsidRPr="00B30777" w:rsidRDefault="00B30777" w:rsidP="00B30777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30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294,740</w:t>
            </w:r>
          </w:p>
        </w:tc>
        <w:tc>
          <w:tcPr>
            <w:tcW w:w="270" w:type="dxa"/>
            <w:vAlign w:val="bottom"/>
          </w:tcPr>
          <w:p w14:paraId="4EA434D7" w14:textId="77777777" w:rsidR="00FD1FFE" w:rsidRPr="0004344A" w:rsidRDefault="00FD1FFE" w:rsidP="00FD1FF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8C0C5A" w14:textId="22A5F08A" w:rsidR="00FD1FFE" w:rsidRPr="00300249" w:rsidRDefault="00FD1FFE" w:rsidP="00300249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02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664,683</w:t>
            </w:r>
          </w:p>
        </w:tc>
      </w:tr>
    </w:tbl>
    <w:p w14:paraId="62979890" w14:textId="095F9073" w:rsidR="00EC3334" w:rsidRDefault="00EC3334" w:rsidP="002C2B65">
      <w:pPr>
        <w:ind w:firstLine="540"/>
        <w:rPr>
          <w:rFonts w:ascii="Angsana New" w:hAnsi="Angsana New"/>
          <w:sz w:val="30"/>
          <w:szCs w:val="30"/>
        </w:rPr>
      </w:pPr>
    </w:p>
    <w:p w14:paraId="32354CF7" w14:textId="77777777" w:rsidR="00EC3334" w:rsidRDefault="00EC3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262555" w14:textId="1E73FC02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023419">
      <w:pPr>
        <w:ind w:firstLine="540"/>
        <w:rPr>
          <w:rFonts w:ascii="Angsana New" w:hAnsi="Angsana New"/>
          <w:sz w:val="30"/>
          <w:szCs w:val="30"/>
        </w:rPr>
      </w:pPr>
    </w:p>
    <w:p w14:paraId="6B227077" w14:textId="748F2ABB" w:rsidR="004F2B73" w:rsidRPr="001E5D4A" w:rsidRDefault="004F2B73" w:rsidP="004F2B73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>สัญญาดังกล่าว</w:t>
      </w:r>
      <w:r w:rsidR="00FD1FFE" w:rsidRPr="00DB0D7F">
        <w:rPr>
          <w:rFonts w:asciiTheme="majorBidi" w:hAnsiTheme="majorBidi" w:cstheme="majorBidi" w:hint="cs"/>
          <w:spacing w:val="-4"/>
          <w:sz w:val="30"/>
          <w:szCs w:val="30"/>
          <w:cs/>
        </w:rPr>
        <w:t>จะสิ้นสุดลง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175F7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1FFE" w:rsidRPr="00DB0D7F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175F7">
        <w:rPr>
          <w:rFonts w:asciiTheme="majorBidi" w:hAnsiTheme="majorBidi" w:cstheme="majorBidi"/>
          <w:spacing w:val="-4"/>
          <w:sz w:val="30"/>
          <w:szCs w:val="30"/>
        </w:rPr>
        <w:t>69</w:t>
      </w:r>
    </w:p>
    <w:p w14:paraId="73258726" w14:textId="77777777" w:rsidR="00884217" w:rsidRPr="00023419" w:rsidRDefault="00884217" w:rsidP="00EC097B">
      <w:pPr>
        <w:rPr>
          <w:rFonts w:ascii="Angsana New" w:hAnsi="Angsana New"/>
          <w:sz w:val="30"/>
          <w:szCs w:val="30"/>
        </w:rPr>
      </w:pPr>
    </w:p>
    <w:p w14:paraId="5CF49D00" w14:textId="58F0EA75" w:rsidR="00092EEE" w:rsidRPr="00C2615A" w:rsidRDefault="004249B7" w:rsidP="00C2615A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Jingwei </w:t>
      </w:r>
      <w:r w:rsidR="005C0445">
        <w:rPr>
          <w:rFonts w:asciiTheme="majorBidi" w:hAnsiTheme="majorBidi" w:cstheme="majorBidi"/>
          <w:spacing w:val="-4"/>
          <w:sz w:val="30"/>
          <w:szCs w:val="30"/>
        </w:rPr>
        <w:br/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Fibers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</w:t>
      </w:r>
      <w:r w:rsidR="004759DB"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="002D641B"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 w:rsidR="004759D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="002D641B"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  <w:r w:rsidR="00092EE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62"/>
        <w:gridCol w:w="270"/>
        <w:gridCol w:w="1890"/>
      </w:tblGrid>
      <w:tr w:rsidR="001A7158" w:rsidRPr="00C808ED" w14:paraId="34DA99C6" w14:textId="77777777" w:rsidTr="00051D1D">
        <w:trPr>
          <w:tblHeader/>
        </w:trPr>
        <w:tc>
          <w:tcPr>
            <w:tcW w:w="549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9A653E" w:rsidRPr="00C808ED" w14:paraId="58F9A4B2" w14:textId="77777777" w:rsidTr="00260C5A">
        <w:trPr>
          <w:trHeight w:val="209"/>
          <w:tblHeader/>
        </w:trPr>
        <w:tc>
          <w:tcPr>
            <w:tcW w:w="5490" w:type="dxa"/>
          </w:tcPr>
          <w:p w14:paraId="132033F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5575A833" w14:textId="4570F495" w:rsidR="009A653E" w:rsidRPr="00C808ED" w:rsidRDefault="00D97E87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DC28BD7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7B6C61" w14:textId="31B2A8F3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A653E" w:rsidRPr="00C808ED" w14:paraId="4A4136C6" w14:textId="77777777" w:rsidTr="00051D1D">
        <w:trPr>
          <w:trHeight w:val="209"/>
          <w:tblHeader/>
        </w:trPr>
        <w:tc>
          <w:tcPr>
            <w:tcW w:w="5490" w:type="dxa"/>
          </w:tcPr>
          <w:p w14:paraId="414A0783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0F0A79" w14:textId="4F3E3D0D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11B4A6" w14:textId="77777777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4C2555" w14:textId="5127162C" w:rsidR="009A653E" w:rsidRPr="00C808ED" w:rsidRDefault="009A653E" w:rsidP="009A65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D1FF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653E" w:rsidRPr="00C808ED" w14:paraId="199D4B6D" w14:textId="77777777" w:rsidTr="00051D1D">
        <w:trPr>
          <w:tblHeader/>
        </w:trPr>
        <w:tc>
          <w:tcPr>
            <w:tcW w:w="5490" w:type="dxa"/>
          </w:tcPr>
          <w:p w14:paraId="42DF1E60" w14:textId="77777777" w:rsidR="009A653E" w:rsidRPr="00C808ED" w:rsidRDefault="009A653E" w:rsidP="009A65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049D178E" w14:textId="77777777" w:rsidR="009A653E" w:rsidRPr="00C808ED" w:rsidRDefault="009A653E" w:rsidP="009A653E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53E" w:rsidRPr="00C808ED" w14:paraId="056504D9" w14:textId="77777777" w:rsidTr="00051D1D">
        <w:tc>
          <w:tcPr>
            <w:tcW w:w="5490" w:type="dxa"/>
          </w:tcPr>
          <w:p w14:paraId="426347D9" w14:textId="77777777" w:rsidR="009A653E" w:rsidRPr="00C808ED" w:rsidRDefault="009A653E" w:rsidP="009A653E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962" w:type="dxa"/>
          </w:tcPr>
          <w:p w14:paraId="75C832F6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9A653E" w:rsidRPr="008801EA" w:rsidRDefault="009A653E" w:rsidP="009A653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53E" w:rsidRPr="00C808ED" w14:paraId="54A62229" w14:textId="77777777" w:rsidTr="00051D1D">
        <w:tc>
          <w:tcPr>
            <w:tcW w:w="5490" w:type="dxa"/>
          </w:tcPr>
          <w:p w14:paraId="0F77ADCF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9A653E" w:rsidRPr="00C808ED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0C726FB8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9A653E" w:rsidRPr="008801EA" w:rsidRDefault="009A653E" w:rsidP="009A653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FFE" w:rsidRPr="00C808ED" w14:paraId="70429548" w14:textId="77777777" w:rsidTr="00051D1D">
        <w:tc>
          <w:tcPr>
            <w:tcW w:w="5490" w:type="dxa"/>
          </w:tcPr>
          <w:p w14:paraId="04795F42" w14:textId="77777777" w:rsidR="00FD1FFE" w:rsidRPr="00C808ED" w:rsidRDefault="00FD1FFE" w:rsidP="00FD1FF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62" w:type="dxa"/>
          </w:tcPr>
          <w:p w14:paraId="3F480AB8" w14:textId="02BC89D9" w:rsidR="00FD1FFE" w:rsidRPr="008801EA" w:rsidRDefault="00EC3334" w:rsidP="00FD1FF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1,123,859</w:t>
            </w:r>
          </w:p>
        </w:tc>
        <w:tc>
          <w:tcPr>
            <w:tcW w:w="270" w:type="dxa"/>
          </w:tcPr>
          <w:p w14:paraId="49D000F8" w14:textId="77777777" w:rsidR="00FD1FFE" w:rsidRPr="008801EA" w:rsidRDefault="00FD1FFE" w:rsidP="00FD1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6BD92D6F" w:rsidR="00FD1FFE" w:rsidRPr="008801EA" w:rsidRDefault="00FD1FFE" w:rsidP="00FD1FF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</w:tr>
      <w:tr w:rsidR="00092EEE" w:rsidRPr="00C808ED" w14:paraId="56211609" w14:textId="77777777" w:rsidTr="00051D1D">
        <w:tc>
          <w:tcPr>
            <w:tcW w:w="5490" w:type="dxa"/>
          </w:tcPr>
          <w:p w14:paraId="4565E7E9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62" w:type="dxa"/>
          </w:tcPr>
          <w:p w14:paraId="717EC01D" w14:textId="5F7C6C2E" w:rsidR="00092EEE" w:rsidRPr="008801EA" w:rsidRDefault="00EC3334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71,832</w:t>
            </w:r>
          </w:p>
        </w:tc>
        <w:tc>
          <w:tcPr>
            <w:tcW w:w="270" w:type="dxa"/>
          </w:tcPr>
          <w:p w14:paraId="269D1D03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6E91FFAF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</w:tr>
      <w:tr w:rsidR="00092EEE" w:rsidRPr="00C808ED" w14:paraId="66B4B743" w14:textId="77777777" w:rsidTr="00051D1D">
        <w:tc>
          <w:tcPr>
            <w:tcW w:w="5490" w:type="dxa"/>
          </w:tcPr>
          <w:p w14:paraId="4E573B00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962" w:type="dxa"/>
          </w:tcPr>
          <w:p w14:paraId="037F3FC7" w14:textId="4ED36673" w:rsidR="00092EEE" w:rsidRPr="008801EA" w:rsidRDefault="00EC3334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6,448</w:t>
            </w:r>
          </w:p>
        </w:tc>
        <w:tc>
          <w:tcPr>
            <w:tcW w:w="270" w:type="dxa"/>
          </w:tcPr>
          <w:p w14:paraId="43BE616D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2662A901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</w:tr>
      <w:tr w:rsidR="00092EEE" w:rsidRPr="00C808ED" w14:paraId="42CDC993" w14:textId="77777777" w:rsidTr="00051D1D">
        <w:tc>
          <w:tcPr>
            <w:tcW w:w="5490" w:type="dxa"/>
          </w:tcPr>
          <w:p w14:paraId="56D3C434" w14:textId="77777777" w:rsidR="00092EEE" w:rsidRPr="00C808ED" w:rsidRDefault="00092EEE" w:rsidP="00092EE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51AD6A2" w14:textId="77777777" w:rsidR="00092EEE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A8D33A" w14:textId="77777777" w:rsidR="00092EEE" w:rsidRPr="008801EA" w:rsidRDefault="00092EEE" w:rsidP="00092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BC31C3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EEE" w:rsidRPr="00C808ED" w14:paraId="65071557" w14:textId="77777777" w:rsidTr="00051D1D">
        <w:tc>
          <w:tcPr>
            <w:tcW w:w="5490" w:type="dxa"/>
          </w:tcPr>
          <w:p w14:paraId="3DE77BA7" w14:textId="77777777" w:rsidR="00092EEE" w:rsidRPr="00C808ED" w:rsidRDefault="00092EEE" w:rsidP="00092E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</w:tcPr>
          <w:p w14:paraId="747F883C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092EEE" w:rsidRPr="008801EA" w:rsidRDefault="00092EEE" w:rsidP="00092E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092EEE" w:rsidRPr="008801EA" w:rsidRDefault="00092EEE" w:rsidP="00092EEE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334" w:rsidRPr="00C808ED" w14:paraId="356D62F3" w14:textId="77777777" w:rsidTr="00051D1D">
        <w:tc>
          <w:tcPr>
            <w:tcW w:w="5490" w:type="dxa"/>
          </w:tcPr>
          <w:p w14:paraId="5BCA94ED" w14:textId="77777777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62" w:type="dxa"/>
          </w:tcPr>
          <w:p w14:paraId="05C03EA3" w14:textId="740ED19A" w:rsidR="00EC3334" w:rsidRPr="008801EA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</w:tcPr>
          <w:p w14:paraId="3B2FB454" w14:textId="77777777" w:rsidR="00EC3334" w:rsidRPr="008801EA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70A0BAF1" w:rsidR="00EC3334" w:rsidRPr="008801EA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EC3334" w:rsidRPr="00C808ED" w14:paraId="77EE68ED" w14:textId="77777777" w:rsidTr="00051D1D">
        <w:tc>
          <w:tcPr>
            <w:tcW w:w="5490" w:type="dxa"/>
          </w:tcPr>
          <w:p w14:paraId="4079C9F6" w14:textId="77777777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962" w:type="dxa"/>
          </w:tcPr>
          <w:p w14:paraId="1B45B95D" w14:textId="778BFBC0" w:rsidR="00EC3334" w:rsidRPr="008801EA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  <w:tc>
          <w:tcPr>
            <w:tcW w:w="270" w:type="dxa"/>
          </w:tcPr>
          <w:p w14:paraId="5CE4D3D7" w14:textId="77777777" w:rsidR="00EC3334" w:rsidRPr="008801EA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2451CB2C" w:rsidR="00EC3334" w:rsidRPr="008801EA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EC3334" w:rsidRPr="00C808ED" w14:paraId="2AA20DA5" w14:textId="77777777" w:rsidTr="00051D1D">
        <w:tc>
          <w:tcPr>
            <w:tcW w:w="5490" w:type="dxa"/>
          </w:tcPr>
          <w:p w14:paraId="103C50F3" w14:textId="65E3FD92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2FB3" w14:textId="492CEE9D" w:rsidR="00EC3334" w:rsidRPr="00092EEE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3D04D36C" w14:textId="77777777" w:rsidR="00EC3334" w:rsidRPr="008801EA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2FB790" w14:textId="2CE6A52F" w:rsidR="00EC3334" w:rsidRPr="008801EA" w:rsidRDefault="00EC3334" w:rsidP="00EC3334">
            <w:pPr>
              <w:pStyle w:val="a1"/>
              <w:tabs>
                <w:tab w:val="decimal" w:pos="153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EC3334" w:rsidRPr="00C808ED" w14:paraId="24E5BC1F" w14:textId="77777777" w:rsidTr="00051D1D">
        <w:tc>
          <w:tcPr>
            <w:tcW w:w="5490" w:type="dxa"/>
          </w:tcPr>
          <w:p w14:paraId="5860FD14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BD9C747" w14:textId="77777777" w:rsidR="00EC3334" w:rsidRDefault="00EC3334" w:rsidP="00EC3334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BEAE8F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3B6D88" w14:textId="77777777" w:rsidR="00EC3334" w:rsidRDefault="00EC3334" w:rsidP="00EC3334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3334" w:rsidRPr="00C808ED" w14:paraId="63C66848" w14:textId="77777777" w:rsidTr="00051D1D">
        <w:tc>
          <w:tcPr>
            <w:tcW w:w="5490" w:type="dxa"/>
          </w:tcPr>
          <w:p w14:paraId="25F23003" w14:textId="0F1BC3BA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962" w:type="dxa"/>
          </w:tcPr>
          <w:p w14:paraId="3CB2161D" w14:textId="77777777" w:rsidR="00EC3334" w:rsidRDefault="00EC3334" w:rsidP="00EC3334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2897FD" w14:textId="498FF529" w:rsidR="00EC3334" w:rsidRPr="00824950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4,763,530</w:t>
            </w:r>
          </w:p>
        </w:tc>
        <w:tc>
          <w:tcPr>
            <w:tcW w:w="270" w:type="dxa"/>
          </w:tcPr>
          <w:p w14:paraId="4B5BA7E4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01DA9A" w14:textId="77777777" w:rsidR="00EC3334" w:rsidRDefault="00EC3334" w:rsidP="00EC3334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44ADA6" w14:textId="3A2C0DE1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4,847,697</w:t>
            </w:r>
          </w:p>
        </w:tc>
      </w:tr>
      <w:tr w:rsidR="00EC3334" w:rsidRPr="00C808ED" w14:paraId="2DA11E83" w14:textId="77777777" w:rsidTr="00051D1D">
        <w:tc>
          <w:tcPr>
            <w:tcW w:w="5490" w:type="dxa"/>
          </w:tcPr>
          <w:p w14:paraId="4D9B8E16" w14:textId="4CD26962" w:rsidR="00EC3334" w:rsidRPr="00C808ED" w:rsidRDefault="00EC3334" w:rsidP="00EC3334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</w:tcPr>
          <w:p w14:paraId="10FECF58" w14:textId="291BF99D" w:rsidR="00EC3334" w:rsidRPr="00C808ED" w:rsidRDefault="00EC3334" w:rsidP="00EC3334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1A651BD8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E9DBC7" w14:textId="462B0AD2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EC3334" w:rsidRPr="00C808ED" w14:paraId="4D9694F6" w14:textId="77777777" w:rsidTr="00051D1D">
        <w:tc>
          <w:tcPr>
            <w:tcW w:w="5490" w:type="dxa"/>
          </w:tcPr>
          <w:p w14:paraId="191C4A6E" w14:textId="45235BAE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01255" w14:textId="24C02D47" w:rsidR="00EC3334" w:rsidRPr="008F3619" w:rsidRDefault="00EC3334" w:rsidP="00EC3334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4,496,736</w:t>
            </w:r>
          </w:p>
        </w:tc>
        <w:tc>
          <w:tcPr>
            <w:tcW w:w="270" w:type="dxa"/>
          </w:tcPr>
          <w:p w14:paraId="19AC45CF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FEE4A7" w14:textId="649B0F9B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4,580,903</w:t>
            </w:r>
          </w:p>
        </w:tc>
      </w:tr>
      <w:tr w:rsidR="00EC3334" w:rsidRPr="00C808ED" w14:paraId="793C70C4" w14:textId="77777777" w:rsidTr="00051D1D">
        <w:tc>
          <w:tcPr>
            <w:tcW w:w="5490" w:type="dxa"/>
          </w:tcPr>
          <w:p w14:paraId="24DD8759" w14:textId="5B1C8A16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619E2870" w14:textId="70EA48E1" w:rsidR="00EC3334" w:rsidRPr="00C808ED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8238FE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D115C2" w14:textId="66FAC63D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3334" w:rsidRPr="00C808ED" w14:paraId="10CAE305" w14:textId="77777777" w:rsidTr="00051D1D">
        <w:tc>
          <w:tcPr>
            <w:tcW w:w="5490" w:type="dxa"/>
          </w:tcPr>
          <w:p w14:paraId="43F6E0E7" w14:textId="3D93FE95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62" w:type="dxa"/>
            <w:vAlign w:val="bottom"/>
          </w:tcPr>
          <w:p w14:paraId="711EC64C" w14:textId="77777777" w:rsidR="00EC3334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FDCDBE" w14:textId="77777777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3334" w:rsidRPr="00C808ED" w14:paraId="31349176" w14:textId="77777777" w:rsidTr="00051D1D">
        <w:tc>
          <w:tcPr>
            <w:tcW w:w="5490" w:type="dxa"/>
          </w:tcPr>
          <w:p w14:paraId="056281D5" w14:textId="4C6B6DC2" w:rsidR="00EC3334" w:rsidRPr="00C808ED" w:rsidRDefault="00EC3334" w:rsidP="00EC3334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2F1B6B12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EC3334" w:rsidRPr="00C808ED" w:rsidRDefault="00EC3334" w:rsidP="00EC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3334" w:rsidRPr="00C808ED" w14:paraId="769FEE9E" w14:textId="77777777" w:rsidTr="00051D1D">
        <w:trPr>
          <w:trHeight w:val="263"/>
        </w:trPr>
        <w:tc>
          <w:tcPr>
            <w:tcW w:w="5490" w:type="dxa"/>
          </w:tcPr>
          <w:p w14:paraId="1969EC1F" w14:textId="659CD0EE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962" w:type="dxa"/>
          </w:tcPr>
          <w:p w14:paraId="0F94174A" w14:textId="38C686DF" w:rsidR="00EC3334" w:rsidRPr="00C808ED" w:rsidRDefault="00EC3334" w:rsidP="00EC3334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65,238</w:t>
            </w:r>
          </w:p>
        </w:tc>
        <w:tc>
          <w:tcPr>
            <w:tcW w:w="270" w:type="dxa"/>
          </w:tcPr>
          <w:p w14:paraId="3F4E3AF0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37E6D9" w14:textId="4348506A" w:rsidR="00EC3334" w:rsidRPr="00C808ED" w:rsidRDefault="00EC3334" w:rsidP="00EC3334">
            <w:pPr>
              <w:pStyle w:val="a1"/>
              <w:tabs>
                <w:tab w:val="decimal" w:pos="1531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66,805</w:t>
            </w:r>
          </w:p>
        </w:tc>
      </w:tr>
      <w:tr w:rsidR="00EC3334" w:rsidRPr="00C808ED" w14:paraId="72C995B2" w14:textId="77777777" w:rsidTr="00051D1D">
        <w:trPr>
          <w:trHeight w:val="263"/>
        </w:trPr>
        <w:tc>
          <w:tcPr>
            <w:tcW w:w="5490" w:type="dxa"/>
          </w:tcPr>
          <w:p w14:paraId="709210CB" w14:textId="33150077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B1D14" w14:textId="3623C67B" w:rsidR="00EC3334" w:rsidRPr="00C808ED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256,381</w:t>
            </w:r>
          </w:p>
        </w:tc>
        <w:tc>
          <w:tcPr>
            <w:tcW w:w="270" w:type="dxa"/>
          </w:tcPr>
          <w:p w14:paraId="0FB7604F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8F67A97" w14:textId="1FEFFC81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269,565</w:t>
            </w:r>
          </w:p>
        </w:tc>
      </w:tr>
      <w:tr w:rsidR="00EC3334" w:rsidRPr="00C808ED" w14:paraId="124F1836" w14:textId="77777777" w:rsidTr="00051D1D">
        <w:trPr>
          <w:trHeight w:val="263"/>
        </w:trPr>
        <w:tc>
          <w:tcPr>
            <w:tcW w:w="5490" w:type="dxa"/>
          </w:tcPr>
          <w:p w14:paraId="3A80B943" w14:textId="7A310F15" w:rsidR="00EC3334" w:rsidRPr="00C808ED" w:rsidRDefault="00EC3334" w:rsidP="00EC333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012E2" w14:textId="534E01DF" w:rsidR="00EC3334" w:rsidRPr="008F3619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321,619</w:t>
            </w:r>
          </w:p>
        </w:tc>
        <w:tc>
          <w:tcPr>
            <w:tcW w:w="270" w:type="dxa"/>
          </w:tcPr>
          <w:p w14:paraId="55F1563F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868954" w14:textId="7FC0ED18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336,370</w:t>
            </w:r>
          </w:p>
        </w:tc>
      </w:tr>
      <w:tr w:rsidR="00EC3334" w:rsidRPr="00C808ED" w14:paraId="575583A5" w14:textId="77777777" w:rsidTr="00051D1D">
        <w:trPr>
          <w:trHeight w:val="263"/>
        </w:trPr>
        <w:tc>
          <w:tcPr>
            <w:tcW w:w="5490" w:type="dxa"/>
            <w:vAlign w:val="center"/>
          </w:tcPr>
          <w:p w14:paraId="7F608809" w14:textId="158CD901" w:rsidR="00EC3334" w:rsidRPr="00C808ED" w:rsidRDefault="00EC3334" w:rsidP="00EC33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FB8DB" w14:textId="576DB61B" w:rsidR="00EC3334" w:rsidRPr="00C808ED" w:rsidRDefault="00EC3334" w:rsidP="00EC333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E737F80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EF3874" w14:textId="26F0133C" w:rsidR="00EC3334" w:rsidRPr="00C808ED" w:rsidRDefault="00EC3334" w:rsidP="00EC333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C3334" w:rsidRPr="00C808ED" w14:paraId="13D79B82" w14:textId="77777777" w:rsidTr="00051D1D">
        <w:trPr>
          <w:trHeight w:val="263"/>
        </w:trPr>
        <w:tc>
          <w:tcPr>
            <w:tcW w:w="5490" w:type="dxa"/>
          </w:tcPr>
          <w:p w14:paraId="018811FA" w14:textId="631EAE13" w:rsidR="00EC3334" w:rsidRPr="00C808ED" w:rsidRDefault="00EC3334" w:rsidP="00EC333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265CEA" w14:textId="10BF070B" w:rsidR="00EC3334" w:rsidRPr="008F3619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6,329,462</w:t>
            </w:r>
          </w:p>
        </w:tc>
        <w:tc>
          <w:tcPr>
            <w:tcW w:w="270" w:type="dxa"/>
          </w:tcPr>
          <w:p w14:paraId="46C76695" w14:textId="77777777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B744CF" w14:textId="7900A80B" w:rsidR="00EC3334" w:rsidRPr="00C808ED" w:rsidRDefault="00EC3334" w:rsidP="00EC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6,428,380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91827" w14:textId="56FBD420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</w:t>
      </w:r>
      <w:r w:rsidR="0007716F">
        <w:rPr>
          <w:rFonts w:ascii="Angsana New" w:eastAsia="Times New Roman" w:hAnsi="Angsana New" w:hint="cs"/>
          <w:sz w:val="30"/>
          <w:szCs w:val="30"/>
          <w:cs/>
        </w:rPr>
        <w:t>เมื่อครบกำหนด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470161">
        <w:rPr>
          <w:rFonts w:ascii="Angsana New" w:eastAsia="Times New Roman" w:hAnsi="Angsana New"/>
          <w:sz w:val="30"/>
          <w:szCs w:val="30"/>
        </w:rPr>
        <w:t xml:space="preserve">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="00470161"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470161"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470161"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75A05B51" w14:textId="77777777" w:rsidR="004F2B73" w:rsidRPr="002E60B6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23DC39C0" w14:textId="044187CC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 w:rsidR="0007716F"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 w:rsidR="00E659C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A03006" w14:textId="77777777" w:rsidR="004F2B73" w:rsidRPr="002E60B6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65F35A3" w14:textId="77777777" w:rsid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7A398A87" w14:textId="77777777" w:rsidR="00EC3334" w:rsidRPr="002E60B6" w:rsidRDefault="00EC3334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C75D21D" w14:textId="77777777" w:rsidR="002E60B6" w:rsidRDefault="002E60B6" w:rsidP="002E60B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201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A20420">
        <w:rPr>
          <w:rFonts w:ascii="Angsana New" w:hAnsi="Angsana New" w:cs="Angsana New"/>
          <w:sz w:val="30"/>
          <w:szCs w:val="30"/>
        </w:rPr>
        <w:t>30</w:t>
      </w:r>
      <w:r w:rsidRPr="0009201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 บริษัทได้รับเงินปันผลจากสินทรัพย์ทางการเงิน</w:t>
      </w:r>
      <w:r>
        <w:rPr>
          <w:rFonts w:ascii="Angsana New" w:hAnsi="Angsana New" w:cs="Angsana New"/>
          <w:sz w:val="30"/>
          <w:szCs w:val="30"/>
        </w:rPr>
        <w:t xml:space="preserve">         </w:t>
      </w:r>
      <w:r>
        <w:rPr>
          <w:rFonts w:ascii="Angsana New" w:hAnsi="Angsana New" w:cs="Angsana New"/>
          <w:sz w:val="30"/>
          <w:szCs w:val="30"/>
        </w:rPr>
        <w:br/>
      </w:r>
      <w:r w:rsidRPr="00092012">
        <w:rPr>
          <w:rFonts w:ascii="Angsana New" w:hAnsi="Angsana New" w:cs="Angsana New"/>
          <w:sz w:val="30"/>
          <w:szCs w:val="30"/>
          <w:cs/>
        </w:rPr>
        <w:t>ไม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092012">
        <w:rPr>
          <w:rFonts w:ascii="Angsana New" w:hAnsi="Angsana New" w:cs="Angsana New"/>
          <w:sz w:val="30"/>
          <w:szCs w:val="30"/>
          <w:cs/>
        </w:rPr>
        <w:t>หมุนเวียนอื่น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5F0A8D02" w14:textId="77777777" w:rsidR="002E60B6" w:rsidRDefault="002E60B6" w:rsidP="002E60B6">
      <w:pPr>
        <w:pStyle w:val="NormalWeb"/>
        <w:spacing w:before="0" w:beforeAutospacing="0" w:after="0" w:afterAutospacing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270"/>
        <w:gridCol w:w="1890"/>
      </w:tblGrid>
      <w:tr w:rsidR="002E60B6" w:rsidRPr="003500FB" w14:paraId="6B693D23" w14:textId="77777777" w:rsidTr="00AE2594">
        <w:trPr>
          <w:trHeight w:val="569"/>
          <w:tblHeader/>
        </w:trPr>
        <w:tc>
          <w:tcPr>
            <w:tcW w:w="5490" w:type="dxa"/>
          </w:tcPr>
          <w:p w14:paraId="32D063D6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7F92E7F9" w14:textId="77777777" w:rsidR="002E60B6" w:rsidRPr="00A459BD" w:rsidRDefault="002E60B6" w:rsidP="00AE2594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A459BD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41DA367D" w14:textId="77777777" w:rsidR="002E60B6" w:rsidRPr="00A459BD" w:rsidRDefault="002E60B6" w:rsidP="00AE2594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  <w:r w:rsidRPr="00A459BD">
              <w:rPr>
                <w:rFonts w:ascii="Angsana New" w:hAnsi="Angsana New"/>
                <w:sz w:val="30"/>
                <w:szCs w:val="30"/>
              </w:rPr>
              <w:t>/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</w:t>
            </w:r>
            <w:r w:rsidRPr="00A459B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E60B6" w:rsidRPr="003500FB" w14:paraId="00368751" w14:textId="77777777" w:rsidTr="00AE2594">
        <w:trPr>
          <w:tblHeader/>
        </w:trPr>
        <w:tc>
          <w:tcPr>
            <w:tcW w:w="5490" w:type="dxa"/>
          </w:tcPr>
          <w:p w14:paraId="3F5B5EDA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2F52A3D8" w14:textId="570F7D8F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 w:rsidR="004C6C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64565C" w14:textId="77777777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451C66F" w14:textId="1D5E273E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 w:rsidR="004C6C2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60B6" w:rsidRPr="003500FB" w14:paraId="55C20BAF" w14:textId="77777777" w:rsidTr="00AE2594">
        <w:trPr>
          <w:trHeight w:val="137"/>
          <w:tblHeader/>
        </w:trPr>
        <w:tc>
          <w:tcPr>
            <w:tcW w:w="5490" w:type="dxa"/>
          </w:tcPr>
          <w:p w14:paraId="46F1CC9F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4543D152" w14:textId="77777777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60B6" w:rsidRPr="003500FB" w14:paraId="06FBA95E" w14:textId="77777777" w:rsidTr="00AE2594">
        <w:tc>
          <w:tcPr>
            <w:tcW w:w="5490" w:type="dxa"/>
          </w:tcPr>
          <w:p w14:paraId="10470AB3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สำหรับงวดสามเดือน</w:t>
            </w:r>
            <w:r w:rsidRPr="00092012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 w:rsidRPr="00A20420">
              <w:rPr>
                <w:b/>
                <w:bCs/>
                <w:i/>
                <w:iCs/>
              </w:rPr>
              <w:t>30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3"/>
          </w:tcPr>
          <w:p w14:paraId="10722B81" w14:textId="77777777" w:rsidR="002E60B6" w:rsidRPr="003500FB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E60B6" w14:paraId="1A24D32D" w14:textId="77777777" w:rsidTr="00AE2594">
        <w:tc>
          <w:tcPr>
            <w:tcW w:w="5490" w:type="dxa"/>
          </w:tcPr>
          <w:p w14:paraId="7F9D22C8" w14:textId="77777777" w:rsidR="002E60B6" w:rsidRPr="003500FB" w:rsidRDefault="002E60B6" w:rsidP="006E15D7">
            <w:pPr>
              <w:tabs>
                <w:tab w:val="clear" w:pos="227"/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80" w:type="dxa"/>
          </w:tcPr>
          <w:p w14:paraId="4A4C563B" w14:textId="4B9FB108" w:rsidR="002E60B6" w:rsidRPr="008F3619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17,240</w:t>
            </w:r>
          </w:p>
        </w:tc>
        <w:tc>
          <w:tcPr>
            <w:tcW w:w="270" w:type="dxa"/>
            <w:vAlign w:val="bottom"/>
          </w:tcPr>
          <w:p w14:paraId="6D94EDC6" w14:textId="77777777" w:rsidR="002E60B6" w:rsidRPr="003500FB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0572A4B1" w14:textId="7794C0B0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>
              <w:rPr>
                <w:lang w:val="en-US"/>
              </w:rPr>
              <w:t>19,186</w:t>
            </w:r>
          </w:p>
        </w:tc>
      </w:tr>
      <w:tr w:rsidR="002E60B6" w14:paraId="59916B93" w14:textId="77777777" w:rsidTr="00AE2594">
        <w:tc>
          <w:tcPr>
            <w:tcW w:w="5490" w:type="dxa"/>
          </w:tcPr>
          <w:p w14:paraId="11C613A8" w14:textId="77777777" w:rsidR="002E60B6" w:rsidRPr="003500FB" w:rsidRDefault="002E60B6" w:rsidP="00A95B64">
            <w:pPr>
              <w:tabs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80" w:type="dxa"/>
          </w:tcPr>
          <w:p w14:paraId="76ECD13F" w14:textId="62E1D847" w:rsidR="002E60B6" w:rsidRPr="008F3619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>
              <w:rPr>
                <w:lang w:val="en-US"/>
              </w:rPr>
              <w:t>6,304</w:t>
            </w:r>
          </w:p>
        </w:tc>
        <w:tc>
          <w:tcPr>
            <w:tcW w:w="270" w:type="dxa"/>
            <w:vAlign w:val="bottom"/>
          </w:tcPr>
          <w:p w14:paraId="76244715" w14:textId="77777777" w:rsidR="002E60B6" w:rsidRPr="003500FB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68C7F1BA" w14:textId="5932D1F0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6,279</w:t>
            </w:r>
          </w:p>
        </w:tc>
      </w:tr>
      <w:tr w:rsidR="002E60B6" w:rsidRPr="003500FB" w14:paraId="430EE1E2" w14:textId="77777777" w:rsidTr="00AE2594">
        <w:tc>
          <w:tcPr>
            <w:tcW w:w="5490" w:type="dxa"/>
          </w:tcPr>
          <w:p w14:paraId="3AD8BBAC" w14:textId="77777777" w:rsidR="002E60B6" w:rsidRPr="003500FB" w:rsidRDefault="002E60B6" w:rsidP="00EC30DE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80" w:type="dxa"/>
          </w:tcPr>
          <w:p w14:paraId="27A48416" w14:textId="0D330D17" w:rsidR="002E60B6" w:rsidRPr="008F3619" w:rsidRDefault="002E60B6" w:rsidP="007E54A4">
            <w:pPr>
              <w:pStyle w:val="BodyText2"/>
              <w:tabs>
                <w:tab w:val="decimal" w:pos="868"/>
              </w:tabs>
              <w:ind w:right="33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6C0838" w14:textId="77777777" w:rsidR="002E60B6" w:rsidRPr="007D7DCE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64845071" w14:textId="5D204989" w:rsidR="002E60B6" w:rsidRPr="008F3619" w:rsidRDefault="002E60B6" w:rsidP="002E60B6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15</w:t>
            </w:r>
            <w:r w:rsidR="00C62AFD">
              <w:rPr>
                <w:lang w:val="en-US"/>
              </w:rPr>
              <w:t>8</w:t>
            </w:r>
          </w:p>
        </w:tc>
      </w:tr>
      <w:tr w:rsidR="002E60B6" w:rsidRPr="009D11CA" w14:paraId="190C6518" w14:textId="77777777" w:rsidTr="00AE2594">
        <w:tc>
          <w:tcPr>
            <w:tcW w:w="5490" w:type="dxa"/>
          </w:tcPr>
          <w:p w14:paraId="58AD890B" w14:textId="77777777" w:rsidR="002E60B6" w:rsidRPr="003500FB" w:rsidRDefault="002E60B6" w:rsidP="00AE2594">
            <w:pPr>
              <w:pStyle w:val="BodyText2"/>
              <w:ind w:left="13"/>
              <w:rPr>
                <w:b/>
                <w:bCs/>
                <w:cs/>
              </w:rPr>
            </w:pPr>
            <w:r w:rsidRPr="003500FB">
              <w:rPr>
                <w:b/>
                <w:bCs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46F62E2" w14:textId="1587F590" w:rsidR="002E60B6" w:rsidRPr="008F3619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23,544</w:t>
            </w:r>
          </w:p>
        </w:tc>
        <w:tc>
          <w:tcPr>
            <w:tcW w:w="270" w:type="dxa"/>
            <w:vAlign w:val="bottom"/>
          </w:tcPr>
          <w:p w14:paraId="1031438F" w14:textId="77777777" w:rsidR="002E60B6" w:rsidRPr="009D11CA" w:rsidRDefault="002E60B6" w:rsidP="00AE2594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CF9750D" w14:textId="2DF5B9D5" w:rsidR="002E60B6" w:rsidRPr="009D11CA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25,6</w:t>
            </w:r>
            <w:r w:rsidR="00990C7F">
              <w:rPr>
                <w:b/>
                <w:bCs/>
                <w:lang w:val="en-US"/>
              </w:rPr>
              <w:t>2</w:t>
            </w:r>
            <w:r w:rsidR="00C62AFD">
              <w:rPr>
                <w:b/>
                <w:bCs/>
                <w:lang w:val="en-US"/>
              </w:rPr>
              <w:t>3</w:t>
            </w:r>
          </w:p>
        </w:tc>
      </w:tr>
      <w:tr w:rsidR="002E60B6" w:rsidRPr="009D11CA" w14:paraId="2C0393F1" w14:textId="77777777" w:rsidTr="00AE2594">
        <w:tc>
          <w:tcPr>
            <w:tcW w:w="5490" w:type="dxa"/>
          </w:tcPr>
          <w:p w14:paraId="0B8EF661" w14:textId="77777777" w:rsidR="002E60B6" w:rsidRPr="003500FB" w:rsidRDefault="002E60B6" w:rsidP="00AE2594">
            <w:pPr>
              <w:pStyle w:val="BodyText2"/>
              <w:ind w:left="13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068EA49C" w14:textId="77777777" w:rsidR="002E60B6" w:rsidRPr="00DF2335" w:rsidRDefault="002E60B6" w:rsidP="00AE2594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330" w:lineRule="exact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4D9F15" w14:textId="77777777" w:rsidR="002E60B6" w:rsidRPr="009D11CA" w:rsidRDefault="002E60B6" w:rsidP="00AE2594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1DCBB21" w14:textId="77777777" w:rsid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</w:p>
        </w:tc>
      </w:tr>
      <w:tr w:rsidR="002E60B6" w:rsidRPr="003500FB" w14:paraId="593AE881" w14:textId="77777777" w:rsidTr="00AE2594">
        <w:tc>
          <w:tcPr>
            <w:tcW w:w="5490" w:type="dxa"/>
          </w:tcPr>
          <w:p w14:paraId="204F4BCF" w14:textId="77777777" w:rsidR="002E60B6" w:rsidRPr="003500FB" w:rsidRDefault="002E60B6" w:rsidP="00AE2594">
            <w:pPr>
              <w:pStyle w:val="BodyText2"/>
              <w:rPr>
                <w:b/>
                <w:bCs/>
                <w:cs/>
              </w:rPr>
            </w:pP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เดือน</w:t>
            </w:r>
            <w:r w:rsidRPr="00092012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 w:rsidRPr="00A20420">
              <w:rPr>
                <w:b/>
                <w:bCs/>
                <w:i/>
                <w:iCs/>
              </w:rPr>
              <w:t>30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3"/>
          </w:tcPr>
          <w:p w14:paraId="1D1C1413" w14:textId="77777777" w:rsidR="002E60B6" w:rsidRPr="00DF2335" w:rsidRDefault="002E60B6" w:rsidP="00AE25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2E60B6" w:rsidRPr="003500FB" w14:paraId="7D6442C0" w14:textId="77777777" w:rsidTr="00AE2594">
        <w:tc>
          <w:tcPr>
            <w:tcW w:w="5490" w:type="dxa"/>
          </w:tcPr>
          <w:p w14:paraId="43F68144" w14:textId="77777777" w:rsidR="002E60B6" w:rsidRPr="003500FB" w:rsidRDefault="002E60B6" w:rsidP="006E15D7">
            <w:pPr>
              <w:tabs>
                <w:tab w:val="clear" w:pos="227"/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80" w:type="dxa"/>
          </w:tcPr>
          <w:p w14:paraId="62C9F6D3" w14:textId="50818D5E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17,240</w:t>
            </w:r>
          </w:p>
        </w:tc>
        <w:tc>
          <w:tcPr>
            <w:tcW w:w="270" w:type="dxa"/>
            <w:vAlign w:val="bottom"/>
          </w:tcPr>
          <w:p w14:paraId="790EF6C8" w14:textId="77777777" w:rsidR="002E60B6" w:rsidRPr="003500FB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4E1E59B5" w14:textId="3E66A1A7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19,186</w:t>
            </w:r>
          </w:p>
        </w:tc>
      </w:tr>
      <w:tr w:rsidR="002E60B6" w:rsidRPr="003500FB" w14:paraId="71230C81" w14:textId="77777777" w:rsidTr="00AE2594">
        <w:tc>
          <w:tcPr>
            <w:tcW w:w="5490" w:type="dxa"/>
          </w:tcPr>
          <w:p w14:paraId="0A61C354" w14:textId="77777777" w:rsidR="002E60B6" w:rsidRPr="003500FB" w:rsidRDefault="002E60B6" w:rsidP="006E15D7">
            <w:pPr>
              <w:tabs>
                <w:tab w:val="clear" w:pos="227"/>
                <w:tab w:val="left" w:pos="13"/>
              </w:tabs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80" w:type="dxa"/>
          </w:tcPr>
          <w:p w14:paraId="638F1F7E" w14:textId="5CF32D2C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6,304</w:t>
            </w:r>
          </w:p>
        </w:tc>
        <w:tc>
          <w:tcPr>
            <w:tcW w:w="270" w:type="dxa"/>
            <w:vAlign w:val="bottom"/>
          </w:tcPr>
          <w:p w14:paraId="04B80489" w14:textId="77777777" w:rsidR="002E60B6" w:rsidRPr="003500FB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2292B47E" w14:textId="5A12751F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6,279</w:t>
            </w:r>
          </w:p>
        </w:tc>
      </w:tr>
      <w:tr w:rsidR="002E60B6" w:rsidRPr="003500FB" w14:paraId="253D306A" w14:textId="77777777" w:rsidTr="00AE2594">
        <w:tc>
          <w:tcPr>
            <w:tcW w:w="5490" w:type="dxa"/>
          </w:tcPr>
          <w:p w14:paraId="68A39CAF" w14:textId="77777777" w:rsidR="002E60B6" w:rsidRPr="003500FB" w:rsidRDefault="002E60B6" w:rsidP="00F61FA1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80" w:type="dxa"/>
          </w:tcPr>
          <w:p w14:paraId="67BECE19" w14:textId="7818D190" w:rsidR="002E60B6" w:rsidRPr="008F3619" w:rsidRDefault="002E60B6" w:rsidP="007E54A4">
            <w:pPr>
              <w:pStyle w:val="BodyText2"/>
              <w:tabs>
                <w:tab w:val="decimal" w:pos="868"/>
              </w:tabs>
              <w:ind w:right="33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DF57DD6" w14:textId="77777777" w:rsidR="002E60B6" w:rsidRPr="007D7DCE" w:rsidRDefault="002E60B6" w:rsidP="00AE259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6DE92BAB" w14:textId="7FDB6F49" w:rsidR="002E60B6" w:rsidRPr="008F3619" w:rsidRDefault="002E60B6" w:rsidP="002E60B6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15</w:t>
            </w:r>
            <w:r w:rsidR="00C62AFD">
              <w:rPr>
                <w:lang w:val="en-US"/>
              </w:rPr>
              <w:t>8</w:t>
            </w:r>
          </w:p>
        </w:tc>
      </w:tr>
      <w:tr w:rsidR="002E60B6" w:rsidRPr="003500FB" w14:paraId="7EB6DFB7" w14:textId="77777777" w:rsidTr="00AE2594">
        <w:tc>
          <w:tcPr>
            <w:tcW w:w="5490" w:type="dxa"/>
          </w:tcPr>
          <w:p w14:paraId="5D889260" w14:textId="77777777" w:rsidR="002E60B6" w:rsidRPr="003500FB" w:rsidRDefault="002E60B6" w:rsidP="00AE2594">
            <w:pPr>
              <w:pStyle w:val="BodyText2"/>
              <w:ind w:left="13"/>
              <w:rPr>
                <w:b/>
                <w:bCs/>
                <w:cs/>
              </w:rPr>
            </w:pPr>
            <w:r w:rsidRPr="003500FB">
              <w:rPr>
                <w:b/>
                <w:bCs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644A9C" w14:textId="574124F4" w:rsidR="002E60B6" w:rsidRPr="002E60B6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23,544</w:t>
            </w:r>
          </w:p>
        </w:tc>
        <w:tc>
          <w:tcPr>
            <w:tcW w:w="270" w:type="dxa"/>
            <w:vAlign w:val="bottom"/>
          </w:tcPr>
          <w:p w14:paraId="318F256E" w14:textId="77777777" w:rsidR="002E60B6" w:rsidRPr="009D11CA" w:rsidRDefault="002E60B6" w:rsidP="00AE2594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B9BAFDF" w14:textId="7ABF86C3" w:rsidR="002E60B6" w:rsidRPr="009D11CA" w:rsidRDefault="002E60B6" w:rsidP="00AE259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25,62</w:t>
            </w:r>
            <w:r w:rsidR="00C62AFD">
              <w:rPr>
                <w:b/>
                <w:bCs/>
                <w:lang w:val="en-US"/>
              </w:rPr>
              <w:t>3</w:t>
            </w:r>
          </w:p>
        </w:tc>
      </w:tr>
    </w:tbl>
    <w:p w14:paraId="30233330" w14:textId="77777777" w:rsidR="006E46F2" w:rsidRDefault="006E46F2" w:rsidP="002E60B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</w:p>
    <w:p w14:paraId="13F52539" w14:textId="77777777" w:rsidR="006E46F2" w:rsidRPr="00ED4565" w:rsidRDefault="006E46F2" w:rsidP="006E15D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D97E87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234CAAE" w14:textId="46950089" w:rsidR="00C404B8" w:rsidRPr="00885916" w:rsidRDefault="00C404B8" w:rsidP="00424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720"/>
        </w:tabs>
        <w:ind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0F91C03" w14:textId="3FD6D27E" w:rsidR="00016F7C" w:rsidRPr="007B40FB" w:rsidRDefault="00016F7C" w:rsidP="004249B7">
      <w:pPr>
        <w:pStyle w:val="Heading6"/>
        <w:ind w:left="540" w:firstLine="18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86A77" w:rsidRPr="00A04E03"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D97E8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กันยายน</w:t>
      </w:r>
      <w:r w:rsidR="00186A7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</w:t>
      </w:r>
      <w:r w:rsidR="00D97E8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หก</w:t>
      </w:r>
      <w:r w:rsidR="00D97E8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D97E87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D97E87">
        <w:rPr>
          <w:rFonts w:ascii="Angsana New" w:hAnsi="Angsana New" w:cs="Angsana New"/>
          <w:b w:val="0"/>
          <w:bCs w:val="0"/>
          <w:sz w:val="30"/>
          <w:szCs w:val="30"/>
          <w:cs/>
        </w:rPr>
        <w:t>กันยายน</w:t>
      </w:r>
      <w:r w:rsidR="00D97E8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86A77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47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2344"/>
        <w:gridCol w:w="1484"/>
        <w:gridCol w:w="1107"/>
        <w:gridCol w:w="250"/>
        <w:gridCol w:w="994"/>
        <w:gridCol w:w="244"/>
        <w:gridCol w:w="985"/>
        <w:gridCol w:w="244"/>
        <w:gridCol w:w="1002"/>
        <w:gridCol w:w="244"/>
        <w:gridCol w:w="1118"/>
        <w:gridCol w:w="247"/>
        <w:gridCol w:w="1101"/>
      </w:tblGrid>
      <w:tr w:rsidR="009462E5" w:rsidRPr="00A06881" w14:paraId="3E1785CC" w14:textId="77777777" w:rsidTr="00393CBE">
        <w:trPr>
          <w:cantSplit/>
          <w:tblHeader/>
        </w:trPr>
        <w:tc>
          <w:tcPr>
            <w:tcW w:w="1180" w:type="pct"/>
          </w:tcPr>
          <w:p w14:paraId="7CE32D3F" w14:textId="77777777" w:rsidR="009462E5" w:rsidRPr="008B023C" w:rsidRDefault="009462E5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3"/>
            <w:vAlign w:val="bottom"/>
          </w:tcPr>
          <w:p w14:paraId="190A6027" w14:textId="5FA61444" w:rsidR="009462E5" w:rsidRPr="008B023C" w:rsidRDefault="009462E5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462E5" w:rsidRPr="00A06881" w14:paraId="3C4E8BE3" w14:textId="77777777" w:rsidTr="00777C24">
        <w:trPr>
          <w:cantSplit/>
          <w:tblHeader/>
        </w:trPr>
        <w:tc>
          <w:tcPr>
            <w:tcW w:w="1180" w:type="pct"/>
          </w:tcPr>
          <w:p w14:paraId="7DE6861C" w14:textId="77777777" w:rsidR="009462E5" w:rsidRPr="008B023C" w:rsidRDefault="009462E5" w:rsidP="009462E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  <w:vAlign w:val="bottom"/>
          </w:tcPr>
          <w:p w14:paraId="0FB3D716" w14:textId="63BF46EF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99" w:type="pct"/>
            <w:vAlign w:val="bottom"/>
          </w:tcPr>
          <w:p w14:paraId="014F24AA" w14:textId="3C112F71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90" w:type="pct"/>
            <w:gridSpan w:val="3"/>
            <w:vAlign w:val="bottom"/>
          </w:tcPr>
          <w:p w14:paraId="7A55DC1D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43E2DAD" w14:textId="4AEA2B1D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82" w:type="pct"/>
            <w:vAlign w:val="bottom"/>
          </w:tcPr>
          <w:p w14:paraId="706B2E39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1484C4A4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D926FC" w14:textId="44787788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57B9692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5C8E7FD6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F034A83" w14:textId="61CB1001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B23612" w:rsidRPr="00A06881" w14:paraId="1807618F" w14:textId="77777777" w:rsidTr="00777C24">
        <w:trPr>
          <w:cantSplit/>
          <w:tblHeader/>
        </w:trPr>
        <w:tc>
          <w:tcPr>
            <w:tcW w:w="1180" w:type="pct"/>
          </w:tcPr>
          <w:p w14:paraId="2774B47C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433CB69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B34910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7AAC5D6E" w14:textId="626ACF3E" w:rsidR="00B23612" w:rsidRPr="008B023C" w:rsidRDefault="00D97E8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4" w:type="pct"/>
            <w:vAlign w:val="bottom"/>
          </w:tcPr>
          <w:p w14:paraId="41894563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7CDB1" w14:textId="2806D451" w:rsidR="00B23612" w:rsidRPr="009462E5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59DADA4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F429D0" w14:textId="2A176659" w:rsidR="00B23612" w:rsidRPr="008B023C" w:rsidRDefault="00D97E8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2" w:type="pct"/>
            <w:vAlign w:val="bottom"/>
          </w:tcPr>
          <w:p w14:paraId="20F4D280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B3C4C58" w14:textId="5A2757C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0349AFA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8907ED2" w14:textId="14E0809D" w:rsidR="00B23612" w:rsidRPr="008B023C" w:rsidRDefault="00D97E87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3" w:type="pct"/>
            <w:vAlign w:val="bottom"/>
          </w:tcPr>
          <w:p w14:paraId="5A5E25FD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8E443BC" w14:textId="07A5CED2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B23612" w:rsidRPr="00A06881" w14:paraId="0BBEDAE3" w14:textId="77777777" w:rsidTr="00777C24">
        <w:trPr>
          <w:cantSplit/>
          <w:tblHeader/>
        </w:trPr>
        <w:tc>
          <w:tcPr>
            <w:tcW w:w="1180" w:type="pct"/>
          </w:tcPr>
          <w:p w14:paraId="425916AF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6EC7FD1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945E43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595162CE" w14:textId="58A2E2E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4" w:type="pct"/>
            <w:vAlign w:val="bottom"/>
          </w:tcPr>
          <w:p w14:paraId="22485B98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CEE9921" w14:textId="54918C29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787568B1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3E491C" w14:textId="1490CB80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2" w:type="pct"/>
            <w:vAlign w:val="bottom"/>
          </w:tcPr>
          <w:p w14:paraId="2F8785EC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D2984E6" w14:textId="35BABA74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82" w:type="pct"/>
            <w:vAlign w:val="bottom"/>
          </w:tcPr>
          <w:p w14:paraId="3CDC6769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E780AB9" w14:textId="42089F25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83" w:type="pct"/>
            <w:vAlign w:val="bottom"/>
          </w:tcPr>
          <w:p w14:paraId="0E404469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8D2485" w14:textId="006E008B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186A7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B23612" w:rsidRPr="00A06881" w14:paraId="116578BE" w14:textId="19B5B4AD" w:rsidTr="00777C24">
        <w:trPr>
          <w:cantSplit/>
          <w:tblHeader/>
        </w:trPr>
        <w:tc>
          <w:tcPr>
            <w:tcW w:w="1180" w:type="pct"/>
          </w:tcPr>
          <w:p w14:paraId="6E3671C1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39B6EBE7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984E13F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39C2100B" w14:textId="77777777" w:rsidR="00B23612" w:rsidRPr="008B023C" w:rsidRDefault="00B23612" w:rsidP="00B2361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" w:type="pct"/>
            <w:vAlign w:val="bottom"/>
          </w:tcPr>
          <w:p w14:paraId="64EE4DE3" w14:textId="77777777" w:rsidR="00B23612" w:rsidRPr="008B023C" w:rsidRDefault="00B23612" w:rsidP="00B236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1" w:type="pct"/>
            <w:gridSpan w:val="7"/>
            <w:vAlign w:val="bottom"/>
          </w:tcPr>
          <w:p w14:paraId="6AE10ED0" w14:textId="75F90F4C" w:rsidR="00B23612" w:rsidRPr="00A06881" w:rsidRDefault="00B23612" w:rsidP="00B2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23612" w:rsidRPr="00A06881" w14:paraId="1D336736" w14:textId="77777777" w:rsidTr="00777C24">
        <w:trPr>
          <w:cantSplit/>
          <w:trHeight w:val="270"/>
        </w:trPr>
        <w:tc>
          <w:tcPr>
            <w:tcW w:w="1180" w:type="pct"/>
          </w:tcPr>
          <w:p w14:paraId="7CD5D58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8" w:type="pct"/>
          </w:tcPr>
          <w:p w14:paraId="326CB6D1" w14:textId="77777777" w:rsidR="00B23612" w:rsidRPr="008B023C" w:rsidRDefault="00B23612" w:rsidP="00B236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FAE3AA2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  <w:vAlign w:val="center"/>
          </w:tcPr>
          <w:p w14:paraId="2A0C1000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2BCE9DDA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08A8379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4CE2732D" w14:textId="77777777" w:rsidR="00B23612" w:rsidRPr="008B023C" w:rsidRDefault="00B23612" w:rsidP="00B236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14:paraId="2669645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343BDD30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7A1440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00BB3588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35033CDC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center"/>
          </w:tcPr>
          <w:p w14:paraId="584293FB" w14:textId="77777777" w:rsidR="00B23612" w:rsidRPr="008B023C" w:rsidRDefault="00B23612" w:rsidP="00B236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0D33F464" w14:textId="77777777" w:rsidR="00B23612" w:rsidRPr="008B023C" w:rsidRDefault="00B23612" w:rsidP="00B236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01BBC271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5EF914C" w14:textId="7B2ACC75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788" w:type="pct"/>
            <w:vAlign w:val="bottom"/>
          </w:tcPr>
          <w:p w14:paraId="12A5F325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99" w:type="pct"/>
            <w:vAlign w:val="bottom"/>
          </w:tcPr>
          <w:p w14:paraId="036D8074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72" w:type="pct"/>
            <w:vAlign w:val="bottom"/>
          </w:tcPr>
          <w:p w14:paraId="1AE5837C" w14:textId="40056734" w:rsidR="00346C7B" w:rsidRPr="008B023C" w:rsidRDefault="00346C7B" w:rsidP="00346C7B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4" w:type="pct"/>
            <w:vAlign w:val="bottom"/>
          </w:tcPr>
          <w:p w14:paraId="71F1FF5D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BDE9263" w14:textId="131A6821" w:rsidR="00346C7B" w:rsidRPr="008B023C" w:rsidRDefault="00346C7B" w:rsidP="00346C7B">
            <w:pPr>
              <w:tabs>
                <w:tab w:val="clear" w:pos="907"/>
                <w:tab w:val="left" w:pos="840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2" w:type="pct"/>
            <w:vAlign w:val="bottom"/>
          </w:tcPr>
          <w:p w14:paraId="54A2C6B1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D795EB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2AC98AAF" w14:textId="74332968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0DA1965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8EC2B3F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7BCF0BFD" w14:textId="47441004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10BEAD6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294540DF" w14:textId="10BF7157" w:rsidR="00346C7B" w:rsidRPr="0003257E" w:rsidRDefault="00576CDF" w:rsidP="00346C7B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3" w:type="pct"/>
            <w:vAlign w:val="bottom"/>
          </w:tcPr>
          <w:p w14:paraId="60D6799C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1F044445" w14:textId="1BD1EB44" w:rsidR="00346C7B" w:rsidRPr="008B023C" w:rsidRDefault="00346C7B" w:rsidP="00346C7B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346C7B" w:rsidRPr="00A06881" w14:paraId="3C9CDC30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4EC4955" w14:textId="7DDBBFFF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788" w:type="pct"/>
            <w:vAlign w:val="bottom"/>
          </w:tcPr>
          <w:p w14:paraId="47C5EDDD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99" w:type="pct"/>
            <w:vAlign w:val="bottom"/>
          </w:tcPr>
          <w:p w14:paraId="0F4302AB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18CA0342" w14:textId="2A550504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4" w:type="pct"/>
            <w:vAlign w:val="bottom"/>
          </w:tcPr>
          <w:p w14:paraId="18EBCA1B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8B51A18" w14:textId="299F90D4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2" w:type="pct"/>
            <w:vAlign w:val="bottom"/>
          </w:tcPr>
          <w:p w14:paraId="46B6CB9B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DADDEAF" w14:textId="27F195E1" w:rsidR="00346C7B" w:rsidRPr="001242B1" w:rsidRDefault="00AC46D8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C46D8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82" w:type="pct"/>
            <w:vAlign w:val="bottom"/>
          </w:tcPr>
          <w:p w14:paraId="4244D68F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5E816DF" w14:textId="1008C00C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vAlign w:val="bottom"/>
          </w:tcPr>
          <w:p w14:paraId="13C24A92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5B096C7" w14:textId="020C2F56" w:rsidR="00346C7B" w:rsidRPr="0003257E" w:rsidRDefault="00576CDF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</w:t>
            </w:r>
            <w:r w:rsidR="00A57C70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3" w:type="pct"/>
            <w:vAlign w:val="bottom"/>
          </w:tcPr>
          <w:p w14:paraId="22951EBF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DC93FAE" w14:textId="02C60845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5,939</w:t>
            </w:r>
          </w:p>
        </w:tc>
      </w:tr>
      <w:tr w:rsidR="00346C7B" w:rsidRPr="00A06881" w14:paraId="11C160A3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8B7FF71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88" w:type="pct"/>
            <w:vAlign w:val="bottom"/>
          </w:tcPr>
          <w:p w14:paraId="75CF825E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99" w:type="pct"/>
            <w:vAlign w:val="bottom"/>
          </w:tcPr>
          <w:p w14:paraId="34C934B4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25F7AE3D" w14:textId="1AAE3D1A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4" w:type="pct"/>
            <w:vAlign w:val="bottom"/>
          </w:tcPr>
          <w:p w14:paraId="29E433A0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29D5652" w14:textId="04CE207A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2" w:type="pct"/>
            <w:vAlign w:val="bottom"/>
          </w:tcPr>
          <w:p w14:paraId="59054F6B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C4AE96" w14:textId="48BBC2F8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vAlign w:val="bottom"/>
          </w:tcPr>
          <w:p w14:paraId="036A8DDB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9D0CA79" w14:textId="611DDB1B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vAlign w:val="bottom"/>
          </w:tcPr>
          <w:p w14:paraId="49F45B79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C9EFB6F" w14:textId="55F98C3D" w:rsidR="00346C7B" w:rsidRPr="0003257E" w:rsidRDefault="00576CDF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83" w:type="pct"/>
            <w:vAlign w:val="bottom"/>
          </w:tcPr>
          <w:p w14:paraId="2A20BA4D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497E1E1" w14:textId="384965B2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</w:tr>
      <w:tr w:rsidR="00346C7B" w:rsidRPr="00A06881" w14:paraId="5C36793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0FA5FB5" w14:textId="77777777" w:rsidR="00346C7B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/>
                <w:sz w:val="26"/>
                <w:szCs w:val="26"/>
              </w:rPr>
            </w:pP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เบอร์ล่า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คาร์บอน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ไทยแลนด์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 xml:space="preserve">) 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จำก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ัด</w:t>
            </w:r>
          </w:p>
          <w:p w14:paraId="525432BA" w14:textId="32E4C226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F2C22">
              <w:rPr>
                <w:rFonts w:asciiTheme="majorBidi" w:hAnsiTheme="majorBidi" w:hint="cs"/>
                <w:sz w:val="26"/>
                <w:szCs w:val="26"/>
                <w:cs/>
              </w:rPr>
              <w:t>มหาชน</w:t>
            </w:r>
            <w:r w:rsidRPr="004F2C2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788" w:type="pct"/>
            <w:vAlign w:val="bottom"/>
          </w:tcPr>
          <w:p w14:paraId="032AE55D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99" w:type="pct"/>
            <w:vAlign w:val="bottom"/>
          </w:tcPr>
          <w:p w14:paraId="1FADC17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67E36079" w14:textId="296ACF56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4" w:type="pct"/>
            <w:vAlign w:val="bottom"/>
          </w:tcPr>
          <w:p w14:paraId="18F8F0EE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13F8E50" w14:textId="622B7285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2" w:type="pct"/>
            <w:vAlign w:val="bottom"/>
          </w:tcPr>
          <w:p w14:paraId="1E436137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9F53FC4" w14:textId="66338400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709C124D" w14:textId="77777777" w:rsidR="00346C7B" w:rsidRPr="00ED4973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2E76F47B" w14:textId="23698A57" w:rsidR="00346C7B" w:rsidRPr="008B023C" w:rsidRDefault="00346C7B" w:rsidP="00346C7B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248DEABA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04242B6" w14:textId="56F46E53" w:rsidR="00346C7B" w:rsidRPr="008B023C" w:rsidRDefault="00576CDF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8,515</w:t>
            </w:r>
          </w:p>
        </w:tc>
        <w:tc>
          <w:tcPr>
            <w:tcW w:w="83" w:type="pct"/>
            <w:vAlign w:val="bottom"/>
          </w:tcPr>
          <w:p w14:paraId="5906056D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0B011C" w14:textId="11EA3B09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8,362</w:t>
            </w:r>
          </w:p>
        </w:tc>
      </w:tr>
      <w:tr w:rsidR="00346C7B" w:rsidRPr="00A06881" w14:paraId="27400434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30D44DD4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788" w:type="pct"/>
            <w:vAlign w:val="bottom"/>
          </w:tcPr>
          <w:p w14:paraId="5BBA8F9C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1F244C7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4E95F6D9" w14:textId="01A0D543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6A2BD492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E86DAE7" w14:textId="0D6446FE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6889F0C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24A3BA4" w14:textId="615BE105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34DEE9D5" w14:textId="77777777" w:rsidR="00346C7B" w:rsidRPr="00ED4973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66BD4F64" w14:textId="760E6517" w:rsidR="00346C7B" w:rsidRPr="008B023C" w:rsidRDefault="00346C7B" w:rsidP="00346C7B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079BA651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24BE61A" w14:textId="29821CC5" w:rsidR="00346C7B" w:rsidRPr="008B023C" w:rsidRDefault="00576CDF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</w:t>
            </w:r>
            <w:r w:rsidR="00A57C70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3" w:type="pct"/>
            <w:vAlign w:val="bottom"/>
          </w:tcPr>
          <w:p w14:paraId="14C76078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FCC9A16" w14:textId="06C2B43D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</w:tr>
      <w:tr w:rsidR="00346C7B" w:rsidRPr="00A06881" w14:paraId="68DD9E68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DEDF9EF" w14:textId="53DD75F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788" w:type="pct"/>
            <w:vAlign w:val="bottom"/>
          </w:tcPr>
          <w:p w14:paraId="0D9A24C3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6D8105A2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72" w:type="pct"/>
            <w:vAlign w:val="bottom"/>
          </w:tcPr>
          <w:p w14:paraId="09C20BEB" w14:textId="1222159A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4" w:type="pct"/>
            <w:vAlign w:val="bottom"/>
          </w:tcPr>
          <w:p w14:paraId="744FF7C8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AE1A373" w14:textId="4D8A86AD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2" w:type="pct"/>
            <w:vAlign w:val="bottom"/>
          </w:tcPr>
          <w:p w14:paraId="7D484CEA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502A5" w14:textId="1CD461AC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FE32B3D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B24974F" w14:textId="0A486058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5CD9308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55B35B4A" w14:textId="75DA9CDC" w:rsidR="00346C7B" w:rsidRPr="008B023C" w:rsidRDefault="00576CDF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83" w:type="pct"/>
            <w:vAlign w:val="bottom"/>
          </w:tcPr>
          <w:p w14:paraId="5CC21992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D5BE144" w14:textId="084BFEB4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346C7B" w:rsidRPr="00A06881" w14:paraId="0B920A12" w14:textId="77777777" w:rsidTr="00B23612">
        <w:trPr>
          <w:cantSplit/>
          <w:trHeight w:val="126"/>
        </w:trPr>
        <w:tc>
          <w:tcPr>
            <w:tcW w:w="1180" w:type="pct"/>
            <w:vAlign w:val="bottom"/>
          </w:tcPr>
          <w:p w14:paraId="1912D82C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788" w:type="pct"/>
            <w:vAlign w:val="bottom"/>
          </w:tcPr>
          <w:p w14:paraId="02FBC20A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0F4FBA00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72" w:type="pct"/>
            <w:vAlign w:val="bottom"/>
          </w:tcPr>
          <w:p w14:paraId="009F469B" w14:textId="40A37982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7964600D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1AC5D853" w14:textId="5BF042FC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3308A213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D3E7609" w14:textId="1AB3C9B2" w:rsidR="00346C7B" w:rsidRPr="001242B1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0432DE2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C43FF41" w14:textId="6B892DFE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7A45DBE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290CA833" w14:textId="1BC743EA" w:rsidR="00346C7B" w:rsidRPr="008B023C" w:rsidRDefault="00576CDF" w:rsidP="00576CDF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9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83" w:type="pct"/>
            <w:vAlign w:val="bottom"/>
          </w:tcPr>
          <w:p w14:paraId="659D6326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1F1929A" w14:textId="7C0B036C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346C7B" w:rsidRPr="00A06881" w14:paraId="236CF29F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0597F04" w14:textId="77777777" w:rsidR="00346C7B" w:rsidRPr="008067BE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46A855C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458AEA2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7D457178" w14:textId="77777777" w:rsidR="00346C7B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C1EF53D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AB30DAF" w14:textId="77777777" w:rsidR="00346C7B" w:rsidRPr="008B023C" w:rsidRDefault="00346C7B" w:rsidP="00346C7B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220DB66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18DB665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49AE81B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35C71C1E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28E74BE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E2163E8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2028EAE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28630E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4B479EAC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54C7EA6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788" w:type="pct"/>
            <w:vAlign w:val="bottom"/>
          </w:tcPr>
          <w:p w14:paraId="72A37CD8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04F962CF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6E5047E2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8E29B25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8669F9A" w14:textId="77777777" w:rsidR="00346C7B" w:rsidRPr="008B023C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05A386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75F1796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18890A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64E43A3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85997C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B18C089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F9F2581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6EA89E" w14:textId="77777777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4EA21B47" w14:textId="77777777" w:rsidTr="0032687D">
        <w:trPr>
          <w:cantSplit/>
          <w:trHeight w:val="270"/>
        </w:trPr>
        <w:tc>
          <w:tcPr>
            <w:tcW w:w="1180" w:type="pct"/>
            <w:vAlign w:val="bottom"/>
          </w:tcPr>
          <w:p w14:paraId="159F0E32" w14:textId="1D24E20D" w:rsidR="00346C7B" w:rsidRPr="008067BE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Elyaf Sanayi Ve Ticaret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 Sirketi</w:t>
            </w:r>
          </w:p>
        </w:tc>
        <w:tc>
          <w:tcPr>
            <w:tcW w:w="788" w:type="pct"/>
            <w:vAlign w:val="bottom"/>
          </w:tcPr>
          <w:p w14:paraId="11F04240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492A3990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72" w:type="pct"/>
            <w:vAlign w:val="bottom"/>
          </w:tcPr>
          <w:p w14:paraId="73EF1882" w14:textId="3F5218E4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368C3334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B953505" w14:textId="77777777" w:rsidR="00346C7B" w:rsidRPr="008B023C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661FE691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F9F443A" w14:textId="77777777" w:rsidR="00346C7B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70DD3C23" w14:textId="6C09115A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72590765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C9EE9D7" w14:textId="77777777" w:rsidR="00346C7B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5C7D911F" w14:textId="777DD06B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8352D99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009A519" w14:textId="6874A04F" w:rsidR="00346C7B" w:rsidRPr="008B023C" w:rsidRDefault="00576CDF" w:rsidP="000B2011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6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6D0FAC29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4C994F" w14:textId="30E38D72" w:rsidR="00346C7B" w:rsidRPr="008B023C" w:rsidRDefault="00346C7B" w:rsidP="00CD6C09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6C7B" w:rsidRPr="00A06881" w14:paraId="00736219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3BFD59BF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788" w:type="pct"/>
            <w:vAlign w:val="bottom"/>
          </w:tcPr>
          <w:p w14:paraId="0168BDE5" w14:textId="77777777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99" w:type="pct"/>
            <w:vAlign w:val="bottom"/>
          </w:tcPr>
          <w:p w14:paraId="2A49B4F0" w14:textId="77777777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68AF1E3F" w14:textId="4B91A7D6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21285209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DFD7B9" w14:textId="77777777" w:rsidR="00346C7B" w:rsidRPr="008B023C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0638D62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9EB7F9" w14:textId="32EB90F3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E0477CE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95410B" w14:textId="25AF5DA8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3ECEE4E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A2550CB" w14:textId="6F01B285" w:rsidR="00346C7B" w:rsidRPr="008B023C" w:rsidRDefault="00576CDF" w:rsidP="00CD6C09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68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1,009</w:t>
            </w:r>
          </w:p>
        </w:tc>
        <w:tc>
          <w:tcPr>
            <w:tcW w:w="83" w:type="pct"/>
            <w:vAlign w:val="bottom"/>
          </w:tcPr>
          <w:p w14:paraId="04996DDE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188357" w14:textId="78FCD0C2" w:rsidR="00346C7B" w:rsidRPr="008B023C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</w:t>
            </w:r>
          </w:p>
        </w:tc>
      </w:tr>
      <w:tr w:rsidR="00346C7B" w:rsidRPr="00A06881" w14:paraId="12DA95F4" w14:textId="77777777" w:rsidTr="00B23612">
        <w:trPr>
          <w:cantSplit/>
          <w:trHeight w:val="56"/>
        </w:trPr>
        <w:tc>
          <w:tcPr>
            <w:tcW w:w="1180" w:type="pct"/>
            <w:vAlign w:val="bottom"/>
          </w:tcPr>
          <w:p w14:paraId="7AB8F6E6" w14:textId="4AB1C3F8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 Trading Limited</w:t>
            </w:r>
          </w:p>
        </w:tc>
        <w:tc>
          <w:tcPr>
            <w:tcW w:w="788" w:type="pct"/>
            <w:vAlign w:val="bottom"/>
          </w:tcPr>
          <w:p w14:paraId="24E4C0A1" w14:textId="023EB532" w:rsidR="00346C7B" w:rsidRPr="008B023C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99" w:type="pct"/>
            <w:vAlign w:val="bottom"/>
          </w:tcPr>
          <w:p w14:paraId="76BEA9B1" w14:textId="64433F62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72" w:type="pct"/>
            <w:vAlign w:val="bottom"/>
          </w:tcPr>
          <w:p w14:paraId="0B80D6E7" w14:textId="2DE0A1BF" w:rsidR="00346C7B" w:rsidRPr="008B023C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4" w:type="pct"/>
            <w:vAlign w:val="bottom"/>
          </w:tcPr>
          <w:p w14:paraId="68C10919" w14:textId="77777777" w:rsidR="00346C7B" w:rsidRPr="008B023C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086F23A" w14:textId="70CD3CD4" w:rsidR="00346C7B" w:rsidRPr="008B023C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2" w:type="pct"/>
            <w:vAlign w:val="bottom"/>
          </w:tcPr>
          <w:p w14:paraId="6407755B" w14:textId="77777777" w:rsidR="00346C7B" w:rsidRPr="008B023C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E1F8B" w14:textId="12247972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D7CD829" w14:textId="77777777" w:rsidR="00346C7B" w:rsidRPr="008B023C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97D6D5D" w14:textId="0902CBD3" w:rsidR="00346C7B" w:rsidRPr="008B023C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BD98C22" w14:textId="77777777" w:rsidR="00346C7B" w:rsidRPr="008B023C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3E1DE3A" w14:textId="1C1D4C39" w:rsidR="00346C7B" w:rsidRPr="008B023C" w:rsidRDefault="000B2011" w:rsidP="000B2011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576C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4B1723CC" w14:textId="77777777" w:rsidR="00346C7B" w:rsidRPr="008B023C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1C522F3" w14:textId="0D0814EE" w:rsidR="00346C7B" w:rsidRPr="008B023C" w:rsidRDefault="00346C7B" w:rsidP="000B2011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6C7B" w:rsidRPr="00A06881" w14:paraId="55F078EE" w14:textId="77777777" w:rsidTr="005536F3">
        <w:trPr>
          <w:cantSplit/>
          <w:trHeight w:val="46"/>
        </w:trPr>
        <w:tc>
          <w:tcPr>
            <w:tcW w:w="1180" w:type="pct"/>
            <w:vAlign w:val="bottom"/>
          </w:tcPr>
          <w:p w14:paraId="6587031D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8" w:type="pct"/>
            <w:vAlign w:val="bottom"/>
          </w:tcPr>
          <w:p w14:paraId="078F6BEC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42BE96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3A5850F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FEE6139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7149A34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C6C9635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CCB3682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AF70F76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1913D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1AB6DC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4B931" w14:textId="1E5B8583" w:rsidR="00346C7B" w:rsidRPr="00B23612" w:rsidRDefault="00576CDF" w:rsidP="00346C7B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A57C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83" w:type="pct"/>
            <w:vAlign w:val="bottom"/>
          </w:tcPr>
          <w:p w14:paraId="36013F61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3704" w14:textId="460B789D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21,867</w:t>
            </w:r>
          </w:p>
        </w:tc>
      </w:tr>
      <w:tr w:rsidR="00346C7B" w:rsidRPr="00A06881" w14:paraId="3AAF01C5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055C328F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D0C413C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1A2F77DC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A15FD54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8A44128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0645381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E449A3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7E9E0E2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6522CD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CF51779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924051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6F7F37D8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E8E50D3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34BFBC7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5AD6F812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4333FEAC" w14:textId="3864640A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8" w:type="pct"/>
            <w:vAlign w:val="bottom"/>
          </w:tcPr>
          <w:p w14:paraId="3CBDDC49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5AB8A127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780B3DB1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4A980C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2B8022A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837DE1F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22513570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07BCBED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84B0C74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2299151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0FB8755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27B5FAF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42128076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7113DD06" w14:textId="77777777" w:rsidTr="005536F3">
        <w:trPr>
          <w:cantSplit/>
          <w:trHeight w:val="26"/>
        </w:trPr>
        <w:tc>
          <w:tcPr>
            <w:tcW w:w="1180" w:type="pct"/>
            <w:vAlign w:val="bottom"/>
          </w:tcPr>
          <w:p w14:paraId="7AFD70F6" w14:textId="7E5EAB98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788" w:type="pct"/>
            <w:vAlign w:val="bottom"/>
          </w:tcPr>
          <w:p w14:paraId="67E391C3" w14:textId="6ACCDE05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99" w:type="pct"/>
            <w:vAlign w:val="bottom"/>
          </w:tcPr>
          <w:p w14:paraId="205BE48C" w14:textId="79A3BEAF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005B8842" w14:textId="0020C766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4" w:type="pct"/>
            <w:vAlign w:val="bottom"/>
          </w:tcPr>
          <w:p w14:paraId="528704B2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0CC0DC3" w14:textId="19D731C5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23612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2" w:type="pct"/>
            <w:vAlign w:val="bottom"/>
          </w:tcPr>
          <w:p w14:paraId="4F38C5AF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004AE3A" w14:textId="1C53C29D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E9CD73D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1FA15C7" w14:textId="260ED4AC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2224C3C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vAlign w:val="bottom"/>
          </w:tcPr>
          <w:p w14:paraId="68D36493" w14:textId="457253C2" w:rsidR="00346C7B" w:rsidRPr="000B2011" w:rsidRDefault="00346C7B" w:rsidP="000B2011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vAlign w:val="bottom"/>
          </w:tcPr>
          <w:p w14:paraId="10C63FE2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208D8AD5" w14:textId="59BD77E3" w:rsidR="00346C7B" w:rsidRPr="000B2011" w:rsidRDefault="00346C7B" w:rsidP="000B2011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463"/>
                <w:tab w:val="left" w:pos="558"/>
              </w:tabs>
              <w:spacing w:line="320" w:lineRule="exact"/>
              <w:ind w:left="-719" w:right="3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20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346C7B" w:rsidRPr="00A06881" w14:paraId="65538B31" w14:textId="77777777" w:rsidTr="00E550CD">
        <w:trPr>
          <w:cantSplit/>
          <w:trHeight w:val="26"/>
        </w:trPr>
        <w:tc>
          <w:tcPr>
            <w:tcW w:w="1180" w:type="pct"/>
            <w:vAlign w:val="bottom"/>
          </w:tcPr>
          <w:p w14:paraId="290554CA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C9288C6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C95E108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0CE6C63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C4F5C24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B8E85FA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5B6AACE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C3524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F38B63A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DB3A4A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BFEBB0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10C19D0D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6EB2B497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58C6FFE3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0618FDED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D8D86FC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9803402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6580EFD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1B43C6B8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22B4D46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403466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426E8DA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3BFA4B9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1F2984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888A4C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D25B7B0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B04B5A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EBA866A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74C35ECE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1BDFFFC4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64695ABF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8CB4B39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6A118A8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DFBEEB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05022A51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F1E299C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2F2AC1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387E2DD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170D55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2674694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F0B674C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38685AF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1AC35175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18C8E6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220A116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5B4080E3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549D730F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753E42F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865C1D5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2C9CB4A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7288B796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1F7F04E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FCA88B9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37EBF761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27E0A5E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860B8F3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1A42568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13BEC88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22EE10DF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6C7B" w:rsidRPr="00A06881" w14:paraId="7658A2D8" w14:textId="77777777" w:rsidTr="00FB0649">
        <w:trPr>
          <w:cantSplit/>
          <w:trHeight w:val="26"/>
        </w:trPr>
        <w:tc>
          <w:tcPr>
            <w:tcW w:w="1180" w:type="pct"/>
            <w:vAlign w:val="bottom"/>
          </w:tcPr>
          <w:p w14:paraId="19DA4C4D" w14:textId="77777777" w:rsidR="00346C7B" w:rsidRPr="00B23612" w:rsidRDefault="00346C7B" w:rsidP="00346C7B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66ADF745" w14:textId="77777777" w:rsidR="00346C7B" w:rsidRPr="00B23612" w:rsidRDefault="00346C7B" w:rsidP="00346C7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AF3EEF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3B23CFA7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67E2038C" w14:textId="77777777" w:rsidR="00346C7B" w:rsidRPr="00B23612" w:rsidRDefault="00346C7B" w:rsidP="00346C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64AEEF71" w14:textId="77777777" w:rsidR="00346C7B" w:rsidRPr="00B23612" w:rsidRDefault="00346C7B" w:rsidP="00346C7B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624BD3C" w14:textId="77777777" w:rsidR="00346C7B" w:rsidRPr="00B23612" w:rsidRDefault="00346C7B" w:rsidP="00346C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6A7C71F3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32C583C" w14:textId="77777777" w:rsidR="00346C7B" w:rsidRPr="00B23612" w:rsidRDefault="00346C7B" w:rsidP="00346C7B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41D14A" w14:textId="77777777" w:rsidR="00346C7B" w:rsidRPr="00B23612" w:rsidRDefault="00346C7B" w:rsidP="00346C7B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306AF0A" w14:textId="77777777" w:rsidR="00346C7B" w:rsidRPr="00B23612" w:rsidRDefault="00346C7B" w:rsidP="00346C7B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42760473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4495863F" w14:textId="77777777" w:rsidR="00346C7B" w:rsidRPr="00B23612" w:rsidRDefault="00346C7B" w:rsidP="00346C7B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4BE9E4" w14:textId="77777777" w:rsidR="00346C7B" w:rsidRPr="00B23612" w:rsidRDefault="00346C7B" w:rsidP="00346C7B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7"/>
        <w:gridCol w:w="180"/>
        <w:gridCol w:w="1437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81"/>
        <w:gridCol w:w="625"/>
        <w:gridCol w:w="182"/>
        <w:gridCol w:w="614"/>
        <w:gridCol w:w="20"/>
      </w:tblGrid>
      <w:tr w:rsidR="00021B54" w:rsidRPr="00A06881" w14:paraId="16FE183B" w14:textId="77777777" w:rsidTr="00D028CA">
        <w:trPr>
          <w:gridAfter w:val="1"/>
          <w:wAfter w:w="20" w:type="dxa"/>
          <w:cantSplit/>
          <w:tblHeader/>
        </w:trPr>
        <w:tc>
          <w:tcPr>
            <w:tcW w:w="2427" w:type="dxa"/>
          </w:tcPr>
          <w:p w14:paraId="18544232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80" w:type="dxa"/>
          </w:tcPr>
          <w:p w14:paraId="737C3B5F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7" w:type="dxa"/>
          </w:tcPr>
          <w:p w14:paraId="7FFEA917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67A9C1AD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76780075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74B676F2" w14:textId="3EF2C979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54" w:rsidRPr="00A06881" w14:paraId="7E1D0E36" w14:textId="77777777" w:rsidTr="00C3004F">
        <w:trPr>
          <w:cantSplit/>
          <w:tblHeader/>
        </w:trPr>
        <w:tc>
          <w:tcPr>
            <w:tcW w:w="2427" w:type="dxa"/>
          </w:tcPr>
          <w:p w14:paraId="2CF43BB8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30A3C2BC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572655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60A57EA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7F9EA7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9A5EBB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D4FD22C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3EB8E8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348445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673AAC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C86D0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47CBB9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3499FF" w14:textId="77777777" w:rsidR="00021B54" w:rsidRPr="004B1DD9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D0489D4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52285AB6" w14:textId="77777777" w:rsidR="00021B54" w:rsidRPr="004B1DD9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1" w:type="dxa"/>
          </w:tcPr>
          <w:p w14:paraId="712CEA0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gridSpan w:val="4"/>
            <w:vAlign w:val="bottom"/>
          </w:tcPr>
          <w:p w14:paraId="631A2C29" w14:textId="3ED29C22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DE461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</w:tc>
      </w:tr>
      <w:tr w:rsidR="00186A77" w:rsidRPr="00A06881" w14:paraId="4432D4AF" w14:textId="77777777" w:rsidTr="00C3004F">
        <w:trPr>
          <w:cantSplit/>
          <w:tblHeader/>
        </w:trPr>
        <w:tc>
          <w:tcPr>
            <w:tcW w:w="2427" w:type="dxa"/>
          </w:tcPr>
          <w:p w14:paraId="3BB72E58" w14:textId="77777777" w:rsidR="00186A77" w:rsidRPr="008B023C" w:rsidRDefault="00186A77" w:rsidP="00186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7D79C234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1C35BC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46360E" w14:textId="313189C3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A36C2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bottom"/>
          </w:tcPr>
          <w:p w14:paraId="1C9478E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6EDEF49" w14:textId="20B0114F" w:rsidR="00186A77" w:rsidRPr="0016240D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01890D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2F3A724" w14:textId="2C9CAD4D" w:rsidR="00186A77" w:rsidRPr="008B023C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385FEDD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332751" w14:textId="613DBD03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C7837B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AFDAFBC" w14:textId="53241B06" w:rsidR="00186A77" w:rsidRPr="008B023C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514B93BE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B6FAEB2" w14:textId="5ED8074C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8DD839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AAD02AF" w14:textId="0FD14D9A" w:rsidR="00186A77" w:rsidRPr="008B023C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2" w:type="dxa"/>
            <w:vAlign w:val="bottom"/>
          </w:tcPr>
          <w:p w14:paraId="0A4CD6B5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0D59D25" w14:textId="744345F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DFA618B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AE2AF1" w14:textId="77777777" w:rsidR="00A36C2E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697CE7D0" w14:textId="2565FD2B" w:rsidR="00186A77" w:rsidRPr="00126BF8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7D5F9FD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E46089" w14:textId="67E1911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62584AE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703E3F4E" w14:textId="2C725369" w:rsidR="00186A77" w:rsidRPr="008B023C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2" w:type="dxa"/>
            <w:vAlign w:val="bottom"/>
          </w:tcPr>
          <w:p w14:paraId="1F0F86CE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31B33CDE" w14:textId="699DC52B" w:rsidR="00186A77" w:rsidRPr="008B023C" w:rsidRDefault="00A36C2E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</w:tr>
      <w:tr w:rsidR="00186A77" w:rsidRPr="00A06881" w14:paraId="2B048171" w14:textId="77777777" w:rsidTr="00C3004F">
        <w:trPr>
          <w:cantSplit/>
          <w:tblHeader/>
        </w:trPr>
        <w:tc>
          <w:tcPr>
            <w:tcW w:w="2427" w:type="dxa"/>
          </w:tcPr>
          <w:p w14:paraId="3BE6E255" w14:textId="77777777" w:rsidR="00186A77" w:rsidRPr="008B023C" w:rsidRDefault="00186A77" w:rsidP="00186A7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2385A7E1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8623C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A17563F" w14:textId="2F2110D1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4" w:type="dxa"/>
            <w:vAlign w:val="bottom"/>
          </w:tcPr>
          <w:p w14:paraId="3C547745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F705761" w14:textId="5EF38730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3D4D86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7E37FC" w14:textId="5D23B108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036BF93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F603C27" w14:textId="10CCCE65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9F05E29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5593B5D" w14:textId="3ECA7B83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B472AFD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48FB56" w14:textId="562C58AF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EDEDA66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6D51D2" w14:textId="6AE59C6F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3AE8CC2B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FED5029" w14:textId="304D8F69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1E28F3C3" w14:textId="77777777" w:rsidR="00186A77" w:rsidRPr="008B023C" w:rsidRDefault="00186A77" w:rsidP="00186A7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C4287" w14:textId="12D1ABFC" w:rsidR="00186A77" w:rsidRPr="00126BF8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3101D8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2209C46" w14:textId="2A7F34D0" w:rsidR="00186A77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8181D58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602A92BB" w14:textId="4D634340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C4C0100" w14:textId="77777777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ACF3A82" w14:textId="4D3C04DB" w:rsidR="00186A77" w:rsidRPr="008B023C" w:rsidRDefault="00186A77" w:rsidP="0018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767E35" w:rsidRPr="00A06881" w14:paraId="64DB1735" w14:textId="77777777" w:rsidTr="00D028CA">
        <w:trPr>
          <w:cantSplit/>
          <w:trHeight w:val="270"/>
          <w:tblHeader/>
        </w:trPr>
        <w:tc>
          <w:tcPr>
            <w:tcW w:w="2427" w:type="dxa"/>
          </w:tcPr>
          <w:p w14:paraId="6D1614B7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032593D7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A54D2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078EF91E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12F7B3BE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53" w:type="dxa"/>
            <w:gridSpan w:val="20"/>
          </w:tcPr>
          <w:p w14:paraId="43B72A35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7E35" w:rsidRPr="00A06881" w14:paraId="6E574236" w14:textId="77777777" w:rsidTr="00C3004F">
        <w:trPr>
          <w:cantSplit/>
          <w:trHeight w:val="270"/>
        </w:trPr>
        <w:tc>
          <w:tcPr>
            <w:tcW w:w="2427" w:type="dxa"/>
          </w:tcPr>
          <w:p w14:paraId="441631EF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7" w:type="dxa"/>
            <w:gridSpan w:val="2"/>
          </w:tcPr>
          <w:p w14:paraId="228663F6" w14:textId="77777777" w:rsidR="00767E35" w:rsidRPr="008B023C" w:rsidRDefault="00767E35" w:rsidP="00767E3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B58872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7403A1C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01FC98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5442471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36D8FF" w14:textId="77777777" w:rsidR="00767E35" w:rsidRPr="008B023C" w:rsidRDefault="00767E35" w:rsidP="00767E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7D2F6F39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FCACD94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423D619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7D58185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4D6B6D6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C3122A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40C5F7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B7A53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4AC76F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0D1E8F6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E2CD9B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F67B8B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EE465F" w14:textId="77777777" w:rsidR="00767E35" w:rsidRPr="008B023C" w:rsidRDefault="00767E35" w:rsidP="00767E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0E758D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1C08BE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2C4382C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center"/>
          </w:tcPr>
          <w:p w14:paraId="2CABB140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1BB9FBE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center"/>
          </w:tcPr>
          <w:p w14:paraId="25EC1E68" w14:textId="77777777" w:rsidR="00767E35" w:rsidRPr="008B023C" w:rsidRDefault="00767E35" w:rsidP="00767E3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004F" w:rsidRPr="00A06881" w14:paraId="3FDED1AE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49407EE" w14:textId="77777777" w:rsidR="00C3004F" w:rsidRPr="008B023C" w:rsidRDefault="00C3004F" w:rsidP="00C3004F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5E01081B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7" w:type="dxa"/>
            <w:gridSpan w:val="2"/>
            <w:vAlign w:val="bottom"/>
          </w:tcPr>
          <w:p w14:paraId="68A0DB0F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00B3D3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7BFF9CA3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vAlign w:val="bottom"/>
          </w:tcPr>
          <w:p w14:paraId="18290424" w14:textId="07C4C6FC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vAlign w:val="bottom"/>
          </w:tcPr>
          <w:p w14:paraId="78909458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5D97E7CE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vAlign w:val="bottom"/>
          </w:tcPr>
          <w:p w14:paraId="27A4C326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CDDB10F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D8882C8" w14:textId="3FDE77E6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90E2B38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F9CC0DD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B9F96A1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4628F1C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418D8E0" w14:textId="32B3B54C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6844C996" w14:textId="77777777" w:rsidR="00C3004F" w:rsidRPr="008B023C" w:rsidRDefault="00C3004F" w:rsidP="00C3004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1F672E2" w14:textId="107FC3D3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56A21773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36A7E55" w14:textId="533133D0" w:rsidR="00C3004F" w:rsidRPr="004B1DD9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77D3767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9C350EC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0433CB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3C637" w14:textId="4BE79D5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C18132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2A3C3F2" w14:textId="7ACDFCEF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1" w:type="dxa"/>
          </w:tcPr>
          <w:p w14:paraId="5FA0C94B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36572CCC" w14:textId="520502A6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  <w:tab w:val="left" w:pos="99"/>
              </w:tabs>
              <w:spacing w:line="320" w:lineRule="exact"/>
              <w:ind w:left="-719" w:right="1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95E63D4" w14:textId="77777777" w:rsidR="00C3004F" w:rsidRPr="00B40F02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45288E10" w14:textId="48DF0150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004F" w:rsidRPr="00A06881" w14:paraId="65EB9FAD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3D9E4022" w14:textId="77777777" w:rsidR="00C3004F" w:rsidRDefault="00C3004F" w:rsidP="00C3004F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58BABCA" w14:textId="523D8ABD" w:rsidR="00C3004F" w:rsidRPr="008B023C" w:rsidRDefault="00C3004F" w:rsidP="00C3004F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7" w:type="dxa"/>
            <w:gridSpan w:val="2"/>
            <w:vAlign w:val="bottom"/>
          </w:tcPr>
          <w:p w14:paraId="6A4A451D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3E4A567B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44E48A92" w14:textId="231274AF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vAlign w:val="bottom"/>
          </w:tcPr>
          <w:p w14:paraId="0EA4CD5F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367702E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vAlign w:val="bottom"/>
          </w:tcPr>
          <w:p w14:paraId="1247772B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AB37A05" w14:textId="42B94D32" w:rsidR="00C3004F" w:rsidRPr="008B023C" w:rsidRDefault="00BE1BE7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80" w:type="dxa"/>
            <w:vAlign w:val="bottom"/>
          </w:tcPr>
          <w:p w14:paraId="325D0402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56F93AC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vAlign w:val="bottom"/>
          </w:tcPr>
          <w:p w14:paraId="14810A40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572E7C8" w14:textId="333EFE4D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1432B5C8" w14:textId="77777777" w:rsidR="00C3004F" w:rsidRPr="008B023C" w:rsidRDefault="00C3004F" w:rsidP="00C3004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747020" w14:textId="532002D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25FE7DDA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F2EE259" w14:textId="219DA67B" w:rsidR="00C3004F" w:rsidRPr="004B1DD9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4AE351E" w14:textId="77777777" w:rsidR="00C3004F" w:rsidRPr="008B023C" w:rsidRDefault="00C3004F" w:rsidP="00C3004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A389000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F90A26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7057C" w14:textId="0F8BE64E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776A29EE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D77F08" w14:textId="3D296C34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1" w:type="dxa"/>
          </w:tcPr>
          <w:p w14:paraId="6C311B36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32EDE77F" w14:textId="41E0F47D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7"/>
                <w:tab w:val="left" w:pos="36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82" w:type="dxa"/>
            <w:vAlign w:val="bottom"/>
          </w:tcPr>
          <w:p w14:paraId="6BD6B6CB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</w:tcPr>
          <w:p w14:paraId="5B83B9F0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F8AC6" w14:textId="62C1A397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</w:p>
        </w:tc>
      </w:tr>
      <w:tr w:rsidR="00C3004F" w:rsidRPr="00A06881" w14:paraId="61D42E62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1B599035" w14:textId="77777777" w:rsidR="00C3004F" w:rsidRPr="008B023C" w:rsidRDefault="00C3004F" w:rsidP="00C3004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5FE0B5B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7" w:type="dxa"/>
            <w:gridSpan w:val="2"/>
            <w:vAlign w:val="bottom"/>
          </w:tcPr>
          <w:p w14:paraId="0E06948D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2D7DADAE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497CB87D" w14:textId="16132DD3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vAlign w:val="bottom"/>
          </w:tcPr>
          <w:p w14:paraId="50BE69CD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EDC7DF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vAlign w:val="bottom"/>
          </w:tcPr>
          <w:p w14:paraId="44198D27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348F486" w14:textId="2AD0B348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40D98CF9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502138E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6BB52C63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074D145" w14:textId="12AE93B6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3C8D0EEC" w14:textId="77777777" w:rsidR="00C3004F" w:rsidRPr="008B023C" w:rsidRDefault="00C3004F" w:rsidP="00C3004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8238D2" w14:textId="0F94EA5F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0CA95E6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E56894" w14:textId="38087016" w:rsidR="00C3004F" w:rsidRPr="004B1DD9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E9CF4F" w14:textId="77777777" w:rsidR="00C3004F" w:rsidRPr="008B023C" w:rsidRDefault="00C3004F" w:rsidP="00C3004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9C2BF80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395502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7F20D1" w14:textId="050EEDB2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091ACBC5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407EFE0" w14:textId="31B506EC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1" w:type="dxa"/>
          </w:tcPr>
          <w:p w14:paraId="1F8A3DC4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1570566E" w14:textId="4F6B16A8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1B085B7" w14:textId="77777777" w:rsidR="00C3004F" w:rsidRPr="00B40F02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</w:tcPr>
          <w:p w14:paraId="5DDC34AD" w14:textId="77777777" w:rsidR="00C3004F" w:rsidRPr="00B40F02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68975" w14:textId="63DDBB78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004F" w:rsidRPr="00C9540A" w14:paraId="5AB3EBAC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1C7DB1B2" w14:textId="77777777" w:rsidR="00C3004F" w:rsidRDefault="00C3004F" w:rsidP="00C3004F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FB48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เบอร์ล่า คาร์บอน </w:t>
            </w:r>
          </w:p>
          <w:p w14:paraId="419C3361" w14:textId="6630A521" w:rsidR="00C3004F" w:rsidRPr="008B023C" w:rsidRDefault="00C3004F" w:rsidP="00C3004F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FB4899">
              <w:rPr>
                <w:rFonts w:asciiTheme="majorBidi" w:hAnsiTheme="majorBidi" w:cstheme="majorBidi" w:hint="cs"/>
                <w:sz w:val="26"/>
                <w:szCs w:val="26"/>
                <w:cs/>
              </w:rPr>
              <w:t>(ไทยแลนด์) จำกัด (มหาชน)</w:t>
            </w:r>
          </w:p>
        </w:tc>
        <w:tc>
          <w:tcPr>
            <w:tcW w:w="1617" w:type="dxa"/>
            <w:gridSpan w:val="2"/>
            <w:vAlign w:val="bottom"/>
          </w:tcPr>
          <w:p w14:paraId="206BEA3B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670592AD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5BD8EE5B" w14:textId="78D1BFBB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2C3D0E66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D5E23C4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5F8EDF55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1AA483" w14:textId="237AAAB3" w:rsidR="00C3004F" w:rsidRPr="008B023C" w:rsidRDefault="00C3004F" w:rsidP="00C3004F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2425E6E5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D17A699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F5F1964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E5DFB0E" w14:textId="4E656863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667506F3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2988154" w14:textId="39060759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FA64052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FE443C" w14:textId="36C0C6B2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8C7F5A" w14:textId="77777777" w:rsidR="00C3004F" w:rsidRPr="004B1DD9" w:rsidRDefault="00C3004F" w:rsidP="00C3004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8FE5319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C6B0C9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78F808" w14:textId="28C17159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6FD0275D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832089" w14:textId="4B240148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1" w:type="dxa"/>
          </w:tcPr>
          <w:p w14:paraId="0483E417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52D2024C" w14:textId="3A95FA44" w:rsidR="00C3004F" w:rsidRPr="008B023C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82" w:type="dxa"/>
            <w:vAlign w:val="bottom"/>
          </w:tcPr>
          <w:p w14:paraId="5DAF036F" w14:textId="77777777" w:rsidR="00C3004F" w:rsidRPr="00C9540A" w:rsidRDefault="00C3004F" w:rsidP="00C3004F">
            <w:pPr>
              <w:pStyle w:val="acctfourfigures"/>
              <w:tabs>
                <w:tab w:val="clear" w:pos="765"/>
                <w:tab w:val="left" w:pos="199"/>
                <w:tab w:val="decimal" w:pos="551"/>
                <w:tab w:val="left" w:pos="680"/>
                <w:tab w:val="decimal" w:pos="73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1E23B3C2" w14:textId="6D7F9A0C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105</w:t>
            </w:r>
          </w:p>
        </w:tc>
      </w:tr>
      <w:tr w:rsidR="00C3004F" w:rsidRPr="00A06881" w14:paraId="4CA9E884" w14:textId="77777777" w:rsidTr="00C3004F">
        <w:trPr>
          <w:cantSplit/>
          <w:trHeight w:val="693"/>
        </w:trPr>
        <w:tc>
          <w:tcPr>
            <w:tcW w:w="2427" w:type="dxa"/>
            <w:vAlign w:val="bottom"/>
          </w:tcPr>
          <w:p w14:paraId="4365094A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62233A0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7" w:type="dxa"/>
            <w:gridSpan w:val="2"/>
            <w:vAlign w:val="bottom"/>
          </w:tcPr>
          <w:p w14:paraId="39234F80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240" w:lineRule="auto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AADBB31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15F30A8A" w14:textId="21B55F19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27E80B67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C0A3BE6" w14:textId="77777777" w:rsidR="00C3004F" w:rsidRPr="008B023C" w:rsidRDefault="00C3004F" w:rsidP="00C3004F">
            <w:pPr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7FA892FC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11BC2BD" w14:textId="33F34AD4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210A836F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B610AB3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44E43E0C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32D195C" w14:textId="23626B71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43282AF" w14:textId="77777777" w:rsidR="00C3004F" w:rsidRPr="008B023C" w:rsidRDefault="00C3004F" w:rsidP="00C3004F">
            <w:pPr>
              <w:spacing w:line="240" w:lineRule="auto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0CC707B" w14:textId="450E21A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0407A8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BA6A43B" w14:textId="1C93782D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2F72A00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F130F2D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3A0EA3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03C2A" w14:textId="20263934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820CC89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D535CDD" w14:textId="462B5D42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1" w:type="dxa"/>
          </w:tcPr>
          <w:p w14:paraId="321E73DC" w14:textId="77777777" w:rsidR="00C3004F" w:rsidRPr="008506A0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43C07CA1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4F9636" w14:textId="4A7A0F65" w:rsidR="00C3004F" w:rsidRPr="008506A0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694286E8" w14:textId="77777777" w:rsidR="00C3004F" w:rsidRPr="00FF63D1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</w:tcPr>
          <w:p w14:paraId="44ACE3D3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3E64B3" w14:textId="574672BF" w:rsidR="00C3004F" w:rsidRPr="00B40F02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20" w:right="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3D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3004F" w:rsidRPr="00A06881" w14:paraId="21A48204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D49E05A" w14:textId="65825400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0630B2B8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7" w:type="dxa"/>
            <w:gridSpan w:val="2"/>
            <w:vAlign w:val="bottom"/>
          </w:tcPr>
          <w:p w14:paraId="7125FB1B" w14:textId="77777777" w:rsidR="00C3004F" w:rsidRDefault="00C3004F" w:rsidP="00C3004F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</w:p>
          <w:p w14:paraId="1544DE0A" w14:textId="1BAA27AA" w:rsidR="00C3004F" w:rsidRPr="008B023C" w:rsidRDefault="00C3004F" w:rsidP="00C3004F">
            <w:pPr>
              <w:tabs>
                <w:tab w:val="clear" w:pos="227"/>
                <w:tab w:val="left" w:pos="19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E06EB05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vAlign w:val="bottom"/>
          </w:tcPr>
          <w:p w14:paraId="3A72D9EF" w14:textId="460E06CB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vAlign w:val="bottom"/>
          </w:tcPr>
          <w:p w14:paraId="631F8BBA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C40399C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vAlign w:val="bottom"/>
          </w:tcPr>
          <w:p w14:paraId="56EEE3BF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5A3FA91" w14:textId="178A6A8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ED060E6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B221153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4FF78B7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C6DCF8" w14:textId="11C0A0DA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231803CA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B563339" w14:textId="5CD3F32E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4F7FF8D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13A927" w14:textId="60762432" w:rsidR="00C3004F" w:rsidRPr="008B023C" w:rsidRDefault="00C3004F" w:rsidP="00C3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4D0A59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092AF42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65A2FED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ED4C60" w14:textId="756D3982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5697C379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32CAD2" w14:textId="5370B7BB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1" w:type="dxa"/>
          </w:tcPr>
          <w:p w14:paraId="129B8B9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4470D9F" w14:textId="5F864CF8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4E290EF" w14:textId="77777777" w:rsidR="00C3004F" w:rsidRPr="00B40F02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2DF0A8C" w14:textId="0710E366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3004F" w:rsidRPr="00A06881" w14:paraId="70C12039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610F34FE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F70D947" w14:textId="77777777" w:rsidR="00C3004F" w:rsidRPr="008B023C" w:rsidRDefault="00C3004F" w:rsidP="00C3004F">
            <w:pPr>
              <w:tabs>
                <w:tab w:val="clear" w:pos="227"/>
                <w:tab w:val="left" w:pos="106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74C4CF0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5306C5A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vAlign w:val="bottom"/>
          </w:tcPr>
          <w:p w14:paraId="3DB99861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1417995B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6302E9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9739018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6BAE54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B0B9C8A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8133AC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2A829A5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85288D1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15786A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D58E82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C8E2E6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vAlign w:val="bottom"/>
          </w:tcPr>
          <w:p w14:paraId="21B56AF2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7D49424" w14:textId="77777777" w:rsidR="00C3004F" w:rsidRDefault="00C3004F" w:rsidP="00C3004F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143F4D5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145B5B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0192F2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6EFC12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2C9142F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</w:tcPr>
          <w:p w14:paraId="37181A27" w14:textId="77777777" w:rsidR="00C3004F" w:rsidRPr="00B40F02" w:rsidRDefault="00C3004F" w:rsidP="00C3004F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2B02428" w14:textId="77777777" w:rsidR="00C3004F" w:rsidRPr="00B40F02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</w:tcPr>
          <w:p w14:paraId="2A67F224" w14:textId="77777777" w:rsidR="00C3004F" w:rsidRPr="00B40F02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04F" w:rsidRPr="00A06881" w14:paraId="07AD8455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617D8B7" w14:textId="77777777" w:rsidR="00C3004F" w:rsidRPr="008B023C" w:rsidRDefault="00C3004F" w:rsidP="00C3004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1BE1CD02" w14:textId="77777777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82881D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AAC97D3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A496AF1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6D9891F7" w14:textId="77777777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2498A9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4013C79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79C6D2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CD5077" w14:textId="77777777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94A78A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EC4FD3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EFA56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196A74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9C60AE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35BFC9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E0B7448" w14:textId="77777777" w:rsidR="00C3004F" w:rsidRPr="008B023C" w:rsidRDefault="00C3004F" w:rsidP="00C3004F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878EE70" w14:textId="77777777" w:rsidR="00C3004F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25FF0F6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AC08FF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213C1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1C82EA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7D746DD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8C66FC9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FBB7A9C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065BB7F9" w14:textId="77777777" w:rsidR="00C3004F" w:rsidRPr="00E66BA7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004F" w:rsidRPr="006E086F" w14:paraId="0263FF86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3F1C8F2C" w14:textId="2DA25921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7" w:type="dxa"/>
            <w:gridSpan w:val="2"/>
            <w:vAlign w:val="bottom"/>
          </w:tcPr>
          <w:p w14:paraId="45AD5BE8" w14:textId="093BED6B" w:rsidR="00C3004F" w:rsidRPr="008B023C" w:rsidRDefault="00C3004F" w:rsidP="00C3004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ABB3B7" w14:textId="6014638C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41A448E" w14:textId="11C2250F" w:rsidR="00C3004F" w:rsidRPr="008B023C" w:rsidRDefault="00C3004F" w:rsidP="00C3004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EC4C398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D90670C" w14:textId="56D057B8" w:rsidR="00C3004F" w:rsidRPr="008B023C" w:rsidRDefault="00C3004F" w:rsidP="00C3004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CE267B" w14:textId="77777777" w:rsidR="00C3004F" w:rsidRPr="008B023C" w:rsidRDefault="00C3004F" w:rsidP="00C3004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AA6FE8C" w14:textId="5C983905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800DBC" w14:textId="77777777" w:rsidR="00C3004F" w:rsidRPr="008B023C" w:rsidRDefault="00C3004F" w:rsidP="00C3004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9BCD13" w14:textId="34A943BB" w:rsidR="00C3004F" w:rsidRPr="008B023C" w:rsidRDefault="00C3004F" w:rsidP="00C3004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71B54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7806605" w14:textId="7C1B0C06" w:rsidR="00C3004F" w:rsidRPr="008B023C" w:rsidRDefault="00C3004F" w:rsidP="00C3004F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69512" w14:textId="77777777" w:rsidR="00C3004F" w:rsidRPr="008B023C" w:rsidRDefault="00C3004F" w:rsidP="00C3004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21C9C7" w14:textId="41E7FE7E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6A2E5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9E40F98" w14:textId="4AC6A656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372358" w14:textId="77777777" w:rsidR="00C3004F" w:rsidRPr="004B1DD9" w:rsidRDefault="00C3004F" w:rsidP="00C3004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53BABD" w14:textId="604ED1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2FC159" w14:textId="77777777" w:rsidR="00C3004F" w:rsidRPr="008B023C" w:rsidRDefault="00C3004F" w:rsidP="00C3004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4142" w14:textId="08D4A1C6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9573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EC3DBCD" w14:textId="54E8FA3C" w:rsidR="00C3004F" w:rsidRPr="008B023C" w:rsidRDefault="00C3004F" w:rsidP="00C3004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AD44D38" w14:textId="77777777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DA34005" w14:textId="2C0EF565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ADC087B" w14:textId="77777777" w:rsidR="00C3004F" w:rsidRPr="008B023C" w:rsidRDefault="00C3004F" w:rsidP="00C3004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663E62DF" w14:textId="48422194" w:rsidR="00C3004F" w:rsidRPr="008B023C" w:rsidRDefault="00C3004F" w:rsidP="00C3004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613A" w:rsidRPr="006E086F" w14:paraId="5AF79374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68448699" w14:textId="12AD23F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7" w:type="dxa"/>
            <w:gridSpan w:val="2"/>
            <w:vAlign w:val="bottom"/>
          </w:tcPr>
          <w:p w14:paraId="27EC8A2E" w14:textId="17497D58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87DBE15" w14:textId="795A5ECC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vAlign w:val="bottom"/>
          </w:tcPr>
          <w:p w14:paraId="4AF20E62" w14:textId="191B031F" w:rsidR="001E613A" w:rsidRPr="00BD3ACA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431EAEE0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B27A916" w14:textId="149C13AC" w:rsidR="001E613A" w:rsidRPr="00BD3ACA" w:rsidRDefault="001E613A" w:rsidP="001E613A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0B8E5F14" w14:textId="77777777" w:rsidR="001E613A" w:rsidRPr="00BD3ACA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FE22A93" w14:textId="147B7442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2883EF7" w14:textId="77777777" w:rsidR="001E613A" w:rsidRPr="00BD3ACA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FE4636B" w14:textId="45431D10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7C6E9F9" w14:textId="77777777" w:rsidR="001E613A" w:rsidRPr="00BD3ACA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0AB0B9" w14:textId="5218F729" w:rsidR="001E613A" w:rsidRPr="00BD3ACA" w:rsidRDefault="001E613A" w:rsidP="001E613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62A9D0C" w14:textId="77777777" w:rsidR="001E613A" w:rsidRPr="00BD3ACA" w:rsidRDefault="001E613A" w:rsidP="001E613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BD7A84F" w14:textId="4477DC9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609519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344B4FB" w14:textId="4C4848E8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DFACF0" w14:textId="77777777" w:rsidR="001E613A" w:rsidRPr="00BD3ACA" w:rsidRDefault="001E613A" w:rsidP="001E613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8FA7665" w14:textId="1DF3B4BF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9CA6D5" w14:textId="77777777" w:rsidR="001E613A" w:rsidRPr="00BD3ACA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B8FE51" w14:textId="3670701E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012119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55F9459" w14:textId="576DEFE5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1" w:type="dxa"/>
          </w:tcPr>
          <w:p w14:paraId="2ECAF320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3ADDCF78" w14:textId="55AB1F88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182" w:type="dxa"/>
            <w:vAlign w:val="bottom"/>
          </w:tcPr>
          <w:p w14:paraId="6A6CF4F3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0FDFD9E" w14:textId="3AB828C9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</w:tr>
      <w:tr w:rsidR="001E613A" w:rsidRPr="006E086F" w14:paraId="08DD1F7F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3C534E1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Aditya Birla Elyaf Sanayi Ve Ticaret Anonim Sirketi</w:t>
            </w:r>
          </w:p>
        </w:tc>
        <w:tc>
          <w:tcPr>
            <w:tcW w:w="1617" w:type="dxa"/>
            <w:gridSpan w:val="2"/>
            <w:vAlign w:val="bottom"/>
          </w:tcPr>
          <w:p w14:paraId="7F8A6AC9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7C2F930F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482991F9" w14:textId="3C538D1C" w:rsidR="001E613A" w:rsidRPr="00BD3ACA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DD1CA1B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443670A" w14:textId="77777777" w:rsidR="001E613A" w:rsidRPr="00BD3ACA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8D4E6F0" w14:textId="77777777" w:rsidR="001E613A" w:rsidRPr="00BD3ACA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AAC6C36" w14:textId="5F27D1EE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3C04A74" w14:textId="77777777" w:rsidR="001E613A" w:rsidRPr="00BD3ACA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F52147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0A722A" w14:textId="77777777" w:rsidR="001E613A" w:rsidRPr="00BD3ACA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8CA9924" w14:textId="22CEBA1C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F61B26D" w14:textId="77777777" w:rsidR="001E613A" w:rsidRPr="00BD3ACA" w:rsidRDefault="001E613A" w:rsidP="001E613A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06C9DA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97A8A42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16EC8E" w14:textId="0C21C6F3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7DD09E" w14:textId="77777777" w:rsidR="001E613A" w:rsidRPr="00BD3ACA" w:rsidRDefault="001E613A" w:rsidP="001E613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8E662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C6B2527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240E" w14:textId="1289F688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DD1396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454DEA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14:paraId="05CADD7B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529F787F" w14:textId="20E577CE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82" w:type="dxa"/>
            <w:vAlign w:val="bottom"/>
          </w:tcPr>
          <w:p w14:paraId="4ADE7E8C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54A9959A" w14:textId="080CE20B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1E613A" w:rsidRPr="006E086F" w14:paraId="78010CC8" w14:textId="77777777" w:rsidTr="00C3004F">
        <w:trPr>
          <w:cantSplit/>
          <w:trHeight w:val="1080"/>
        </w:trPr>
        <w:tc>
          <w:tcPr>
            <w:tcW w:w="2427" w:type="dxa"/>
            <w:vAlign w:val="bottom"/>
          </w:tcPr>
          <w:p w14:paraId="4D5DA5A7" w14:textId="492761B6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7" w:type="dxa"/>
            <w:gridSpan w:val="2"/>
            <w:vAlign w:val="bottom"/>
          </w:tcPr>
          <w:p w14:paraId="1CA8D39C" w14:textId="5191666E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990" w:type="dxa"/>
            <w:vAlign w:val="bottom"/>
          </w:tcPr>
          <w:p w14:paraId="13CAB648" w14:textId="4F2351F6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62BF9AE2" w14:textId="6C5944A2" w:rsidR="001E613A" w:rsidRPr="00BD3ACA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6BA5A8D0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4A3629" w14:textId="190C19F2" w:rsidR="001E613A" w:rsidRPr="00BD3ACA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30CB3D0" w14:textId="77777777" w:rsidR="001E613A" w:rsidRPr="00BD3ACA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5AD7C05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095B0224" w14:textId="3B7B7627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36DCED0" w14:textId="77777777" w:rsidR="001E613A" w:rsidRPr="00BD3ACA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4C08A6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26A3A9BA" w14:textId="7FF47076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B305D5" w14:textId="77777777" w:rsidR="001E613A" w:rsidRPr="00BD3ACA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39E3C" w14:textId="6FC69252" w:rsidR="001E613A" w:rsidRPr="00BD3ACA" w:rsidRDefault="001E613A" w:rsidP="001E613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3A0A4654" w14:textId="77777777" w:rsidR="001E613A" w:rsidRPr="00BD3ACA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38D8E3" w14:textId="5F8B6CDB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1AE5442C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751F4D" w14:textId="06DA0384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3ECC93" w14:textId="77777777" w:rsidR="001E613A" w:rsidRPr="00BD3ACA" w:rsidRDefault="001E613A" w:rsidP="001E613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3B0A0E" w14:textId="02DBFDE1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FD8F3B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CA399" w14:textId="51C38BC2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23CD0444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B297CD3" w14:textId="4CA75EEE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1" w:type="dxa"/>
          </w:tcPr>
          <w:p w14:paraId="51A64F24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74370386" w14:textId="1E31D3AF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8F17A6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758B31C3" w14:textId="4BF1A129" w:rsidR="001E613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613A" w:rsidRPr="006E086F" w14:paraId="3919BAF1" w14:textId="77777777" w:rsidTr="00C3004F">
        <w:trPr>
          <w:cantSplit/>
          <w:trHeight w:val="1080"/>
        </w:trPr>
        <w:tc>
          <w:tcPr>
            <w:tcW w:w="2427" w:type="dxa"/>
            <w:vAlign w:val="bottom"/>
          </w:tcPr>
          <w:p w14:paraId="260E09DB" w14:textId="47B7F641" w:rsidR="001E613A" w:rsidRPr="008B023C" w:rsidRDefault="001E613A" w:rsidP="001E613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 Trading Limited</w:t>
            </w:r>
          </w:p>
        </w:tc>
        <w:tc>
          <w:tcPr>
            <w:tcW w:w="1617" w:type="dxa"/>
            <w:gridSpan w:val="2"/>
            <w:vAlign w:val="bottom"/>
          </w:tcPr>
          <w:p w14:paraId="35B96EDE" w14:textId="77777777" w:rsidR="001E613A" w:rsidRDefault="001E613A" w:rsidP="001E613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039CCB50" w14:textId="59025FCA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990" w:type="dxa"/>
            <w:vAlign w:val="bottom"/>
          </w:tcPr>
          <w:p w14:paraId="31306ABE" w14:textId="090D340A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gridSpan w:val="2"/>
            <w:vAlign w:val="bottom"/>
          </w:tcPr>
          <w:p w14:paraId="297BDB15" w14:textId="37AAF669" w:rsidR="001E613A" w:rsidRPr="00BD3ACA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4" w:type="dxa"/>
            <w:vAlign w:val="bottom"/>
          </w:tcPr>
          <w:p w14:paraId="0F90893A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6ED2C52" w14:textId="259B092E" w:rsidR="001E613A" w:rsidRPr="00BD3ACA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78" w:type="dxa"/>
            <w:vAlign w:val="bottom"/>
          </w:tcPr>
          <w:p w14:paraId="43CA0CBF" w14:textId="77777777" w:rsidR="001E613A" w:rsidRPr="00BD3ACA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A7081B3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  <w:p w14:paraId="79B002D5" w14:textId="192C671A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069AEA5" w14:textId="77777777" w:rsidR="001E613A" w:rsidRPr="00BD3ACA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584EACE" w14:textId="4D7EF404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  <w:p w14:paraId="2A799CB5" w14:textId="0730CD90" w:rsidR="001E613A" w:rsidRPr="00BD3ACA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67DA7EB" w14:textId="77777777" w:rsidR="001E613A" w:rsidRPr="00BD3ACA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9FA5E1" w14:textId="2FE83EF0" w:rsidR="001E613A" w:rsidRPr="00BD3ACA" w:rsidRDefault="001E613A" w:rsidP="001E613A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0AB9BD5" w14:textId="77777777" w:rsidR="001E613A" w:rsidRPr="00BD3ACA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85EDDA" w14:textId="24711EF9" w:rsidR="001E613A" w:rsidRPr="00BD6BCA" w:rsidRDefault="001E613A" w:rsidP="001E613A">
            <w:pPr>
              <w:tabs>
                <w:tab w:val="clear" w:pos="454"/>
                <w:tab w:val="clear" w:pos="680"/>
                <w:tab w:val="left" w:pos="104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1702BC3C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BFCF9" w14:textId="74C58B02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424B89F" w14:textId="77777777" w:rsidR="001E613A" w:rsidRPr="00BD3ACA" w:rsidRDefault="001E613A" w:rsidP="001E613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FCB6F46" w14:textId="77777777" w:rsidR="001E613A" w:rsidRPr="00BD3ACA" w:rsidRDefault="001E613A" w:rsidP="001E613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789D29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1E15F" w14:textId="55D56ED6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80" w:type="dxa"/>
            <w:vAlign w:val="bottom"/>
          </w:tcPr>
          <w:p w14:paraId="249FCB30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42A377" w14:textId="71584276" w:rsidR="001E613A" w:rsidRPr="00BD3ACA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5</w:t>
            </w:r>
          </w:p>
        </w:tc>
        <w:tc>
          <w:tcPr>
            <w:tcW w:w="181" w:type="dxa"/>
          </w:tcPr>
          <w:p w14:paraId="1485DA75" w14:textId="77777777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6E1A8641" w14:textId="78929CBD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A9D5DF5" w14:textId="77777777" w:rsidR="001E613A" w:rsidRPr="00BD3ACA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single" w:sz="4" w:space="0" w:color="auto"/>
            </w:tcBorders>
            <w:vAlign w:val="bottom"/>
          </w:tcPr>
          <w:p w14:paraId="522A3AAC" w14:textId="4C95C42A" w:rsidR="001E613A" w:rsidRPr="00BD3ACA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613A" w:rsidRPr="00A06881" w14:paraId="2C3BEFF2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B257CF4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7" w:type="dxa"/>
            <w:gridSpan w:val="2"/>
            <w:vAlign w:val="bottom"/>
          </w:tcPr>
          <w:p w14:paraId="58376878" w14:textId="77777777" w:rsidR="001E613A" w:rsidRPr="008B023C" w:rsidRDefault="001E613A" w:rsidP="001E61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F968A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B2F08E5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6750E15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AA341D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E1960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3402D61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1989E0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ECB3396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86F0D6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895" w14:textId="7BC34D6F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205F9FA" w14:textId="77777777" w:rsidR="001E613A" w:rsidRPr="008B023C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AA3D" w14:textId="7BECCFF3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66B6A566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1F96" w14:textId="5972C46F" w:rsidR="001E613A" w:rsidRPr="001E613A" w:rsidRDefault="001E613A" w:rsidP="001E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1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B6C75B0" w14:textId="77777777" w:rsidR="001E613A" w:rsidRPr="004B1DD9" w:rsidRDefault="001E613A" w:rsidP="001E613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C39E" w14:textId="77777777" w:rsidR="001E613A" w:rsidRPr="001E613A" w:rsidRDefault="001E613A" w:rsidP="001E613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61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1BC66B4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ED38" w14:textId="7809EE04" w:rsidR="001E613A" w:rsidRPr="004B1DD9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41E5516A" w14:textId="77777777" w:rsidR="001E613A" w:rsidRPr="004B1DD9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21B5" w14:textId="2DBAB887" w:rsidR="001E613A" w:rsidRPr="004B1DD9" w:rsidRDefault="001E613A" w:rsidP="001E613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1" w:type="dxa"/>
          </w:tcPr>
          <w:p w14:paraId="3026DA3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D87E7" w14:textId="0550D8B2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182" w:type="dxa"/>
            <w:vAlign w:val="bottom"/>
          </w:tcPr>
          <w:p w14:paraId="19A39DA9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40FB9" w14:textId="0DCECBF2" w:rsidR="001E613A" w:rsidRPr="003C2258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31</w:t>
            </w:r>
          </w:p>
        </w:tc>
      </w:tr>
      <w:tr w:rsidR="001E613A" w:rsidRPr="00A06881" w14:paraId="741414F4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1270D22F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0D3C228E" w14:textId="77777777" w:rsidR="001E613A" w:rsidRPr="008B023C" w:rsidRDefault="001E613A" w:rsidP="001E61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064E04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7EBE4A5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FAF44B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1EBF1DB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AA1C12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003E39C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3FC84B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9F398F2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3F627E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7B248E0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A28FB2" w14:textId="77777777" w:rsidR="001E613A" w:rsidRPr="008B023C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06F5CBC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454D32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CAF5A25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2220B9" w14:textId="77777777" w:rsidR="001E613A" w:rsidRPr="008B023C" w:rsidRDefault="001E613A" w:rsidP="001E613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6E4E2688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291AA1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EF69A2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428D9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78FBAC3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FCB1F0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vAlign w:val="bottom"/>
          </w:tcPr>
          <w:p w14:paraId="4C4341FE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B47863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</w:tcBorders>
            <w:vAlign w:val="bottom"/>
          </w:tcPr>
          <w:p w14:paraId="11F4B6C3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613A" w:rsidRPr="00A06881" w14:paraId="635B2DA6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2CD95ECD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2A16A668" w14:textId="77777777" w:rsidR="001E613A" w:rsidRPr="008B023C" w:rsidRDefault="001E613A" w:rsidP="001E613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AA5A5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177D1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4E74B3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2DFE6D3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A6E06F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FCA324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B8B5A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6EDBC10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54666A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E9B79D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5EA56" w14:textId="77777777" w:rsidR="001E613A" w:rsidRPr="008B023C" w:rsidRDefault="001E613A" w:rsidP="001E613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96BB917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864A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FE1C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064ECA" w14:textId="77777777" w:rsidR="001E613A" w:rsidRPr="008B023C" w:rsidRDefault="001E613A" w:rsidP="001E613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7E09745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C05EEE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E06B51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5E0B05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D9AC95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5BED44D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5" w:type="dxa"/>
            <w:vAlign w:val="bottom"/>
          </w:tcPr>
          <w:p w14:paraId="44E377B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73CCD1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26855002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613A" w:rsidRPr="00A06881" w14:paraId="60BD4315" w14:textId="77777777" w:rsidTr="00C3004F">
        <w:trPr>
          <w:cantSplit/>
          <w:trHeight w:val="270"/>
        </w:trPr>
        <w:tc>
          <w:tcPr>
            <w:tcW w:w="2427" w:type="dxa"/>
            <w:vAlign w:val="bottom"/>
          </w:tcPr>
          <w:p w14:paraId="4174C4BC" w14:textId="77777777" w:rsidR="001E613A" w:rsidRPr="008B023C" w:rsidRDefault="001E613A" w:rsidP="001E613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617" w:type="dxa"/>
            <w:gridSpan w:val="2"/>
            <w:vAlign w:val="bottom"/>
          </w:tcPr>
          <w:p w14:paraId="37AC2FF2" w14:textId="77777777" w:rsidR="001E613A" w:rsidRPr="008B023C" w:rsidRDefault="001E613A" w:rsidP="001E613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B833F9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AEC83A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8441AB5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7C17016" w14:textId="77777777" w:rsidR="001E613A" w:rsidRPr="008B023C" w:rsidRDefault="001E613A" w:rsidP="001E613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F5F021" w14:textId="77777777" w:rsidR="001E613A" w:rsidRPr="008B023C" w:rsidRDefault="001E613A" w:rsidP="001E613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00A10CF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33A17A" w14:textId="77777777" w:rsidR="001E613A" w:rsidRPr="008B023C" w:rsidRDefault="001E613A" w:rsidP="001E613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0C69BB7" w14:textId="77777777" w:rsidR="001E613A" w:rsidRPr="008B023C" w:rsidRDefault="001E613A" w:rsidP="001E613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507F83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138C21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AF626" w14:textId="77777777" w:rsidR="001E613A" w:rsidRPr="008B023C" w:rsidRDefault="001E613A" w:rsidP="001E613A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41EB24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E6AE0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AF1663" w14:textId="77777777" w:rsidR="001E613A" w:rsidRPr="008B023C" w:rsidRDefault="001E613A" w:rsidP="001E613A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AB7A0" w14:textId="77777777" w:rsidR="001E613A" w:rsidRPr="008B023C" w:rsidRDefault="001E613A" w:rsidP="001E613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86318B7" w14:textId="77777777" w:rsidR="001E613A" w:rsidRPr="008B023C" w:rsidRDefault="001E613A" w:rsidP="001E613A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CB80909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B3F6EF8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0EB9F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1AC1032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20F63B69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5" w:type="dxa"/>
            <w:vAlign w:val="bottom"/>
          </w:tcPr>
          <w:p w14:paraId="2151FE8B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19ED457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vAlign w:val="bottom"/>
          </w:tcPr>
          <w:p w14:paraId="2544F023" w14:textId="77777777" w:rsidR="001E613A" w:rsidRPr="008B023C" w:rsidRDefault="001E613A" w:rsidP="001E613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97F82" w:rsidRPr="00A06881" w14:paraId="3629576A" w14:textId="77777777" w:rsidTr="00C3004F">
        <w:trPr>
          <w:cantSplit/>
        </w:trPr>
        <w:tc>
          <w:tcPr>
            <w:tcW w:w="2427" w:type="dxa"/>
            <w:vAlign w:val="bottom"/>
          </w:tcPr>
          <w:p w14:paraId="57C36AB3" w14:textId="77777777" w:rsidR="00997F82" w:rsidRPr="008B023C" w:rsidRDefault="00997F82" w:rsidP="00997F82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7" w:type="dxa"/>
            <w:gridSpan w:val="2"/>
            <w:vAlign w:val="bottom"/>
          </w:tcPr>
          <w:p w14:paraId="7EE12858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1ED5B793" w14:textId="77777777" w:rsidR="00997F82" w:rsidRPr="008B023C" w:rsidRDefault="00997F82" w:rsidP="00997F8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07F042C5" w14:textId="6C4791F2" w:rsidR="00997F82" w:rsidRPr="008B023C" w:rsidRDefault="00997F82" w:rsidP="00997F8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vAlign w:val="bottom"/>
          </w:tcPr>
          <w:p w14:paraId="273E342B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18641CBB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vAlign w:val="bottom"/>
          </w:tcPr>
          <w:p w14:paraId="53AEF3DF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84CE124" w14:textId="77777777" w:rsidR="00997F82" w:rsidRPr="008B023C" w:rsidRDefault="00997F82" w:rsidP="00997F8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02F20638" w14:textId="38661A1D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9E535F0" w14:textId="77777777" w:rsidR="00997F82" w:rsidRPr="008B023C" w:rsidRDefault="00997F82" w:rsidP="00997F8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952F662" w14:textId="593CF641" w:rsidR="00997F82" w:rsidRPr="008B023C" w:rsidRDefault="00997F82" w:rsidP="00997F8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4EC2CEF0" w14:textId="77777777" w:rsidR="00997F82" w:rsidRPr="008B023C" w:rsidRDefault="00997F82" w:rsidP="00997F8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289B604" w14:textId="77777777" w:rsidR="00997F82" w:rsidRPr="008B023C" w:rsidRDefault="00997F82" w:rsidP="00997F8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8186F5A" w14:textId="515AD4AF" w:rsidR="00997F82" w:rsidRPr="008B023C" w:rsidRDefault="00997F82" w:rsidP="00997F8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7C749680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BE9F4B" w14:textId="6DFF9127" w:rsidR="00997F82" w:rsidRPr="003D4371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6EF1BE36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B1AFFC6" w14:textId="2628F5F8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  <w:vAlign w:val="bottom"/>
          </w:tcPr>
          <w:p w14:paraId="65D326F8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08AE257" w14:textId="601A6F2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</w:tcPr>
          <w:p w14:paraId="1B1A132D" w14:textId="77777777" w:rsidR="00997F82" w:rsidRPr="008B023C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5E6AA8" w14:textId="31197858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2E898C" w14:textId="77777777" w:rsidR="00997F82" w:rsidRPr="00D5245D" w:rsidRDefault="00997F82" w:rsidP="00997F8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35F8386" w14:textId="19BFC3F4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55FFB" w14:textId="77777777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5" w:type="dxa"/>
            <w:tcBorders>
              <w:bottom w:val="double" w:sz="4" w:space="0" w:color="auto"/>
            </w:tcBorders>
            <w:vAlign w:val="bottom"/>
          </w:tcPr>
          <w:p w14:paraId="4A7FF1C8" w14:textId="392A8603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96B5814" w14:textId="77777777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dxa"/>
            <w:gridSpan w:val="2"/>
            <w:tcBorders>
              <w:bottom w:val="double" w:sz="4" w:space="0" w:color="auto"/>
            </w:tcBorders>
            <w:vAlign w:val="bottom"/>
          </w:tcPr>
          <w:p w14:paraId="161EC99D" w14:textId="7662F574" w:rsidR="00997F82" w:rsidRPr="00D5245D" w:rsidRDefault="00997F82" w:rsidP="00997F8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24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21B5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21B54" w:rsidSect="00BD00C0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A157ABC" w14:textId="42E38FC0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และพบว่าบริษัทมีเพียงอำนาจควบคุมร่วมเท่านั้น ด้วยเหตุนี้ บริษัทจึงได้จัดประเภท</w:t>
      </w:r>
      <w:r w:rsidR="006B36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C0445">
        <w:rPr>
          <w:rFonts w:ascii="Angsana New" w:hAnsi="Angsana New" w:cs="Angsana New"/>
          <w:spacing w:val="-2"/>
          <w:sz w:val="30"/>
          <w:szCs w:val="30"/>
        </w:rPr>
        <w:br/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2E546C" w14:textId="1D41502A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</w:t>
      </w:r>
      <w:r w:rsidR="001327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 w:rsidR="00987706"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 w:rsidR="00BD18FC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 w:rsidR="00987706"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</w:t>
      </w:r>
      <w:r w:rsidR="00132738">
        <w:rPr>
          <w:rFonts w:ascii="Angsana New" w:hAnsi="Angsana New" w:cs="Angsana New" w:hint="cs"/>
          <w:spacing w:val="-4"/>
          <w:sz w:val="30"/>
          <w:szCs w:val="30"/>
          <w:cs/>
        </w:rPr>
        <w:t>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09698848" w14:textId="77777777" w:rsidR="004F2B73" w:rsidRPr="00520CCC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309DEBDA" w14:textId="260D4524" w:rsidR="004F2B73" w:rsidRPr="00A522C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</w:t>
      </w:r>
      <w:r w:rsidR="00132738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5E0F9F">
        <w:rPr>
          <w:rFonts w:ascii="Angsana New" w:hAnsi="Angsana New"/>
          <w:spacing w:val="-2"/>
          <w:sz w:val="30"/>
          <w:szCs w:val="30"/>
        </w:rPr>
        <w:t xml:space="preserve">31 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13273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32738">
        <w:rPr>
          <w:rFonts w:ascii="Angsana New" w:hAnsi="Angsana New"/>
          <w:spacing w:val="-2"/>
          <w:sz w:val="30"/>
          <w:szCs w:val="30"/>
        </w:rPr>
        <w:t>2568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</w:t>
      </w:r>
      <w:r w:rsidR="00710367">
        <w:rPr>
          <w:rFonts w:ascii="Angsana New" w:hAnsi="Angsana New" w:hint="cs"/>
          <w:spacing w:val="-2"/>
          <w:sz w:val="30"/>
          <w:szCs w:val="30"/>
          <w:cs/>
        </w:rPr>
        <w:t>และมี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การตั้งค่าเ</w:t>
      </w:r>
      <w:r w:rsidR="00710367">
        <w:rPr>
          <w:rFonts w:ascii="Angsana New" w:hAnsi="Angsana New" w:hint="cs"/>
          <w:spacing w:val="-2"/>
          <w:sz w:val="30"/>
          <w:szCs w:val="30"/>
          <w:cs/>
        </w:rPr>
        <w:t>ผื่</w:t>
      </w:r>
      <w:r w:rsidR="005E0F9F">
        <w:rPr>
          <w:rFonts w:ascii="Angsana New" w:hAnsi="Angsana New" w:hint="cs"/>
          <w:spacing w:val="-2"/>
          <w:sz w:val="30"/>
          <w:szCs w:val="30"/>
          <w:cs/>
        </w:rPr>
        <w:t>อเต็มจำนวน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="00F63C6A">
        <w:rPr>
          <w:rFonts w:ascii="Angsana New" w:hAnsi="Angsana New"/>
          <w:spacing w:val="-6"/>
          <w:sz w:val="30"/>
          <w:szCs w:val="30"/>
        </w:rPr>
        <w:t>1,681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63C6A">
        <w:rPr>
          <w:rFonts w:ascii="Angsana New" w:hAnsi="Angsana New"/>
          <w:spacing w:val="-6"/>
          <w:sz w:val="30"/>
          <w:szCs w:val="30"/>
        </w:rPr>
        <w:t>65.40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B42A92">
        <w:rPr>
          <w:rFonts w:ascii="Angsana New" w:hAnsi="Angsana New" w:hint="cs"/>
          <w:spacing w:val="-6"/>
          <w:sz w:val="30"/>
          <w:szCs w:val="30"/>
          <w:cs/>
        </w:rPr>
        <w:t>เหรียญ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5EA93E2" w14:textId="77777777" w:rsidR="00C5453D" w:rsidRDefault="00C5453D" w:rsidP="00A05F8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50B7B19" w14:textId="5388C4B4" w:rsidR="00A05F87" w:rsidRPr="00A05F87" w:rsidRDefault="00891A77" w:rsidP="00A05F87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68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2.83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 w:rsidR="00BB1B1E"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>1,411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A05F87"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A05F87" w:rsidRPr="00A05F87">
        <w:rPr>
          <w:rFonts w:ascii="Angsana New" w:hAnsi="Angsana New" w:cs="Angsana New"/>
          <w:spacing w:val="2"/>
          <w:sz w:val="30"/>
          <w:szCs w:val="30"/>
        </w:rPr>
        <w:t xml:space="preserve">58.98 </w:t>
      </w:r>
      <w:r w:rsidR="00A05F87"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28136304" w14:textId="77777777" w:rsidR="00A05F87" w:rsidRPr="00520CCC" w:rsidRDefault="00A05F87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6A4FA66" w14:textId="694285D5" w:rsidR="00AC46D8" w:rsidRDefault="00520CCC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0943E2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0943E2">
        <w:rPr>
          <w:rFonts w:ascii="Angsana New" w:hAnsi="Angsana New" w:cs="Angsana New"/>
          <w:spacing w:val="2"/>
          <w:sz w:val="30"/>
          <w:szCs w:val="30"/>
        </w:rPr>
        <w:t>3</w:t>
      </w:r>
      <w:r w:rsidR="00F572DB">
        <w:rPr>
          <w:rFonts w:ascii="Angsana New" w:hAnsi="Angsana New" w:cs="Angsana New"/>
          <w:spacing w:val="2"/>
          <w:sz w:val="30"/>
          <w:szCs w:val="30"/>
        </w:rPr>
        <w:t xml:space="preserve">0 </w:t>
      </w:r>
      <w:r w:rsidR="00991114">
        <w:rPr>
          <w:rFonts w:ascii="Angsana New" w:hAnsi="Angsana New" w:cs="Angsana New" w:hint="cs"/>
          <w:spacing w:val="2"/>
          <w:sz w:val="30"/>
          <w:szCs w:val="30"/>
          <w:cs/>
        </w:rPr>
        <w:t>กัน</w:t>
      </w:r>
      <w:r w:rsidR="00A36C2E">
        <w:rPr>
          <w:rFonts w:ascii="Angsana New" w:hAnsi="Angsana New" w:cs="Angsana New" w:hint="cs"/>
          <w:spacing w:val="2"/>
          <w:sz w:val="30"/>
          <w:szCs w:val="30"/>
          <w:cs/>
        </w:rPr>
        <w:t>ยายน</w:t>
      </w:r>
      <w:r w:rsidRPr="000943E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D1727A">
        <w:rPr>
          <w:rFonts w:ascii="Angsana New" w:hAnsi="Angsana New" w:cs="Angsana New"/>
          <w:spacing w:val="2"/>
          <w:sz w:val="30"/>
          <w:szCs w:val="30"/>
        </w:rPr>
        <w:t>2568</w:t>
      </w:r>
      <w:r w:rsidR="00272846" w:rsidRPr="000943E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87706" w:rsidRPr="00A36C2E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</w:t>
      </w:r>
      <w:r w:rsidR="00272846" w:rsidRPr="00A36C2E">
        <w:rPr>
          <w:rFonts w:ascii="Angsana New" w:hAnsi="Angsana New" w:cs="Angsana New" w:hint="cs"/>
          <w:spacing w:val="2"/>
          <w:sz w:val="30"/>
          <w:szCs w:val="30"/>
          <w:cs/>
        </w:rPr>
        <w:t>ประมาณกา</w:t>
      </w:r>
      <w:r w:rsidR="004B2A04" w:rsidRPr="00A36C2E">
        <w:rPr>
          <w:rFonts w:ascii="Angsana New" w:hAnsi="Angsana New" w:cs="Angsana New" w:hint="cs"/>
          <w:spacing w:val="2"/>
          <w:sz w:val="30"/>
          <w:szCs w:val="30"/>
          <w:cs/>
        </w:rPr>
        <w:t>รหนี้สิน</w:t>
      </w:r>
      <w:r w:rsidR="00987706" w:rsidRPr="001F4D3B">
        <w:rPr>
          <w:rFonts w:ascii="Angsana New" w:hAnsi="Angsana New" w:cs="Angsana New" w:hint="cs"/>
          <w:spacing w:val="2"/>
          <w:sz w:val="30"/>
          <w:szCs w:val="30"/>
          <w:cs/>
        </w:rPr>
        <w:t>เพิ่มขึ้น</w:t>
      </w:r>
      <w:r w:rsidR="00272846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จำนวน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5</w:t>
      </w:r>
      <w:r w:rsidR="0057179F" w:rsidRPr="001F4D3B">
        <w:rPr>
          <w:rFonts w:ascii="Angsana New" w:hAnsi="Angsana New" w:cs="Angsana New"/>
          <w:spacing w:val="2"/>
          <w:sz w:val="30"/>
          <w:szCs w:val="30"/>
        </w:rPr>
        <w:t>5</w:t>
      </w:r>
      <w:r w:rsidR="004B2A04" w:rsidRPr="001F4D3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หรือเทียบเท่า 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2</w:t>
      </w:r>
      <w:r w:rsidR="00987706" w:rsidRPr="001F4D3B">
        <w:rPr>
          <w:rFonts w:ascii="Angsana New" w:hAnsi="Angsana New" w:cs="Angsana New"/>
          <w:spacing w:val="2"/>
          <w:sz w:val="30"/>
          <w:szCs w:val="30"/>
        </w:rPr>
        <w:t>.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28</w:t>
      </w:r>
      <w:r w:rsidR="004B2A04" w:rsidRPr="001F4D3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 w:rsidRPr="001F4D3B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แคนาดา ซึ่งถูกรับรู้เพื่อให้ครอบคลุมค่าใช้จ่ายที่คาดว่าจะเกิดขึ้น</w:t>
      </w:r>
      <w:r w:rsidR="0066710A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ทำให้</w:t>
      </w:r>
      <w:r w:rsidR="004B2A04" w:rsidRPr="001F4D3B">
        <w:rPr>
          <w:rFonts w:ascii="Angsana New" w:hAnsi="Angsana New" w:hint="cs"/>
          <w:spacing w:val="-6"/>
          <w:sz w:val="30"/>
          <w:szCs w:val="30"/>
          <w:cs/>
        </w:rPr>
        <w:t>ประมาณการหนี้สินหมุนเวียน</w:t>
      </w:r>
      <w:r w:rsidR="000943E2" w:rsidRPr="001F4D3B">
        <w:rPr>
          <w:rFonts w:ascii="Angsana New" w:hAnsi="Angsana New" w:cs="Angsana New" w:hint="cs"/>
          <w:spacing w:val="-6"/>
          <w:sz w:val="30"/>
          <w:szCs w:val="30"/>
          <w:cs/>
        </w:rPr>
        <w:t>คงเหลือ</w:t>
      </w:r>
      <w:r w:rsidR="004B2A04" w:rsidRPr="001F4D3B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จำนวนเงิน</w:t>
      </w:r>
      <w:r w:rsidR="00F63C6A" w:rsidRPr="001F4D3B">
        <w:rPr>
          <w:rFonts w:ascii="Angsana New" w:hAnsi="Angsana New" w:cs="Angsana New"/>
          <w:spacing w:val="2"/>
          <w:sz w:val="30"/>
          <w:szCs w:val="30"/>
        </w:rPr>
        <w:t xml:space="preserve"> 1,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4</w:t>
      </w:r>
      <w:r w:rsidR="001F4D3B" w:rsidRPr="001F4D3B">
        <w:rPr>
          <w:rFonts w:ascii="Angsana New" w:hAnsi="Angsana New" w:cs="Angsana New"/>
          <w:spacing w:val="2"/>
          <w:sz w:val="30"/>
          <w:szCs w:val="30"/>
        </w:rPr>
        <w:t>31</w:t>
      </w:r>
      <w:r w:rsidR="004B2A04" w:rsidRPr="001F4D3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="004B2A04" w:rsidRPr="001F4D3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="004B2A04" w:rsidRPr="001F4D3B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61</w:t>
      </w:r>
      <w:r w:rsidR="00F63C6A" w:rsidRPr="001F4D3B">
        <w:rPr>
          <w:rFonts w:ascii="Angsana New" w:hAnsi="Angsana New" w:cs="Angsana New"/>
          <w:spacing w:val="2"/>
          <w:sz w:val="30"/>
          <w:szCs w:val="30"/>
        </w:rPr>
        <w:t>.</w:t>
      </w:r>
      <w:r w:rsidR="00C5453D" w:rsidRPr="001F4D3B">
        <w:rPr>
          <w:rFonts w:ascii="Angsana New" w:hAnsi="Angsana New" w:cs="Angsana New"/>
          <w:spacing w:val="2"/>
          <w:sz w:val="30"/>
          <w:szCs w:val="30"/>
        </w:rPr>
        <w:t>26</w:t>
      </w:r>
      <w:r w:rsidRPr="001F4D3B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ล้า</w:t>
      </w:r>
      <w:r w:rsidR="00B42A92" w:rsidRPr="001F4D3B">
        <w:rPr>
          <w:rFonts w:ascii="Angsana New" w:hAnsi="Angsana New" w:cs="Angsana New" w:hint="cs"/>
          <w:spacing w:val="2"/>
          <w:sz w:val="30"/>
          <w:szCs w:val="30"/>
          <w:cs/>
        </w:rPr>
        <w:t>นเหรียญ</w:t>
      </w:r>
      <w:r w:rsidR="004B2A04" w:rsidRPr="001F4D3B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D01D32B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19888412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0C58A704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2402B05A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6E23EBB5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3E624D96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34801DCC" w14:textId="77777777" w:rsidR="00AC46D8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096A36B3" w14:textId="4F35486F" w:rsidR="00AC46D8" w:rsidRPr="00AC46D8" w:rsidRDefault="002C0517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i/>
          <w:iCs/>
          <w:spacing w:val="2"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pacing w:val="2"/>
          <w:sz w:val="30"/>
          <w:szCs w:val="30"/>
          <w:cs/>
        </w:rPr>
        <w:lastRenderedPageBreak/>
        <w:t>การเพิ่มทุนเรือนหุ้น</w:t>
      </w:r>
      <w:r w:rsidR="00AC46D8" w:rsidRPr="00AC46D8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ของบริษัทร่วม</w:t>
      </w:r>
    </w:p>
    <w:p w14:paraId="7CAD2EC9" w14:textId="7B62D5D1" w:rsidR="00520CCC" w:rsidRPr="00520CCC" w:rsidRDefault="00520CCC" w:rsidP="005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</w:p>
    <w:p w14:paraId="60F3295D" w14:textId="4F2A2126" w:rsidR="00520CCC" w:rsidRPr="00153502" w:rsidRDefault="00AC46D8" w:rsidP="00AC46D8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5350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</w:t>
      </w:r>
      <w:r w:rsidR="00153502" w:rsidRPr="00153502">
        <w:rPr>
          <w:rFonts w:ascii="Angsana New" w:hAnsi="Angsana New" w:cs="Angsana New"/>
          <w:sz w:val="30"/>
          <w:szCs w:val="30"/>
        </w:rPr>
        <w:t>1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เมษายน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2568 </w:t>
      </w:r>
      <w:r w:rsidRPr="00153502">
        <w:rPr>
          <w:rFonts w:ascii="Angsana New" w:hAnsi="Angsana New" w:cs="Angsana New"/>
          <w:sz w:val="30"/>
          <w:szCs w:val="30"/>
          <w:cs/>
        </w:rPr>
        <w:t>บริษัท</w:t>
      </w:r>
      <w:r w:rsidR="00923AAC" w:rsidRPr="001535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อดิตยา</w:t>
      </w:r>
      <w:r w:rsidR="00923AAC" w:rsidRPr="0015350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เบอร์ล่า เคมีคัลส์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(</w:t>
      </w:r>
      <w:r w:rsidRPr="00153502">
        <w:rPr>
          <w:rFonts w:ascii="Angsana New" w:hAnsi="Angsana New" w:cs="Angsana New"/>
          <w:sz w:val="30"/>
          <w:szCs w:val="30"/>
          <w:cs/>
        </w:rPr>
        <w:t>ประเทศไทย</w:t>
      </w:r>
      <w:r w:rsidR="00923AAC" w:rsidRPr="00153502">
        <w:rPr>
          <w:rFonts w:ascii="Angsana New" w:hAnsi="Angsana New" w:cs="Angsana New"/>
          <w:sz w:val="30"/>
          <w:szCs w:val="30"/>
        </w:rPr>
        <w:t>)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(“</w:t>
      </w:r>
      <w:r w:rsidRPr="00153502">
        <w:rPr>
          <w:rFonts w:ascii="Angsana New" w:hAnsi="Angsana New" w:cs="Angsana New"/>
          <w:sz w:val="30"/>
          <w:szCs w:val="30"/>
        </w:rPr>
        <w:t xml:space="preserve">ABCTL”)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และบริษัทย่อยซึ่ง 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ถือหุ้นทั้งหมดร้อยละ</w:t>
      </w:r>
      <w:r w:rsidR="00923AAC" w:rsidRPr="0015350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100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ได้ทำการจดทะเบียนการควบรวมกิจการทั้งสองกับกรมพัฒนาธุรกิจการค้า โดย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เป็นนิติบุคคลที่คงอยู่ และบริษัทย่อยจะสิ้นสภาพนิติบุคคลโดยอัตโนมัติ ภายหลังการควบรวมทุนจดทะเบียนและทุนชำระแล้วของ </w:t>
      </w:r>
      <w:r w:rsidRPr="00153502">
        <w:rPr>
          <w:rFonts w:ascii="Angsana New" w:hAnsi="Angsana New" w:cs="Angsana New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z w:val="30"/>
          <w:szCs w:val="30"/>
          <w:cs/>
        </w:rPr>
        <w:t>อยู่ที่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2,000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ล้านบาท แบ่งเป็นหุ้นสามัญจำนวน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200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ล้านหุ้น มูลค่าที่ตราไว้หุ้นละ</w:t>
      </w:r>
      <w:r w:rsidR="00923AAC" w:rsidRPr="00153502">
        <w:rPr>
          <w:rFonts w:ascii="Angsana New" w:hAnsi="Angsana New" w:cs="Angsana New"/>
          <w:sz w:val="30"/>
          <w:szCs w:val="30"/>
        </w:rPr>
        <w:t xml:space="preserve"> 10</w:t>
      </w:r>
      <w:r w:rsidRPr="00153502">
        <w:rPr>
          <w:rFonts w:ascii="Angsana New" w:hAnsi="Angsana New" w:cs="Angsana New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z w:val="30"/>
          <w:szCs w:val="30"/>
          <w:cs/>
        </w:rPr>
        <w:t>บาท ทั้งนี้การจัดสรรหุ้นให้แก่ผู้ถือหุ้นเดิมของทั้งสองบริษัทเป็นไปตามสัดส่วนเดิมก่อนการควบ</w:t>
      </w:r>
      <w:r w:rsidR="00217C97" w:rsidRPr="00217C9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217C97" w:rsidRPr="00217C97">
        <w:rPr>
          <w:rFonts w:ascii="Angsana New" w:hAnsi="Angsana New" w:cs="Angsana New"/>
          <w:spacing w:val="-2"/>
          <w:sz w:val="30"/>
          <w:szCs w:val="30"/>
          <w:cs/>
        </w:rPr>
        <w:t xml:space="preserve">ส่งผลให้สัดส่วนการถือหุ้นของบริษัท ไทยเรยอน จำกัด (มหาชน) ใน </w:t>
      </w:r>
      <w:r w:rsidR="00217C97" w:rsidRPr="00217C97">
        <w:rPr>
          <w:rFonts w:ascii="Angsana New" w:hAnsi="Angsana New" w:cs="Angsana New"/>
          <w:spacing w:val="-2"/>
          <w:sz w:val="30"/>
          <w:szCs w:val="30"/>
        </w:rPr>
        <w:t xml:space="preserve">ABCTL </w:t>
      </w:r>
      <w:r w:rsidR="00217C97" w:rsidRPr="00217C97">
        <w:rPr>
          <w:rFonts w:ascii="Angsana New" w:hAnsi="Angsana New" w:cs="Angsana New"/>
          <w:spacing w:val="-2"/>
          <w:sz w:val="30"/>
          <w:szCs w:val="30"/>
          <w:cs/>
        </w:rPr>
        <w:t>หลังการควบรวมยังคงไม่เปลี่ยนแปลง</w:t>
      </w:r>
    </w:p>
    <w:p w14:paraId="414BA297" w14:textId="77777777" w:rsidR="00AC46D8" w:rsidRPr="00AC46D8" w:rsidRDefault="00AC46D8" w:rsidP="00923AAC">
      <w:pPr>
        <w:pStyle w:val="NormalWeb"/>
        <w:spacing w:before="0" w:beforeAutospacing="0" w:after="0" w:afterAutospacing="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A3F0FB" w14:textId="5E5648B7" w:rsidR="003A1F90" w:rsidRPr="00092012" w:rsidRDefault="00F572DB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6C2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2597AD" w14:textId="16359BFA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="00F572D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C5453D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33B96E83" w:rsidR="00C5453D" w:rsidRPr="00092012" w:rsidRDefault="001F4D3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01DA10" w14:textId="485EF352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C5453D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41D043A9" w:rsidR="00C5453D" w:rsidRPr="00092012" w:rsidRDefault="001F4D3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47.75</w:t>
            </w:r>
          </w:p>
        </w:tc>
        <w:tc>
          <w:tcPr>
            <w:tcW w:w="270" w:type="dxa"/>
          </w:tcPr>
          <w:p w14:paraId="754BEE7F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0983A8" w14:textId="6A57D288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58.00</w:t>
            </w:r>
          </w:p>
        </w:tc>
      </w:tr>
      <w:tr w:rsidR="00C5453D" w:rsidRPr="00092012" w14:paraId="08FAAF52" w14:textId="77777777" w:rsidTr="008741A4">
        <w:tc>
          <w:tcPr>
            <w:tcW w:w="5850" w:type="dxa"/>
            <w:vAlign w:val="bottom"/>
          </w:tcPr>
          <w:p w14:paraId="12273FAB" w14:textId="236268CC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เบอร์ล่า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คาร์บอน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C713BF" w:rsidRPr="00C713B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C713BF" w:rsidRPr="00C713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6C234A7" w14:textId="3582D8A2" w:rsidR="00C5453D" w:rsidRPr="00092012" w:rsidRDefault="001F4D3B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3,578,266</w:t>
            </w:r>
          </w:p>
        </w:tc>
        <w:tc>
          <w:tcPr>
            <w:tcW w:w="270" w:type="dxa"/>
            <w:vAlign w:val="bottom"/>
          </w:tcPr>
          <w:p w14:paraId="636AA09D" w14:textId="77777777" w:rsidR="00C5453D" w:rsidRPr="00092012" w:rsidRDefault="00C5453D" w:rsidP="00C5453D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A09ED9" w14:textId="6E044D34" w:rsidR="00C5453D" w:rsidRPr="00092012" w:rsidRDefault="00C5453D" w:rsidP="00C5453D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4,346,375</w:t>
            </w:r>
          </w:p>
        </w:tc>
      </w:tr>
    </w:tbl>
    <w:p w14:paraId="19DBE477" w14:textId="77777777" w:rsidR="00AC46D8" w:rsidRDefault="00AC46D8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3156085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56B2E3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8E81E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1093F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2827E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CD108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592304F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823DA5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DF74BB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50BD8F2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E53F57E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EF819A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8FCC3B0" w14:textId="77777777" w:rsidR="00923AAC" w:rsidRDefault="00923AAC" w:rsidP="0092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lastRenderedPageBreak/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335DFC23" w14:textId="3DF8A1AA" w:rsidR="00925227" w:rsidRDefault="00855F09" w:rsidP="00581A01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tbl>
      <w:tblPr>
        <w:tblW w:w="99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9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</w:tblGrid>
      <w:tr w:rsidR="00925227" w:rsidRPr="008534C5" w14:paraId="2F320D6E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174B3822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bottom"/>
          </w:tcPr>
          <w:p w14:paraId="3BB523FA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5227" w:rsidRPr="008534C5" w14:paraId="610FF4C8" w14:textId="77777777" w:rsidTr="00A36C2E">
        <w:trPr>
          <w:tblHeader/>
        </w:trPr>
        <w:tc>
          <w:tcPr>
            <w:tcW w:w="2520" w:type="dxa"/>
            <w:vAlign w:val="bottom"/>
          </w:tcPr>
          <w:p w14:paraId="2E3A061C" w14:textId="77777777" w:rsidR="00925227" w:rsidRPr="00B664E7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40" w:type="dxa"/>
            <w:gridSpan w:val="3"/>
            <w:vAlign w:val="bottom"/>
          </w:tcPr>
          <w:p w14:paraId="03092F2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1262898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69425615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30ED5F4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1D6C5BF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F572DB" w:rsidRPr="008534C5" w14:paraId="27A53BB6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3C2E7A64" w14:textId="754CDD6B" w:rsidR="00F572DB" w:rsidRPr="00B664E7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36C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36C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6C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5E1A3115" w14:textId="38599BB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DD9DBE8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60EA1" w14:textId="72EFDACF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43FBE492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317C83B7" w14:textId="400E791E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0D5D2AF" w14:textId="77777777" w:rsidR="00F572DB" w:rsidRPr="008534C5" w:rsidRDefault="00F572DB" w:rsidP="00F57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60036D2" w14:textId="4388F0BB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01441FC9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D84217C" w14:textId="6C470938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105661E" w14:textId="77777777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72B6A9A" w14:textId="4A163E05" w:rsidR="00F572DB" w:rsidRPr="008534C5" w:rsidRDefault="00F572DB" w:rsidP="00F572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925227" w:rsidRPr="008534C5" w14:paraId="763AB59A" w14:textId="77777777" w:rsidTr="00A36C2E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08F07D94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center"/>
          </w:tcPr>
          <w:p w14:paraId="0D0E3CAF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5227" w:rsidRPr="008534C5" w14:paraId="600A7AC6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555BF5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059A6A1D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FE59788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F2EA56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4CC59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4FF02369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A8B4C03" w14:textId="77777777" w:rsidR="00925227" w:rsidRPr="008534C5" w:rsidRDefault="00925227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EFE9E7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ED2273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64F8651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0CB08" w14:textId="77777777" w:rsidR="00925227" w:rsidRPr="008534C5" w:rsidRDefault="00925227" w:rsidP="003B16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9EA9E" w14:textId="77777777" w:rsidR="00925227" w:rsidRPr="008534C5" w:rsidRDefault="00925227" w:rsidP="003B169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2E" w:rsidRPr="000410BD" w14:paraId="429EBD36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14F3CC" w14:textId="77777777" w:rsidR="00A36C2E" w:rsidRPr="008534C5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vAlign w:val="bottom"/>
          </w:tcPr>
          <w:p w14:paraId="77D981DE" w14:textId="4083A1EB" w:rsidR="00A36C2E" w:rsidRPr="00DF1B7F" w:rsidRDefault="005251BB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(22,637)</w:t>
            </w:r>
          </w:p>
        </w:tc>
        <w:tc>
          <w:tcPr>
            <w:tcW w:w="270" w:type="dxa"/>
          </w:tcPr>
          <w:p w14:paraId="6E581AA8" w14:textId="77777777" w:rsidR="00A36C2E" w:rsidRPr="000410B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B906B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 w:firstLine="290"/>
              <w:rPr>
                <w:rFonts w:ascii="Angsana New" w:hAnsi="Angsana New"/>
                <w:sz w:val="30"/>
                <w:szCs w:val="30"/>
              </w:rPr>
            </w:pPr>
          </w:p>
          <w:p w14:paraId="4503865B" w14:textId="30001664" w:rsidR="00A36C2E" w:rsidRPr="000410B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</w:t>
            </w:r>
            <w:r w:rsidRPr="003A11FE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3463D7B" w14:textId="77777777" w:rsidR="00A36C2E" w:rsidRPr="000410B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8B16B28" w14:textId="54B25DD4" w:rsidR="00A36C2E" w:rsidRPr="000410BD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  <w:vAlign w:val="bottom"/>
          </w:tcPr>
          <w:p w14:paraId="39689E58" w14:textId="77777777" w:rsidR="00A36C2E" w:rsidRPr="000410B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967D46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F7460" w14:textId="2D50C7D7" w:rsidR="00A36C2E" w:rsidRPr="000410BD" w:rsidRDefault="00A36C2E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(14,918)</w:t>
            </w:r>
          </w:p>
        </w:tc>
        <w:tc>
          <w:tcPr>
            <w:tcW w:w="270" w:type="dxa"/>
            <w:gridSpan w:val="2"/>
          </w:tcPr>
          <w:p w14:paraId="037081FC" w14:textId="77777777" w:rsidR="00A36C2E" w:rsidRPr="000410BD" w:rsidRDefault="00A36C2E" w:rsidP="00A36C2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764CF" w14:textId="4A9D8D2D" w:rsidR="00A36C2E" w:rsidRPr="000410BD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270" w:type="dxa"/>
            <w:vAlign w:val="bottom"/>
          </w:tcPr>
          <w:p w14:paraId="7E231EE1" w14:textId="77777777" w:rsidR="00A36C2E" w:rsidRPr="000410BD" w:rsidRDefault="00A36C2E" w:rsidP="00A36C2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B6DE84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9B18" w14:textId="71833522" w:rsidR="00A36C2E" w:rsidRPr="000410BD" w:rsidRDefault="00A36C2E" w:rsidP="00A36C2E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</w:tr>
      <w:tr w:rsidR="00A36C2E" w:rsidRPr="00B72A65" w14:paraId="4324B5C2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ECDA41F" w14:textId="77777777" w:rsidR="00A36C2E" w:rsidRPr="00B72A65" w:rsidRDefault="00A36C2E" w:rsidP="00A36C2E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4C0120B" w14:textId="4A31C3A0" w:rsidR="00A36C2E" w:rsidRPr="006505E3" w:rsidRDefault="00DB0256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  <w:tc>
          <w:tcPr>
            <w:tcW w:w="270" w:type="dxa"/>
          </w:tcPr>
          <w:p w14:paraId="178101D2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B2F9640" w14:textId="707747A6" w:rsidR="00A36C2E" w:rsidRPr="00B72A65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(265,562)</w:t>
            </w:r>
          </w:p>
        </w:tc>
        <w:tc>
          <w:tcPr>
            <w:tcW w:w="239" w:type="dxa"/>
          </w:tcPr>
          <w:p w14:paraId="7BA40198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DDE1715" w14:textId="41A17DC0" w:rsidR="00A36C2E" w:rsidRPr="00B72A65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</w:t>
            </w:r>
            <w:r w:rsidR="00DB0256">
              <w:rPr>
                <w:rFonts w:ascii="Angsana New" w:hAnsi="Angsana New"/>
                <w:sz w:val="30"/>
                <w:szCs w:val="30"/>
              </w:rPr>
              <w:t>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286C01" w14:textId="77777777" w:rsidR="00A36C2E" w:rsidRPr="00B72A65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C42101" w14:textId="56713B01" w:rsidR="00A36C2E" w:rsidRPr="00B72A65" w:rsidRDefault="00A36C2E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(242,</w:t>
            </w:r>
            <w:r w:rsidRPr="00175A47">
              <w:rPr>
                <w:rFonts w:ascii="Angsana New" w:hAnsi="Angsana New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032F781" w14:textId="77777777" w:rsidR="00A36C2E" w:rsidRPr="00B72A65" w:rsidRDefault="00A36C2E" w:rsidP="00A36C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4E0F64" w14:textId="739B162E" w:rsidR="00A36C2E" w:rsidRPr="00B72A65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48,962</w:t>
            </w:r>
          </w:p>
        </w:tc>
        <w:tc>
          <w:tcPr>
            <w:tcW w:w="270" w:type="dxa"/>
            <w:vAlign w:val="bottom"/>
          </w:tcPr>
          <w:p w14:paraId="43B14F29" w14:textId="77777777" w:rsidR="00A36C2E" w:rsidRPr="00B72A65" w:rsidRDefault="00A36C2E" w:rsidP="00A36C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6BE07" w14:textId="289897DA" w:rsidR="00A36C2E" w:rsidRPr="00B72A65" w:rsidRDefault="00A36C2E" w:rsidP="00A36C2E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(1,024,754)</w:t>
            </w:r>
          </w:p>
        </w:tc>
      </w:tr>
      <w:tr w:rsidR="00A36C2E" w:rsidRPr="00B72A65" w14:paraId="0AB9DDDB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25DBB8D" w14:textId="77777777" w:rsidR="00A36C2E" w:rsidRPr="00B72A65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70805B4" w14:textId="702B97A5" w:rsidR="00A36C2E" w:rsidRPr="00B72A65" w:rsidRDefault="005251BB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(22,322)</w:t>
            </w:r>
          </w:p>
        </w:tc>
        <w:tc>
          <w:tcPr>
            <w:tcW w:w="270" w:type="dxa"/>
          </w:tcPr>
          <w:p w14:paraId="59CF6CB5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58A3CF1" w14:textId="0F0A5F3B" w:rsidR="00A36C2E" w:rsidRPr="00B72A65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</w:t>
            </w:r>
            <w:r w:rsidRPr="00987706">
              <w:rPr>
                <w:rFonts w:asciiTheme="majorBidi" w:hAnsiTheme="majorBidi" w:cstheme="majorBidi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23508D38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4466280" w14:textId="69C32BE8" w:rsidR="00A36C2E" w:rsidRPr="00B72A65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3DBB70" w14:textId="77777777" w:rsidR="00A36C2E" w:rsidRPr="00B72A65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4CA9F5" w14:textId="5D32024C" w:rsidR="00A36C2E" w:rsidRPr="00B72A65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20CFA1" w14:textId="77777777" w:rsidR="00A36C2E" w:rsidRPr="00B72A65" w:rsidRDefault="00A36C2E" w:rsidP="00A36C2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CA3319" w14:textId="1FAED115" w:rsidR="00A36C2E" w:rsidRPr="00B72A65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73B" w14:textId="77777777" w:rsidR="00A36C2E" w:rsidRPr="00B72A65" w:rsidRDefault="00A36C2E" w:rsidP="00A36C2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E30168" w14:textId="67FBE05A" w:rsidR="00A36C2E" w:rsidRPr="00B72A65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</w:tr>
      <w:tr w:rsidR="00A36C2E" w:rsidRPr="00DD2AAE" w14:paraId="1D0EBDB3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AC6E2B0" w14:textId="77777777" w:rsidR="00256A1F" w:rsidRDefault="00256A1F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เบอร์ล่า คาร์บอน</w:t>
            </w:r>
          </w:p>
          <w:p w14:paraId="53CD5AA3" w14:textId="77777777" w:rsidR="00256A1F" w:rsidRDefault="00256A1F" w:rsidP="00256A1F">
            <w:pPr>
              <w:tabs>
                <w:tab w:val="clear" w:pos="454"/>
                <w:tab w:val="left" w:pos="5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(ไทยแลนด์) จำกัด</w:t>
            </w:r>
          </w:p>
          <w:p w14:paraId="2EA45D03" w14:textId="7B0D96E0" w:rsidR="00A36C2E" w:rsidRPr="00DD2AAE" w:rsidRDefault="00256A1F" w:rsidP="00B86992">
            <w:pPr>
              <w:tabs>
                <w:tab w:val="clear" w:pos="454"/>
                <w:tab w:val="left" w:pos="5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A1F">
              <w:rPr>
                <w:rFonts w:ascii="Angsana New" w:hAnsi="Angsana New" w:hint="cs"/>
                <w:sz w:val="30"/>
                <w:szCs w:val="30"/>
                <w:cs/>
              </w:rPr>
              <w:t>(มหาชน</w:t>
            </w:r>
            <w:r w:rsidR="00B8699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291000C" w14:textId="223BD552" w:rsidR="00A36C2E" w:rsidRPr="00415D49" w:rsidRDefault="005251BB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251BB">
              <w:rPr>
                <w:rFonts w:ascii="Angsana New" w:hAnsi="Angsana New"/>
                <w:sz w:val="30"/>
                <w:szCs w:val="30"/>
                <w:lang w:val="en-US" w:bidi="th-TH"/>
              </w:rPr>
              <w:t>142,531</w:t>
            </w:r>
          </w:p>
        </w:tc>
        <w:tc>
          <w:tcPr>
            <w:tcW w:w="270" w:type="dxa"/>
          </w:tcPr>
          <w:p w14:paraId="3FBBC2E5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130B2D2" w14:textId="5F5A86A4" w:rsidR="00A36C2E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36C2E">
              <w:rPr>
                <w:rFonts w:asciiTheme="majorBidi" w:hAnsiTheme="majorBidi" w:cstheme="majorBidi"/>
                <w:sz w:val="30"/>
                <w:szCs w:val="30"/>
              </w:rPr>
              <w:t>(262,</w:t>
            </w:r>
            <w:r w:rsidR="00A36C2E" w:rsidRPr="00987706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 w:rsidR="00A36C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448DDC8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740C0E1F" w14:textId="16D7EA3D" w:rsidR="00A36C2E" w:rsidRPr="00DD2AA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(16,947)</w:t>
            </w:r>
          </w:p>
        </w:tc>
        <w:tc>
          <w:tcPr>
            <w:tcW w:w="270" w:type="dxa"/>
            <w:vAlign w:val="bottom"/>
          </w:tcPr>
          <w:p w14:paraId="0D86B433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F6AE96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4774D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BC29A" w14:textId="5FB19166" w:rsidR="00A36C2E" w:rsidRPr="00DD2AAE" w:rsidRDefault="00A36C2E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(179,</w:t>
            </w:r>
            <w:r w:rsidRPr="00987706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52538A7" w14:textId="77777777" w:rsidR="00A36C2E" w:rsidRPr="00415D49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B4D0A" w14:textId="12F8AF10" w:rsidR="00A36C2E" w:rsidRPr="003930DF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  <w:tc>
          <w:tcPr>
            <w:tcW w:w="270" w:type="dxa"/>
            <w:vAlign w:val="bottom"/>
          </w:tcPr>
          <w:p w14:paraId="36C74177" w14:textId="77777777" w:rsidR="00A36C2E" w:rsidRPr="003930DF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3AFD" w14:textId="17A1CB80" w:rsidR="00A36C2E" w:rsidRPr="00DD2AA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(256,099)</w:t>
            </w:r>
          </w:p>
        </w:tc>
      </w:tr>
      <w:tr w:rsidR="00923AAC" w:rsidRPr="00DD2AAE" w14:paraId="3879E5E4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95187C7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D2C6DE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2409DD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D9B4D9C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9FD29D8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03B2AF2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EB59D5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7E22B01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988B0C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1B225A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1AC1D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34B113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76616DE1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AC7BCFD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AA337B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5D0DF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7AAD706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007DD1F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8BA9CDE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0C9BE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6E83E04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69FD793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1DFE1E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AA84F7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2BBB6D3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09307006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BA13189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1F624DE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F13928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32A8B93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394A4A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AE3C216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99B196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93EC167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8E5447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43E2B0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5C4AF0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B39A39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6FC05255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157136F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49143FF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A49BB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E1B63D4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BD1B540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17232E0C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AA3503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C085D7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DB4319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AA068D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CA1B6D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8AF405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2BE3F02A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EE4619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0404AD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342149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EDCF73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3C5821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60DAC4D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7D64C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D04F0A8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1914F13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93510F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999F63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848B61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05B7AFF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89217C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D68238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4E4EAC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D2CFC64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DB7559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B31BC2F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0D43A5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DE8F26D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CA8FF36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539CA0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AC7015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5493D1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0D378648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D3E3EB8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F8E533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7D8C86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584D6F4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4374C85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87F6A26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19DB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6A4CF88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BA809A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E478DF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DF68D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0E85CA9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21F9909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99C13A9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3AB17AE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84D85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82C2F4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7DEA1A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1A8AAAA9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C1C63F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8DF4936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9086CCB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4268DB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BD93D7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DD89BA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00D02755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8869ED7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887758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57519E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DE314E7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A5E172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5C6B23F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B100F1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B7DE02A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0D7118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B86448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EC11B2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86FB719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AAC" w:rsidRPr="00DD2AAE" w14:paraId="49ECCE0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C1D0D15" w14:textId="77777777" w:rsidR="00923AAC" w:rsidRPr="00256A1F" w:rsidRDefault="00923AAC" w:rsidP="00256A1F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8BC80D" w14:textId="77777777" w:rsidR="00923AAC" w:rsidRPr="005251BB" w:rsidRDefault="00923AAC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868A5E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677045A" w14:textId="77777777" w:rsidR="00923AAC" w:rsidRDefault="00923AA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EEEC01F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684D2D6A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438A3" w14:textId="77777777" w:rsidR="00923AAC" w:rsidRPr="00415D49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F8DAC18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90FD754" w14:textId="77777777" w:rsidR="00923AAC" w:rsidRPr="00415D49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C49DB7" w14:textId="77777777" w:rsidR="00923AAC" w:rsidRDefault="00923AAC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3340B" w14:textId="77777777" w:rsidR="00923AAC" w:rsidRPr="003930DF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B507D89" w14:textId="77777777" w:rsidR="00923AAC" w:rsidRDefault="00923AAC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2BA" w:rsidRPr="00DD2AAE" w14:paraId="7E69C34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CE20CE8" w14:textId="77777777" w:rsidR="00D512BA" w:rsidRPr="00DD2AAE" w:rsidRDefault="00D512BA" w:rsidP="00D46F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160F41" w14:textId="77777777" w:rsidR="00D512BA" w:rsidRDefault="00D512BA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53E489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1735740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0E71947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CC18944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BBD2B1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B8E93BD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C67F6B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1309D5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D01AE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EE626C3" w14:textId="77777777" w:rsidR="00D512BA" w:rsidRDefault="00D512BA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2BA" w:rsidRPr="00DD2AAE" w14:paraId="5EA7C36B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B6C9854" w14:textId="034D1C49" w:rsidR="00D512BA" w:rsidRPr="00DD2AAE" w:rsidRDefault="00D512BA" w:rsidP="00D46F93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1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512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512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01CA3DB" w14:textId="77777777" w:rsidR="00D512BA" w:rsidRDefault="00D512BA" w:rsidP="00D46F9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C7047E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F041A09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6790F4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F30B7A2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19745" w14:textId="77777777" w:rsidR="00D512BA" w:rsidRPr="00415D49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7150E9B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DDE104D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B241217" w14:textId="77777777" w:rsidR="00D512BA" w:rsidRDefault="00D512BA" w:rsidP="00D46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D6FE6E" w14:textId="77777777" w:rsidR="00D512BA" w:rsidRPr="00415D49" w:rsidRDefault="00D512BA" w:rsidP="00D46F9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EBA864" w14:textId="77777777" w:rsidR="00D512BA" w:rsidRDefault="00D512BA" w:rsidP="00D46F9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2E" w:rsidRPr="00DD2AAE" w14:paraId="3A615A05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99041EF" w14:textId="77777777" w:rsidR="00A36C2E" w:rsidRPr="00DD2AAE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E3E59B9" w14:textId="47CE44B8" w:rsidR="00A36C2E" w:rsidRPr="00D26902" w:rsidRDefault="00DB0256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59,752</w:t>
            </w:r>
          </w:p>
        </w:tc>
        <w:tc>
          <w:tcPr>
            <w:tcW w:w="270" w:type="dxa"/>
          </w:tcPr>
          <w:p w14:paraId="0904D744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9C30301" w14:textId="2EEC28E8" w:rsidR="00A36C2E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6C2E">
              <w:rPr>
                <w:rFonts w:ascii="Angsana New" w:hAnsi="Angsana New"/>
                <w:sz w:val="30"/>
                <w:szCs w:val="30"/>
              </w:rPr>
              <w:t>(938,138)</w:t>
            </w:r>
          </w:p>
        </w:tc>
        <w:tc>
          <w:tcPr>
            <w:tcW w:w="239" w:type="dxa"/>
          </w:tcPr>
          <w:p w14:paraId="6956F2C9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517621D7" w14:textId="5A66534F" w:rsidR="00A36C2E" w:rsidRPr="00DD2AA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 w:rsidR="00DB0256">
              <w:rPr>
                <w:rFonts w:ascii="Angsana New" w:hAnsi="Angsana New"/>
                <w:sz w:val="30"/>
                <w:szCs w:val="30"/>
              </w:rPr>
              <w:t>577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BFD0D12" w14:textId="77777777" w:rsidR="00A36C2E" w:rsidRPr="00415D49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5EB4ED1" w14:textId="0D8D3C81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(149,376)</w:t>
            </w:r>
          </w:p>
        </w:tc>
        <w:tc>
          <w:tcPr>
            <w:tcW w:w="270" w:type="dxa"/>
            <w:gridSpan w:val="2"/>
          </w:tcPr>
          <w:p w14:paraId="5F3B9B9D" w14:textId="77777777" w:rsidR="00A36C2E" w:rsidRPr="00415D49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CDC143" w14:textId="016B4404" w:rsidR="00A36C2E" w:rsidRPr="00415D49" w:rsidRDefault="00DB0256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30,196</w:t>
            </w:r>
          </w:p>
        </w:tc>
        <w:tc>
          <w:tcPr>
            <w:tcW w:w="270" w:type="dxa"/>
            <w:vAlign w:val="bottom"/>
          </w:tcPr>
          <w:p w14:paraId="4C7BD80B" w14:textId="77777777" w:rsidR="00A36C2E" w:rsidRPr="00415D49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1BFA62" w14:textId="5AC6A550" w:rsidR="00A36C2E" w:rsidRPr="00DD2AAE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C2E" w:rsidRPr="00DD2AAE" w14:paraId="6BCECCD8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C7322E" w14:textId="77777777" w:rsidR="00A36C2E" w:rsidRPr="00DD2AAE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vAlign w:val="bottom"/>
          </w:tcPr>
          <w:p w14:paraId="4BDCE9AC" w14:textId="767A0719" w:rsidR="00A36C2E" w:rsidRPr="005517CD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74FD58F4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A70F1" w14:textId="2835A508" w:rsidR="00A36C2E" w:rsidRPr="00DD2AAE" w:rsidRDefault="00A36C2E" w:rsidP="00821D3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(2,964)</w:t>
            </w:r>
          </w:p>
        </w:tc>
        <w:tc>
          <w:tcPr>
            <w:tcW w:w="239" w:type="dxa"/>
          </w:tcPr>
          <w:p w14:paraId="60DBA165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E7AB722" w14:textId="4F3E31AA" w:rsidR="00A36C2E" w:rsidRPr="005517CD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8,123</w:t>
            </w:r>
          </w:p>
        </w:tc>
        <w:tc>
          <w:tcPr>
            <w:tcW w:w="270" w:type="dxa"/>
            <w:vAlign w:val="bottom"/>
          </w:tcPr>
          <w:p w14:paraId="74D09054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DE5D3" w14:textId="7E56E798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(35,932)</w:t>
            </w:r>
          </w:p>
        </w:tc>
        <w:tc>
          <w:tcPr>
            <w:tcW w:w="270" w:type="dxa"/>
            <w:gridSpan w:val="2"/>
          </w:tcPr>
          <w:p w14:paraId="61A67424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C27487" w14:textId="558F04BD" w:rsidR="00A36C2E" w:rsidRPr="005517CD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FD330A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9BD1DC" w14:textId="2F5C8815" w:rsidR="00A36C2E" w:rsidRPr="00DD2AAE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C2E" w:rsidRPr="00DD2AAE" w14:paraId="346278F3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7957832" w14:textId="77777777" w:rsidR="00A36C2E" w:rsidRPr="00DD2AAE" w:rsidRDefault="00A36C2E" w:rsidP="00A36C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vAlign w:val="bottom"/>
          </w:tcPr>
          <w:p w14:paraId="3C310E93" w14:textId="64791CFC" w:rsidR="00A36C2E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(28,970)</w:t>
            </w:r>
          </w:p>
        </w:tc>
        <w:tc>
          <w:tcPr>
            <w:tcW w:w="270" w:type="dxa"/>
            <w:vAlign w:val="bottom"/>
          </w:tcPr>
          <w:p w14:paraId="4108F358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C5DEC" w14:textId="763D6260" w:rsidR="00A36C2E" w:rsidRPr="00DD2AAE" w:rsidRDefault="004C6C22" w:rsidP="004C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36C2E">
              <w:rPr>
                <w:rFonts w:ascii="Angsana New" w:hAnsi="Angsana New"/>
                <w:sz w:val="30"/>
                <w:szCs w:val="30"/>
              </w:rPr>
              <w:t>13,222</w:t>
            </w:r>
          </w:p>
        </w:tc>
        <w:tc>
          <w:tcPr>
            <w:tcW w:w="239" w:type="dxa"/>
            <w:vAlign w:val="bottom"/>
          </w:tcPr>
          <w:p w14:paraId="4B5BF03D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11C3545" w14:textId="3721867F" w:rsidR="00A36C2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10,834</w:t>
            </w:r>
          </w:p>
        </w:tc>
        <w:tc>
          <w:tcPr>
            <w:tcW w:w="270" w:type="dxa"/>
            <w:vAlign w:val="bottom"/>
          </w:tcPr>
          <w:p w14:paraId="52345B20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98CA45" w14:textId="66FF9E0A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(72,586)</w:t>
            </w:r>
          </w:p>
        </w:tc>
        <w:tc>
          <w:tcPr>
            <w:tcW w:w="270" w:type="dxa"/>
            <w:gridSpan w:val="2"/>
            <w:vAlign w:val="bottom"/>
          </w:tcPr>
          <w:p w14:paraId="29948545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9777E" w14:textId="67DAA714" w:rsidR="00A36C2E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70" w:type="dxa"/>
            <w:vAlign w:val="bottom"/>
          </w:tcPr>
          <w:p w14:paraId="68F9E4ED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0553A" w14:textId="412BD59C" w:rsidR="00A36C2E" w:rsidRPr="00DD2AA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54,690</w:t>
            </w:r>
          </w:p>
        </w:tc>
      </w:tr>
      <w:tr w:rsidR="00A36C2E" w:rsidRPr="005517CD" w14:paraId="37854038" w14:textId="77777777" w:rsidTr="00A36C2E">
        <w:trPr>
          <w:gridAfter w:val="1"/>
          <w:wAfter w:w="12" w:type="dxa"/>
          <w:trHeight w:val="730"/>
        </w:trPr>
        <w:tc>
          <w:tcPr>
            <w:tcW w:w="2520" w:type="dxa"/>
            <w:vAlign w:val="bottom"/>
          </w:tcPr>
          <w:p w14:paraId="40C6C4D0" w14:textId="39D67CCA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Aditya Birla Elyaf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Ticaret Anonim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</w:p>
        </w:tc>
        <w:tc>
          <w:tcPr>
            <w:tcW w:w="1080" w:type="dxa"/>
            <w:vAlign w:val="bottom"/>
          </w:tcPr>
          <w:p w14:paraId="247944CB" w14:textId="1559E6E9" w:rsidR="00A36C2E" w:rsidRPr="005517CD" w:rsidRDefault="005251BB" w:rsidP="00525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50E26E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B8920" w14:textId="406CD9FE" w:rsidR="00A36C2E" w:rsidRPr="00DD2AAE" w:rsidRDefault="00A36C2E" w:rsidP="007E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3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9" w:type="dxa"/>
            <w:vAlign w:val="bottom"/>
          </w:tcPr>
          <w:p w14:paraId="5A98716E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226AC8" w14:textId="1C317AA0" w:rsidR="00A36C2E" w:rsidRPr="00DD2AA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7582C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775ECE28" w14:textId="77777777" w:rsidR="00A36C2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0BAE377A" w14:textId="0B17BD49" w:rsidR="00A36C2E" w:rsidRPr="005812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  <w:tc>
          <w:tcPr>
            <w:tcW w:w="270" w:type="dxa"/>
            <w:gridSpan w:val="2"/>
          </w:tcPr>
          <w:p w14:paraId="3592EC3B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7D7404" w14:textId="4A48AB11" w:rsidR="00A36C2E" w:rsidRPr="005517CD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D89C76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F740FE" w14:textId="20C0D51D" w:rsidR="00A36C2E" w:rsidRPr="005517CD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C2E" w:rsidRPr="005517CD" w14:paraId="4D00CC7A" w14:textId="77777777" w:rsidTr="007F3189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DFD660F" w14:textId="70F64151" w:rsidR="00A36C2E" w:rsidRPr="00DD2AAE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</w:tcPr>
          <w:p w14:paraId="538521FB" w14:textId="11A9DC63" w:rsidR="00A36C2E" w:rsidRPr="007A1F58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(117,853)</w:t>
            </w:r>
          </w:p>
        </w:tc>
        <w:tc>
          <w:tcPr>
            <w:tcW w:w="270" w:type="dxa"/>
            <w:vAlign w:val="bottom"/>
          </w:tcPr>
          <w:p w14:paraId="3575893A" w14:textId="77777777" w:rsidR="00A36C2E" w:rsidRPr="006C23C0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91E5740" w14:textId="10D641E5" w:rsidR="00A36C2E" w:rsidRPr="00DD2AAE" w:rsidRDefault="00A36C2E" w:rsidP="004C6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12,994</w:t>
            </w:r>
          </w:p>
        </w:tc>
        <w:tc>
          <w:tcPr>
            <w:tcW w:w="239" w:type="dxa"/>
            <w:vAlign w:val="bottom"/>
          </w:tcPr>
          <w:p w14:paraId="1C0622A5" w14:textId="77777777" w:rsidR="00A36C2E" w:rsidRPr="006C23C0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14:paraId="6E748705" w14:textId="2F2F6C45" w:rsidR="00A36C2E" w:rsidRPr="00DD2AA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(14,804)</w:t>
            </w:r>
          </w:p>
        </w:tc>
        <w:tc>
          <w:tcPr>
            <w:tcW w:w="270" w:type="dxa"/>
            <w:vAlign w:val="bottom"/>
          </w:tcPr>
          <w:p w14:paraId="076CBD16" w14:textId="77777777" w:rsidR="00A36C2E" w:rsidRPr="006C23C0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19EA89D" w14:textId="28C54A99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(213,683)</w:t>
            </w:r>
          </w:p>
        </w:tc>
        <w:tc>
          <w:tcPr>
            <w:tcW w:w="270" w:type="dxa"/>
            <w:gridSpan w:val="2"/>
          </w:tcPr>
          <w:p w14:paraId="6EB79501" w14:textId="77777777" w:rsidR="00A36C2E" w:rsidRPr="006C23C0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0364E66E" w14:textId="07A4E094" w:rsidR="00A36C2E" w:rsidRPr="00DD2AAE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(37,392)</w:t>
            </w:r>
          </w:p>
        </w:tc>
        <w:tc>
          <w:tcPr>
            <w:tcW w:w="270" w:type="dxa"/>
            <w:vAlign w:val="bottom"/>
          </w:tcPr>
          <w:p w14:paraId="50E8AF46" w14:textId="77777777" w:rsidR="00A36C2E" w:rsidRPr="006C23C0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0998FBCE" w14:textId="6E67D8DF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26,719</w:t>
            </w:r>
          </w:p>
        </w:tc>
      </w:tr>
      <w:tr w:rsidR="00A36C2E" w:rsidRPr="008616D0" w14:paraId="55F4A5A3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848AEDA" w14:textId="32B23B56" w:rsidR="00A36C2E" w:rsidRPr="00DF1B7F" w:rsidRDefault="00A36C2E" w:rsidP="00A36C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1B7F">
              <w:rPr>
                <w:rFonts w:ascii="Angsana New" w:hAnsi="Angsana New"/>
                <w:sz w:val="30"/>
                <w:szCs w:val="30"/>
              </w:rPr>
              <w:t>Adityajaya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8E7D8" w14:textId="3C787597" w:rsidR="00A36C2E" w:rsidRPr="00D26902" w:rsidRDefault="005251BB" w:rsidP="005251BB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930CAE" w14:textId="77777777" w:rsidR="00A36C2E" w:rsidRPr="0042748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5A466D" w14:textId="5AED7BE5" w:rsidR="00A36C2E" w:rsidRPr="00A36C2E" w:rsidRDefault="00A36C2E" w:rsidP="00821D3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6C2E">
              <w:rPr>
                <w:rFonts w:ascii="Angsana New" w:hAnsi="Angsana New"/>
                <w:sz w:val="30"/>
                <w:szCs w:val="30"/>
              </w:rPr>
              <w:t>(1,623)</w:t>
            </w:r>
          </w:p>
        </w:tc>
        <w:tc>
          <w:tcPr>
            <w:tcW w:w="239" w:type="dxa"/>
            <w:vAlign w:val="bottom"/>
          </w:tcPr>
          <w:p w14:paraId="544CADEC" w14:textId="77777777" w:rsidR="00A36C2E" w:rsidRPr="0042748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CB906E9" w14:textId="49596E67" w:rsidR="00A36C2E" w:rsidRPr="003930DF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4AD9C3" w14:textId="77777777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90BB66" w14:textId="33CBA873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(1,815)</w:t>
            </w:r>
          </w:p>
        </w:tc>
        <w:tc>
          <w:tcPr>
            <w:tcW w:w="270" w:type="dxa"/>
            <w:gridSpan w:val="2"/>
          </w:tcPr>
          <w:p w14:paraId="5E71FC50" w14:textId="77777777" w:rsidR="00A36C2E" w:rsidRPr="00427487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5E9809C" w14:textId="5B483D02" w:rsidR="00A36C2E" w:rsidRPr="00142BB1" w:rsidRDefault="005251BB" w:rsidP="00525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7C645" w14:textId="77777777" w:rsidR="00A36C2E" w:rsidRPr="00DD2AA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7E50F5" w14:textId="47DCF319" w:rsidR="00A36C2E" w:rsidRPr="002A7AB9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C2E" w:rsidRPr="008616D0" w14:paraId="2A705FC3" w14:textId="77777777" w:rsidTr="007F3189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2B13877" w14:textId="77777777" w:rsidR="00A36C2E" w:rsidRPr="008534C5" w:rsidRDefault="00A36C2E" w:rsidP="00A36C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00665" w14:textId="226C7836" w:rsidR="00A36C2E" w:rsidRPr="00427487" w:rsidRDefault="005251BB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2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270" w:type="dxa"/>
            <w:vAlign w:val="bottom"/>
          </w:tcPr>
          <w:p w14:paraId="6E92305F" w14:textId="77777777" w:rsidR="00A36C2E" w:rsidRPr="0042748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56AAFD" w14:textId="6BE5FF43" w:rsidR="00A36C2E" w:rsidRPr="001A026C" w:rsidRDefault="00A36C2E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110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(1,540,251)</w:t>
            </w:r>
          </w:p>
        </w:tc>
        <w:tc>
          <w:tcPr>
            <w:tcW w:w="239" w:type="dxa"/>
            <w:vAlign w:val="bottom"/>
          </w:tcPr>
          <w:p w14:paraId="0CEA9D21" w14:textId="77777777" w:rsidR="00A36C2E" w:rsidRPr="0042748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F9AC026" w14:textId="42FB1D0D" w:rsidR="00A36C2E" w:rsidRPr="00DD2AAE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(29,</w:t>
            </w:r>
            <w:r w:rsidR="00DB0256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CA3E62" w14:textId="77777777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80180" w14:textId="270A0797" w:rsidR="00A36C2E" w:rsidRPr="00DD2AAE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5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(910,829)</w:t>
            </w:r>
          </w:p>
        </w:tc>
        <w:tc>
          <w:tcPr>
            <w:tcW w:w="270" w:type="dxa"/>
            <w:gridSpan w:val="2"/>
          </w:tcPr>
          <w:p w14:paraId="36EE8BC7" w14:textId="77777777" w:rsidR="00A36C2E" w:rsidRPr="00427487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529EE" w14:textId="7757A886" w:rsidR="00A36C2E" w:rsidRPr="00DD2AAE" w:rsidRDefault="00DB0256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58,904</w:t>
            </w:r>
          </w:p>
        </w:tc>
        <w:tc>
          <w:tcPr>
            <w:tcW w:w="270" w:type="dxa"/>
            <w:vAlign w:val="bottom"/>
          </w:tcPr>
          <w:p w14:paraId="41D68B18" w14:textId="77777777" w:rsidR="00A36C2E" w:rsidRPr="00DD2AA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A2E678" w14:textId="54559BAF" w:rsidR="00A36C2E" w:rsidRPr="008616D0" w:rsidRDefault="00A36C2E" w:rsidP="001F4D3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(1,199,573)</w:t>
            </w:r>
          </w:p>
        </w:tc>
      </w:tr>
      <w:tr w:rsidR="00A36C2E" w14:paraId="4F95B97E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4169156" w14:textId="77777777" w:rsidR="00A36C2E" w:rsidRPr="008534C5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D24D62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F8AD4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ADEC3D" w14:textId="77777777" w:rsidR="00A36C2E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94CB881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F4EE642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45111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6998B" w14:textId="77777777" w:rsidR="00A36C2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23D5551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FEF856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89FB60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D3638" w14:textId="77777777" w:rsidR="00A36C2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2E" w14:paraId="70EE910C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DF9F020" w14:textId="77777777" w:rsidR="00A36C2E" w:rsidRPr="008534C5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387DD996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120CA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23C24B" w14:textId="77777777" w:rsidR="00A36C2E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9E19A13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EE0BB25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78582D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DB991B" w14:textId="77777777" w:rsidR="00A36C2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8D63DF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3D2B4C" w14:textId="77777777" w:rsidR="00A36C2E" w:rsidRPr="007919B7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2A872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F51334" w14:textId="77777777" w:rsidR="00A36C2E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2E" w:rsidRPr="007919B7" w14:paraId="461267F4" w14:textId="77777777" w:rsidTr="00A36C2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B3F6D6D" w14:textId="77777777" w:rsidR="00A36C2E" w:rsidRPr="008534C5" w:rsidRDefault="00A36C2E" w:rsidP="00A36C2E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55B003" w14:textId="416CEF1A" w:rsidR="00A36C2E" w:rsidRPr="007919B7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4E2C85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0EC474" w14:textId="77777777" w:rsidR="00A36C2E" w:rsidRPr="007919B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9383B0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A2FBFFE" w14:textId="6F699286" w:rsidR="00A36C2E" w:rsidRPr="007919B7" w:rsidRDefault="0067325D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550F0" w14:textId="77777777" w:rsidR="00A36C2E" w:rsidRPr="005517C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5EBC9D" w14:textId="77777777" w:rsidR="00A36C2E" w:rsidRPr="007919B7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69A12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6015F82" w14:textId="0D77625A" w:rsidR="00A36C2E" w:rsidRPr="007919B7" w:rsidRDefault="005251BB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B9D631" w14:textId="77777777" w:rsidR="00A36C2E" w:rsidRPr="005517CD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5AF915" w14:textId="77777777" w:rsidR="00A36C2E" w:rsidRPr="007919B7" w:rsidRDefault="00A36C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C2E" w:rsidRPr="008616D0" w14:paraId="7BCD5929" w14:textId="77777777" w:rsidTr="008E4FB2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B2AE6DD" w14:textId="77777777" w:rsidR="00A36C2E" w:rsidRPr="004A4181" w:rsidRDefault="00A36C2E" w:rsidP="00A36C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E7835A" w14:textId="5D60D9B7" w:rsidR="00A36C2E" w:rsidRPr="005251BB" w:rsidRDefault="005251BB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251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2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5251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2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  <w:vAlign w:val="bottom"/>
          </w:tcPr>
          <w:p w14:paraId="17A6F016" w14:textId="77777777" w:rsidR="00A36C2E" w:rsidRPr="005251BB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A552E0B" w14:textId="6E76B99D" w:rsidR="00A36C2E" w:rsidRPr="00230874" w:rsidRDefault="00A36C2E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110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(1,540,251)</w:t>
            </w:r>
          </w:p>
        </w:tc>
        <w:tc>
          <w:tcPr>
            <w:tcW w:w="239" w:type="dxa"/>
            <w:vAlign w:val="bottom"/>
          </w:tcPr>
          <w:p w14:paraId="30D442B9" w14:textId="77777777" w:rsidR="00A36C2E" w:rsidRPr="00230874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5A108E3E" w14:textId="2ADC1FC0" w:rsidR="00A36C2E" w:rsidRPr="0067325D" w:rsidRDefault="0067325D" w:rsidP="00A36C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3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(29,</w:t>
            </w:r>
            <w:r w:rsidR="00DB02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441</w:t>
            </w:r>
            <w:r w:rsidRPr="006732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82DD4F6" w14:textId="77777777" w:rsidR="00A36C2E" w:rsidRPr="0067325D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4FC58C" w14:textId="48BBE9BD" w:rsidR="00A36C2E" w:rsidRPr="00230874" w:rsidRDefault="00A36C2E" w:rsidP="00A36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5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(910,829)</w:t>
            </w:r>
          </w:p>
        </w:tc>
        <w:tc>
          <w:tcPr>
            <w:tcW w:w="270" w:type="dxa"/>
            <w:gridSpan w:val="2"/>
          </w:tcPr>
          <w:p w14:paraId="0C5A6015" w14:textId="77777777" w:rsidR="00A36C2E" w:rsidRPr="00230874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0224BF67" w14:textId="2E087075" w:rsidR="00A36C2E" w:rsidRPr="007919B7" w:rsidRDefault="00DB0256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58,904</w:t>
            </w:r>
          </w:p>
        </w:tc>
        <w:tc>
          <w:tcPr>
            <w:tcW w:w="270" w:type="dxa"/>
            <w:vAlign w:val="bottom"/>
          </w:tcPr>
          <w:p w14:paraId="56CF879E" w14:textId="77777777" w:rsidR="00A36C2E" w:rsidRPr="00C86611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9290E3" w14:textId="44A47C3B" w:rsidR="00A36C2E" w:rsidRPr="008616D0" w:rsidRDefault="00A36C2E" w:rsidP="00A36C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(1,199,573)</w:t>
            </w:r>
          </w:p>
        </w:tc>
      </w:tr>
    </w:tbl>
    <w:p w14:paraId="05DFA593" w14:textId="77777777" w:rsidR="00BE4D79" w:rsidRDefault="00BE4D79"/>
    <w:p w14:paraId="50A225CE" w14:textId="77777777" w:rsidR="0006212E" w:rsidRDefault="0006212E"/>
    <w:p w14:paraId="1820B634" w14:textId="77777777" w:rsidR="0006212E" w:rsidRDefault="0006212E"/>
    <w:p w14:paraId="5DE058BC" w14:textId="77777777" w:rsidR="0006212E" w:rsidRDefault="0006212E"/>
    <w:p w14:paraId="0E61D1BC" w14:textId="77777777" w:rsidR="0006212E" w:rsidRDefault="0006212E"/>
    <w:p w14:paraId="7BE9E895" w14:textId="77777777" w:rsidR="0006212E" w:rsidRDefault="0006212E"/>
    <w:p w14:paraId="33AD3E93" w14:textId="77777777" w:rsidR="0006212E" w:rsidRDefault="0006212E"/>
    <w:tbl>
      <w:tblPr>
        <w:tblW w:w="99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90"/>
        <w:gridCol w:w="239"/>
        <w:gridCol w:w="1021"/>
        <w:gridCol w:w="270"/>
        <w:gridCol w:w="990"/>
        <w:gridCol w:w="6"/>
        <w:gridCol w:w="264"/>
        <w:gridCol w:w="6"/>
        <w:gridCol w:w="984"/>
        <w:gridCol w:w="270"/>
        <w:gridCol w:w="990"/>
        <w:gridCol w:w="12"/>
      </w:tblGrid>
      <w:tr w:rsidR="0006212E" w:rsidRPr="008534C5" w14:paraId="0AEE4D77" w14:textId="77777777" w:rsidTr="00F720DC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1EE3E92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bottom"/>
          </w:tcPr>
          <w:p w14:paraId="2874264E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6212E" w:rsidRPr="008534C5" w14:paraId="3AFFB309" w14:textId="77777777" w:rsidTr="00F720DC">
        <w:trPr>
          <w:tblHeader/>
        </w:trPr>
        <w:tc>
          <w:tcPr>
            <w:tcW w:w="2520" w:type="dxa"/>
            <w:vAlign w:val="bottom"/>
          </w:tcPr>
          <w:p w14:paraId="731E7A83" w14:textId="1B647B5D" w:rsidR="0006212E" w:rsidRPr="00B664E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2340" w:type="dxa"/>
            <w:gridSpan w:val="3"/>
            <w:vAlign w:val="bottom"/>
          </w:tcPr>
          <w:p w14:paraId="734EDAD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9" w:type="dxa"/>
          </w:tcPr>
          <w:p w14:paraId="332E4FA2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7" w:type="dxa"/>
            <w:gridSpan w:val="4"/>
            <w:vAlign w:val="bottom"/>
          </w:tcPr>
          <w:p w14:paraId="12B1D87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  <w:gridSpan w:val="2"/>
          </w:tcPr>
          <w:p w14:paraId="4BCAF6B2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6" w:type="dxa"/>
            <w:gridSpan w:val="4"/>
          </w:tcPr>
          <w:p w14:paraId="4466E8D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06212E" w:rsidRPr="008534C5" w14:paraId="1DA2D678" w14:textId="77777777" w:rsidTr="00F720DC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7E8430D0" w14:textId="77777777" w:rsidR="0006212E" w:rsidRPr="00B664E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3051A5E2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7558E91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84B24B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9" w:type="dxa"/>
            <w:vAlign w:val="center"/>
          </w:tcPr>
          <w:p w14:paraId="35CD859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288A88E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65B41090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7EC590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5121216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F0BA33D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7C82632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122C315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6212E" w:rsidRPr="008534C5" w14:paraId="06D12BF3" w14:textId="77777777" w:rsidTr="00F720DC">
        <w:trPr>
          <w:gridAfter w:val="1"/>
          <w:wAfter w:w="12" w:type="dxa"/>
          <w:tblHeader/>
        </w:trPr>
        <w:tc>
          <w:tcPr>
            <w:tcW w:w="2520" w:type="dxa"/>
            <w:vAlign w:val="bottom"/>
          </w:tcPr>
          <w:p w14:paraId="0B0A8B45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3"/>
            <w:vAlign w:val="center"/>
          </w:tcPr>
          <w:p w14:paraId="2E8D8918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212E" w:rsidRPr="008534C5" w14:paraId="26443707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18FAEAB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center"/>
          </w:tcPr>
          <w:p w14:paraId="202CA21A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B5379F6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C7ACD3F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E20E5E5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1" w:type="dxa"/>
            <w:vAlign w:val="center"/>
          </w:tcPr>
          <w:p w14:paraId="1F204D59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4409ED" w14:textId="77777777" w:rsidR="0006212E" w:rsidRPr="008534C5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E3DA497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DFE003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A1C4E8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BCED3" w14:textId="77777777" w:rsidR="0006212E" w:rsidRPr="008534C5" w:rsidRDefault="0006212E" w:rsidP="00F72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A469F" w14:textId="77777777" w:rsidR="0006212E" w:rsidRPr="008534C5" w:rsidRDefault="0006212E" w:rsidP="00F720D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12E" w:rsidRPr="000410BD" w14:paraId="2C410205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1FFC55C" w14:textId="77777777" w:rsidR="0006212E" w:rsidRPr="008534C5" w:rsidRDefault="0006212E" w:rsidP="00F720D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80" w:type="dxa"/>
            <w:vAlign w:val="bottom"/>
          </w:tcPr>
          <w:p w14:paraId="6C432EA4" w14:textId="6952E592" w:rsidR="0006212E" w:rsidRPr="00DF1B7F" w:rsidRDefault="00D6600A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(58,088)</w:t>
            </w:r>
          </w:p>
        </w:tc>
        <w:tc>
          <w:tcPr>
            <w:tcW w:w="270" w:type="dxa"/>
          </w:tcPr>
          <w:p w14:paraId="686129B6" w14:textId="77777777" w:rsidR="0006212E" w:rsidRPr="000410B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8A06C0" w14:textId="77777777" w:rsidR="0006212E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 w:firstLine="290"/>
              <w:rPr>
                <w:rFonts w:ascii="Angsana New" w:hAnsi="Angsana New"/>
                <w:sz w:val="30"/>
                <w:szCs w:val="30"/>
              </w:rPr>
            </w:pPr>
          </w:p>
          <w:p w14:paraId="3431F993" w14:textId="3F4C93DD" w:rsidR="0006212E" w:rsidRPr="000410BD" w:rsidRDefault="0006212E" w:rsidP="00D7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(61,672)</w:t>
            </w:r>
          </w:p>
        </w:tc>
        <w:tc>
          <w:tcPr>
            <w:tcW w:w="239" w:type="dxa"/>
          </w:tcPr>
          <w:p w14:paraId="7C403FC2" w14:textId="77777777" w:rsidR="0006212E" w:rsidRPr="000410B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7DB00FE" w14:textId="3E0E805F" w:rsidR="0006212E" w:rsidRPr="000410BD" w:rsidRDefault="00D6600A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(3,471)</w:t>
            </w:r>
          </w:p>
        </w:tc>
        <w:tc>
          <w:tcPr>
            <w:tcW w:w="270" w:type="dxa"/>
            <w:vAlign w:val="bottom"/>
          </w:tcPr>
          <w:p w14:paraId="37C1F281" w14:textId="77777777" w:rsidR="0006212E" w:rsidRPr="000410B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11DB9" w14:textId="77777777" w:rsidR="0006212E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E1A66" w14:textId="7813F9CC" w:rsidR="0006212E" w:rsidRPr="000410BD" w:rsidRDefault="0006212E" w:rsidP="00062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(12,432)</w:t>
            </w:r>
          </w:p>
        </w:tc>
        <w:tc>
          <w:tcPr>
            <w:tcW w:w="270" w:type="dxa"/>
            <w:gridSpan w:val="2"/>
          </w:tcPr>
          <w:p w14:paraId="2F278CE1" w14:textId="77777777" w:rsidR="0006212E" w:rsidRPr="000410BD" w:rsidRDefault="0006212E" w:rsidP="00F720D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5454B4" w14:textId="4F341E5D" w:rsidR="0006212E" w:rsidRPr="000410BD" w:rsidRDefault="00D6600A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(224)</w:t>
            </w:r>
          </w:p>
        </w:tc>
        <w:tc>
          <w:tcPr>
            <w:tcW w:w="270" w:type="dxa"/>
            <w:vAlign w:val="bottom"/>
          </w:tcPr>
          <w:p w14:paraId="0D424361" w14:textId="77777777" w:rsidR="0006212E" w:rsidRPr="000410BD" w:rsidRDefault="0006212E" w:rsidP="00F720D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1F8661" w14:textId="77777777" w:rsidR="0006212E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72FC2C" w14:textId="07B94CA9" w:rsidR="0006212E" w:rsidRPr="000410BD" w:rsidRDefault="0006212E" w:rsidP="00F720DC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(4,186)</w:t>
            </w:r>
          </w:p>
        </w:tc>
      </w:tr>
      <w:tr w:rsidR="00821D38" w:rsidRPr="00B72A65" w14:paraId="583F2768" w14:textId="77777777" w:rsidTr="007A670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4F75215" w14:textId="77777777" w:rsidR="00821D38" w:rsidRPr="00B72A65" w:rsidRDefault="00821D38" w:rsidP="00821D38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F14C86C" w14:textId="58298CB1" w:rsidR="00821D38" w:rsidRPr="006505E3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71F5">
              <w:rPr>
                <w:rFonts w:asciiTheme="majorBidi" w:hAnsiTheme="majorBidi" w:cstheme="majorBidi"/>
                <w:sz w:val="30"/>
                <w:szCs w:val="30"/>
              </w:rPr>
              <w:t>60,552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599413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08C2D16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AA5998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9289A0" w14:textId="4E3BE354" w:rsidR="00821D38" w:rsidRPr="00B72A65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(162,335)</w:t>
            </w:r>
          </w:p>
        </w:tc>
        <w:tc>
          <w:tcPr>
            <w:tcW w:w="239" w:type="dxa"/>
          </w:tcPr>
          <w:p w14:paraId="7EB6881A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B904A80" w14:textId="72C6E3FE" w:rsidR="00821D38" w:rsidRPr="00B72A65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</w:t>
            </w:r>
            <w:r w:rsidR="008423FC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986F07C" w14:textId="77777777" w:rsidR="00821D38" w:rsidRPr="00B72A65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EB6EB7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033F52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C492AC" w14:textId="2CA0E24A" w:rsidR="00821D38" w:rsidRPr="00B72A65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(219,545)</w:t>
            </w:r>
          </w:p>
        </w:tc>
        <w:tc>
          <w:tcPr>
            <w:tcW w:w="270" w:type="dxa"/>
            <w:gridSpan w:val="2"/>
          </w:tcPr>
          <w:p w14:paraId="683BB137" w14:textId="77777777" w:rsidR="00821D38" w:rsidRPr="00B72A65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0A77ED" w14:textId="2A68EE87" w:rsidR="00821D38" w:rsidRPr="00B72A65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129,815</w:t>
            </w:r>
          </w:p>
        </w:tc>
        <w:tc>
          <w:tcPr>
            <w:tcW w:w="270" w:type="dxa"/>
            <w:vAlign w:val="bottom"/>
          </w:tcPr>
          <w:p w14:paraId="0DA79CFC" w14:textId="77777777" w:rsidR="00821D38" w:rsidRPr="00B72A65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EB641" w14:textId="77777777" w:rsidR="00821D38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A2CC28" w14:textId="77777777" w:rsidR="00821D38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3E39DF" w14:textId="637EEDA0" w:rsidR="00821D38" w:rsidRPr="00B72A65" w:rsidRDefault="00821D38" w:rsidP="00821D38">
            <w:pPr>
              <w:pStyle w:val="acctfourfigures"/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(436,144)</w:t>
            </w:r>
          </w:p>
        </w:tc>
      </w:tr>
      <w:tr w:rsidR="00821D38" w:rsidRPr="00B72A65" w14:paraId="0B1754FC" w14:textId="77777777" w:rsidTr="00947FCE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09D7A351" w14:textId="77777777" w:rsidR="00821D38" w:rsidRPr="00B72A65" w:rsidRDefault="00821D38" w:rsidP="00821D38">
            <w:pPr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0A1086F" w14:textId="21BF19D4" w:rsidR="00821D38" w:rsidRPr="00B72A65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(58,894)</w:t>
            </w:r>
          </w:p>
        </w:tc>
        <w:tc>
          <w:tcPr>
            <w:tcW w:w="270" w:type="dxa"/>
          </w:tcPr>
          <w:p w14:paraId="2CCD5208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8B8A519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D0D03A" w14:textId="1EA27D7C" w:rsidR="00821D38" w:rsidRPr="00B72A65" w:rsidRDefault="00821D38" w:rsidP="00D7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(74,741)</w:t>
            </w:r>
          </w:p>
        </w:tc>
        <w:tc>
          <w:tcPr>
            <w:tcW w:w="239" w:type="dxa"/>
          </w:tcPr>
          <w:p w14:paraId="74D11A4F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14EB2F5B" w14:textId="49814866" w:rsidR="00821D38" w:rsidRPr="00B72A65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8463D8" w14:textId="77777777" w:rsidR="00821D38" w:rsidRPr="00B72A65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70844" w14:textId="6DE0014F" w:rsidR="00821D38" w:rsidRPr="00B72A65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gridSpan w:val="2"/>
          </w:tcPr>
          <w:p w14:paraId="72051EBF" w14:textId="77777777" w:rsidR="00821D38" w:rsidRPr="00B72A65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7983F1" w14:textId="16936E56" w:rsidR="00821D38" w:rsidRPr="00B72A65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C78672" w14:textId="77777777" w:rsidR="00821D38" w:rsidRPr="00B72A65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7DB1B5" w14:textId="180C544F" w:rsidR="00821D38" w:rsidRPr="00B72A65" w:rsidRDefault="00821D38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821D38" w:rsidRPr="00DD2AAE" w14:paraId="5CD52531" w14:textId="77777777" w:rsidTr="007A670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AA6FD4D" w14:textId="77777777" w:rsidR="00C713BF" w:rsidRDefault="008E423E" w:rsidP="00821D38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เบอร์ล่า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คาร์บอน</w:t>
            </w:r>
          </w:p>
          <w:p w14:paraId="13027BF5" w14:textId="4AAB18B7" w:rsidR="00C713BF" w:rsidRDefault="008E423E" w:rsidP="00821D38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1923EE10" w14:textId="4F627C79" w:rsidR="00821D38" w:rsidRPr="00DD2AAE" w:rsidRDefault="008E423E" w:rsidP="00821D38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E42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3B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423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8E42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2709D3A" w14:textId="39CE1D9D" w:rsidR="00821D38" w:rsidRPr="00415D49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6600A">
              <w:rPr>
                <w:rFonts w:ascii="Angsana New" w:hAnsi="Angsana New"/>
                <w:sz w:val="30"/>
                <w:szCs w:val="30"/>
                <w:lang w:val="en-US" w:bidi="th-TH"/>
              </w:rPr>
              <w:t>182,441</w:t>
            </w:r>
          </w:p>
        </w:tc>
        <w:tc>
          <w:tcPr>
            <w:tcW w:w="270" w:type="dxa"/>
          </w:tcPr>
          <w:p w14:paraId="054C8381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4B16952" w14:textId="77777777" w:rsidR="00821D38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224B8E" w14:textId="77777777" w:rsidR="00821D38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5D9FA3" w14:textId="363A357C" w:rsidR="00821D38" w:rsidRPr="00DD2AAE" w:rsidRDefault="00D7043A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21D38">
              <w:rPr>
                <w:rFonts w:ascii="Angsana New" w:hAnsi="Angsana New"/>
                <w:sz w:val="30"/>
                <w:szCs w:val="30"/>
              </w:rPr>
              <w:t>32,482</w:t>
            </w:r>
          </w:p>
        </w:tc>
        <w:tc>
          <w:tcPr>
            <w:tcW w:w="239" w:type="dxa"/>
          </w:tcPr>
          <w:p w14:paraId="19C21DC3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46FC8ABF" w14:textId="013E7F7F" w:rsidR="00821D38" w:rsidRPr="00DD2AAE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13,028</w:t>
            </w:r>
          </w:p>
        </w:tc>
        <w:tc>
          <w:tcPr>
            <w:tcW w:w="270" w:type="dxa"/>
            <w:vAlign w:val="bottom"/>
          </w:tcPr>
          <w:p w14:paraId="6163911C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75D7941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01724E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F4485B" w14:textId="5A8ADCF2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(195,077)</w:t>
            </w:r>
          </w:p>
        </w:tc>
        <w:tc>
          <w:tcPr>
            <w:tcW w:w="270" w:type="dxa"/>
            <w:gridSpan w:val="2"/>
          </w:tcPr>
          <w:p w14:paraId="2B88CC3D" w14:textId="77777777" w:rsidR="00821D38" w:rsidRPr="00415D49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0FF955" w14:textId="529B3D78" w:rsidR="00821D38" w:rsidRPr="003930DF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32,368</w:t>
            </w:r>
          </w:p>
        </w:tc>
        <w:tc>
          <w:tcPr>
            <w:tcW w:w="270" w:type="dxa"/>
            <w:vAlign w:val="bottom"/>
          </w:tcPr>
          <w:p w14:paraId="11DCFC10" w14:textId="77777777" w:rsidR="00821D38" w:rsidRPr="003930DF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20520C" w14:textId="77777777" w:rsidR="00821D38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F86F5F" w14:textId="77777777" w:rsidR="00821D38" w:rsidRDefault="00821D38" w:rsidP="00821D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BE9E8B" w14:textId="6DD5879F" w:rsidR="00821D38" w:rsidRPr="00DD2AAE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110,010)</w:t>
            </w:r>
          </w:p>
        </w:tc>
      </w:tr>
      <w:tr w:rsidR="00821D38" w:rsidRPr="00DD2AAE" w14:paraId="7D809F0B" w14:textId="77777777" w:rsidTr="00E258A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AED2FA9" w14:textId="77777777" w:rsidR="00821D38" w:rsidRPr="00DD2AAE" w:rsidRDefault="00821D38" w:rsidP="00821D38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84A5357" w14:textId="5B4D6D88" w:rsidR="00821D38" w:rsidRPr="00D26902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771F5">
              <w:rPr>
                <w:rFonts w:ascii="Angsana New" w:hAnsi="Angsana New"/>
                <w:sz w:val="30"/>
                <w:szCs w:val="30"/>
                <w:lang w:val="en-US" w:bidi="th-TH"/>
              </w:rPr>
              <w:t>20,324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6C0E7E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1E9A6A8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74C21A" w14:textId="1BAB3088" w:rsidR="00821D38" w:rsidRPr="00DD2AAE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(474,954)</w:t>
            </w:r>
          </w:p>
        </w:tc>
        <w:tc>
          <w:tcPr>
            <w:tcW w:w="239" w:type="dxa"/>
          </w:tcPr>
          <w:p w14:paraId="1C47407B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74816AC6" w14:textId="3A2B08C4" w:rsidR="00821D38" w:rsidRPr="00DD2AAE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(12,7</w:t>
            </w:r>
            <w:r w:rsidR="008423FC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3EA21B2" w14:textId="77777777" w:rsidR="00821D38" w:rsidRPr="00415D49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882431B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1B7590" w14:textId="085509A0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(135,401)</w:t>
            </w:r>
          </w:p>
        </w:tc>
        <w:tc>
          <w:tcPr>
            <w:tcW w:w="270" w:type="dxa"/>
            <w:gridSpan w:val="2"/>
          </w:tcPr>
          <w:p w14:paraId="007A1598" w14:textId="77777777" w:rsidR="00821D38" w:rsidRPr="00415D49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9B1A7E" w14:textId="44EB3FCC" w:rsidR="00821D38" w:rsidRPr="00415D49" w:rsidRDefault="008423F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80,061</w:t>
            </w:r>
          </w:p>
        </w:tc>
        <w:tc>
          <w:tcPr>
            <w:tcW w:w="270" w:type="dxa"/>
            <w:vAlign w:val="bottom"/>
          </w:tcPr>
          <w:p w14:paraId="67544F67" w14:textId="77777777" w:rsidR="00821D38" w:rsidRPr="00415D49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7722D9" w14:textId="0473B251" w:rsidR="00821D38" w:rsidRPr="00DD2AAE" w:rsidRDefault="00821D38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D38" w:rsidRPr="00DD2AAE" w14:paraId="1B2AF15B" w14:textId="77777777" w:rsidTr="00E258A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A625C63" w14:textId="77777777" w:rsidR="00821D38" w:rsidRPr="00DD2AAE" w:rsidRDefault="00821D38" w:rsidP="00821D38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80" w:type="dxa"/>
            <w:vAlign w:val="bottom"/>
          </w:tcPr>
          <w:p w14:paraId="3A7F1151" w14:textId="1AF6FA86" w:rsidR="00821D38" w:rsidRPr="005517CD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(23,006)</w:t>
            </w:r>
          </w:p>
        </w:tc>
        <w:tc>
          <w:tcPr>
            <w:tcW w:w="270" w:type="dxa"/>
          </w:tcPr>
          <w:p w14:paraId="37C8119D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FD35FE" w14:textId="77777777" w:rsidR="00821D38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588EED" w14:textId="630D299D" w:rsidR="00821D38" w:rsidRPr="00DD2AAE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239" w:type="dxa"/>
          </w:tcPr>
          <w:p w14:paraId="0D6FDA3D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7141C39" w14:textId="58C1079B" w:rsidR="00821D38" w:rsidRPr="005517CD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(12,523)</w:t>
            </w:r>
          </w:p>
        </w:tc>
        <w:tc>
          <w:tcPr>
            <w:tcW w:w="270" w:type="dxa"/>
            <w:vAlign w:val="bottom"/>
          </w:tcPr>
          <w:p w14:paraId="798B63D0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209AA" w14:textId="77777777" w:rsidR="00821D38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8109BC" w14:textId="1609C0C3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(32,679)</w:t>
            </w:r>
          </w:p>
        </w:tc>
        <w:tc>
          <w:tcPr>
            <w:tcW w:w="270" w:type="dxa"/>
            <w:gridSpan w:val="2"/>
          </w:tcPr>
          <w:p w14:paraId="385F7625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44453B" w14:textId="4E1E9E38" w:rsidR="00821D38" w:rsidRPr="005517CD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20AF76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F84990" w14:textId="58992257" w:rsidR="00821D38" w:rsidRPr="00DD2AAE" w:rsidRDefault="00821D38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D38" w:rsidRPr="00DD2AAE" w14:paraId="7E1CDA42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979F3F1" w14:textId="77777777" w:rsidR="00821D38" w:rsidRPr="00DD2AAE" w:rsidRDefault="00821D38" w:rsidP="00821D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อดิตยา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DD2A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80" w:type="dxa"/>
            <w:vAlign w:val="bottom"/>
          </w:tcPr>
          <w:p w14:paraId="3690541F" w14:textId="2AB8A178" w:rsidR="00821D38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(71,801)</w:t>
            </w:r>
          </w:p>
        </w:tc>
        <w:tc>
          <w:tcPr>
            <w:tcW w:w="270" w:type="dxa"/>
            <w:vAlign w:val="bottom"/>
          </w:tcPr>
          <w:p w14:paraId="59F7EE7F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8551AF" w14:textId="722289D4" w:rsidR="00821D38" w:rsidRPr="00DD2AAE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239" w:type="dxa"/>
            <w:vAlign w:val="bottom"/>
          </w:tcPr>
          <w:p w14:paraId="709B6E5A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E5735A" w14:textId="74504BD4" w:rsidR="00821D38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(3,648)</w:t>
            </w:r>
          </w:p>
        </w:tc>
        <w:tc>
          <w:tcPr>
            <w:tcW w:w="270" w:type="dxa"/>
            <w:vAlign w:val="bottom"/>
          </w:tcPr>
          <w:p w14:paraId="1E86F287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2ECAD" w14:textId="739DE744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(52,082)</w:t>
            </w:r>
          </w:p>
        </w:tc>
        <w:tc>
          <w:tcPr>
            <w:tcW w:w="270" w:type="dxa"/>
            <w:gridSpan w:val="2"/>
            <w:vAlign w:val="bottom"/>
          </w:tcPr>
          <w:p w14:paraId="030E7534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B302E3" w14:textId="206AE43B" w:rsidR="00821D38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74,231</w:t>
            </w:r>
          </w:p>
        </w:tc>
        <w:tc>
          <w:tcPr>
            <w:tcW w:w="270" w:type="dxa"/>
            <w:vAlign w:val="bottom"/>
          </w:tcPr>
          <w:p w14:paraId="5A82A4BE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F6FB8A" w14:textId="4ACBCAB6" w:rsidR="00821D38" w:rsidRPr="00DD2AAE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74,</w:t>
            </w:r>
            <w:r w:rsidRPr="00351665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</w:tr>
      <w:tr w:rsidR="00821D38" w:rsidRPr="005517CD" w14:paraId="5847ECC3" w14:textId="77777777" w:rsidTr="00E258AD">
        <w:trPr>
          <w:gridAfter w:val="1"/>
          <w:wAfter w:w="12" w:type="dxa"/>
          <w:trHeight w:val="730"/>
        </w:trPr>
        <w:tc>
          <w:tcPr>
            <w:tcW w:w="2520" w:type="dxa"/>
            <w:vAlign w:val="bottom"/>
          </w:tcPr>
          <w:p w14:paraId="33EE2338" w14:textId="77777777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ind w:right="-30"/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</w:rPr>
              <w:t>Aditya Birla Elyaf Sanayi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Ve Ticaret Anonim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t>Sirketi</w:t>
            </w:r>
          </w:p>
        </w:tc>
        <w:tc>
          <w:tcPr>
            <w:tcW w:w="1080" w:type="dxa"/>
            <w:vAlign w:val="bottom"/>
          </w:tcPr>
          <w:p w14:paraId="51C9DDF4" w14:textId="06AB0711" w:rsidR="00821D38" w:rsidRPr="005517CD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(506)</w:t>
            </w:r>
          </w:p>
        </w:tc>
        <w:tc>
          <w:tcPr>
            <w:tcW w:w="270" w:type="dxa"/>
            <w:vAlign w:val="bottom"/>
          </w:tcPr>
          <w:p w14:paraId="4854C5D6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3687AB" w14:textId="6FFC58FE" w:rsidR="00821D38" w:rsidRPr="00DD2AAE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263</w:t>
            </w:r>
          </w:p>
        </w:tc>
        <w:tc>
          <w:tcPr>
            <w:tcW w:w="239" w:type="dxa"/>
            <w:vAlign w:val="bottom"/>
          </w:tcPr>
          <w:p w14:paraId="01FF9EAA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7696D4" w14:textId="477A0484" w:rsidR="00821D38" w:rsidRPr="00DD2AAE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853043" w14:textId="77777777" w:rsidR="00821D38" w:rsidRPr="005517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BA7DCE" w14:textId="163EB0AC" w:rsidR="00821D38" w:rsidRPr="005812CD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(687)</w:t>
            </w:r>
          </w:p>
        </w:tc>
        <w:tc>
          <w:tcPr>
            <w:tcW w:w="270" w:type="dxa"/>
            <w:gridSpan w:val="2"/>
          </w:tcPr>
          <w:p w14:paraId="7E7904D3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BB0D50" w14:textId="3FC27C5C" w:rsidR="00821D38" w:rsidRPr="005517CD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FA76E0" w14:textId="77777777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AF4DC9" w14:textId="512F096D" w:rsidR="00821D38" w:rsidRPr="005517CD" w:rsidRDefault="00821D38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1D38" w:rsidRPr="005517CD" w14:paraId="6160FADE" w14:textId="77777777" w:rsidTr="00E258A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A52DF63" w14:textId="77777777" w:rsidR="00821D38" w:rsidRPr="00DD2AAE" w:rsidRDefault="00821D38" w:rsidP="00821D38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80" w:type="dxa"/>
          </w:tcPr>
          <w:p w14:paraId="3850BE0B" w14:textId="59D56861" w:rsidR="00821D38" w:rsidRPr="007A1F58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(277,306)</w:t>
            </w:r>
          </w:p>
        </w:tc>
        <w:tc>
          <w:tcPr>
            <w:tcW w:w="270" w:type="dxa"/>
            <w:vAlign w:val="bottom"/>
          </w:tcPr>
          <w:p w14:paraId="0C97871D" w14:textId="77777777" w:rsidR="00821D38" w:rsidRPr="006C23C0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C271238" w14:textId="6F95CB23" w:rsidR="00821D38" w:rsidRPr="00DD2AAE" w:rsidRDefault="00821D38" w:rsidP="00D7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(63,910)</w:t>
            </w:r>
          </w:p>
        </w:tc>
        <w:tc>
          <w:tcPr>
            <w:tcW w:w="239" w:type="dxa"/>
            <w:vAlign w:val="bottom"/>
          </w:tcPr>
          <w:p w14:paraId="71F2A809" w14:textId="77777777" w:rsidR="00821D38" w:rsidRPr="006C23C0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1" w:type="dxa"/>
          </w:tcPr>
          <w:p w14:paraId="05255C3B" w14:textId="6A8DC883" w:rsidR="00821D38" w:rsidRPr="00DD2AAE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(25,184)</w:t>
            </w:r>
          </w:p>
        </w:tc>
        <w:tc>
          <w:tcPr>
            <w:tcW w:w="270" w:type="dxa"/>
            <w:vAlign w:val="bottom"/>
          </w:tcPr>
          <w:p w14:paraId="054FF9C3" w14:textId="77777777" w:rsidR="00821D38" w:rsidRPr="006C23C0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82D5566" w14:textId="3C5B3EC6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(215,295)</w:t>
            </w:r>
          </w:p>
        </w:tc>
        <w:tc>
          <w:tcPr>
            <w:tcW w:w="270" w:type="dxa"/>
            <w:gridSpan w:val="2"/>
          </w:tcPr>
          <w:p w14:paraId="2E3226A9" w14:textId="77777777" w:rsidR="00821D38" w:rsidRPr="006C23C0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501FDDB" w14:textId="2F58F8D4" w:rsidR="00821D38" w:rsidRPr="00DD2AAE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70,429</w:t>
            </w:r>
          </w:p>
        </w:tc>
        <w:tc>
          <w:tcPr>
            <w:tcW w:w="270" w:type="dxa"/>
            <w:vAlign w:val="bottom"/>
          </w:tcPr>
          <w:p w14:paraId="487499F1" w14:textId="77777777" w:rsidR="00821D38" w:rsidRPr="006C23C0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</w:tcPr>
          <w:p w14:paraId="3C429528" w14:textId="78DD1780" w:rsidR="00821D38" w:rsidRPr="005517CD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14,</w:t>
            </w:r>
            <w:r w:rsidRPr="00351665"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</w:p>
        </w:tc>
      </w:tr>
      <w:tr w:rsidR="00821D38" w:rsidRPr="008616D0" w14:paraId="6C5B04AD" w14:textId="77777777" w:rsidTr="00E258A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0850098" w14:textId="77777777" w:rsidR="00821D38" w:rsidRPr="00DF1B7F" w:rsidRDefault="00821D38" w:rsidP="00821D3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1B7F">
              <w:rPr>
                <w:rFonts w:ascii="Angsana New" w:hAnsi="Angsana New"/>
                <w:sz w:val="30"/>
                <w:szCs w:val="30"/>
              </w:rPr>
              <w:t>Adityajaya Trading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7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4C146" w14:textId="6B12339E" w:rsidR="00821D38" w:rsidRPr="00D26902" w:rsidRDefault="00D6600A" w:rsidP="00821D38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279683" w14:textId="77777777" w:rsidR="00821D38" w:rsidRPr="00427487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C5F1A2" w14:textId="3B97007A" w:rsidR="00821D38" w:rsidRPr="00A36C2E" w:rsidRDefault="00821D38" w:rsidP="00D1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(1,623)</w:t>
            </w:r>
          </w:p>
        </w:tc>
        <w:tc>
          <w:tcPr>
            <w:tcW w:w="239" w:type="dxa"/>
            <w:vAlign w:val="bottom"/>
          </w:tcPr>
          <w:p w14:paraId="00D3D016" w14:textId="77777777" w:rsidR="00821D38" w:rsidRPr="00427487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8E295C3" w14:textId="5C524898" w:rsidR="00821D38" w:rsidRPr="003930DF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983568" w14:textId="77777777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5945F" w14:textId="18F960CD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(1,815)</w:t>
            </w:r>
          </w:p>
        </w:tc>
        <w:tc>
          <w:tcPr>
            <w:tcW w:w="270" w:type="dxa"/>
            <w:gridSpan w:val="2"/>
          </w:tcPr>
          <w:p w14:paraId="0959E631" w14:textId="77777777" w:rsidR="00821D38" w:rsidRPr="00427487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8E0AC02" w14:textId="034EAFF7" w:rsidR="00821D38" w:rsidRPr="00142BB1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33AA22" w14:textId="77777777" w:rsidR="00821D38" w:rsidRPr="00DD2AAE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12B949" w14:textId="57B7C46F" w:rsidR="00821D38" w:rsidRPr="002A7AB9" w:rsidRDefault="00821D38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D38" w:rsidRPr="008616D0" w14:paraId="52B33BEB" w14:textId="77777777" w:rsidTr="00E258A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ACF54E9" w14:textId="77777777" w:rsidR="00821D38" w:rsidRPr="008534C5" w:rsidRDefault="00821D38" w:rsidP="00821D3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F9566B" w14:textId="6264DBAF" w:rsidR="00821D38" w:rsidRPr="00427487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388,036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E7536BD" w14:textId="77777777" w:rsidR="00821D38" w:rsidRPr="00427487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C1D1D8" w14:textId="5623316A" w:rsidR="00821D38" w:rsidRPr="001A026C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110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731">
              <w:rPr>
                <w:rFonts w:ascii="Angsana New" w:hAnsi="Angsana New"/>
                <w:b/>
                <w:bCs/>
                <w:sz w:val="30"/>
                <w:szCs w:val="30"/>
              </w:rPr>
              <w:t>(794,590)</w:t>
            </w:r>
          </w:p>
        </w:tc>
        <w:tc>
          <w:tcPr>
            <w:tcW w:w="239" w:type="dxa"/>
            <w:vAlign w:val="bottom"/>
          </w:tcPr>
          <w:p w14:paraId="739C157F" w14:textId="77777777" w:rsidR="00821D38" w:rsidRPr="00427487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5F194A9" w14:textId="730963AD" w:rsidR="00821D38" w:rsidRPr="00DD2AAE" w:rsidRDefault="00D6600A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(65,</w:t>
            </w:r>
            <w:r w:rsidR="008423FC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E0E40B" w14:textId="77777777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99733B" w14:textId="44D5CBD1" w:rsidR="00821D38" w:rsidRPr="00DD2AAE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(865,013)</w:t>
            </w:r>
          </w:p>
        </w:tc>
        <w:tc>
          <w:tcPr>
            <w:tcW w:w="270" w:type="dxa"/>
            <w:gridSpan w:val="2"/>
          </w:tcPr>
          <w:p w14:paraId="06E6743B" w14:textId="77777777" w:rsidR="00821D38" w:rsidRPr="00427487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5AE16" w14:textId="129F7918" w:rsidR="00821D38" w:rsidRPr="00DD2AAE" w:rsidRDefault="008423FC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386,680</w:t>
            </w:r>
          </w:p>
        </w:tc>
        <w:tc>
          <w:tcPr>
            <w:tcW w:w="270" w:type="dxa"/>
            <w:vAlign w:val="bottom"/>
          </w:tcPr>
          <w:p w14:paraId="3EF453BD" w14:textId="77777777" w:rsidR="00821D38" w:rsidRPr="00DD2AAE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3D5A05" w14:textId="1BEECFC7" w:rsidR="00821D38" w:rsidRPr="008616D0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(460,639)</w:t>
            </w:r>
          </w:p>
        </w:tc>
      </w:tr>
      <w:tr w:rsidR="0006212E" w14:paraId="39D54295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10E98DD" w14:textId="77777777" w:rsidR="0006212E" w:rsidRPr="008534C5" w:rsidRDefault="0006212E" w:rsidP="00F720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0B1EBD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72B4E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4FF5D" w14:textId="77777777" w:rsidR="0006212E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9357D2F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4104B38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226056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D69789" w14:textId="77777777" w:rsidR="0006212E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8049E0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EC774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68601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45FCA01" w14:textId="77777777" w:rsidR="0006212E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12E" w14:paraId="3BCE48AB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5682D23" w14:textId="77777777" w:rsidR="0006212E" w:rsidRPr="008534C5" w:rsidRDefault="0006212E" w:rsidP="00F720D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8987DD8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20910D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696170" w14:textId="77777777" w:rsidR="0006212E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6CBC4A1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2431E25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E83A20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0A9872" w14:textId="77777777" w:rsidR="0006212E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871771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9B3592" w14:textId="77777777" w:rsidR="0006212E" w:rsidRPr="007919B7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63150E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22B8D08" w14:textId="77777777" w:rsidR="0006212E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12E" w:rsidRPr="007919B7" w14:paraId="2EDBE070" w14:textId="77777777" w:rsidTr="00F720DC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3C69D03" w14:textId="77777777" w:rsidR="0006212E" w:rsidRPr="008534C5" w:rsidRDefault="0006212E" w:rsidP="00F720DC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827494" w14:textId="7CFE0492" w:rsidR="0006212E" w:rsidRPr="007919B7" w:rsidRDefault="00D6600A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BF083E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ABE805" w14:textId="77777777" w:rsidR="0006212E" w:rsidRPr="007919B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24F0FC2F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C074DFF" w14:textId="29128CB3" w:rsidR="0006212E" w:rsidRPr="007919B7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480EF2" w14:textId="77777777" w:rsidR="0006212E" w:rsidRPr="005517CD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72358E" w14:textId="77777777" w:rsidR="0006212E" w:rsidRPr="007919B7" w:rsidRDefault="0006212E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7D41AF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24D99C9" w14:textId="037D9CED" w:rsidR="0006212E" w:rsidRPr="007919B7" w:rsidRDefault="00D6600A" w:rsidP="00D66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18B3D" w14:textId="77777777" w:rsidR="0006212E" w:rsidRPr="005517CD" w:rsidRDefault="0006212E" w:rsidP="00F720D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17671F" w14:textId="77777777" w:rsidR="0006212E" w:rsidRPr="007919B7" w:rsidRDefault="0006212E" w:rsidP="001F4D3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D38" w:rsidRPr="008616D0" w14:paraId="0B526C5F" w14:textId="77777777" w:rsidTr="00DD6DD9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43DE9CD" w14:textId="77777777" w:rsidR="00821D38" w:rsidRPr="004A4181" w:rsidRDefault="00821D38" w:rsidP="00821D3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F3165" w14:textId="4E9AF34E" w:rsidR="00821D38" w:rsidRPr="00C86611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660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77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388,036</w:t>
            </w:r>
            <w:r w:rsidRPr="00D660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156B3F4" w14:textId="77777777" w:rsidR="00821D38" w:rsidRPr="00230874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425D53" w14:textId="350C325A" w:rsidR="00821D38" w:rsidRPr="00230874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ind w:right="-110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731">
              <w:rPr>
                <w:rFonts w:ascii="Angsana New" w:hAnsi="Angsana New"/>
                <w:b/>
                <w:bCs/>
                <w:sz w:val="30"/>
                <w:szCs w:val="30"/>
              </w:rPr>
              <w:t>(794,590)</w:t>
            </w:r>
          </w:p>
        </w:tc>
        <w:tc>
          <w:tcPr>
            <w:tcW w:w="239" w:type="dxa"/>
            <w:vAlign w:val="bottom"/>
          </w:tcPr>
          <w:p w14:paraId="7B031024" w14:textId="77777777" w:rsidR="00821D38" w:rsidRPr="00230874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3F8F30DC" w14:textId="0AAB1933" w:rsidR="00821D38" w:rsidRPr="00D6600A" w:rsidRDefault="00D6600A" w:rsidP="00821D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660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(65,</w:t>
            </w:r>
            <w:r w:rsidR="008423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242</w:t>
            </w:r>
            <w:r w:rsidRPr="00D660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524475" w14:textId="77777777" w:rsidR="00821D38" w:rsidRPr="00230874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1922DB" w14:textId="50A66871" w:rsidR="00821D38" w:rsidRPr="00230874" w:rsidRDefault="00821D38" w:rsidP="00821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(865,013)</w:t>
            </w:r>
          </w:p>
        </w:tc>
        <w:tc>
          <w:tcPr>
            <w:tcW w:w="270" w:type="dxa"/>
            <w:gridSpan w:val="2"/>
          </w:tcPr>
          <w:p w14:paraId="7D5B0A31" w14:textId="77777777" w:rsidR="00821D38" w:rsidRPr="00230874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28A2E374" w14:textId="44BDB358" w:rsidR="00821D38" w:rsidRPr="007919B7" w:rsidRDefault="008423FC" w:rsidP="00D6600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386,680</w:t>
            </w:r>
          </w:p>
        </w:tc>
        <w:tc>
          <w:tcPr>
            <w:tcW w:w="270" w:type="dxa"/>
            <w:vAlign w:val="bottom"/>
          </w:tcPr>
          <w:p w14:paraId="0BFC911E" w14:textId="77777777" w:rsidR="00821D38" w:rsidRPr="00C86611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57D34F" w14:textId="28B56EC2" w:rsidR="00821D38" w:rsidRPr="008616D0" w:rsidRDefault="00821D38" w:rsidP="00821D3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(460,639)</w:t>
            </w:r>
          </w:p>
        </w:tc>
      </w:tr>
    </w:tbl>
    <w:p w14:paraId="5BFC7D25" w14:textId="77777777" w:rsidR="0006212E" w:rsidRDefault="0006212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sz w:val="30"/>
          <w:szCs w:val="30"/>
        </w:rPr>
      </w:pPr>
    </w:p>
    <w:p w14:paraId="2A27A4DA" w14:textId="3AE907BE" w:rsidR="00A522C3" w:rsidRPr="004F38CE" w:rsidRDefault="00BB484E" w:rsidP="00581A01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5DC6">
        <w:rPr>
          <w:rFonts w:ascii="Angsana New" w:hAnsi="Angsana New" w:hint="cs"/>
          <w:spacing w:val="-2"/>
          <w:sz w:val="30"/>
          <w:szCs w:val="30"/>
          <w:cs/>
        </w:rPr>
        <w:lastRenderedPageBreak/>
        <w:t>บริษัทไม่ได้รับรู้ผลขาดทุนของเงินลงทุน</w:t>
      </w:r>
      <w:r w:rsidR="00A8550E" w:rsidRPr="00825DC6"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ที่เกี่ยวข้องกับการร่วมค้า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ที่บันทึกตามวิธีส่วนได้เสีย</w:t>
      </w:r>
      <w:r w:rsidR="00A8550E" w:rsidRPr="00825DC6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มีส่วนแบ่งขาดทุนเกินกว่ามูลค่าตามบัญชีของเงินลงทุนดังกล่าว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1148E" w:rsidRPr="00825DC6">
        <w:rPr>
          <w:rFonts w:ascii="Angsana New" w:hAnsi="Angsana New"/>
          <w:spacing w:val="-2"/>
          <w:sz w:val="30"/>
          <w:szCs w:val="30"/>
        </w:rPr>
        <w:t xml:space="preserve">30 </w:t>
      </w:r>
      <w:r w:rsidR="00A36C2E" w:rsidRPr="00825DC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21148E" w:rsidRPr="00825D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148E" w:rsidRPr="00825DC6">
        <w:rPr>
          <w:rFonts w:ascii="Angsana New" w:hAnsi="Angsana New"/>
          <w:spacing w:val="-2"/>
          <w:sz w:val="30"/>
          <w:szCs w:val="30"/>
        </w:rPr>
        <w:t>2568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="00860DAB" w:rsidRPr="00825DC6">
        <w:rPr>
          <w:rFonts w:ascii="Angsana New" w:hAnsi="Angsana New"/>
          <w:spacing w:val="-2"/>
          <w:sz w:val="30"/>
          <w:szCs w:val="30"/>
        </w:rPr>
        <w:t xml:space="preserve"> </w:t>
      </w:r>
      <w:r w:rsidR="00E547B6" w:rsidRPr="00825DC6">
        <w:rPr>
          <w:rFonts w:ascii="Angsana New" w:hAnsi="Angsana New"/>
          <w:spacing w:val="-2"/>
          <w:sz w:val="30"/>
          <w:szCs w:val="30"/>
        </w:rPr>
        <w:t>1,709</w:t>
      </w:r>
      <w:r w:rsidR="00860DAB" w:rsidRPr="00825DC6">
        <w:rPr>
          <w:rFonts w:ascii="Angsana New" w:hAnsi="Angsana New"/>
          <w:spacing w:val="-2"/>
          <w:sz w:val="30"/>
          <w:szCs w:val="30"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C01A1" w:rsidRPr="00825DC6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4C01A1" w:rsidRPr="00825DC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1148E" w:rsidRPr="00825DC6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21148E" w:rsidRPr="00825DC6">
        <w:rPr>
          <w:rFonts w:ascii="Angsana New" w:hAnsi="Angsana New"/>
          <w:i/>
          <w:iCs/>
          <w:spacing w:val="-2"/>
          <w:sz w:val="30"/>
          <w:szCs w:val="30"/>
        </w:rPr>
        <w:t>1,708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825DC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ซึ่งมี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ส่วนแบ่ง</w:t>
      </w:r>
      <w:r w:rsidR="00D80F8A" w:rsidRPr="00825DC6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2F5812"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547B6" w:rsidRPr="00825DC6">
        <w:rPr>
          <w:rFonts w:ascii="Angsana New" w:hAnsi="Angsana New"/>
          <w:spacing w:val="-2"/>
          <w:sz w:val="30"/>
          <w:szCs w:val="30"/>
        </w:rPr>
        <w:t>17</w:t>
      </w:r>
      <w:r w:rsidR="002F5812"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ล้านบาทสำหรับงวด</w:t>
      </w:r>
      <w:r w:rsidR="0021148E" w:rsidRPr="00825DC6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2F5812" w:rsidRPr="00825DC6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C70758" w:rsidRPr="00825DC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C70758" w:rsidRPr="00825DC6">
        <w:rPr>
          <w:rFonts w:ascii="Angsana New" w:hAnsi="Angsana New"/>
          <w:spacing w:val="-2"/>
          <w:sz w:val="30"/>
          <w:szCs w:val="30"/>
        </w:rPr>
        <w:t xml:space="preserve">30 </w:t>
      </w:r>
      <w:r w:rsidR="00C70758" w:rsidRPr="00825DC6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C70758" w:rsidRPr="00825DC6">
        <w:rPr>
          <w:rFonts w:ascii="Angsana New" w:hAnsi="Angsana New"/>
          <w:spacing w:val="-2"/>
          <w:sz w:val="30"/>
          <w:szCs w:val="30"/>
        </w:rPr>
        <w:t xml:space="preserve">2568 </w:t>
      </w:r>
      <w:r w:rsidR="00F344D2" w:rsidRPr="00825DC6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D80F8A" w:rsidRPr="00825DC6">
        <w:rPr>
          <w:rFonts w:ascii="Angsana New" w:hAnsi="Angsana New" w:hint="cs"/>
          <w:spacing w:val="2"/>
          <w:sz w:val="30"/>
          <w:szCs w:val="30"/>
          <w:cs/>
        </w:rPr>
        <w:t xml:space="preserve">มีส่วนแบ่งขาดทุนจำนวน </w:t>
      </w:r>
      <w:r w:rsidR="00D80F8A" w:rsidRPr="00825DC6">
        <w:rPr>
          <w:rFonts w:ascii="Angsana New" w:hAnsi="Angsana New"/>
          <w:spacing w:val="2"/>
          <w:sz w:val="30"/>
          <w:szCs w:val="30"/>
        </w:rPr>
        <w:t>3</w:t>
      </w:r>
      <w:r w:rsidR="00727F53">
        <w:rPr>
          <w:rFonts w:ascii="Angsana New" w:hAnsi="Angsana New"/>
          <w:spacing w:val="2"/>
          <w:sz w:val="30"/>
          <w:szCs w:val="30"/>
        </w:rPr>
        <w:t>7</w:t>
      </w:r>
      <w:r w:rsidR="00D80F8A" w:rsidRPr="00825DC6">
        <w:rPr>
          <w:rFonts w:ascii="Angsana New" w:hAnsi="Angsana New"/>
          <w:spacing w:val="2"/>
          <w:sz w:val="30"/>
          <w:szCs w:val="30"/>
        </w:rPr>
        <w:t xml:space="preserve"> </w:t>
      </w:r>
      <w:r w:rsidR="00D80F8A" w:rsidRPr="00825DC6">
        <w:rPr>
          <w:rFonts w:ascii="Angsana New" w:hAnsi="Angsana New" w:hint="cs"/>
          <w:spacing w:val="2"/>
          <w:sz w:val="30"/>
          <w:szCs w:val="30"/>
          <w:cs/>
        </w:rPr>
        <w:t>ล้านบาทสำหรับงวด</w:t>
      </w:r>
      <w:r w:rsidR="00F344D2" w:rsidRPr="00825DC6">
        <w:rPr>
          <w:rFonts w:ascii="Angsana New" w:hAnsi="Angsana New" w:hint="cs"/>
          <w:spacing w:val="2"/>
          <w:sz w:val="30"/>
          <w:szCs w:val="30"/>
          <w:cs/>
        </w:rPr>
        <w:t>หกเดือน</w:t>
      </w:r>
      <w:r w:rsidR="002F5812" w:rsidRPr="00825DC6">
        <w:rPr>
          <w:rFonts w:ascii="Angsana New" w:hAnsi="Angsana New" w:hint="cs"/>
          <w:spacing w:val="2"/>
          <w:sz w:val="30"/>
          <w:szCs w:val="30"/>
          <w:cs/>
        </w:rPr>
        <w:t>สิ้นสุดวันที่</w:t>
      </w:r>
      <w:r w:rsidR="002F5812" w:rsidRPr="00825DC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1148E" w:rsidRPr="00825DC6">
        <w:rPr>
          <w:rFonts w:ascii="Angsana New" w:hAnsi="Angsana New"/>
          <w:spacing w:val="2"/>
          <w:sz w:val="30"/>
          <w:szCs w:val="30"/>
        </w:rPr>
        <w:t xml:space="preserve">30 </w:t>
      </w:r>
      <w:r w:rsidR="00A36C2E" w:rsidRPr="00825DC6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="0021148E" w:rsidRPr="00825DC6">
        <w:rPr>
          <w:rFonts w:ascii="Angsana New" w:hAnsi="Angsana New"/>
          <w:spacing w:val="2"/>
          <w:sz w:val="30"/>
          <w:szCs w:val="30"/>
        </w:rPr>
        <w:t>2568</w:t>
      </w:r>
      <w:r w:rsidR="002F5812" w:rsidRPr="004F38CE">
        <w:rPr>
          <w:rFonts w:ascii="Angsana New" w:hAnsi="Angsana New"/>
          <w:sz w:val="30"/>
          <w:szCs w:val="30"/>
          <w:cs/>
        </w:rPr>
        <w:t xml:space="preserve"> </w:t>
      </w:r>
      <w:r w:rsidRPr="00165D28">
        <w:rPr>
          <w:rFonts w:ascii="Angsana New" w:hAnsi="Angsana New"/>
          <w:i/>
          <w:iCs/>
          <w:sz w:val="30"/>
          <w:szCs w:val="30"/>
          <w:cs/>
        </w:rPr>
        <w:t>(</w:t>
      </w:r>
      <w:r w:rsidR="0021148E">
        <w:rPr>
          <w:rFonts w:ascii="Angsana New" w:hAnsi="Angsana New"/>
          <w:i/>
          <w:iCs/>
          <w:sz w:val="30"/>
          <w:szCs w:val="30"/>
        </w:rPr>
        <w:t xml:space="preserve">30 </w:t>
      </w:r>
      <w:r w:rsidR="00A36C2E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4F38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C01A1" w:rsidRPr="004F38CE">
        <w:rPr>
          <w:rFonts w:ascii="Angsana New" w:hAnsi="Angsana New"/>
          <w:i/>
          <w:iCs/>
          <w:sz w:val="30"/>
          <w:szCs w:val="30"/>
        </w:rPr>
        <w:t>256</w:t>
      </w:r>
      <w:r w:rsidR="0021148E">
        <w:rPr>
          <w:rFonts w:ascii="Angsana New" w:hAnsi="Angsana New"/>
          <w:i/>
          <w:iCs/>
          <w:sz w:val="30"/>
          <w:szCs w:val="30"/>
        </w:rPr>
        <w:t>7</w:t>
      </w:r>
      <w:r w:rsidRPr="004F38CE">
        <w:rPr>
          <w:rFonts w:ascii="Angsana New" w:hAnsi="Angsana New"/>
          <w:i/>
          <w:iCs/>
          <w:sz w:val="30"/>
          <w:szCs w:val="30"/>
          <w:cs/>
        </w:rPr>
        <w:t>:</w:t>
      </w:r>
      <w:r w:rsidR="004F38CE">
        <w:rPr>
          <w:rFonts w:ascii="Angsana New" w:hAnsi="Angsana New" w:hint="cs"/>
          <w:i/>
          <w:iCs/>
          <w:sz w:val="30"/>
          <w:szCs w:val="30"/>
          <w:cs/>
        </w:rPr>
        <w:t xml:space="preserve"> ขาดทุน</w:t>
      </w:r>
      <w:r w:rsidR="00A81CF4" w:rsidRPr="004F38CE">
        <w:rPr>
          <w:rFonts w:ascii="Angsana New" w:hAnsi="Angsana New"/>
          <w:i/>
          <w:iCs/>
          <w:sz w:val="30"/>
          <w:szCs w:val="30"/>
        </w:rPr>
        <w:t xml:space="preserve"> </w:t>
      </w:r>
      <w:r w:rsidR="00F344D2">
        <w:rPr>
          <w:rFonts w:ascii="Angsana New" w:hAnsi="Angsana New"/>
          <w:i/>
          <w:iCs/>
          <w:sz w:val="30"/>
          <w:szCs w:val="30"/>
        </w:rPr>
        <w:t>50</w:t>
      </w:r>
      <w:r w:rsidR="00A81CF4" w:rsidRPr="004F38C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81CF4" w:rsidRPr="00E3037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344D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F344D2">
        <w:rPr>
          <w:rFonts w:ascii="Angsana New" w:hAnsi="Angsana New"/>
          <w:i/>
          <w:iCs/>
          <w:sz w:val="30"/>
          <w:szCs w:val="30"/>
        </w:rPr>
        <w:t>161</w:t>
      </w:r>
      <w:r w:rsidR="00F344D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38654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E3037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="00E30375" w:rsidRPr="001F4D3B">
        <w:rPr>
          <w:rFonts w:ascii="Angsana New" w:hAnsi="Angsana New" w:hint="cs"/>
          <w:spacing w:val="-3"/>
          <w:sz w:val="30"/>
          <w:szCs w:val="30"/>
          <w:cs/>
        </w:rPr>
        <w:t>ไม่มีผล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กำไร</w:t>
      </w:r>
      <w:r w:rsidR="00B160D4">
        <w:rPr>
          <w:rFonts w:ascii="Angsana New" w:hAnsi="Angsana New" w:hint="cs"/>
          <w:spacing w:val="-3"/>
          <w:sz w:val="30"/>
          <w:szCs w:val="30"/>
          <w:cs/>
        </w:rPr>
        <w:t>ขาดทุน</w:t>
      </w:r>
      <w:r w:rsidR="00E30375" w:rsidRPr="00E30375">
        <w:rPr>
          <w:rFonts w:ascii="Angsana New" w:hAnsi="Angsana New" w:hint="cs"/>
          <w:spacing w:val="-3"/>
          <w:sz w:val="30"/>
          <w:szCs w:val="30"/>
          <w:cs/>
        </w:rPr>
        <w:t>เบ็ดเสร็จอื่น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สำหรับงวด</w:t>
      </w:r>
      <w:r w:rsidR="00924DC8">
        <w:rPr>
          <w:rFonts w:ascii="Angsana New" w:hAnsi="Angsana New" w:hint="cs"/>
          <w:spacing w:val="-3"/>
          <w:sz w:val="30"/>
          <w:szCs w:val="30"/>
          <w:cs/>
        </w:rPr>
        <w:t>สาม</w:t>
      </w:r>
      <w:r w:rsidR="0021148E" w:rsidRPr="00E30375">
        <w:rPr>
          <w:rFonts w:ascii="Angsana New" w:hAnsi="Angsana New" w:hint="cs"/>
          <w:spacing w:val="-3"/>
          <w:sz w:val="30"/>
          <w:szCs w:val="30"/>
          <w:cs/>
        </w:rPr>
        <w:t>เดือน</w:t>
      </w:r>
      <w:r w:rsidR="005A1C7A">
        <w:rPr>
          <w:rFonts w:ascii="Angsana New" w:hAnsi="Angsana New" w:hint="cs"/>
          <w:spacing w:val="-3"/>
          <w:sz w:val="30"/>
          <w:szCs w:val="30"/>
          <w:cs/>
        </w:rPr>
        <w:t>และหกเดือน</w:t>
      </w:r>
      <w:r w:rsidR="00386543">
        <w:rPr>
          <w:rFonts w:ascii="Angsana New" w:hAnsi="Angsana New" w:hint="cs"/>
          <w:spacing w:val="-3"/>
          <w:sz w:val="30"/>
          <w:szCs w:val="30"/>
          <w:cs/>
        </w:rPr>
        <w:t xml:space="preserve">สิ้นสุดวันที่ </w:t>
      </w:r>
      <w:r w:rsidR="00386543">
        <w:rPr>
          <w:rFonts w:ascii="Angsana New" w:hAnsi="Angsana New"/>
          <w:spacing w:val="-3"/>
          <w:sz w:val="30"/>
          <w:szCs w:val="30"/>
        </w:rPr>
        <w:t xml:space="preserve">30 </w:t>
      </w:r>
      <w:r w:rsidR="00386543">
        <w:rPr>
          <w:rFonts w:ascii="Angsana New" w:hAnsi="Angsana New" w:hint="cs"/>
          <w:spacing w:val="-3"/>
          <w:sz w:val="30"/>
          <w:szCs w:val="30"/>
          <w:cs/>
        </w:rPr>
        <w:t xml:space="preserve">กันยายน </w:t>
      </w:r>
      <w:r w:rsidR="00386543">
        <w:rPr>
          <w:rFonts w:ascii="Angsana New" w:hAnsi="Angsana New"/>
          <w:spacing w:val="-3"/>
          <w:sz w:val="30"/>
          <w:szCs w:val="30"/>
        </w:rPr>
        <w:t>2568</w:t>
      </w:r>
      <w:r w:rsidR="0021148E" w:rsidRPr="00E30375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165D28">
        <w:rPr>
          <w:rFonts w:ascii="Angsana New" w:hAnsi="Angsana New"/>
          <w:i/>
          <w:iCs/>
          <w:spacing w:val="-3"/>
          <w:sz w:val="30"/>
          <w:szCs w:val="30"/>
        </w:rPr>
        <w:t>30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F344D2">
        <w:rPr>
          <w:rFonts w:ascii="Angsana New" w:hAnsi="Angsana New" w:hint="cs"/>
          <w:i/>
          <w:iCs/>
          <w:spacing w:val="-3"/>
          <w:sz w:val="30"/>
          <w:szCs w:val="30"/>
          <w:cs/>
        </w:rPr>
        <w:t>กันยายน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2567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: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E30375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ผลขาดทุนเบ็ดเสร็จอื่น 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21148E" w:rsidRPr="00E30375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="0021148E" w:rsidRPr="00E30375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</w:p>
    <w:p w14:paraId="1B5A19D7" w14:textId="77777777" w:rsidR="003D1AFD" w:rsidRPr="00417EAE" w:rsidRDefault="003D1AFD" w:rsidP="00BB484E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3"/>
          <w:cs/>
        </w:rPr>
      </w:pPr>
    </w:p>
    <w:p w14:paraId="62FB1036" w14:textId="539743FC" w:rsidR="00BB484E" w:rsidRDefault="00067379" w:rsidP="001A2541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  <w:r w:rsidRPr="001A2541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1A2541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1A2541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1A2541">
        <w:rPr>
          <w:rFonts w:ascii="Angsana New" w:hAnsi="Angsana New"/>
          <w:spacing w:val="-3"/>
          <w:sz w:val="30"/>
          <w:szCs w:val="30"/>
        </w:rPr>
        <w:t>,</w:t>
      </w:r>
      <w:r w:rsidR="00357EC0">
        <w:rPr>
          <w:rFonts w:ascii="Angsana New" w:hAnsi="Angsana New"/>
          <w:spacing w:val="-3"/>
          <w:sz w:val="30"/>
          <w:szCs w:val="30"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เอวี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กรุ๊ป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เอ็นบี</w:t>
      </w:r>
      <w:r w:rsidR="004A00D4" w:rsidRPr="004A00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00D4" w:rsidRPr="004A00D4">
        <w:rPr>
          <w:rFonts w:ascii="Angsana New" w:hAnsi="Angsana New" w:hint="cs"/>
          <w:spacing w:val="-2"/>
          <w:sz w:val="30"/>
          <w:szCs w:val="30"/>
          <w:cs/>
        </w:rPr>
        <w:t>อิงค์</w:t>
      </w:r>
      <w:r w:rsidR="001A2541">
        <w:rPr>
          <w:rFonts w:ascii="Angsana New" w:hAnsi="Angsana New"/>
          <w:spacing w:val="-2"/>
          <w:sz w:val="30"/>
          <w:szCs w:val="30"/>
        </w:rPr>
        <w:t>,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B6CF3">
        <w:rPr>
          <w:rFonts w:ascii="Angsana New" w:hAnsi="Angsana New"/>
          <w:sz w:val="30"/>
          <w:szCs w:val="30"/>
        </w:rPr>
        <w:t>Aditya Birla Elyaf Sanayi Ve Ticaret Anonim Sirketi</w:t>
      </w:r>
      <w:r w:rsidR="008B6CF3" w:rsidRPr="008B6CF3">
        <w:rPr>
          <w:rFonts w:ascii="Angsana New" w:hAnsi="Angsana New"/>
          <w:sz w:val="30"/>
          <w:szCs w:val="30"/>
        </w:rPr>
        <w:t>,  Adityajaya Trading Limited</w:t>
      </w:r>
      <w:r w:rsidR="008B6CF3" w:rsidRPr="00F137BF">
        <w:rPr>
          <w:rFonts w:ascii="Times New Roman" w:hAnsi="Times New Roman" w:cs="Times New Roman"/>
          <w:sz w:val="22"/>
          <w:szCs w:val="22"/>
        </w:rPr>
        <w:t xml:space="preserve"> </w:t>
      </w:r>
      <w:r w:rsidR="001A2541" w:rsidRPr="001A254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77D0D" w:rsidRPr="00E547B6">
        <w:rPr>
          <w:rFonts w:ascii="Angsana New" w:hAnsi="Angsana New"/>
          <w:spacing w:val="-2"/>
          <w:sz w:val="30"/>
          <w:szCs w:val="30"/>
        </w:rPr>
        <w:t>AV Terrace Bay Inc.</w:t>
      </w:r>
      <w:r w:rsidR="0087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D3715" w:rsidRPr="001A2541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A81CF4" w:rsidRPr="001A2541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="00F344D2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1A2541">
        <w:rPr>
          <w:rFonts w:ascii="Angsana New" w:hAnsi="Angsana New"/>
          <w:sz w:val="30"/>
          <w:szCs w:val="30"/>
          <w:cs/>
        </w:rPr>
        <w:t>สิ้นสุด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21148E" w:rsidRPr="001A2541">
        <w:rPr>
          <w:rFonts w:ascii="Angsana New" w:hAnsi="Angsana New"/>
          <w:sz w:val="30"/>
          <w:szCs w:val="30"/>
        </w:rPr>
        <w:t xml:space="preserve">30 </w:t>
      </w:r>
      <w:r w:rsidR="00F344D2">
        <w:rPr>
          <w:rFonts w:ascii="Angsana New" w:hAnsi="Angsana New" w:hint="cs"/>
          <w:sz w:val="30"/>
          <w:szCs w:val="30"/>
          <w:cs/>
        </w:rPr>
        <w:t>กันยายน</w:t>
      </w:r>
      <w:r w:rsidR="0021148E" w:rsidRPr="001A2541">
        <w:rPr>
          <w:rFonts w:ascii="Angsana New" w:hAnsi="Angsana New" w:hint="cs"/>
          <w:sz w:val="30"/>
          <w:szCs w:val="30"/>
          <w:cs/>
        </w:rPr>
        <w:t xml:space="preserve"> </w:t>
      </w:r>
      <w:r w:rsidR="0021148E" w:rsidRPr="001A2541">
        <w:rPr>
          <w:rFonts w:ascii="Angsana New" w:hAnsi="Angsana New"/>
          <w:sz w:val="30"/>
          <w:szCs w:val="30"/>
        </w:rPr>
        <w:t>2568</w:t>
      </w:r>
      <w:r w:rsidRPr="001A2541">
        <w:rPr>
          <w:rFonts w:ascii="Angsana New" w:hAnsi="Angsana New"/>
          <w:spacing w:val="6"/>
          <w:sz w:val="30"/>
          <w:szCs w:val="30"/>
          <w:cs/>
        </w:rPr>
        <w:t xml:space="preserve"> คำนวณขึ้นจากงบการเงินที่</w:t>
      </w:r>
      <w:r w:rsidRPr="008B6CF3">
        <w:rPr>
          <w:rFonts w:ascii="Angsana New" w:hAnsi="Angsana New"/>
          <w:spacing w:val="-2"/>
          <w:sz w:val="30"/>
          <w:szCs w:val="30"/>
          <w:cs/>
        </w:rPr>
        <w:t>จัดทำโดยฝ่ายบริหารของบริษัท</w:t>
      </w:r>
      <w:r w:rsidR="00FD5817" w:rsidRPr="008B6CF3">
        <w:rPr>
          <w:rFonts w:ascii="Angsana New" w:hAnsi="Angsana New"/>
          <w:spacing w:val="-2"/>
          <w:sz w:val="30"/>
          <w:szCs w:val="30"/>
          <w:cs/>
        </w:rPr>
        <w:t>เหล่านั้น</w:t>
      </w:r>
      <w:r w:rsidRPr="008B6CF3">
        <w:rPr>
          <w:rFonts w:ascii="Angsana New" w:hAnsi="Angsana New"/>
          <w:spacing w:val="-2"/>
          <w:sz w:val="30"/>
          <w:szCs w:val="30"/>
          <w:cs/>
        </w:rPr>
        <w:t xml:space="preserve"> โดยยังไม่ผ่านการสอบทานจากผู้สอบบัญชีของบริษัทดังกล่าว อย่างไรก็ตาม</w:t>
      </w:r>
      <w:r w:rsidRPr="001A2541">
        <w:rPr>
          <w:rFonts w:ascii="Angsana New" w:hAnsi="Angsana New"/>
          <w:sz w:val="30"/>
          <w:szCs w:val="30"/>
          <w:cs/>
        </w:rPr>
        <w:t xml:space="preserve"> ฝ่า</w:t>
      </w:r>
      <w:r w:rsidR="00417EAE">
        <w:rPr>
          <w:rFonts w:ascii="Angsana New" w:hAnsi="Angsana New" w:hint="cs"/>
          <w:sz w:val="30"/>
          <w:szCs w:val="30"/>
          <w:cs/>
        </w:rPr>
        <w:t>ย</w:t>
      </w:r>
      <w:r w:rsidRPr="001A2541">
        <w:rPr>
          <w:rFonts w:ascii="Angsana New" w:hAnsi="Angsana New"/>
          <w:sz w:val="30"/>
          <w:szCs w:val="30"/>
          <w:cs/>
        </w:rPr>
        <w:t>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115B44D2" w14:textId="77777777" w:rsidR="00F344D2" w:rsidRDefault="00F344D2" w:rsidP="001A2541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E36528" w14:textId="77777777" w:rsidR="00053F75" w:rsidRPr="0089446C" w:rsidRDefault="00053F75" w:rsidP="00053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3892"/>
      </w:tblGrid>
      <w:tr w:rsidR="00053F75" w:rsidRPr="00CB72A3" w14:paraId="56F66E69" w14:textId="77777777" w:rsidTr="0046279C">
        <w:trPr>
          <w:cantSplit/>
          <w:tblHeader/>
        </w:trPr>
        <w:tc>
          <w:tcPr>
            <w:tcW w:w="5130" w:type="dxa"/>
            <w:vAlign w:val="bottom"/>
          </w:tcPr>
          <w:p w14:paraId="64AC7DC1" w14:textId="312B91C9" w:rsidR="00053F75" w:rsidRPr="00CB72A3" w:rsidRDefault="00053F75" w:rsidP="00AE2594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892" w:type="dxa"/>
          </w:tcPr>
          <w:p w14:paraId="4861473B" w14:textId="1BA373E5" w:rsidR="00053F75" w:rsidRPr="00CB72A3" w:rsidRDefault="006C3A0D" w:rsidP="00962BF7">
            <w:pPr>
              <w:pStyle w:val="acctmergecolhdg"/>
              <w:tabs>
                <w:tab w:val="left" w:pos="3604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3F75" w:rsidRPr="00CB72A3" w14:paraId="6DA06374" w14:textId="77777777" w:rsidTr="0046279C">
        <w:trPr>
          <w:cantSplit/>
        </w:trPr>
        <w:tc>
          <w:tcPr>
            <w:tcW w:w="5130" w:type="dxa"/>
          </w:tcPr>
          <w:p w14:paraId="46F69307" w14:textId="77777777" w:rsidR="00053F75" w:rsidRPr="00CB72A3" w:rsidRDefault="00053F75" w:rsidP="00AE2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92" w:type="dxa"/>
          </w:tcPr>
          <w:p w14:paraId="7C73480F" w14:textId="77777777" w:rsidR="00053F75" w:rsidRPr="00CB72A3" w:rsidRDefault="00053F75" w:rsidP="00AE25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53F75" w:rsidRPr="00CB72A3" w:rsidDel="00977C08" w14:paraId="43867845" w14:textId="77777777" w:rsidTr="0046279C">
        <w:trPr>
          <w:cantSplit/>
        </w:trPr>
        <w:tc>
          <w:tcPr>
            <w:tcW w:w="5130" w:type="dxa"/>
          </w:tcPr>
          <w:p w14:paraId="3D144AA8" w14:textId="6F922B1D" w:rsidR="00053F75" w:rsidRPr="003D1D39" w:rsidRDefault="003D1D39" w:rsidP="00AE25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3892" w:type="dxa"/>
          </w:tcPr>
          <w:p w14:paraId="4E80F010" w14:textId="13228F3B" w:rsidR="00053F75" w:rsidRPr="00FA1FD9" w:rsidDel="00977C08" w:rsidRDefault="006C3A0D" w:rsidP="006C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12,255</w:t>
            </w:r>
          </w:p>
        </w:tc>
      </w:tr>
      <w:tr w:rsidR="006C3A0D" w:rsidRPr="00CB72A3" w:rsidDel="00977C08" w14:paraId="04F4E92F" w14:textId="77777777" w:rsidTr="0046279C">
        <w:trPr>
          <w:cantSplit/>
        </w:trPr>
        <w:tc>
          <w:tcPr>
            <w:tcW w:w="5130" w:type="dxa"/>
          </w:tcPr>
          <w:p w14:paraId="18C0BC78" w14:textId="5289CC0D" w:rsidR="006C3A0D" w:rsidRPr="003D1D39" w:rsidRDefault="003D1D39" w:rsidP="006C3A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D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892" w:type="dxa"/>
          </w:tcPr>
          <w:p w14:paraId="350B136C" w14:textId="655E270A" w:rsidR="006C3A0D" w:rsidRPr="00FA1FD9" w:rsidRDefault="006C3A0D" w:rsidP="003D1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0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</w:tbl>
    <w:p w14:paraId="0B22A7E6" w14:textId="77777777" w:rsidR="008B6CF3" w:rsidRPr="008B6CF3" w:rsidRDefault="008B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80C693" w14:textId="71328B0A" w:rsidR="0047043C" w:rsidRPr="005A18FE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D4EC666" w14:textId="77777777" w:rsidR="0047043C" w:rsidRPr="00790944" w:rsidRDefault="0047043C" w:rsidP="005A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7043C" w:rsidRPr="005A18FE" w14:paraId="4D8CBFE2" w14:textId="77777777" w:rsidTr="007D557F">
        <w:trPr>
          <w:cantSplit/>
          <w:trHeight w:val="128"/>
          <w:tblHeader/>
        </w:trPr>
        <w:tc>
          <w:tcPr>
            <w:tcW w:w="5310" w:type="dxa"/>
            <w:vAlign w:val="bottom"/>
          </w:tcPr>
          <w:p w14:paraId="121E1E75" w14:textId="77777777" w:rsidR="0047043C" w:rsidRPr="005A18FE" w:rsidRDefault="0047043C" w:rsidP="006A784F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3C" w:rsidRPr="005A18FE" w14:paraId="4F337E46" w14:textId="77777777" w:rsidTr="007D557F">
        <w:trPr>
          <w:cantSplit/>
          <w:trHeight w:val="272"/>
          <w:tblHeader/>
        </w:trPr>
        <w:tc>
          <w:tcPr>
            <w:tcW w:w="5310" w:type="dxa"/>
            <w:vAlign w:val="center"/>
          </w:tcPr>
          <w:p w14:paraId="2BAA2CC6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65CE5162" w:rsidR="0047043C" w:rsidRPr="0021148E" w:rsidRDefault="0021148E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30 </w:t>
            </w:r>
            <w:r w:rsidR="00F344D2">
              <w:rPr>
                <w:rFonts w:asciiTheme="majorBidi" w:hAnsiTheme="majorBidi" w:cstheme="majorBidi" w:hint="cs"/>
                <w:b/>
                <w:spacing w:val="-2"/>
                <w:sz w:val="30"/>
                <w:szCs w:val="30"/>
                <w:cs/>
              </w:rPr>
              <w:t>กันยายน</w:t>
            </w:r>
            <w:r w:rsidRPr="0021148E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88D1314" w14:textId="77777777" w:rsidR="0047043C" w:rsidRPr="005A18FE" w:rsidRDefault="0047043C" w:rsidP="006A784F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5C261492" w:rsidR="0047043C" w:rsidRPr="005A18FE" w:rsidRDefault="0016501F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5A18F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 w:rsidR="0021148E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8</w:t>
            </w:r>
          </w:p>
        </w:tc>
      </w:tr>
      <w:tr w:rsidR="0047043C" w:rsidRPr="005A18FE" w14:paraId="474785E0" w14:textId="77777777" w:rsidTr="007D557F">
        <w:trPr>
          <w:cantSplit/>
          <w:trHeight w:val="398"/>
          <w:tblHeader/>
        </w:trPr>
        <w:tc>
          <w:tcPr>
            <w:tcW w:w="5310" w:type="dxa"/>
            <w:vAlign w:val="bottom"/>
          </w:tcPr>
          <w:p w14:paraId="058015DB" w14:textId="77777777" w:rsidR="0047043C" w:rsidRPr="005A18FE" w:rsidRDefault="0047043C" w:rsidP="006A784F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DD31E8B" w14:textId="77777777" w:rsidR="0047043C" w:rsidRPr="005A18FE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47043C" w:rsidRPr="005A18FE" w14:paraId="74CFDA25" w14:textId="77777777" w:rsidTr="007D557F">
        <w:trPr>
          <w:cantSplit/>
          <w:trHeight w:val="290"/>
          <w:tblHeader/>
        </w:trPr>
        <w:tc>
          <w:tcPr>
            <w:tcW w:w="5310" w:type="dxa"/>
          </w:tcPr>
          <w:p w14:paraId="1DE7B1E0" w14:textId="77777777" w:rsidR="0047043C" w:rsidRPr="005A18FE" w:rsidRDefault="0047043C" w:rsidP="006A784F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286D68" w:rsidRDefault="0047043C" w:rsidP="006A784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86D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48E" w:rsidRPr="005A18FE" w14:paraId="4BB2BFAD" w14:textId="77777777" w:rsidTr="007D557F">
        <w:trPr>
          <w:cantSplit/>
        </w:trPr>
        <w:tc>
          <w:tcPr>
            <w:tcW w:w="5310" w:type="dxa"/>
          </w:tcPr>
          <w:p w14:paraId="64F0A4B1" w14:textId="77777777" w:rsidR="0021148E" w:rsidRPr="005A18FE" w:rsidRDefault="0021148E" w:rsidP="0021148E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EAFFD3" w14:textId="411B79FB" w:rsidR="0021148E" w:rsidRPr="00EC3662" w:rsidRDefault="00BB4B63" w:rsidP="00A2043B">
            <w:pPr>
              <w:pStyle w:val="BodyText2"/>
              <w:tabs>
                <w:tab w:val="decimal" w:pos="868"/>
              </w:tabs>
              <w:ind w:right="275"/>
              <w:jc w:val="right"/>
              <w:rPr>
                <w:rFonts w:asciiTheme="majorBidi" w:hAnsiTheme="majorBidi" w:cstheme="majorBidi"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spacing w:val="-2"/>
                <w:lang w:val="en-US"/>
              </w:rPr>
              <w:t>1,570,616</w:t>
            </w:r>
          </w:p>
        </w:tc>
        <w:tc>
          <w:tcPr>
            <w:tcW w:w="270" w:type="dxa"/>
            <w:vAlign w:val="bottom"/>
          </w:tcPr>
          <w:p w14:paraId="18654694" w14:textId="77777777" w:rsidR="0021148E" w:rsidRPr="005A18FE" w:rsidRDefault="0021148E" w:rsidP="002114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51583D" w14:textId="0D5E3B6F" w:rsidR="0021148E" w:rsidRPr="005A18FE" w:rsidRDefault="0021148E" w:rsidP="00A2043B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1,412,515</w:t>
            </w:r>
          </w:p>
        </w:tc>
      </w:tr>
      <w:tr w:rsidR="0021148E" w:rsidRPr="005A18FE" w14:paraId="02525EC5" w14:textId="77777777" w:rsidTr="007D557F">
        <w:trPr>
          <w:cantSplit/>
        </w:trPr>
        <w:tc>
          <w:tcPr>
            <w:tcW w:w="5310" w:type="dxa"/>
          </w:tcPr>
          <w:p w14:paraId="23702D70" w14:textId="77777777" w:rsidR="0021148E" w:rsidRPr="005A18FE" w:rsidRDefault="0021148E" w:rsidP="0021148E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A18F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DE88" w14:textId="063FB38B" w:rsidR="0021148E" w:rsidRPr="00EC3662" w:rsidRDefault="00BB4B63" w:rsidP="00A2043B">
            <w:pPr>
              <w:pStyle w:val="BodyText2"/>
              <w:tabs>
                <w:tab w:val="decimal" w:pos="868"/>
              </w:tabs>
              <w:ind w:right="275"/>
              <w:jc w:val="right"/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lang w:val="en-US"/>
              </w:rPr>
              <w:t>1,570,616</w:t>
            </w:r>
          </w:p>
        </w:tc>
        <w:tc>
          <w:tcPr>
            <w:tcW w:w="270" w:type="dxa"/>
            <w:vAlign w:val="bottom"/>
          </w:tcPr>
          <w:p w14:paraId="0DE4CDC4" w14:textId="77777777" w:rsidR="0021148E" w:rsidRPr="005A18FE" w:rsidRDefault="0021148E" w:rsidP="002114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A130" w14:textId="67108638" w:rsidR="0021148E" w:rsidRPr="007618B9" w:rsidRDefault="0021148E" w:rsidP="00A2043B">
            <w:pPr>
              <w:pStyle w:val="BodyText2"/>
              <w:tabs>
                <w:tab w:val="decimal" w:pos="868"/>
              </w:tabs>
              <w:ind w:right="107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</w:rPr>
              <w:t>1,412,515</w:t>
            </w:r>
          </w:p>
        </w:tc>
      </w:tr>
    </w:tbl>
    <w:p w14:paraId="2D0A651D" w14:textId="77777777" w:rsidR="0047043C" w:rsidRPr="00790944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E5B4174" w14:textId="4BF4BFF4" w:rsidR="00AB613A" w:rsidRPr="00BB4B63" w:rsidRDefault="00AB613A" w:rsidP="0065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lastRenderedPageBreak/>
        <w:t xml:space="preserve">ณ วันที่ </w:t>
      </w:r>
      <w:r w:rsidR="0021148E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F344D2" w:rsidRPr="00BB4B63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="0021148E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21148E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 w:rsidR="00BB4B63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1,571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ล้านบาท มีอัตราดอกเบี้ยร้อยละ</w:t>
      </w:r>
      <w:r w:rsidR="0021148E" w:rsidRPr="00BB4B63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="00BB4B63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2.20</w:t>
      </w:r>
      <w:r w:rsidR="00F344D2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ถึงร้อยละ </w:t>
      </w:r>
      <w:r w:rsidR="00BB4B63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4.85</w:t>
      </w:r>
      <w:r w:rsidR="00F344D2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และมีกำหนดชำระคืน</w:t>
      </w:r>
      <w:r w:rsidR="008E2B78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ใน</w:t>
      </w:r>
      <w:r w:rsidR="004E523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ระหว่าง</w:t>
      </w:r>
      <w:r w:rsidR="008842A0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เดือน</w:t>
      </w:r>
      <w:r w:rsidR="00BB4B63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ตุลาคม</w:t>
      </w:r>
      <w:r w:rsidR="00C5453D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ถึง</w:t>
      </w:r>
      <w:r w:rsidR="00BB4B63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พฤศจิกายน</w:t>
      </w:r>
      <w:r w:rsidR="006517F7" w:rsidRPr="00BB4B6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 xml:space="preserve"> </w:t>
      </w:r>
      <w:r w:rsidR="006517F7"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>(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31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มีนาคม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256</w:t>
      </w:r>
      <w:r w:rsidR="0021148E"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8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: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</w:t>
      </w:r>
      <w:r w:rsidR="0021148E"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lang w:val="en-GB"/>
        </w:rPr>
        <w:t>1,413</w:t>
      </w:r>
      <w:r w:rsidRPr="00BB4B63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  <w:lang w:val="en-GB"/>
        </w:rPr>
        <w:t xml:space="preserve"> ล้านบาท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="00891C74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 xml:space="preserve">  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มีอัตราดอกเบี้ยร้อยละ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2.45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ถึงร้อยละ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5.02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 xml:space="preserve"> และได้ถูกชำระคืนใน</w:t>
      </w:r>
      <w:r w:rsidR="000D67CE" w:rsidRPr="00BB4B63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>ระหว่าง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เดือน</w:t>
      </w:r>
      <w:r w:rsidR="00C5453D" w:rsidRPr="00BB4B63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GB"/>
        </w:rPr>
        <w:t xml:space="preserve">เมษายนถึงมิถุนายน </w:t>
      </w:r>
      <w:r w:rsidR="00C5453D"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GB"/>
        </w:rPr>
        <w:t>2568</w:t>
      </w:r>
      <w:r w:rsidRPr="00BB4B6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0123C54E" w14:textId="77777777" w:rsidR="00417EAE" w:rsidRPr="00790944" w:rsidRDefault="00417EAE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D1351F9" w14:textId="30B76C0D" w:rsidR="0047043C" w:rsidRDefault="0047043C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AF2B91" w:rsidRPr="003A3006">
        <w:rPr>
          <w:rFonts w:ascii="Angsana New" w:hAnsi="Angsana New"/>
          <w:sz w:val="30"/>
          <w:szCs w:val="30"/>
          <w:lang w:val="en-GB"/>
        </w:rPr>
        <w:t>3</w:t>
      </w:r>
      <w:r w:rsidR="00AF2B91" w:rsidRPr="003A3006">
        <w:rPr>
          <w:rFonts w:ascii="Angsana New" w:hAnsi="Angsana New"/>
          <w:sz w:val="30"/>
          <w:szCs w:val="30"/>
        </w:rPr>
        <w:t>0</w:t>
      </w:r>
      <w:r w:rsidR="00AF2B91" w:rsidRPr="003A3006">
        <w:rPr>
          <w:rFonts w:ascii="Angsana New" w:hAnsi="Angsana New"/>
          <w:sz w:val="30"/>
          <w:szCs w:val="30"/>
          <w:lang w:val="en-GB"/>
        </w:rPr>
        <w:t xml:space="preserve"> </w:t>
      </w:r>
      <w:r w:rsidR="00F344D2"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="00AF2B91" w:rsidRPr="003A300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F2B91">
        <w:rPr>
          <w:rFonts w:asciiTheme="majorBidi" w:hAnsiTheme="majorBidi" w:cstheme="majorBidi"/>
          <w:sz w:val="30"/>
          <w:szCs w:val="30"/>
        </w:rPr>
        <w:t>8</w:t>
      </w:r>
      <w:r w:rsidRPr="005A18F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บริษัทมีวงเงินสินเชื่อซึ่งยังไม่ได้เบิกใช้อันประกอบด้วยวงเงินเบิกเกินบัญชีธนาคาร </w:t>
      </w:r>
      <w:r w:rsidRPr="005A18FE">
        <w:rPr>
          <w:rFonts w:asciiTheme="majorBidi" w:hAnsiTheme="majorBidi" w:cstheme="majorBidi"/>
          <w:sz w:val="30"/>
          <w:szCs w:val="30"/>
          <w:cs/>
        </w:rPr>
        <w:br/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และ</w:t>
      </w:r>
      <w:r w:rsidRPr="005A18F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A18FE">
        <w:rPr>
          <w:rFonts w:asciiTheme="majorBidi" w:hAnsiTheme="majorBidi" w:cstheme="majorBidi"/>
          <w:sz w:val="30"/>
          <w:szCs w:val="30"/>
        </w:rPr>
        <w:t xml:space="preserve"> </w:t>
      </w:r>
      <w:r w:rsidRPr="005A18FE">
        <w:rPr>
          <w:rFonts w:asciiTheme="majorBidi" w:hAnsiTheme="majorBidi" w:cstheme="majorBidi"/>
          <w:sz w:val="30"/>
          <w:szCs w:val="30"/>
          <w:cs/>
        </w:rPr>
        <w:t>รวม</w:t>
      </w:r>
      <w:r w:rsidR="00B35AA0" w:rsidRPr="005A18FE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F5B59" w:rsidRPr="005A18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729 </w:t>
      </w:r>
      <w:r w:rsidRPr="005A18F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(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31 </w:t>
      </w:r>
      <w:r w:rsidR="00D2624F" w:rsidRPr="005A18FE">
        <w:rPr>
          <w:rStyle w:val="Emphasis"/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>256</w:t>
      </w:r>
      <w:r w:rsidR="00AF2B91">
        <w:rPr>
          <w:rStyle w:val="Emphasis"/>
          <w:rFonts w:asciiTheme="majorBidi" w:hAnsiTheme="majorBidi" w:cstheme="majorBidi"/>
          <w:sz w:val="30"/>
          <w:szCs w:val="30"/>
        </w:rPr>
        <w:t>8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: </w:t>
      </w:r>
      <w:r w:rsidR="00E12AC9">
        <w:rPr>
          <w:rStyle w:val="Emphasis"/>
          <w:rFonts w:asciiTheme="majorBidi" w:hAnsiTheme="majorBidi" w:cstheme="majorBidi"/>
          <w:sz w:val="30"/>
          <w:szCs w:val="30"/>
        </w:rPr>
        <w:t xml:space="preserve">776 </w:t>
      </w:r>
      <w:r w:rsidRPr="005A18FE">
        <w:rPr>
          <w:rStyle w:val="Emphasis"/>
          <w:rFonts w:asciiTheme="majorBidi" w:hAnsiTheme="majorBidi" w:cstheme="majorBidi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2719FC40" w14:textId="77777777" w:rsidR="00F344D2" w:rsidRPr="005A18FE" w:rsidRDefault="00F344D2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295AAA06" w14:textId="5E6F40BC" w:rsidR="002D4AAA" w:rsidRPr="005A18FE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A18FE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16397296" w14:textId="77777777" w:rsidR="002D4AAA" w:rsidRPr="005A18F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Pr="005A18FE" w:rsidRDefault="00811355" w:rsidP="0035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40"/>
        </w:tabs>
        <w:spacing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</w:t>
      </w:r>
      <w:r w:rsidR="0031044E" w:rsidRPr="005A18FE">
        <w:rPr>
          <w:rFonts w:asciiTheme="majorBidi" w:eastAsia="Times New Roman" w:hAnsiTheme="majorBidi" w:cstheme="majorBidi"/>
          <w:sz w:val="30"/>
          <w:szCs w:val="30"/>
          <w:cs/>
        </w:rPr>
        <w:t>คือ</w:t>
      </w:r>
      <w:r w:rsidR="00FD5817" w:rsidRPr="005A18FE">
        <w:rPr>
          <w:rFonts w:asciiTheme="majorBidi" w:eastAsia="Times New Roman" w:hAnsiTheme="majorBidi" w:cstheme="majorBidi"/>
          <w:sz w:val="30"/>
          <w:szCs w:val="30"/>
          <w:cs/>
        </w:rPr>
        <w:t xml:space="preserve"> ณ เวลาใดเวลาหนึ่ง</w:t>
      </w:r>
      <w:r w:rsidR="00051D1D" w:rsidRPr="005A18F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1C501B1" w14:textId="77777777" w:rsidR="00BD18FC" w:rsidRPr="005A18FE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19723ED" w14:textId="39B56FF4" w:rsidR="00811355" w:rsidRPr="005A18F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5A18FE">
        <w:rPr>
          <w:rFonts w:asciiTheme="majorBidi" w:eastAsia="Times New Roman" w:hAnsiTheme="majorBidi" w:cstheme="majorBidi"/>
          <w:sz w:val="30"/>
          <w:szCs w:val="30"/>
          <w:cs/>
        </w:rPr>
        <w:t>นำเสนอ</w:t>
      </w:r>
      <w:r w:rsidRPr="005A18F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5A18FE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5A18FE" w:rsidRPr="005A18FE" w14:paraId="68C6EC99" w14:textId="77777777" w:rsidTr="003B169F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5DDBA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7FFA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E" w:rsidRPr="005A18FE" w14:paraId="327DDA4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FA85D" w14:textId="6210FBA1" w:rsidR="005A18FE" w:rsidRPr="005A18FE" w:rsidRDefault="00F344D2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E0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AB827" w14:textId="2208D7D6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764C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1A0AD" w14:textId="4B05B633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AF2B9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5A18FE" w:rsidRPr="005A18FE" w14:paraId="6E703B6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A9514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5F335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A18FE" w:rsidRPr="005A18FE" w14:paraId="315E559D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2A2CD4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234B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8A973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52E8" w14:textId="77777777" w:rsidR="005A18FE" w:rsidRPr="005A18FE" w:rsidRDefault="005A18FE" w:rsidP="003B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44D2" w:rsidRPr="005A18FE" w14:paraId="2FA08FD0" w14:textId="77777777" w:rsidTr="005A18F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B073EE1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0539" w14:textId="5EF5CCAA" w:rsidR="00F344D2" w:rsidRPr="005A18FE" w:rsidRDefault="004E5238" w:rsidP="00962B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1,950,699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1A20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FCDE" w14:textId="51959777" w:rsidR="00F344D2" w:rsidRPr="005A18FE" w:rsidRDefault="00F344D2" w:rsidP="00F344D2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>
              <w:t>2,369,813</w:t>
            </w:r>
          </w:p>
        </w:tc>
      </w:tr>
      <w:tr w:rsidR="00F344D2" w:rsidRPr="005A18FE" w14:paraId="5373D81A" w14:textId="77777777" w:rsidTr="00F344D2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DB9FD20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307C72" w14:textId="3B3FEC37" w:rsidR="00F344D2" w:rsidRPr="005A18FE" w:rsidRDefault="004E5238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168,036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2EC0C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C6388A" w14:textId="2AE428CD" w:rsidR="00F344D2" w:rsidRPr="005A18FE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t>159,077</w:t>
            </w:r>
          </w:p>
        </w:tc>
      </w:tr>
      <w:tr w:rsidR="00F344D2" w:rsidRPr="005A18FE" w14:paraId="7A69B958" w14:textId="77777777" w:rsidTr="00F344D2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652B6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FCDDC" w14:textId="1CF92507" w:rsidR="00F344D2" w:rsidRPr="005A18FE" w:rsidRDefault="004E5238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2,118,735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vAlign w:val="center"/>
          </w:tcPr>
          <w:p w14:paraId="6A593E2C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B3023C" w14:textId="635379A3" w:rsidR="00F344D2" w:rsidRPr="004E5238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E5238">
              <w:rPr>
                <w:b/>
                <w:bCs/>
              </w:rPr>
              <w:t>2,528,890</w:t>
            </w:r>
          </w:p>
        </w:tc>
      </w:tr>
      <w:tr w:rsidR="00F344D2" w:rsidRPr="005A18FE" w14:paraId="42D5164E" w14:textId="77777777" w:rsidTr="00F344D2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49CD6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1A238" w14:textId="77777777" w:rsidR="00F344D2" w:rsidRPr="005A18FE" w:rsidRDefault="00F344D2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vAlign w:val="center"/>
          </w:tcPr>
          <w:p w14:paraId="1F492E70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874E56" w14:textId="77777777" w:rsidR="00F344D2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</w:pPr>
          </w:p>
        </w:tc>
      </w:tr>
      <w:tr w:rsidR="00F344D2" w:rsidRPr="005A18FE" w14:paraId="4FA39FF7" w14:textId="77777777" w:rsidTr="00F344D2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7C5FC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9C32D09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A18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4D2" w:rsidRPr="005A18FE" w14:paraId="7B8C7D21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C9D92" w14:textId="511B58B3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20420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5D7E2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DDE1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7E658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F344D2" w:rsidRPr="005A18FE" w14:paraId="562B49A0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95FE9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15EB7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344D2" w:rsidRPr="005A18FE" w14:paraId="07E4733E" w14:textId="77777777" w:rsidTr="00F720DC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5B47356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9FE2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75B53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37CC" w14:textId="77777777" w:rsidR="00F344D2" w:rsidRPr="005A18FE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344D2" w:rsidRPr="005A18FE" w14:paraId="7516949F" w14:textId="77777777" w:rsidTr="00E736D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225B4BD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9EBC" w14:textId="46D40178" w:rsidR="00F344D2" w:rsidRPr="005A18FE" w:rsidRDefault="004E5238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4,114,969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D779A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14:paraId="56221899" w14:textId="136129DF" w:rsidR="00F344D2" w:rsidRPr="005A18FE" w:rsidRDefault="00F344D2" w:rsidP="00F344D2">
            <w:pPr>
              <w:pStyle w:val="BodyText2"/>
              <w:tabs>
                <w:tab w:val="decimal" w:pos="868"/>
                <w:tab w:val="left" w:pos="1380"/>
              </w:tabs>
              <w:ind w:right="109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eastAsia="Times New Roman"/>
                <w:color w:val="000000"/>
              </w:rPr>
              <w:t>4,727,309</w:t>
            </w:r>
          </w:p>
        </w:tc>
      </w:tr>
      <w:tr w:rsidR="00F344D2" w:rsidRPr="005A18FE" w14:paraId="4ACCCC8D" w14:textId="77777777" w:rsidTr="00E736DE">
        <w:trPr>
          <w:cantSplit/>
          <w:trHeight w:val="56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E509F4E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A18F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FC63CD" w14:textId="2C37132B" w:rsidR="00F344D2" w:rsidRPr="005A18FE" w:rsidRDefault="004E5238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324,895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DA209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8E2922" w14:textId="5EB16F42" w:rsidR="00F344D2" w:rsidRPr="005A18FE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eastAsia="Times New Roman"/>
                <w:color w:val="000000"/>
              </w:rPr>
              <w:t>305,256</w:t>
            </w:r>
          </w:p>
        </w:tc>
      </w:tr>
      <w:tr w:rsidR="00F344D2" w:rsidRPr="005A18FE" w14:paraId="169C0CA8" w14:textId="77777777" w:rsidTr="00E736DE">
        <w:trPr>
          <w:cantSplit/>
          <w:trHeight w:val="41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016D7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18F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8F2E0" w14:textId="2946A3EC" w:rsidR="00F344D2" w:rsidRPr="005A18FE" w:rsidRDefault="004E5238" w:rsidP="00F344D2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4,439,864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A3AC4" w14:textId="77777777" w:rsidR="00F344D2" w:rsidRPr="005A18FE" w:rsidRDefault="00F344D2" w:rsidP="00F34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058D3E4F" w14:textId="7FBC65AF" w:rsidR="00F344D2" w:rsidRPr="004E5238" w:rsidRDefault="00F344D2" w:rsidP="00F344D2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E5238">
              <w:rPr>
                <w:b/>
                <w:bCs/>
              </w:rPr>
              <w:t>5,032,565</w:t>
            </w:r>
          </w:p>
        </w:tc>
      </w:tr>
    </w:tbl>
    <w:p w14:paraId="302B9118" w14:textId="7995E527" w:rsidR="00417EAE" w:rsidRDefault="00417EAE" w:rsidP="0041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D21915" w14:textId="574AD56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55CBEF5" w14:textId="77777777" w:rsidR="005A18FE" w:rsidRPr="00A31C3E" w:rsidRDefault="005A18FE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900"/>
        <w:gridCol w:w="180"/>
        <w:gridCol w:w="990"/>
        <w:gridCol w:w="180"/>
        <w:gridCol w:w="1080"/>
        <w:gridCol w:w="183"/>
        <w:gridCol w:w="717"/>
        <w:gridCol w:w="180"/>
        <w:gridCol w:w="720"/>
        <w:gridCol w:w="180"/>
        <w:gridCol w:w="720"/>
        <w:gridCol w:w="180"/>
        <w:gridCol w:w="630"/>
        <w:gridCol w:w="181"/>
        <w:gridCol w:w="719"/>
      </w:tblGrid>
      <w:tr w:rsidR="00246922" w:rsidRPr="00BE74A2" w14:paraId="36B9B0D3" w14:textId="77777777" w:rsidTr="0085387B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1A59390D" w14:textId="182969FE" w:rsidR="00246922" w:rsidRPr="0016553F" w:rsidRDefault="005A18FE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br w:type="page"/>
            </w:r>
          </w:p>
        </w:tc>
        <w:tc>
          <w:tcPr>
            <w:tcW w:w="7740" w:type="dxa"/>
            <w:gridSpan w:val="15"/>
          </w:tcPr>
          <w:p w14:paraId="6BEE798B" w14:textId="783C8289" w:rsidR="00246922" w:rsidRPr="00AB2A89" w:rsidRDefault="00246922" w:rsidP="00AB2A89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A32D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85387B">
        <w:trPr>
          <w:cantSplit/>
          <w:trHeight w:val="74"/>
          <w:tblHeader/>
        </w:trPr>
        <w:tc>
          <w:tcPr>
            <w:tcW w:w="2261" w:type="dxa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0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330" w:type="dxa"/>
            <w:gridSpan w:val="7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85387B" w:rsidRPr="00BE74A2" w14:paraId="7253435C" w14:textId="77777777" w:rsidTr="006641B1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7D9BA43D" w14:textId="33FB5888" w:rsidR="00246922" w:rsidRPr="00BE74A2" w:rsidRDefault="00151DD6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F2B91" w:rsidRPr="00A04E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44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F2B91"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F2B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3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7" w:type="dxa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19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85387B">
        <w:trPr>
          <w:cantSplit/>
          <w:trHeight w:val="60"/>
          <w:tblHeader/>
        </w:trPr>
        <w:tc>
          <w:tcPr>
            <w:tcW w:w="2261" w:type="dxa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387B" w:rsidRPr="00BE74A2" w14:paraId="62818554" w14:textId="77777777" w:rsidTr="006641B1">
        <w:trPr>
          <w:cantSplit/>
        </w:trPr>
        <w:tc>
          <w:tcPr>
            <w:tcW w:w="2261" w:type="dxa"/>
          </w:tcPr>
          <w:p w14:paraId="254CA4CA" w14:textId="77777777" w:rsidR="00246922" w:rsidRPr="00EE1F0C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9646308"/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85AAF7B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2AB1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B27ECA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B6AB73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2CDC5117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1FBD65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BB17D98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6274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E8C6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14:paraId="64245FF1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85387B" w:rsidRPr="00BE74A2" w14:paraId="71118E3C" w14:textId="77777777" w:rsidTr="006641B1">
        <w:trPr>
          <w:cantSplit/>
          <w:trHeight w:val="182"/>
        </w:trPr>
        <w:tc>
          <w:tcPr>
            <w:tcW w:w="2261" w:type="dxa"/>
          </w:tcPr>
          <w:p w14:paraId="5C649F16" w14:textId="01F16E0D" w:rsidR="004820ED" w:rsidRPr="00EE1F0C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A3E5701" w14:textId="77777777" w:rsidR="004820ED" w:rsidRDefault="004820ED" w:rsidP="004820E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7F280" w14:textId="449CABE9" w:rsidR="004820ED" w:rsidRPr="00EC3662" w:rsidRDefault="004820ED" w:rsidP="004820ED">
            <w:pPr>
              <w:pStyle w:val="acctfourfigures"/>
              <w:tabs>
                <w:tab w:val="clear" w:pos="765"/>
                <w:tab w:val="left" w:pos="539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5ED45E" w14:textId="77777777" w:rsidR="004820ED" w:rsidRPr="00EC3662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19F285A4" w14:textId="77777777" w:rsidR="004820ED" w:rsidRDefault="004820ED" w:rsidP="004820ED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5F901" w14:textId="07FDA7F1" w:rsidR="004820ED" w:rsidRPr="00EC3662" w:rsidRDefault="004820ED" w:rsidP="004820ED">
            <w:pPr>
              <w:pStyle w:val="acctfourfigures"/>
              <w:tabs>
                <w:tab w:val="clear" w:pos="765"/>
                <w:tab w:val="left" w:pos="608"/>
              </w:tabs>
              <w:spacing w:line="240" w:lineRule="auto"/>
              <w:ind w:left="461" w:right="-440" w:hanging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7227F12E" w:rsidR="004820ED" w:rsidRPr="00EC3662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2BD39E45" w14:textId="635C52F6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3" w:type="dxa"/>
            <w:vAlign w:val="bottom"/>
          </w:tcPr>
          <w:p w14:paraId="706B84FF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67DA12DC" w14:textId="6A437975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3412753D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43286D8B" w14:textId="1A7FB5BC" w:rsidR="004820ED" w:rsidRPr="004820ED" w:rsidRDefault="004820ED" w:rsidP="00B16AB4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94CE359" w14:textId="6764B876" w:rsidR="004820ED" w:rsidRPr="004820ED" w:rsidRDefault="004820ED" w:rsidP="00B16AB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  <w:vAlign w:val="bottom"/>
          </w:tcPr>
          <w:p w14:paraId="75BAB75B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17190430" w14:textId="6508DA2C" w:rsidR="004820ED" w:rsidRPr="004820ED" w:rsidRDefault="004820ED" w:rsidP="004820E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5C26F18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15FB46A2" w14:textId="77777777" w:rsidR="004820ED" w:rsidRDefault="004820ED" w:rsidP="004820ED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CB465" w14:textId="3B56FCD2" w:rsidR="004820ED" w:rsidRPr="00A31C3E" w:rsidRDefault="004820ED" w:rsidP="004820ED">
            <w:pPr>
              <w:jc w:val="right"/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5387B" w:rsidRPr="00BE74A2" w14:paraId="57C6C64E" w14:textId="77777777" w:rsidTr="006641B1">
        <w:trPr>
          <w:cantSplit/>
          <w:trHeight w:val="182"/>
        </w:trPr>
        <w:tc>
          <w:tcPr>
            <w:tcW w:w="2261" w:type="dxa"/>
          </w:tcPr>
          <w:p w14:paraId="2FBF8C41" w14:textId="77777777" w:rsidR="004820ED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1DE4CD1F" w14:textId="07690E43" w:rsidR="004820ED" w:rsidRPr="00EE1F0C" w:rsidRDefault="004820ED" w:rsidP="004820ED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  <w:r w:rsidRPr="00EE1F0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6D9DDD6C" w14:textId="4AF58E76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9208758" w14:textId="77777777" w:rsidR="004820ED" w:rsidRDefault="004820ED" w:rsidP="004820E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24A5D" w14:textId="282AE866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23FA658" w14:textId="629924F0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6EDD52C9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3BBDDA89" w14:textId="594C63A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D759ACC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3C08CEE" w14:textId="348123E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B02D0DA" w14:textId="636EDB30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16132C44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895E3D9" w14:textId="3221CC26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</w:tcPr>
          <w:p w14:paraId="2952F00C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6DCFCBB5" w14:textId="13A4BE36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85387B" w:rsidRPr="00BE74A2" w14:paraId="7A8E1C68" w14:textId="77777777" w:rsidTr="006641B1">
        <w:trPr>
          <w:cantSplit/>
        </w:trPr>
        <w:tc>
          <w:tcPr>
            <w:tcW w:w="2261" w:type="dxa"/>
          </w:tcPr>
          <w:p w14:paraId="7FB2795F" w14:textId="216C3BF3" w:rsidR="004820ED" w:rsidRPr="001836E2" w:rsidRDefault="004820ED" w:rsidP="004820ED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7CE725F2" w14:textId="497BEEDF" w:rsidR="004820ED" w:rsidRPr="00EC3662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7BF9B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06E7F8B" w14:textId="745C8ED8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</w:t>
            </w: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6,0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07</w:t>
            </w:r>
          </w:p>
        </w:tc>
        <w:tc>
          <w:tcPr>
            <w:tcW w:w="180" w:type="dxa"/>
            <w:vAlign w:val="bottom"/>
          </w:tcPr>
          <w:p w14:paraId="4A1FAFFE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3CAF7B77" w14:textId="76708F98" w:rsidR="004820ED" w:rsidRPr="004820ED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532" w:right="-440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3320560E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7A92180C" w14:textId="178BF0E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,007</w:t>
            </w:r>
          </w:p>
        </w:tc>
        <w:tc>
          <w:tcPr>
            <w:tcW w:w="180" w:type="dxa"/>
            <w:vAlign w:val="bottom"/>
          </w:tcPr>
          <w:p w14:paraId="51B170B4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1F3D9C68" w14:textId="7D6689DA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center" w:pos="553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6,0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01</w:t>
            </w:r>
          </w:p>
        </w:tc>
        <w:tc>
          <w:tcPr>
            <w:tcW w:w="180" w:type="dxa"/>
            <w:vAlign w:val="bottom"/>
          </w:tcPr>
          <w:p w14:paraId="19A614A8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13732077" w14:textId="7A1B2821" w:rsidR="004820ED" w:rsidRPr="004820ED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B127E2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153DADA" w14:textId="48175B7D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6</w:t>
            </w:r>
          </w:p>
        </w:tc>
        <w:tc>
          <w:tcPr>
            <w:tcW w:w="181" w:type="dxa"/>
          </w:tcPr>
          <w:p w14:paraId="28FF9731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7057FCE7" w14:textId="632B3EA1" w:rsidR="004820ED" w:rsidRPr="00175ABF" w:rsidRDefault="004820ED" w:rsidP="004820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6,007</w:t>
            </w:r>
          </w:p>
        </w:tc>
      </w:tr>
      <w:tr w:rsidR="0085387B" w:rsidRPr="00BE74A2" w14:paraId="120484D9" w14:textId="77777777" w:rsidTr="006641B1">
        <w:trPr>
          <w:cantSplit/>
        </w:trPr>
        <w:tc>
          <w:tcPr>
            <w:tcW w:w="2261" w:type="dxa"/>
          </w:tcPr>
          <w:p w14:paraId="34119E9B" w14:textId="5044ADB9" w:rsidR="004820ED" w:rsidRPr="001836E2" w:rsidRDefault="004820ED" w:rsidP="004820ED">
            <w:pPr>
              <w:tabs>
                <w:tab w:val="left" w:pos="190"/>
              </w:tabs>
              <w:spacing w:line="360" w:lineRule="exact"/>
              <w:ind w:left="117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2FE822B" w14:textId="3287CA10" w:rsidR="004820ED" w:rsidRPr="00EC3662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D467A4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</w:tcPr>
          <w:p w14:paraId="2798C503" w14:textId="53A88EDC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536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2ACAD40A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42355634" w14:textId="27567841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22</w:t>
            </w:r>
          </w:p>
        </w:tc>
        <w:tc>
          <w:tcPr>
            <w:tcW w:w="183" w:type="dxa"/>
            <w:vAlign w:val="bottom"/>
          </w:tcPr>
          <w:p w14:paraId="1338E92D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vAlign w:val="bottom"/>
          </w:tcPr>
          <w:p w14:paraId="0956267D" w14:textId="32544AA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322</w:t>
            </w:r>
          </w:p>
        </w:tc>
        <w:tc>
          <w:tcPr>
            <w:tcW w:w="180" w:type="dxa"/>
            <w:vAlign w:val="bottom"/>
          </w:tcPr>
          <w:p w14:paraId="490F334B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72FB2B0" w14:textId="68F0E7BE" w:rsidR="004820ED" w:rsidRPr="004820ED" w:rsidRDefault="004820ED" w:rsidP="004820ED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E7001A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7FBAA14" w14:textId="7CF74354" w:rsidR="004820ED" w:rsidRPr="004820ED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B8A9CA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03569323" w14:textId="340068C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22</w:t>
            </w:r>
          </w:p>
        </w:tc>
        <w:tc>
          <w:tcPr>
            <w:tcW w:w="181" w:type="dxa"/>
          </w:tcPr>
          <w:p w14:paraId="2B5756CB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</w:tcPr>
          <w:p w14:paraId="50A9829C" w14:textId="40579E20" w:rsidR="004820ED" w:rsidRPr="00175ABF" w:rsidRDefault="004820ED" w:rsidP="004820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85387B" w:rsidRPr="00BE74A2" w14:paraId="26F9747F" w14:textId="77777777" w:rsidTr="006641B1">
        <w:trPr>
          <w:cantSplit/>
        </w:trPr>
        <w:tc>
          <w:tcPr>
            <w:tcW w:w="2261" w:type="dxa"/>
          </w:tcPr>
          <w:p w14:paraId="38E4B09A" w14:textId="7D71C84E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D04C" w14:textId="671E3AE9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370" w:right="-440" w:firstLine="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DED0F9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03A05F" w14:textId="21E5E700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u w:val="none"/>
              </w:rPr>
              <w:t>6,0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07</w:t>
            </w:r>
          </w:p>
        </w:tc>
        <w:tc>
          <w:tcPr>
            <w:tcW w:w="180" w:type="dxa"/>
            <w:vAlign w:val="bottom"/>
          </w:tcPr>
          <w:p w14:paraId="7C2C3406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4D060" w14:textId="478C7F5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373</w:t>
            </w:r>
          </w:p>
        </w:tc>
        <w:tc>
          <w:tcPr>
            <w:tcW w:w="183" w:type="dxa"/>
            <w:vAlign w:val="bottom"/>
          </w:tcPr>
          <w:p w14:paraId="6D4AD900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3C4F1" w14:textId="7D9DC058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u w:val="none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380</w:t>
            </w:r>
          </w:p>
        </w:tc>
        <w:tc>
          <w:tcPr>
            <w:tcW w:w="180" w:type="dxa"/>
            <w:vAlign w:val="bottom"/>
          </w:tcPr>
          <w:p w14:paraId="535739C6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450543E" w14:textId="6B263523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BCBD45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BB5C55F" w14:textId="33D16F0F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61CE64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3E3795FD" w14:textId="049E694C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7581E592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3510A01" w14:textId="4C3A29BA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85387B" w:rsidRPr="000D67CE" w14:paraId="45F3EA01" w14:textId="77777777" w:rsidTr="006641B1">
        <w:trPr>
          <w:cantSplit/>
        </w:trPr>
        <w:tc>
          <w:tcPr>
            <w:tcW w:w="2261" w:type="dxa"/>
          </w:tcPr>
          <w:p w14:paraId="4AF70573" w14:textId="6E5FA959" w:rsidR="004820ED" w:rsidRPr="000D67CE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98FA67" w14:textId="66750B4B" w:rsidR="004820ED" w:rsidRPr="000D67CE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CAEAED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A37810" w14:textId="66F0A0EF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541EDAE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480D52" w14:textId="385AD65A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1033C5DA" w14:textId="77777777" w:rsidR="004820ED" w:rsidRPr="000D67CE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D3A057A" w14:textId="0FDE1942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5F0E586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5A2151B" w14:textId="158A52E5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61074F7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063FE7F" w14:textId="646A5F38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7273504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6299CFE" w14:textId="6CBB319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25787B24" w14:textId="77777777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1A18D6C4" w14:textId="27A7D5A0" w:rsidR="004820ED" w:rsidRPr="000D67CE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26"/>
                <w:szCs w:val="26"/>
                <w:u w:val="none"/>
              </w:rPr>
            </w:pPr>
          </w:p>
        </w:tc>
      </w:tr>
      <w:tr w:rsidR="0085387B" w:rsidRPr="00BE74A2" w14:paraId="17EFEFD9" w14:textId="77777777" w:rsidTr="006641B1">
        <w:trPr>
          <w:cantSplit/>
        </w:trPr>
        <w:tc>
          <w:tcPr>
            <w:tcW w:w="2261" w:type="dxa"/>
          </w:tcPr>
          <w:p w14:paraId="760910D8" w14:textId="567BB54B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4D8205C" w14:textId="77777777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5E46DD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75D12CCD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B0AE3B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391904A5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3" w:type="dxa"/>
            <w:vAlign w:val="bottom"/>
          </w:tcPr>
          <w:p w14:paraId="0FD4077C" w14:textId="77777777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542FD5D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4A2BA95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80C61B3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E0CC380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AB4FD89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C6F4A28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47CD51E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5408D203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716DAF6D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85387B" w:rsidRPr="00BE74A2" w14:paraId="74077A19" w14:textId="77777777" w:rsidTr="006641B1">
        <w:trPr>
          <w:cantSplit/>
        </w:trPr>
        <w:tc>
          <w:tcPr>
            <w:tcW w:w="2261" w:type="dxa"/>
          </w:tcPr>
          <w:p w14:paraId="7E2296C4" w14:textId="4E41670D" w:rsidR="004820ED" w:rsidRPr="00EE1F0C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0FFEE32E" w14:textId="33FFCB05" w:rsidR="004820ED" w:rsidRPr="00EE1F0C" w:rsidRDefault="004820ED" w:rsidP="004820ED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E067F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722C051C" w14:textId="1397625C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1DCCEE3F" w14:textId="77777777" w:rsidR="004820ED" w:rsidRPr="00EE1F0C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59DCB017" w14:textId="084525C3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</w:t>
            </w: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(1,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571</w:t>
            </w:r>
            <w:r w:rsidRPr="004820E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)</w:t>
            </w:r>
          </w:p>
        </w:tc>
        <w:tc>
          <w:tcPr>
            <w:tcW w:w="183" w:type="dxa"/>
            <w:vAlign w:val="bottom"/>
          </w:tcPr>
          <w:p w14:paraId="025C4DF5" w14:textId="77777777" w:rsidR="004820ED" w:rsidRPr="004820ED" w:rsidRDefault="004820ED" w:rsidP="004820ED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2A275D30" w14:textId="1A258969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(1,</w:t>
            </w:r>
            <w:r w:rsidR="00D074F7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571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432EC239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3DDCFA2" w14:textId="62BEF9F5" w:rsidR="004820ED" w:rsidRPr="004820ED" w:rsidRDefault="004820ED" w:rsidP="00D074F7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736C45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2A0D54A1" w14:textId="52E44353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left" w:pos="402"/>
                <w:tab w:val="left" w:pos="546"/>
                <w:tab w:val="decimal" w:pos="1420"/>
              </w:tabs>
              <w:spacing w:line="240" w:lineRule="auto"/>
              <w:ind w:left="70" w:right="-69" w:hanging="15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pacing w:val="-4"/>
                <w:sz w:val="30"/>
                <w:szCs w:val="30"/>
                <w:u w:val="none"/>
                <w:cs/>
              </w:rPr>
              <w:t xml:space="preserve">   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(1,</w:t>
            </w:r>
            <w:r w:rsidR="00D074F7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571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5C747BDA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C05274" w14:textId="24D93B32" w:rsidR="004820ED" w:rsidRPr="004820ED" w:rsidRDefault="004820ED" w:rsidP="00D074F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C281A70" w14:textId="77777777" w:rsidR="004820ED" w:rsidRPr="004820ED" w:rsidRDefault="004820ED" w:rsidP="004820ED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498AFC8D" w14:textId="69EEE3C5" w:rsidR="004820ED" w:rsidRPr="004820ED" w:rsidRDefault="0085387B" w:rsidP="0085387B">
            <w:pPr>
              <w:pStyle w:val="Heading1"/>
              <w:numPr>
                <w:ilvl w:val="0"/>
                <w:numId w:val="0"/>
              </w:numPr>
              <w:tabs>
                <w:tab w:val="left" w:pos="551"/>
                <w:tab w:val="left" w:pos="631"/>
                <w:tab w:val="decimal" w:pos="1420"/>
              </w:tabs>
              <w:spacing w:line="240" w:lineRule="auto"/>
              <w:ind w:left="70" w:right="-69" w:hanging="68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  <w:t xml:space="preserve"> </w:t>
            </w:r>
            <w:r w:rsidR="004820ED" w:rsidRPr="004820ED"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  <w:t>(1,</w:t>
            </w:r>
            <w:r w:rsidR="00D074F7"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  <w:t>571</w:t>
            </w:r>
            <w:r w:rsidR="004820ED" w:rsidRPr="004820ED"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  <w:t>)</w:t>
            </w:r>
          </w:p>
        </w:tc>
      </w:tr>
      <w:tr w:rsidR="0085387B" w:rsidRPr="00BE74A2" w14:paraId="0F131001" w14:textId="77777777" w:rsidTr="006641B1">
        <w:trPr>
          <w:cantSplit/>
        </w:trPr>
        <w:tc>
          <w:tcPr>
            <w:tcW w:w="2261" w:type="dxa"/>
          </w:tcPr>
          <w:p w14:paraId="796EF7A6" w14:textId="222B79EA" w:rsidR="00D074F7" w:rsidRPr="00EE1F0C" w:rsidRDefault="00D074F7" w:rsidP="00D074F7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  <w:vAlign w:val="bottom"/>
          </w:tcPr>
          <w:p w14:paraId="311F887A" w14:textId="0C665BEB" w:rsidR="00D074F7" w:rsidRPr="004820ED" w:rsidRDefault="00D074F7" w:rsidP="00D074F7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21C37CD3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vAlign w:val="bottom"/>
          </w:tcPr>
          <w:p w14:paraId="63986F96" w14:textId="4DE0FCC5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center" w:pos="360"/>
                <w:tab w:val="decimal" w:pos="1420"/>
              </w:tabs>
              <w:spacing w:line="240" w:lineRule="auto"/>
              <w:ind w:right="-15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69FDAB86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vAlign w:val="bottom"/>
          </w:tcPr>
          <w:p w14:paraId="43AA324F" w14:textId="2D164DB2" w:rsidR="00D074F7" w:rsidRPr="00D074F7" w:rsidRDefault="00D074F7" w:rsidP="00D074F7">
            <w:pPr>
              <w:pStyle w:val="acctfourfigures"/>
              <w:tabs>
                <w:tab w:val="clear" w:pos="765"/>
              </w:tabs>
              <w:spacing w:line="240" w:lineRule="auto"/>
              <w:ind w:left="532" w:right="-4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74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358D97D" w14:textId="77777777" w:rsidR="00D074F7" w:rsidRPr="004820ED" w:rsidRDefault="00D074F7" w:rsidP="00D074F7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vAlign w:val="bottom"/>
          </w:tcPr>
          <w:p w14:paraId="329C739E" w14:textId="393B6FD0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69" w:hanging="66"/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 xml:space="preserve">       </w:t>
            </w:r>
            <w:r w:rsidRPr="004820ED">
              <w:rPr>
                <w:rFonts w:asciiTheme="majorBidi" w:hAnsiTheme="majorBidi" w:cstheme="majorBidi" w:hint="cs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1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370C3AC2" w14:textId="77777777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B36ED74" w14:textId="713710DF" w:rsidR="00D074F7" w:rsidRPr="004820ED" w:rsidRDefault="00D074F7" w:rsidP="00D074F7">
            <w:pPr>
              <w:pStyle w:val="acctfourfigures"/>
              <w:tabs>
                <w:tab w:val="clear" w:pos="765"/>
                <w:tab w:val="left" w:pos="262"/>
              </w:tabs>
              <w:spacing w:line="240" w:lineRule="auto"/>
              <w:ind w:left="260" w:right="-440" w:hanging="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407832" w14:textId="77777777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054FF627" w14:textId="71BFA70F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left" w:pos="620"/>
                <w:tab w:val="decimal" w:pos="1420"/>
              </w:tabs>
              <w:spacing w:line="240" w:lineRule="auto"/>
              <w:ind w:left="70" w:right="-69" w:hanging="66"/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  <w:cs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pacing w:val="-4"/>
                <w:sz w:val="30"/>
                <w:szCs w:val="30"/>
                <w:u w:val="none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 xml:space="preserve">     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1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67A2DD6E" w14:textId="77777777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6E15A5B1" w14:textId="0A1B1EA6" w:rsidR="00D074F7" w:rsidRPr="004820ED" w:rsidRDefault="00D074F7" w:rsidP="00D074F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82643F" w14:textId="77777777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584CA2EC" w14:textId="0EE4409C" w:rsidR="00D074F7" w:rsidRPr="004820ED" w:rsidRDefault="00D074F7" w:rsidP="0085387B">
            <w:pPr>
              <w:pStyle w:val="Heading1"/>
              <w:numPr>
                <w:ilvl w:val="0"/>
                <w:numId w:val="0"/>
              </w:numPr>
              <w:tabs>
                <w:tab w:val="left" w:pos="551"/>
                <w:tab w:val="left" w:pos="631"/>
                <w:tab w:val="decimal" w:pos="1420"/>
              </w:tabs>
              <w:spacing w:line="240" w:lineRule="auto"/>
              <w:ind w:left="70" w:right="-69" w:hanging="68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 w:hint="cs"/>
                <w:b w:val="0"/>
                <w:bCs w:val="0"/>
                <w:spacing w:val="-4"/>
                <w:sz w:val="30"/>
                <w:szCs w:val="30"/>
                <w:u w:val="none"/>
                <w:cs/>
              </w:rPr>
              <w:t xml:space="preserve">  </w:t>
            </w:r>
            <w:r w:rsidR="0085387B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 xml:space="preserve"> </w:t>
            </w:r>
            <w:r w:rsidRPr="004820ED">
              <w:rPr>
                <w:rFonts w:asciiTheme="majorBidi" w:hAnsiTheme="majorBidi" w:cstheme="majorBidi" w:hint="cs"/>
                <w:b w:val="0"/>
                <w:bCs w:val="0"/>
                <w:spacing w:val="-4"/>
                <w:sz w:val="30"/>
                <w:szCs w:val="30"/>
                <w:u w:val="none"/>
                <w:cs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 xml:space="preserve">    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1</w:t>
            </w:r>
            <w:r w:rsidRPr="004820ED">
              <w:rPr>
                <w:rFonts w:asciiTheme="majorBidi" w:hAnsiTheme="majorBidi" w:cstheme="majorBidi"/>
                <w:b w:val="0"/>
                <w:bCs w:val="0"/>
                <w:spacing w:val="-4"/>
                <w:sz w:val="30"/>
                <w:szCs w:val="30"/>
                <w:u w:val="none"/>
              </w:rPr>
              <w:t>)</w:t>
            </w:r>
          </w:p>
        </w:tc>
      </w:tr>
      <w:tr w:rsidR="0085387B" w:rsidRPr="00BE74A2" w14:paraId="6E14D8B1" w14:textId="77777777" w:rsidTr="006641B1">
        <w:trPr>
          <w:cantSplit/>
        </w:trPr>
        <w:tc>
          <w:tcPr>
            <w:tcW w:w="2261" w:type="dxa"/>
          </w:tcPr>
          <w:p w14:paraId="429415B0" w14:textId="14E84FEB" w:rsidR="00D074F7" w:rsidRPr="00EE1F0C" w:rsidRDefault="00D074F7" w:rsidP="00D074F7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D349" w14:textId="7C1711A2" w:rsidR="00D074F7" w:rsidRPr="00EE1F0C" w:rsidRDefault="00637BEB" w:rsidP="00D074F7">
            <w:pPr>
              <w:pStyle w:val="acctfourfigures"/>
              <w:tabs>
                <w:tab w:val="clear" w:pos="765"/>
              </w:tabs>
              <w:spacing w:line="240" w:lineRule="auto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  <w:vAlign w:val="bottom"/>
          </w:tcPr>
          <w:p w14:paraId="0E8662E7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CE10D" w14:textId="31A52C41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BA2A536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DB43" w14:textId="00A743B1" w:rsidR="00D074F7" w:rsidRPr="004820ED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-69" w:firstLine="9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4820ED">
              <w:rPr>
                <w:rFonts w:asciiTheme="majorBidi" w:hAnsiTheme="majorBidi" w:cstheme="majorBidi"/>
                <w:sz w:val="30"/>
                <w:szCs w:val="30"/>
                <w:u w:val="none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  <w:u w:val="none"/>
              </w:rPr>
              <w:t>571</w:t>
            </w:r>
            <w:r w:rsidRPr="004820ED">
              <w:rPr>
                <w:rFonts w:asciiTheme="majorBidi" w:hAnsiTheme="majorBidi" w:cstheme="majorBidi"/>
                <w:sz w:val="30"/>
                <w:szCs w:val="30"/>
                <w:u w:val="none"/>
              </w:rPr>
              <w:t>)</w:t>
            </w:r>
          </w:p>
        </w:tc>
        <w:tc>
          <w:tcPr>
            <w:tcW w:w="183" w:type="dxa"/>
            <w:vAlign w:val="bottom"/>
          </w:tcPr>
          <w:p w14:paraId="0DF08098" w14:textId="77777777" w:rsidR="00D074F7" w:rsidRPr="00EE1F0C" w:rsidRDefault="00D074F7" w:rsidP="00D074F7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063B" w14:textId="7C89AB62" w:rsidR="00D074F7" w:rsidRPr="00720988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22616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(1,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57</w:t>
            </w:r>
            <w:r w:rsidR="00962BF7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2</w:t>
            </w:r>
            <w:r w:rsidRPr="00422616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vAlign w:val="bottom"/>
          </w:tcPr>
          <w:p w14:paraId="3D35FC6C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5B217FCB" w14:textId="3E33357B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30704E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05126D7" w14:textId="4D979835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4C0362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32ABB6B" w14:textId="4BB71201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1" w:type="dxa"/>
            <w:vAlign w:val="bottom"/>
          </w:tcPr>
          <w:p w14:paraId="3964B23E" w14:textId="77777777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9" w:type="dxa"/>
            <w:vAlign w:val="bottom"/>
          </w:tcPr>
          <w:p w14:paraId="6716BB1B" w14:textId="493A87A8" w:rsidR="00D074F7" w:rsidRPr="00EE1F0C" w:rsidRDefault="00D074F7" w:rsidP="00D074F7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24F5329A" w14:textId="48F73631" w:rsidR="00DE7CC6" w:rsidRPr="000D67CE" w:rsidRDefault="00DE7CC6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1000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079"/>
        <w:gridCol w:w="180"/>
        <w:gridCol w:w="729"/>
        <w:gridCol w:w="180"/>
        <w:gridCol w:w="631"/>
        <w:gridCol w:w="178"/>
        <w:gridCol w:w="712"/>
        <w:gridCol w:w="180"/>
        <w:gridCol w:w="631"/>
        <w:gridCol w:w="180"/>
        <w:gridCol w:w="631"/>
      </w:tblGrid>
      <w:tr w:rsidR="00AF2B91" w:rsidRPr="00BE74A2" w14:paraId="1E65CD8C" w14:textId="77777777" w:rsidTr="00A33106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643F553E" w14:textId="77777777" w:rsidR="00AF2B91" w:rsidRPr="0016553F" w:rsidRDefault="00AF2B91" w:rsidP="00F81513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752" w:type="dxa"/>
            <w:gridSpan w:val="15"/>
          </w:tcPr>
          <w:p w14:paraId="6CB60835" w14:textId="4468B47C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A32D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2B91" w:rsidRPr="00BE74A2" w14:paraId="585D8411" w14:textId="77777777" w:rsidTr="00A33106">
        <w:trPr>
          <w:cantSplit/>
          <w:trHeight w:val="74"/>
          <w:tblHeader/>
        </w:trPr>
        <w:tc>
          <w:tcPr>
            <w:tcW w:w="2251" w:type="dxa"/>
            <w:vAlign w:val="bottom"/>
          </w:tcPr>
          <w:p w14:paraId="428B23BD" w14:textId="77777777" w:rsidR="00AF2B91" w:rsidRPr="00BE74A2" w:rsidDel="00A71EB6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6EE6E61E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2B1712A6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143" w:type="dxa"/>
            <w:gridSpan w:val="7"/>
            <w:vAlign w:val="bottom"/>
          </w:tcPr>
          <w:p w14:paraId="2F3326A0" w14:textId="77777777" w:rsidR="00AF2B91" w:rsidRPr="00BE74A2" w:rsidRDefault="00AF2B91" w:rsidP="00F81513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AF2B91" w:rsidRPr="00BE74A2" w14:paraId="15B775B5" w14:textId="77777777" w:rsidTr="00DD3AB3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16A06602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90" w:type="dxa"/>
            <w:vAlign w:val="bottom"/>
          </w:tcPr>
          <w:p w14:paraId="2276086F" w14:textId="77777777" w:rsidR="00AF2B91" w:rsidRPr="00105EAF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52E5C8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03E1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7C0300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048C0BD1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</w:t>
            </w:r>
          </w:p>
          <w:p w14:paraId="0BAE0B39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2EF14953" w14:textId="77777777" w:rsidR="00AF2B91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</w:t>
            </w:r>
          </w:p>
          <w:p w14:paraId="7996B0CB" w14:textId="77777777" w:rsidR="00AF2B91" w:rsidRPr="00427B6D" w:rsidRDefault="00AF2B91" w:rsidP="00F81513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25094C1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29" w:type="dxa"/>
            <w:vAlign w:val="bottom"/>
          </w:tcPr>
          <w:p w14:paraId="70B7E67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A1054B7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F8EDE6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6DAC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4CBF5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81358B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EFF08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EB85D9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7A93A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7F1B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274FC3D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12" w:type="dxa"/>
            <w:vAlign w:val="bottom"/>
          </w:tcPr>
          <w:p w14:paraId="3A17DE20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0B1559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2E646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CF24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B5556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9AD25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837592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423D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683C55B1" w14:textId="77777777" w:rsidR="00AF2B91" w:rsidRPr="00BE74A2" w:rsidRDefault="00AF2B91" w:rsidP="00F81513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DB05D3C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F5C341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5063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2FAFD36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D0DE5A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EF0573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0B0F60D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DC326E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4D877A68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616FB67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F2B91" w:rsidRPr="00BE74A2" w14:paraId="259549C3" w14:textId="77777777" w:rsidTr="00A33106">
        <w:trPr>
          <w:cantSplit/>
          <w:trHeight w:val="60"/>
          <w:tblHeader/>
        </w:trPr>
        <w:tc>
          <w:tcPr>
            <w:tcW w:w="2251" w:type="dxa"/>
            <w:vAlign w:val="bottom"/>
          </w:tcPr>
          <w:p w14:paraId="3A2B5401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B428D7F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3B0087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82" w:type="dxa"/>
            <w:gridSpan w:val="13"/>
            <w:vAlign w:val="bottom"/>
          </w:tcPr>
          <w:p w14:paraId="79900824" w14:textId="77777777" w:rsidR="00AF2B91" w:rsidRPr="00BE74A2" w:rsidRDefault="00AF2B91" w:rsidP="00F8151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2B91" w:rsidRPr="00BE74A2" w14:paraId="15C96A4B" w14:textId="77777777" w:rsidTr="00DD3AB3">
        <w:trPr>
          <w:cantSplit/>
        </w:trPr>
        <w:tc>
          <w:tcPr>
            <w:tcW w:w="2251" w:type="dxa"/>
          </w:tcPr>
          <w:p w14:paraId="6B3B7AE7" w14:textId="77777777" w:rsidR="00AF2B91" w:rsidRPr="00BE74A2" w:rsidRDefault="00AF2B91" w:rsidP="00F8151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63E6F18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CD44A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CE93E1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0BEBD7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A636D6D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69ABA9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7EB74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EC6F2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DB317AB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A9FC83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ED10905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40E9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7C15203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400AC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34AC08A" w14:textId="77777777" w:rsidR="00AF2B91" w:rsidRPr="00BE74A2" w:rsidRDefault="00AF2B91" w:rsidP="00F815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341950E8" w14:textId="77777777" w:rsidTr="00DD3AB3">
        <w:trPr>
          <w:cantSplit/>
        </w:trPr>
        <w:tc>
          <w:tcPr>
            <w:tcW w:w="2251" w:type="dxa"/>
          </w:tcPr>
          <w:p w14:paraId="6AFF71F8" w14:textId="77777777" w:rsidR="004D5FFC" w:rsidRPr="0076780C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793F6DF3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5F1238" w14:textId="1169F95E" w:rsidR="004D5FFC" w:rsidRPr="0076780C" w:rsidRDefault="004D5FFC" w:rsidP="00037A0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4ADF30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60FD0C" w14:textId="77777777" w:rsidR="004D5FFC" w:rsidRDefault="004D5FFC" w:rsidP="004D5FF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86936" w14:textId="77777777" w:rsidR="004D5FFC" w:rsidRPr="00BE74A2" w:rsidRDefault="004D5FFC" w:rsidP="00E60D4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490AC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42EEC5B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vAlign w:val="bottom"/>
          </w:tcPr>
          <w:p w14:paraId="172E08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C143441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0E2579A8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EB8E5EA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88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593194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46CFC000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2B05938C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FFA29A5" w14:textId="77777777" w:rsidR="004D5FFC" w:rsidRPr="0076780C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1C52DF" w14:textId="77777777" w:rsidR="004D5FFC" w:rsidRPr="0076780C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58A3E3C4" w14:textId="77777777" w:rsidR="004D5FFC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5BD3B" w14:textId="77777777" w:rsidR="004D5FFC" w:rsidRPr="0076780C" w:rsidRDefault="004D5FFC" w:rsidP="00037A00">
            <w:pPr>
              <w:tabs>
                <w:tab w:val="clear" w:pos="227"/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4D5FFC" w:rsidRPr="00BE74A2" w14:paraId="504D7C33" w14:textId="77777777" w:rsidTr="00DD3AB3">
        <w:trPr>
          <w:cantSplit/>
          <w:trHeight w:val="182"/>
        </w:trPr>
        <w:tc>
          <w:tcPr>
            <w:tcW w:w="2251" w:type="dxa"/>
          </w:tcPr>
          <w:p w14:paraId="4A41B144" w14:textId="77777777" w:rsidR="004D5FFC" w:rsidRPr="00BE74A2" w:rsidRDefault="004D5FFC" w:rsidP="004D5FFC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553A67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left" w:pos="56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A1859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B9002B9" w14:textId="77777777" w:rsidR="004D5FFC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C54480" w14:textId="77777777" w:rsidR="004D5FFC" w:rsidRPr="00BE74A2" w:rsidRDefault="004D5FFC" w:rsidP="004D5FFC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E1E5C6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538BFC3" w14:textId="77777777" w:rsidR="004D5FFC" w:rsidRPr="00BE74A2" w:rsidRDefault="004D5FFC" w:rsidP="00DD3AB3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2165C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54B014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7DB7AC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6FC0D04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8C0987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D5646ED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EBC57F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D0452FB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F049B8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5248DCDA" w14:textId="77777777" w:rsidR="004D5FFC" w:rsidRPr="00BE74A2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06B39D6" w14:textId="77777777" w:rsidTr="00DD3AB3">
        <w:trPr>
          <w:cantSplit/>
        </w:trPr>
        <w:tc>
          <w:tcPr>
            <w:tcW w:w="2251" w:type="dxa"/>
          </w:tcPr>
          <w:p w14:paraId="47A284AC" w14:textId="75C960E1" w:rsidR="004D5FFC" w:rsidRPr="005173E8" w:rsidRDefault="004D5FFC" w:rsidP="004D5FFC">
            <w:pPr>
              <w:tabs>
                <w:tab w:val="left" w:pos="376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0" w:type="dxa"/>
          </w:tcPr>
          <w:p w14:paraId="40C893A6" w14:textId="77777777" w:rsidR="004D5FFC" w:rsidRPr="00FC37B5" w:rsidRDefault="004D5FFC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D526FC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1459007" w14:textId="04AB7882" w:rsidR="004D5FFC" w:rsidRPr="006A0272" w:rsidRDefault="00611CC1" w:rsidP="00611CC1">
            <w:pPr>
              <w:pStyle w:val="acctfourfigures"/>
              <w:tabs>
                <w:tab w:val="clear" w:pos="765"/>
                <w:tab w:val="decimal" w:pos="548"/>
                <w:tab w:val="left" w:pos="81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4D5F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4B3276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7FB392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CBDFAF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5751330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180" w:type="dxa"/>
            <w:vAlign w:val="bottom"/>
          </w:tcPr>
          <w:p w14:paraId="611FC0DA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A364A3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78" w:type="dxa"/>
            <w:vAlign w:val="bottom"/>
          </w:tcPr>
          <w:p w14:paraId="2FC99305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6319F065" w14:textId="77777777" w:rsidR="004D5FFC" w:rsidRPr="0076780C" w:rsidRDefault="004D5FFC" w:rsidP="00E60D40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83AC4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363568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34FA82E2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097BE0C9" w14:textId="77777777" w:rsidR="004D5FFC" w:rsidRPr="006A0272" w:rsidRDefault="004D5FFC" w:rsidP="00C80110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</w:tr>
      <w:tr w:rsidR="004D5FFC" w:rsidRPr="00BE74A2" w14:paraId="05DE8F95" w14:textId="77777777" w:rsidTr="00DD3AB3">
        <w:trPr>
          <w:cantSplit/>
          <w:trHeight w:val="362"/>
        </w:trPr>
        <w:tc>
          <w:tcPr>
            <w:tcW w:w="2251" w:type="dxa"/>
          </w:tcPr>
          <w:p w14:paraId="5C96B722" w14:textId="49968D4D" w:rsidR="004D5FFC" w:rsidRPr="005173E8" w:rsidRDefault="004D5FFC" w:rsidP="004D5FFC">
            <w:pPr>
              <w:tabs>
                <w:tab w:val="left" w:pos="190"/>
              </w:tabs>
              <w:spacing w:line="240" w:lineRule="auto"/>
              <w:ind w:left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73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73E8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0" w:type="dxa"/>
          </w:tcPr>
          <w:p w14:paraId="1CFC7EE0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C23F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A1C138C" w14:textId="77777777" w:rsidR="004D5FFC" w:rsidRPr="006A0272" w:rsidRDefault="004D5FFC" w:rsidP="00E60D4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26956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D3EB5C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79D0B55C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vAlign w:val="bottom"/>
          </w:tcPr>
          <w:p w14:paraId="56CA865A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vAlign w:val="bottom"/>
          </w:tcPr>
          <w:p w14:paraId="32911552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2EBB07A" w14:textId="77777777" w:rsidR="004D5FFC" w:rsidRPr="006A0272" w:rsidRDefault="004D5FFC" w:rsidP="004D5FFC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DDE8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2A3E87B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8AB3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FCC72D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6771E8A8" w14:textId="77777777" w:rsidR="004D5FFC" w:rsidRPr="006A0272" w:rsidRDefault="004D5FFC" w:rsidP="004D5FF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17F750AC" w14:textId="77777777" w:rsidR="004D5FFC" w:rsidRPr="006A0272" w:rsidRDefault="004D5FFC" w:rsidP="00DD3AB3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4D5FFC" w:rsidRPr="00BE74A2" w14:paraId="13ED742F" w14:textId="77777777" w:rsidTr="00DD3AB3">
        <w:trPr>
          <w:cantSplit/>
        </w:trPr>
        <w:tc>
          <w:tcPr>
            <w:tcW w:w="2251" w:type="dxa"/>
          </w:tcPr>
          <w:p w14:paraId="46370A57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89482D2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46B9C9E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F64033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DBEFBB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288ACDA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5C11D1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47246AF9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B28A97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1F97632" w14:textId="77777777" w:rsidR="004D5FFC" w:rsidRPr="001649C7" w:rsidRDefault="004D5FFC" w:rsidP="004D5FFC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A3838B4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9E41160" w14:textId="61921C31" w:rsidR="004D5FFC" w:rsidRPr="00DD3AB3" w:rsidRDefault="00611CC1" w:rsidP="00DD3AB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3A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4D5FFC" w:rsidRPr="00DD3A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D7B94B9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0558FE" w14:textId="77777777" w:rsidR="004D5FFC" w:rsidRPr="001649C7" w:rsidRDefault="004D5FFC" w:rsidP="004D5FFC">
            <w:pPr>
              <w:pStyle w:val="acctfourfigures"/>
              <w:tabs>
                <w:tab w:val="decimal" w:pos="26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33F5AB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D648273" w14:textId="77777777" w:rsidR="004D5FFC" w:rsidRPr="001649C7" w:rsidRDefault="004D5FFC" w:rsidP="00950145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5FFC" w:rsidRPr="00BE74A2" w14:paraId="1146B133" w14:textId="77777777" w:rsidTr="00DD3AB3">
        <w:trPr>
          <w:cantSplit/>
        </w:trPr>
        <w:tc>
          <w:tcPr>
            <w:tcW w:w="2251" w:type="dxa"/>
          </w:tcPr>
          <w:p w14:paraId="178EF309" w14:textId="77777777" w:rsidR="004D5FFC" w:rsidRPr="00BE74A2" w:rsidRDefault="004D5FFC" w:rsidP="004D5FF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E7071" w14:textId="77777777" w:rsidR="004D5FFC" w:rsidRPr="00FC37B5" w:rsidRDefault="004D5FFC" w:rsidP="004D5FF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EFC868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1BCF7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5B7B13FD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ABCF6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  <w:vAlign w:val="bottom"/>
          </w:tcPr>
          <w:p w14:paraId="65EFD9F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AE10E" w14:textId="77777777" w:rsidR="004D5FFC" w:rsidRPr="00BA0756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  <w:vAlign w:val="bottom"/>
          </w:tcPr>
          <w:p w14:paraId="13E8B2A0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119641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228B06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63C1A88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29379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B70480D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88CBF3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4051014" w14:textId="77777777" w:rsidR="004D5FFC" w:rsidRPr="006A0272" w:rsidRDefault="004D5FFC" w:rsidP="004D5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FFC" w:rsidRPr="00BE74A2" w14:paraId="457787D3" w14:textId="77777777" w:rsidTr="00DD3AB3">
        <w:trPr>
          <w:cantSplit/>
        </w:trPr>
        <w:tc>
          <w:tcPr>
            <w:tcW w:w="2251" w:type="dxa"/>
          </w:tcPr>
          <w:p w14:paraId="6008B483" w14:textId="77777777" w:rsidR="004D5FFC" w:rsidRPr="00E33B3D" w:rsidRDefault="004D5FFC" w:rsidP="004D5FF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901EE44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1E7706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DC91698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7490E6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0E78C91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085551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40BDD892" w14:textId="77777777" w:rsidR="004D5FFC" w:rsidRPr="00E33B3D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2A323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3D4D493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6EBE384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3284302C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38CD12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21FF125" w14:textId="77777777" w:rsidR="004D5FFC" w:rsidRPr="00E33B3D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30ED3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F0CB48F" w14:textId="77777777" w:rsidR="004D5FFC" w:rsidRPr="00E33B3D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FFC" w:rsidRPr="00BE74A2" w14:paraId="7FB1052E" w14:textId="77777777" w:rsidTr="00DD3AB3">
        <w:trPr>
          <w:cantSplit/>
        </w:trPr>
        <w:tc>
          <w:tcPr>
            <w:tcW w:w="2251" w:type="dxa"/>
          </w:tcPr>
          <w:p w14:paraId="7005A67B" w14:textId="77777777" w:rsidR="004D5FFC" w:rsidRPr="00BE74A2" w:rsidRDefault="004D5FFC" w:rsidP="004D5FF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23D0B565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CBAF26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90AF4E8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6259A7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C160854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4A3BE3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7EE81DDF" w14:textId="77777777" w:rsidR="004D5FFC" w:rsidRPr="001649C7" w:rsidRDefault="004D5FFC" w:rsidP="004D5FF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CEECD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2620068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B63DA6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E67AEB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A5C5A2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49BC6BF" w14:textId="77777777" w:rsidR="004D5FFC" w:rsidRPr="001649C7" w:rsidRDefault="004D5FFC" w:rsidP="004D5FF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2460A1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99BF91F" w14:textId="77777777" w:rsidR="004D5FFC" w:rsidRPr="001649C7" w:rsidRDefault="004D5FFC" w:rsidP="004D5F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D88" w:rsidRPr="00BE74A2" w14:paraId="75EA9E4E" w14:textId="77777777" w:rsidTr="00DD3AB3">
        <w:trPr>
          <w:cantSplit/>
        </w:trPr>
        <w:tc>
          <w:tcPr>
            <w:tcW w:w="2251" w:type="dxa"/>
          </w:tcPr>
          <w:p w14:paraId="4520BDA2" w14:textId="77777777" w:rsidR="00A32D88" w:rsidRPr="00BE74A2" w:rsidRDefault="00A32D88" w:rsidP="00A32D88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0" w:type="dxa"/>
            <w:vAlign w:val="bottom"/>
          </w:tcPr>
          <w:p w14:paraId="1417B683" w14:textId="4571F919" w:rsidR="00A32D88" w:rsidRPr="0076780C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C17E14" w14:textId="77777777" w:rsidR="00A32D88" w:rsidRPr="001649C7" w:rsidRDefault="00A32D88" w:rsidP="00A32D8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60EB1D6" w14:textId="77777777" w:rsidR="00A32D88" w:rsidRPr="001649C7" w:rsidRDefault="00A32D88" w:rsidP="00A32D8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C9403A" w14:textId="77777777" w:rsidR="00A32D88" w:rsidRPr="001649C7" w:rsidRDefault="00A32D88" w:rsidP="00A32D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FB1B09D" w14:textId="3762816B" w:rsidR="00A32D88" w:rsidRPr="00611CC1" w:rsidRDefault="00A32D88" w:rsidP="00A32D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1C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611C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7ED12BB5" w14:textId="77777777" w:rsidR="00A32D88" w:rsidRPr="001649C7" w:rsidRDefault="00A32D88" w:rsidP="00A32D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dxa"/>
            <w:vAlign w:val="bottom"/>
          </w:tcPr>
          <w:p w14:paraId="3986B331" w14:textId="294A7BB4" w:rsidR="00A32D88" w:rsidRPr="00422616" w:rsidRDefault="00A32D88" w:rsidP="00A32D88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431" w:hanging="71"/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b w:val="0"/>
                <w:bCs w:val="0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22616">
              <w:rPr>
                <w:rFonts w:asciiTheme="majorBidi" w:hAnsiTheme="majorBidi" w:cstheme="majorBidi"/>
                <w:b w:val="0"/>
                <w:bCs w:val="0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7F954320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C3D2B26" w14:textId="77777777" w:rsidR="00A32D88" w:rsidRPr="0076780C" w:rsidRDefault="00A32D88" w:rsidP="00A32D88">
            <w:pPr>
              <w:pStyle w:val="acctfourfigures"/>
              <w:tabs>
                <w:tab w:val="left" w:pos="314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AD027B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54512EF" w14:textId="0A34E190" w:rsidR="00A32D88" w:rsidRPr="00E8500E" w:rsidRDefault="00A32D88" w:rsidP="00A32D88">
            <w:pPr>
              <w:pStyle w:val="acctfourfigures"/>
              <w:tabs>
                <w:tab w:val="clear" w:pos="765"/>
                <w:tab w:val="decimal" w:pos="100"/>
                <w:tab w:val="left" w:pos="491"/>
              </w:tabs>
              <w:spacing w:line="240" w:lineRule="auto"/>
              <w:ind w:right="-166" w:hanging="80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 w:bidi="th-TH"/>
              </w:rPr>
              <w:t xml:space="preserve">   </w:t>
            </w:r>
            <w:r w:rsidRPr="00E8500E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15F4242F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21CCBE1" w14:textId="554AE94F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66868" w14:textId="77777777" w:rsidR="00A32D88" w:rsidRPr="0076780C" w:rsidRDefault="00A32D88" w:rsidP="00A32D88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7A02651" w14:textId="7D64A0D3" w:rsidR="00A32D88" w:rsidRPr="00E94B12" w:rsidRDefault="00950145" w:rsidP="00950145">
            <w:pPr>
              <w:tabs>
                <w:tab w:val="clear" w:pos="227"/>
                <w:tab w:val="clear" w:pos="454"/>
                <w:tab w:val="clear" w:pos="680"/>
                <w:tab w:val="left" w:pos="458"/>
              </w:tabs>
              <w:ind w:left="-105" w:right="-8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32D88" w:rsidRPr="00E94B1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(1,413)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A32D88" w:rsidRPr="00BE74A2" w14:paraId="4359C3EA" w14:textId="77777777" w:rsidTr="00DD3AB3">
        <w:trPr>
          <w:cantSplit/>
        </w:trPr>
        <w:tc>
          <w:tcPr>
            <w:tcW w:w="2251" w:type="dxa"/>
          </w:tcPr>
          <w:p w14:paraId="44C80EF8" w14:textId="77777777" w:rsidR="00A32D88" w:rsidRPr="008C4E87" w:rsidRDefault="00A32D88" w:rsidP="00A32D88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32B04" w14:textId="675BB233" w:rsidR="00A32D88" w:rsidRPr="00A32D88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32D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Pr="00A32D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61A03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0AB9A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23E380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B73F3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vAlign w:val="bottom"/>
          </w:tcPr>
          <w:p w14:paraId="24FC11F0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E3CC" w14:textId="2578E088" w:rsidR="00A32D88" w:rsidRPr="00422616" w:rsidRDefault="00A32D88" w:rsidP="00A32D88">
            <w:pPr>
              <w:pStyle w:val="Heading1"/>
              <w:numPr>
                <w:ilvl w:val="0"/>
                <w:numId w:val="0"/>
              </w:numPr>
              <w:tabs>
                <w:tab w:val="left" w:pos="629"/>
                <w:tab w:val="decimal" w:pos="1420"/>
              </w:tabs>
              <w:spacing w:line="240" w:lineRule="auto"/>
              <w:ind w:left="70" w:right="-69" w:hanging="71"/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</w:pPr>
            <w:r w:rsidRPr="00422616">
              <w:rPr>
                <w:rFonts w:asciiTheme="majorBidi" w:hAnsiTheme="majorBidi" w:cstheme="majorBidi" w:hint="cs"/>
                <w:spacing w:val="-2"/>
                <w:sz w:val="30"/>
                <w:szCs w:val="30"/>
                <w:u w:val="none"/>
                <w:cs/>
              </w:rPr>
              <w:t xml:space="preserve"> </w:t>
            </w:r>
            <w:r w:rsidRPr="00422616">
              <w:rPr>
                <w:rFonts w:asciiTheme="majorBidi" w:hAnsiTheme="majorBidi" w:cstheme="majorBidi"/>
                <w:spacing w:val="-2"/>
                <w:sz w:val="30"/>
                <w:szCs w:val="30"/>
                <w:u w:val="none"/>
              </w:rPr>
              <w:t>(1,413)</w:t>
            </w:r>
          </w:p>
        </w:tc>
        <w:tc>
          <w:tcPr>
            <w:tcW w:w="180" w:type="dxa"/>
            <w:vAlign w:val="bottom"/>
          </w:tcPr>
          <w:p w14:paraId="0858117C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A365A4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7F02C4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B9A1044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6ECC3C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59DD0DF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62C1E6" w14:textId="77777777" w:rsidR="00A32D88" w:rsidRPr="008C4E87" w:rsidRDefault="00A32D88" w:rsidP="00A32D88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1B54D0E" w14:textId="77777777" w:rsidR="00A32D88" w:rsidRPr="008C4E87" w:rsidRDefault="00A32D88" w:rsidP="00A32D88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EAAE32" w14:textId="5C298071" w:rsidR="00246922" w:rsidRDefault="00246922" w:rsidP="001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 w:rsidP="00611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120"/>
          <w:tab w:val="left" w:pos="7110"/>
          <w:tab w:val="left" w:pos="873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CD721B">
            <w:pPr>
              <w:pStyle w:val="block"/>
              <w:spacing w:after="0" w:line="240" w:lineRule="auto"/>
              <w:ind w:left="256" w:right="-108" w:hanging="256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</w:tcPr>
          <w:p w14:paraId="1F8EA571" w14:textId="77777777" w:rsidR="00AD208B" w:rsidRPr="003500FB" w:rsidRDefault="00AD208B" w:rsidP="00CD721B">
            <w:pPr>
              <w:pStyle w:val="block"/>
              <w:tabs>
                <w:tab w:val="left" w:pos="256"/>
              </w:tabs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</w:tcPr>
          <w:p w14:paraId="7F1B4DE5" w14:textId="0DD7B01A" w:rsidR="00AD208B" w:rsidRPr="00A647A0" w:rsidRDefault="00A647A0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47A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คำนวณโดยใช้</w:t>
            </w:r>
            <w:r w:rsidRPr="00A647A0">
              <w:rPr>
                <w:rFonts w:ascii="Angsana New" w:eastAsia="Times New Roman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47A0">
              <w:rPr>
                <w:rFonts w:ascii="Angsana New" w:eastAsia="Times New Roman" w:hAnsi="Angsana New"/>
                <w:sz w:val="30"/>
                <w:szCs w:val="30"/>
              </w:rPr>
              <w:t>Thai Bond Market Association Government Bond Yield Curve)</w:t>
            </w:r>
          </w:p>
        </w:tc>
      </w:tr>
    </w:tbl>
    <w:p w14:paraId="2C10B5B1" w14:textId="5DF8E2D5" w:rsidR="002D4AAA" w:rsidRPr="00C807E8" w:rsidRDefault="002D4AAA" w:rsidP="00CD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B87B40" w14:textId="77777777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68FB1" w14:textId="50C4B288" w:rsidR="004F2B73" w:rsidRPr="00922B6A" w:rsidRDefault="00175ABF" w:rsidP="00175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22B6A">
        <w:rPr>
          <w:rFonts w:ascii="Angsana New" w:hAnsi="Angsana New" w:hint="cs"/>
          <w:spacing w:val="-2"/>
          <w:sz w:val="30"/>
          <w:szCs w:val="30"/>
          <w:cs/>
        </w:rPr>
        <w:t>กลุ่มคน</w:t>
      </w:r>
      <w:r w:rsidR="00922B6A" w:rsidRPr="00922B6A">
        <w:rPr>
          <w:rFonts w:ascii="Angsana New" w:hAnsi="Angsana New" w:hint="cs"/>
          <w:spacing w:val="-2"/>
          <w:sz w:val="30"/>
          <w:szCs w:val="30"/>
          <w:cs/>
        </w:rPr>
        <w:t>กลุ่มหนึ่ง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ได้ยื่นฟ้องต่อศาลที่จังหวัดอ่างทองเมื่อเดือนสิงหาคม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2561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ศาลได้รับฟ้องคดีดังกล่าวเป็นคดีแบบกลุ่มในเดือนกุมภาพันธ์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และบริษัทได้ยื่นขออุทธรณ์คำรับฟ้องแบบกลุ่ม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ซึ่งศาลอุทธรณ์มีคำตัดสินใ</w:t>
      </w:r>
      <w:r w:rsidR="00233688" w:rsidRPr="00922B6A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เดือนมีนาคม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2563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ให้สามารถดำเนินคดีแบบกลุ่มได้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และขอบเขตของคดีดังกล่าวให้รวมถึงบุคคลอื่นๆ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ที่ได้รับความเดือดร้อนจากกลิ่นของก๊าซ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CS2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ก๊าซ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H2S</w:t>
      </w:r>
      <w:r w:rsidRPr="00922B6A">
        <w:rPr>
          <w:rFonts w:ascii="Angsana New" w:hAnsi="Angsana New"/>
          <w:spacing w:val="-2"/>
          <w:sz w:val="30"/>
          <w:szCs w:val="30"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13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ในระหว่างการพิจารณาไกล่เกลี่ย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</w:t>
      </w:r>
      <w:r w:rsidR="00C80110" w:rsidRPr="00922B6A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ดีหลังจากเสร็จสิ้นกระบวนการทางกฎหมายแล้ว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ศาลมีคำสั่งให้คดีสิ้นสุดลงตามข้อตกลงระงับคดีในวันที่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ศาลสรุปว่าบริษัทสามารถปฏิบัติตามสัญญาประนีประนอมยอมความได้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คดีจึงสิ้นสุดในวันที่</w:t>
      </w:r>
      <w:r w:rsidR="00FA38E2" w:rsidRPr="00922B6A">
        <w:rPr>
          <w:rFonts w:ascii="Angsana New" w:hAnsi="Angsana New"/>
          <w:spacing w:val="-2"/>
          <w:sz w:val="30"/>
          <w:szCs w:val="30"/>
        </w:rPr>
        <w:t xml:space="preserve"> 7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22B6A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22B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A38E2" w:rsidRPr="00922B6A">
        <w:rPr>
          <w:rFonts w:ascii="Angsana New" w:hAnsi="Angsana New"/>
          <w:spacing w:val="-2"/>
          <w:sz w:val="30"/>
          <w:szCs w:val="30"/>
        </w:rPr>
        <w:t>2566</w:t>
      </w:r>
    </w:p>
    <w:p w14:paraId="326B8675" w14:textId="14A8A0E7" w:rsidR="00233688" w:rsidRDefault="0023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3360D9" w14:textId="49A98567" w:rsidR="004F2B73" w:rsidRPr="007E33BD" w:rsidRDefault="004F2B73" w:rsidP="00D8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73E8">
        <w:rPr>
          <w:rFonts w:ascii="Angsana New" w:hAnsi="Angsana New"/>
          <w:sz w:val="30"/>
          <w:szCs w:val="30"/>
          <w:cs/>
        </w:rPr>
        <w:lastRenderedPageBreak/>
        <w:t>ศาลได้รับรองสัญญาประนีประนอมยอมความลงวันที่</w:t>
      </w:r>
      <w:r w:rsidR="00D71079" w:rsidRPr="005173E8">
        <w:rPr>
          <w:rFonts w:ascii="Angsana New" w:hAnsi="Angsana New"/>
          <w:sz w:val="30"/>
          <w:szCs w:val="30"/>
        </w:rPr>
        <w:t xml:space="preserve"> </w:t>
      </w:r>
      <w:r w:rsidR="00842E83">
        <w:rPr>
          <w:rFonts w:ascii="Angsana New" w:hAnsi="Angsana New"/>
          <w:sz w:val="30"/>
          <w:szCs w:val="30"/>
        </w:rPr>
        <w:t>7</w:t>
      </w:r>
      <w:r w:rsidRPr="005173E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173E8">
        <w:rPr>
          <w:rFonts w:ascii="Angsana New" w:hAnsi="Angsana New"/>
          <w:sz w:val="30"/>
          <w:szCs w:val="30"/>
        </w:rPr>
        <w:t>2566</w:t>
      </w:r>
      <w:r w:rsidRPr="005173E8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="00842E83">
        <w:rPr>
          <w:rFonts w:ascii="Angsana New" w:hAnsi="Angsana New"/>
          <w:sz w:val="30"/>
          <w:szCs w:val="30"/>
        </w:rPr>
        <w:t>17</w:t>
      </w:r>
      <w:r w:rsidRPr="005173E8">
        <w:rPr>
          <w:rFonts w:ascii="Angsana New" w:hAnsi="Angsana New"/>
          <w:sz w:val="30"/>
          <w:szCs w:val="30"/>
        </w:rPr>
        <w:t>.90</w:t>
      </w:r>
      <w:r w:rsidRPr="005173E8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Pr="005173E8">
        <w:rPr>
          <w:rFonts w:ascii="Angsana New" w:hAnsi="Angsana New"/>
          <w:sz w:val="30"/>
          <w:szCs w:val="30"/>
        </w:rPr>
        <w:t>10</w:t>
      </w:r>
      <w:r w:rsidRPr="005173E8">
        <w:rPr>
          <w:rFonts w:ascii="Angsana New" w:hAnsi="Angsana New"/>
          <w:sz w:val="30"/>
          <w:szCs w:val="30"/>
          <w:cs/>
        </w:rPr>
        <w:t xml:space="preserve"> ปีข้างหน้า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ค่าใช้จ่ายขั้นต่ำสำหรับปีแรกตามสัญญาดังกล่าวเป็นจำนวนเงิน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1.40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ล้านบาทนับจากวันที่ทำสัญญา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16.50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2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ถึงปีที่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10</w:t>
      </w:r>
      <w:r w:rsidR="00D851A6" w:rsidRPr="00D851A6">
        <w:rPr>
          <w:rFonts w:ascii="Angsana New" w:hAnsi="Angsana New" w:hint="cs"/>
          <w:sz w:val="30"/>
          <w:szCs w:val="30"/>
          <w:cs/>
        </w:rPr>
        <w:t>อย่างน้อยเป็นเงิน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842E83">
        <w:rPr>
          <w:rFonts w:ascii="Angsana New" w:hAnsi="Angsana New"/>
          <w:sz w:val="30"/>
          <w:szCs w:val="30"/>
        </w:rPr>
        <w:t>1.65</w:t>
      </w:r>
      <w:r w:rsidR="00D851A6" w:rsidRPr="00D851A6">
        <w:rPr>
          <w:rFonts w:ascii="Angsana New" w:hAnsi="Angsana New"/>
          <w:sz w:val="30"/>
          <w:szCs w:val="30"/>
          <w:cs/>
        </w:rPr>
        <w:t xml:space="preserve"> </w:t>
      </w:r>
      <w:r w:rsidR="00D851A6" w:rsidRPr="00D851A6">
        <w:rPr>
          <w:rFonts w:ascii="Angsana New" w:hAnsi="Angsana New" w:hint="cs"/>
          <w:sz w:val="30"/>
          <w:szCs w:val="30"/>
          <w:cs/>
        </w:rPr>
        <w:t>ล้านบาทต่อปี</w:t>
      </w:r>
      <w:r w:rsidR="00D851A6" w:rsidRPr="00D851A6">
        <w:rPr>
          <w:rFonts w:ascii="Angsana New" w:hAnsi="Angsana New"/>
          <w:sz w:val="30"/>
          <w:szCs w:val="30"/>
        </w:rPr>
        <w:t xml:space="preserve"> </w:t>
      </w:r>
      <w:r w:rsidRPr="00D851A6">
        <w:rPr>
          <w:rFonts w:ascii="Angsana New" w:hAnsi="Angsana New"/>
          <w:sz w:val="30"/>
          <w:szCs w:val="30"/>
          <w:cs/>
        </w:rPr>
        <w:t xml:space="preserve">บริษัทได้มีการบันทึกประมาณการหนี้สินจำนวน </w:t>
      </w:r>
      <w:r w:rsidRPr="00D851A6">
        <w:rPr>
          <w:rFonts w:ascii="Angsana New" w:hAnsi="Angsana New"/>
          <w:sz w:val="30"/>
          <w:szCs w:val="30"/>
        </w:rPr>
        <w:t>17.90</w:t>
      </w:r>
      <w:r w:rsidRPr="00D851A6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Pr="00D851A6">
        <w:rPr>
          <w:rFonts w:ascii="Angsana New" w:hAnsi="Angsana New"/>
          <w:spacing w:val="-4"/>
          <w:sz w:val="30"/>
          <w:szCs w:val="30"/>
        </w:rPr>
        <w:t>3</w:t>
      </w:r>
      <w:r w:rsidR="00817A25" w:rsidRPr="00D851A6">
        <w:rPr>
          <w:rFonts w:ascii="Angsana New" w:hAnsi="Angsana New"/>
          <w:spacing w:val="-4"/>
          <w:sz w:val="30"/>
          <w:szCs w:val="30"/>
        </w:rPr>
        <w:t>1</w:t>
      </w:r>
      <w:r w:rsidRPr="00D851A6">
        <w:rPr>
          <w:rFonts w:ascii="Angsana New" w:hAnsi="Angsana New"/>
          <w:spacing w:val="-4"/>
          <w:sz w:val="30"/>
          <w:szCs w:val="30"/>
        </w:rPr>
        <w:t xml:space="preserve"> 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D851A6">
        <w:rPr>
          <w:rFonts w:ascii="Angsana New" w:hAnsi="Angsana New"/>
          <w:spacing w:val="-4"/>
          <w:sz w:val="30"/>
          <w:szCs w:val="30"/>
        </w:rPr>
        <w:t>256</w:t>
      </w:r>
      <w:r w:rsidR="00E12AC9" w:rsidRPr="00D851A6">
        <w:rPr>
          <w:rFonts w:ascii="Angsana New" w:hAnsi="Angsana New"/>
          <w:spacing w:val="-4"/>
          <w:sz w:val="30"/>
          <w:szCs w:val="30"/>
        </w:rPr>
        <w:t>8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จนถึงเดือน</w:t>
      </w:r>
      <w:r w:rsidR="0006212E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A33106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3106" w:rsidRPr="00D851A6">
        <w:rPr>
          <w:rFonts w:ascii="Angsana New" w:hAnsi="Angsana New"/>
          <w:spacing w:val="-4"/>
          <w:sz w:val="30"/>
          <w:szCs w:val="30"/>
        </w:rPr>
        <w:t>2568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บริษัทได้ใช้ประมาณการหนี้สินจำนวน</w:t>
      </w:r>
      <w:r w:rsidR="00810C3A" w:rsidRPr="00D851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33688">
        <w:rPr>
          <w:rFonts w:ascii="Angsana New" w:hAnsi="Angsana New"/>
          <w:spacing w:val="-4"/>
          <w:sz w:val="30"/>
          <w:szCs w:val="30"/>
        </w:rPr>
        <w:t>3.86</w:t>
      </w:r>
      <w:r w:rsidRPr="00D851A6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Pr="00D851A6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="00233688">
        <w:rPr>
          <w:rFonts w:ascii="Angsana New" w:hAnsi="Angsana New"/>
          <w:sz w:val="30"/>
          <w:szCs w:val="30"/>
        </w:rPr>
        <w:t>14.04</w:t>
      </w:r>
      <w:r w:rsidRPr="00D851A6">
        <w:rPr>
          <w:rFonts w:ascii="Angsana New" w:hAnsi="Angsana New"/>
          <w:sz w:val="30"/>
          <w:szCs w:val="30"/>
          <w:cs/>
        </w:rPr>
        <w:t xml:space="preserve"> ล้านบาท ณ</w:t>
      </w:r>
      <w:r w:rsidRPr="005173E8">
        <w:rPr>
          <w:rFonts w:ascii="Angsana New" w:hAnsi="Angsana New"/>
          <w:sz w:val="30"/>
          <w:szCs w:val="30"/>
          <w:cs/>
        </w:rPr>
        <w:t xml:space="preserve"> วันที่ </w:t>
      </w:r>
      <w:r w:rsidR="00A33106" w:rsidRPr="005173E8">
        <w:rPr>
          <w:rFonts w:ascii="Angsana New" w:hAnsi="Angsana New"/>
          <w:sz w:val="30"/>
          <w:szCs w:val="30"/>
        </w:rPr>
        <w:t xml:space="preserve">30 </w:t>
      </w:r>
      <w:r w:rsidR="00F344D2">
        <w:rPr>
          <w:rFonts w:ascii="Angsana New" w:hAnsi="Angsana New" w:hint="cs"/>
          <w:sz w:val="30"/>
          <w:szCs w:val="30"/>
          <w:cs/>
        </w:rPr>
        <w:t>กันยายน</w:t>
      </w:r>
      <w:r w:rsidR="00A33106" w:rsidRPr="005173E8">
        <w:rPr>
          <w:rFonts w:ascii="Angsana New" w:hAnsi="Angsana New" w:hint="cs"/>
          <w:sz w:val="30"/>
          <w:szCs w:val="30"/>
          <w:cs/>
        </w:rPr>
        <w:t xml:space="preserve"> </w:t>
      </w:r>
      <w:r w:rsidR="00A33106" w:rsidRPr="005173E8">
        <w:rPr>
          <w:rFonts w:ascii="Angsana New" w:hAnsi="Angsana New"/>
          <w:sz w:val="30"/>
          <w:szCs w:val="30"/>
        </w:rPr>
        <w:t>2568</w:t>
      </w:r>
      <w:r w:rsidR="00490DCA">
        <w:rPr>
          <w:rFonts w:ascii="Angsana New" w:hAnsi="Angsana New"/>
          <w:sz w:val="30"/>
          <w:szCs w:val="30"/>
        </w:rPr>
        <w:t xml:space="preserve"> </w:t>
      </w:r>
    </w:p>
    <w:p w14:paraId="5A727738" w14:textId="7A68689A" w:rsidR="00D34D67" w:rsidRPr="00C93831" w:rsidRDefault="00233688" w:rsidP="00C9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3831">
        <w:rPr>
          <w:rFonts w:ascii="Angsana New" w:hAnsi="Angsana New"/>
          <w:spacing w:val="-2"/>
          <w:sz w:val="30"/>
          <w:szCs w:val="30"/>
          <w:cs/>
        </w:rPr>
        <w:br/>
      </w:r>
      <w:r w:rsidRPr="00C93831">
        <w:rPr>
          <w:rFonts w:ascii="Angsana New" w:hAnsi="Angsana New"/>
          <w:sz w:val="30"/>
          <w:szCs w:val="30"/>
          <w:cs/>
        </w:rPr>
        <w:t xml:space="preserve">ในเดือนพฤษภาคม </w:t>
      </w:r>
      <w:r w:rsidR="00153502" w:rsidRPr="00C93831">
        <w:rPr>
          <w:rFonts w:ascii="Angsana New" w:hAnsi="Angsana New"/>
          <w:sz w:val="30"/>
          <w:szCs w:val="30"/>
        </w:rPr>
        <w:t>2568</w:t>
      </w:r>
      <w:r w:rsidRPr="00C93831">
        <w:rPr>
          <w:rFonts w:ascii="Angsana New" w:hAnsi="Angsana New"/>
          <w:sz w:val="30"/>
          <w:szCs w:val="30"/>
        </w:rPr>
        <w:t xml:space="preserve"> </w:t>
      </w:r>
      <w:r w:rsidRPr="00C93831">
        <w:rPr>
          <w:rFonts w:ascii="Angsana New" w:hAnsi="Angsana New"/>
          <w:sz w:val="30"/>
          <w:szCs w:val="30"/>
          <w:cs/>
        </w:rPr>
        <w:t>กลุ่ม</w:t>
      </w:r>
      <w:r w:rsidR="00922B6A" w:rsidRPr="00C93831">
        <w:rPr>
          <w:rFonts w:ascii="Angsana New" w:hAnsi="Angsana New" w:hint="cs"/>
          <w:sz w:val="30"/>
          <w:szCs w:val="30"/>
          <w:cs/>
        </w:rPr>
        <w:t>คน</w:t>
      </w:r>
      <w:r w:rsidR="00C93831" w:rsidRPr="00C93831">
        <w:rPr>
          <w:rFonts w:ascii="Angsana New" w:hAnsi="Angsana New" w:hint="cs"/>
          <w:sz w:val="30"/>
          <w:szCs w:val="30"/>
          <w:cs/>
        </w:rPr>
        <w:t>อีกกลุ่มหนึ่ง</w:t>
      </w:r>
      <w:r w:rsidRPr="00C93831">
        <w:rPr>
          <w:rFonts w:ascii="Angsana New" w:hAnsi="Angsana New"/>
          <w:sz w:val="30"/>
          <w:szCs w:val="30"/>
          <w:cs/>
        </w:rPr>
        <w:t>ได้</w:t>
      </w:r>
      <w:r w:rsidR="00D531FB" w:rsidRPr="00C93831">
        <w:rPr>
          <w:rFonts w:ascii="Angsana New" w:hAnsi="Angsana New" w:hint="cs"/>
          <w:sz w:val="30"/>
          <w:szCs w:val="30"/>
          <w:cs/>
        </w:rPr>
        <w:t>ยื่น</w:t>
      </w:r>
      <w:r w:rsidRPr="00C93831">
        <w:rPr>
          <w:rFonts w:ascii="Angsana New" w:hAnsi="Angsana New"/>
          <w:sz w:val="30"/>
          <w:szCs w:val="30"/>
          <w:cs/>
        </w:rPr>
        <w:t>ฟ้องร้องบริษัทเพื่อเรียกค่าเสียหายจากการละเมิดเนื่องมาจากการปล่อยสารเคมีที่ก่อให้เกิดอันตรายแก่</w:t>
      </w:r>
      <w:r w:rsidR="00D531FB" w:rsidRPr="00C93831">
        <w:rPr>
          <w:rFonts w:ascii="Angsana New" w:hAnsi="Angsana New" w:hint="cs"/>
          <w:sz w:val="30"/>
          <w:szCs w:val="30"/>
          <w:cs/>
        </w:rPr>
        <w:t>กลุ่ม</w:t>
      </w:r>
      <w:r w:rsidRPr="00C93831">
        <w:rPr>
          <w:rFonts w:ascii="Angsana New" w:hAnsi="Angsana New"/>
          <w:sz w:val="30"/>
          <w:szCs w:val="30"/>
          <w:cs/>
        </w:rPr>
        <w:t>บุคคลเหล่านี้</w:t>
      </w:r>
      <w:r w:rsidRPr="00C93831">
        <w:rPr>
          <w:rFonts w:ascii="Angsana New" w:hAnsi="Angsana New"/>
          <w:sz w:val="30"/>
          <w:szCs w:val="30"/>
        </w:rPr>
        <w:t xml:space="preserve"> </w:t>
      </w:r>
      <w:r w:rsidRPr="00C93831">
        <w:rPr>
          <w:rFonts w:ascii="Angsana New" w:hAnsi="Angsana New"/>
          <w:sz w:val="30"/>
          <w:szCs w:val="30"/>
          <w:cs/>
        </w:rPr>
        <w:t>มูลค่าความเสียหาย</w:t>
      </w:r>
      <w:r w:rsidR="00D531FB" w:rsidRPr="00C93831">
        <w:rPr>
          <w:rFonts w:ascii="Angsana New" w:hAnsi="Angsana New" w:hint="cs"/>
          <w:sz w:val="30"/>
          <w:szCs w:val="30"/>
          <w:cs/>
        </w:rPr>
        <w:t>ที่เกิดจากการฟ้องร้อง</w:t>
      </w:r>
      <w:r w:rsidRPr="00C93831">
        <w:rPr>
          <w:rFonts w:ascii="Angsana New" w:hAnsi="Angsana New"/>
          <w:sz w:val="30"/>
          <w:szCs w:val="30"/>
          <w:cs/>
        </w:rPr>
        <w:t>ของคดีนี้</w:t>
      </w:r>
      <w:r w:rsidR="00D531FB" w:rsidRPr="00C93831">
        <w:rPr>
          <w:rFonts w:ascii="Angsana New" w:hAnsi="Angsana New" w:hint="cs"/>
          <w:sz w:val="30"/>
          <w:szCs w:val="30"/>
          <w:cs/>
        </w:rPr>
        <w:t>รวม</w:t>
      </w:r>
      <w:r w:rsidRPr="00C93831">
        <w:rPr>
          <w:rFonts w:ascii="Angsana New" w:hAnsi="Angsana New"/>
          <w:sz w:val="30"/>
          <w:szCs w:val="30"/>
          <w:cs/>
        </w:rPr>
        <w:t xml:space="preserve">เป็นเงิน </w:t>
      </w:r>
      <w:r w:rsidRPr="00C93831">
        <w:rPr>
          <w:rFonts w:ascii="Angsana New" w:hAnsi="Angsana New"/>
          <w:sz w:val="30"/>
          <w:szCs w:val="30"/>
        </w:rPr>
        <w:t xml:space="preserve">74.28 </w:t>
      </w:r>
      <w:r w:rsidRPr="00C93831">
        <w:rPr>
          <w:rFonts w:ascii="Angsana New" w:hAnsi="Angsana New"/>
          <w:sz w:val="30"/>
          <w:szCs w:val="30"/>
          <w:cs/>
        </w:rPr>
        <w:t xml:space="preserve">ล้านบาท ศาลแพ่งได้นัดไต่สวนมูลฟ้องเมื่อวันที่ </w:t>
      </w:r>
      <w:r w:rsidRPr="00C93831">
        <w:rPr>
          <w:rFonts w:ascii="Angsana New" w:hAnsi="Angsana New"/>
          <w:sz w:val="30"/>
          <w:szCs w:val="30"/>
        </w:rPr>
        <w:t xml:space="preserve">29 </w:t>
      </w:r>
      <w:r w:rsidRPr="00C9383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93831">
        <w:rPr>
          <w:rFonts w:ascii="Angsana New" w:hAnsi="Angsana New"/>
          <w:sz w:val="30"/>
          <w:szCs w:val="30"/>
        </w:rPr>
        <w:t xml:space="preserve">2568 </w:t>
      </w:r>
      <w:r w:rsidRPr="00C93831">
        <w:rPr>
          <w:rFonts w:ascii="Angsana New" w:hAnsi="Angsana New"/>
          <w:sz w:val="30"/>
          <w:szCs w:val="30"/>
          <w:cs/>
        </w:rPr>
        <w:t>โดยศาลมีคำสั่งให</w:t>
      </w:r>
      <w:r w:rsidRPr="00C93831">
        <w:rPr>
          <w:rFonts w:ascii="Angsana New" w:hAnsi="Angsana New" w:hint="cs"/>
          <w:sz w:val="30"/>
          <w:szCs w:val="30"/>
          <w:cs/>
        </w:rPr>
        <w:t>้</w:t>
      </w:r>
      <w:r w:rsidR="00922B6A" w:rsidRPr="00C93831">
        <w:rPr>
          <w:rFonts w:ascii="Angsana New" w:hAnsi="Angsana New" w:hint="cs"/>
          <w:sz w:val="30"/>
          <w:szCs w:val="30"/>
          <w:cs/>
        </w:rPr>
        <w:t>คู่ความ</w:t>
      </w:r>
      <w:r w:rsidRPr="00C93831">
        <w:rPr>
          <w:rFonts w:ascii="Angsana New" w:hAnsi="Angsana New"/>
          <w:sz w:val="30"/>
          <w:szCs w:val="30"/>
          <w:cs/>
        </w:rPr>
        <w:t>เจรจา</w:t>
      </w:r>
      <w:r w:rsidR="00D531FB" w:rsidRPr="00C93831">
        <w:rPr>
          <w:rFonts w:ascii="Angsana New" w:hAnsi="Angsana New" w:hint="cs"/>
          <w:sz w:val="30"/>
          <w:szCs w:val="30"/>
          <w:cs/>
        </w:rPr>
        <w:t xml:space="preserve">ผ่านศูนย์ไกล่เกลี่ยของศาลซึ่งจะจัดขึ้นในเดือนพฤศจิกายน </w:t>
      </w:r>
      <w:r w:rsidR="00D531FB" w:rsidRPr="00C93831">
        <w:rPr>
          <w:rFonts w:ascii="Angsana New" w:hAnsi="Angsana New"/>
          <w:sz w:val="30"/>
          <w:szCs w:val="30"/>
        </w:rPr>
        <w:t>2568</w:t>
      </w:r>
      <w:r w:rsidR="008F6FF7" w:rsidRPr="00C93831">
        <w:rPr>
          <w:rFonts w:ascii="Angsana New" w:hAnsi="Angsana New"/>
          <w:sz w:val="30"/>
          <w:szCs w:val="30"/>
        </w:rPr>
        <w:t xml:space="preserve"> </w:t>
      </w:r>
      <w:r w:rsidR="008F6FF7" w:rsidRPr="00C97C2E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C97C2E" w:rsidRPr="00C97C2E">
        <w:rPr>
          <w:rFonts w:ascii="Angsana New" w:hAnsi="Angsana New"/>
          <w:spacing w:val="-2"/>
          <w:sz w:val="30"/>
          <w:szCs w:val="30"/>
        </w:rPr>
        <w:t xml:space="preserve"> </w:t>
      </w:r>
      <w:r w:rsidR="008F6FF7" w:rsidRPr="00C97C2E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8F6FF7" w:rsidRPr="00C97C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FF7" w:rsidRPr="00C97C2E">
        <w:rPr>
          <w:rFonts w:ascii="Angsana New" w:hAnsi="Angsana New"/>
          <w:spacing w:val="-2"/>
          <w:sz w:val="30"/>
          <w:szCs w:val="30"/>
        </w:rPr>
        <w:t xml:space="preserve">30 </w:t>
      </w:r>
      <w:r w:rsidR="008F6FF7" w:rsidRPr="00C97C2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F6FF7" w:rsidRPr="00C97C2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FF7" w:rsidRPr="00C97C2E">
        <w:rPr>
          <w:rFonts w:ascii="Angsana New" w:hAnsi="Angsana New"/>
          <w:spacing w:val="-2"/>
          <w:sz w:val="30"/>
          <w:szCs w:val="30"/>
        </w:rPr>
        <w:t xml:space="preserve">2568 </w:t>
      </w:r>
      <w:r w:rsidR="004853DE" w:rsidRPr="004853DE">
        <w:rPr>
          <w:rFonts w:ascii="Angsana New" w:hAnsi="Angsana New" w:hint="cs"/>
          <w:spacing w:val="-2"/>
          <w:sz w:val="30"/>
          <w:szCs w:val="30"/>
          <w:cs/>
        </w:rPr>
        <w:t>บริษัทอยู่ระหว่างกระบวนการไกล่เกลี่ยข้อพิพาทซึ่งยังมีความไม่แน่นอนในผลลัพธ์</w:t>
      </w:r>
      <w:r w:rsidR="004853DE" w:rsidRPr="004853D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853DE" w:rsidRPr="004853DE">
        <w:rPr>
          <w:rFonts w:ascii="Angsana New" w:hAnsi="Angsana New" w:hint="cs"/>
          <w:spacing w:val="-2"/>
          <w:sz w:val="30"/>
          <w:szCs w:val="30"/>
          <w:cs/>
        </w:rPr>
        <w:t>ดังนั้นบริษัทจึงยังไม่ได้ตั้งสำรองสำหรับค่าใช้จ่ายประมาณการหนี้สินที่อาจเกิดขึ้นจากกรณีนี้</w:t>
      </w:r>
    </w:p>
    <w:p w14:paraId="1944FA66" w14:textId="77777777" w:rsidR="006F2D73" w:rsidRDefault="006F2D73" w:rsidP="000C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3B9261D" w14:textId="0FE62A5E" w:rsidR="00F344D2" w:rsidRDefault="00F344D2" w:rsidP="00F344D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1EF3464" w14:textId="77777777" w:rsidR="00F344D2" w:rsidRDefault="00F344D2" w:rsidP="00F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6D1684" w14:textId="77777777" w:rsidR="00F344D2" w:rsidRPr="006B3CB3" w:rsidRDefault="00F344D2" w:rsidP="00F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3CB3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6B3CB3">
        <w:rPr>
          <w:rFonts w:ascii="Angsana New" w:hAnsi="Angsana New"/>
          <w:sz w:val="30"/>
          <w:szCs w:val="30"/>
          <w:cs/>
        </w:rPr>
        <w:t>ปันผลที่บริษัทจ่ายให้ผู้ถือหุ้น มีดังนี้</w:t>
      </w:r>
    </w:p>
    <w:p w14:paraId="0105BC1F" w14:textId="77777777" w:rsidR="00F344D2" w:rsidRPr="006B3CB3" w:rsidRDefault="00F344D2" w:rsidP="00F344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F344D2" w:rsidRPr="00F7027F" w14:paraId="59E337EE" w14:textId="77777777" w:rsidTr="00F720DC">
        <w:trPr>
          <w:tblHeader/>
        </w:trPr>
        <w:tc>
          <w:tcPr>
            <w:tcW w:w="3060" w:type="dxa"/>
            <w:vAlign w:val="bottom"/>
          </w:tcPr>
          <w:p w14:paraId="540E8F9B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DA81CCD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565D491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E988E52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98E336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D517F89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A967A6B" w14:textId="77777777" w:rsidR="00F344D2" w:rsidRPr="00F7027F" w:rsidDel="00D43E7A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44D2" w:rsidRPr="00F7027F" w14:paraId="7379B607" w14:textId="77777777" w:rsidTr="00F720DC">
        <w:trPr>
          <w:tblHeader/>
        </w:trPr>
        <w:tc>
          <w:tcPr>
            <w:tcW w:w="3060" w:type="dxa"/>
          </w:tcPr>
          <w:p w14:paraId="7CE5963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EC11713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9EEBE0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BCBBE27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24AA67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4E154AA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44D2" w:rsidRPr="00F7027F" w14:paraId="6F54FC4B" w14:textId="77777777" w:rsidTr="00654E6E">
        <w:tc>
          <w:tcPr>
            <w:tcW w:w="3060" w:type="dxa"/>
          </w:tcPr>
          <w:p w14:paraId="1F491432" w14:textId="47DB0A25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800" w:type="dxa"/>
          </w:tcPr>
          <w:p w14:paraId="51987A22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25E7D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3FD014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E73F7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53CFBB" w14:textId="77777777" w:rsidR="00F344D2" w:rsidRPr="00F7027F" w:rsidRDefault="00F344D2" w:rsidP="00F72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FA6" w:rsidRPr="00F7027F" w14:paraId="7023B287" w14:textId="77777777" w:rsidTr="00654E6E">
        <w:tc>
          <w:tcPr>
            <w:tcW w:w="3060" w:type="dxa"/>
          </w:tcPr>
          <w:p w14:paraId="2A5FAE67" w14:textId="77777777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3B26149" w14:textId="5A758277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5D4B0C61" w14:textId="2A072B7C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326BD6E" w14:textId="1E966A8C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203DF6C9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313DFD" w14:textId="0B82392E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  <w:tr w:rsidR="00EF7FA6" w:rsidRPr="002B2ACA" w14:paraId="38C442E3" w14:textId="77777777" w:rsidTr="00654E6E">
        <w:tc>
          <w:tcPr>
            <w:tcW w:w="3060" w:type="dxa"/>
          </w:tcPr>
          <w:p w14:paraId="2484D7E9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75BCAA8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77A4DAC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A0293A0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FE660A6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416C65A" w14:textId="77777777" w:rsidR="00EF7FA6" w:rsidRPr="004B5B4D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F7FA6" w:rsidRPr="00F7027F" w14:paraId="55573756" w14:textId="77777777" w:rsidTr="00F720DC">
        <w:tc>
          <w:tcPr>
            <w:tcW w:w="3060" w:type="dxa"/>
          </w:tcPr>
          <w:p w14:paraId="5C46D049" w14:textId="4354E480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800" w:type="dxa"/>
          </w:tcPr>
          <w:p w14:paraId="23B167D9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9B5D0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F0DF6E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843E5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11863A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FA6" w:rsidRPr="00F7027F" w14:paraId="61DE9022" w14:textId="77777777" w:rsidTr="00F720DC">
        <w:tc>
          <w:tcPr>
            <w:tcW w:w="3060" w:type="dxa"/>
          </w:tcPr>
          <w:p w14:paraId="0DF2B709" w14:textId="0EFF4FC6" w:rsidR="00EF7FA6" w:rsidRPr="00C80FD6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3364911D" w14:textId="7AEC9439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41FCBE5" w14:textId="3BD9A588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2DDD92C" w14:textId="2D02DA09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53E143AD" w14:textId="77777777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3EE23C3" w14:textId="1E8B47EE" w:rsidR="00EF7FA6" w:rsidRPr="00F7027F" w:rsidRDefault="00EF7FA6" w:rsidP="00EF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</w:tbl>
    <w:p w14:paraId="5BA682E9" w14:textId="711EA204" w:rsidR="00DB7C75" w:rsidRDefault="00DB7C75" w:rsidP="00F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3A6CD6" w14:textId="77777777" w:rsidR="00DB7C75" w:rsidRDefault="00DB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FB2" w:rsidRPr="006758E4" w14:paraId="26661868" w14:textId="77777777" w:rsidTr="00B44CA1">
        <w:tc>
          <w:tcPr>
            <w:tcW w:w="5490" w:type="dxa"/>
            <w:tcBorders>
              <w:bottom w:val="nil"/>
            </w:tcBorders>
          </w:tcPr>
          <w:p w14:paraId="306DDD62" w14:textId="77777777" w:rsidR="00B95FB2" w:rsidRPr="000A2EAB" w:rsidRDefault="00B95FB2" w:rsidP="00B95FB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1D2CA2A" w14:textId="3C039AB5" w:rsidR="00B95FB2" w:rsidRPr="006758E4" w:rsidRDefault="00A33106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344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B95FB2" w:rsidRPr="006758E4" w:rsidRDefault="00B95FB2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2F9747C3" w:rsidR="00B95FB2" w:rsidRPr="006758E4" w:rsidRDefault="00B95FB2" w:rsidP="00B95FB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3310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3106" w:rsidRPr="006758E4" w14:paraId="5D65B64D" w14:textId="77777777" w:rsidTr="00EC54A0">
        <w:tc>
          <w:tcPr>
            <w:tcW w:w="5490" w:type="dxa"/>
            <w:tcBorders>
              <w:bottom w:val="nil"/>
            </w:tcBorders>
          </w:tcPr>
          <w:p w14:paraId="4290D21C" w14:textId="41A059AD" w:rsidR="00A33106" w:rsidRPr="006758E4" w:rsidRDefault="001836E2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="009E6FBD" w:rsidRPr="009E6FB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48D951D1" w14:textId="29B104F9" w:rsidR="00A33106" w:rsidRPr="006758E4" w:rsidRDefault="00D531FB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5931C193" w:rsidR="00A33106" w:rsidRPr="006758E4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A33106" w14:paraId="0F051FA3" w14:textId="77777777" w:rsidTr="00EC54A0">
        <w:tc>
          <w:tcPr>
            <w:tcW w:w="5490" w:type="dxa"/>
            <w:tcBorders>
              <w:bottom w:val="nil"/>
            </w:tcBorders>
          </w:tcPr>
          <w:p w14:paraId="220F9F7C" w14:textId="77777777" w:rsidR="00A33106" w:rsidRPr="006758E4" w:rsidRDefault="00A33106" w:rsidP="00A33106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662705" w14:textId="07188FEA" w:rsidR="00A33106" w:rsidRPr="006758E4" w:rsidRDefault="00D531FB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6A4D38CF" w:rsidR="00A33106" w:rsidRDefault="00A33106" w:rsidP="00A33106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27CB26" w14:textId="6279F3DD" w:rsidR="006F2D73" w:rsidRDefault="00471494" w:rsidP="006F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71494">
        <w:rPr>
          <w:rFonts w:ascii="Angsana New" w:hAnsi="Angsana New" w:hint="cs"/>
          <w:spacing w:val="-4"/>
          <w:sz w:val="30"/>
          <w:szCs w:val="30"/>
          <w:cs/>
        </w:rPr>
        <w:t>ณ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30 </w:t>
      </w:r>
      <w:r w:rsidR="00F344D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494">
        <w:rPr>
          <w:rFonts w:ascii="Angsana New" w:hAnsi="Angsana New"/>
          <w:spacing w:val="-4"/>
          <w:sz w:val="30"/>
          <w:szCs w:val="30"/>
        </w:rPr>
        <w:t xml:space="preserve">2568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บริษัทมีหนังสือค้ำประกันซึ่งออกโดยธนาคารในนามบริษัทเหลืออยู่เป็นจำนวน</w:t>
      </w:r>
      <w:r w:rsidRPr="004714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20D5">
        <w:rPr>
          <w:rFonts w:ascii="Angsana New" w:hAnsi="Angsana New"/>
          <w:spacing w:val="-4"/>
          <w:sz w:val="30"/>
          <w:szCs w:val="30"/>
        </w:rPr>
        <w:t xml:space="preserve">1 </w:t>
      </w:r>
      <w:r w:rsidRPr="0047149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</w:p>
    <w:p w14:paraId="6A60EE5D" w14:textId="77777777" w:rsidR="006F2D73" w:rsidRDefault="006F2D73" w:rsidP="00DB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02A6D8" w14:textId="2636E2C0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10572B" w14:textId="0AF781C4" w:rsidR="006F7AEC" w:rsidRDefault="006F7AEC" w:rsidP="006F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EBB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2568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บริษัทมีเลตเตอร์ออฟเครดิตซึ่งออกโดยธนาคารในนามบริษัท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เหลืออยู่เป็นจำนวน </w:t>
      </w:r>
      <w:r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8"/>
          <w:sz w:val="30"/>
          <w:szCs w:val="30"/>
        </w:rPr>
        <w:t xml:space="preserve">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(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31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มีนาคม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256</w:t>
      </w:r>
      <w:r>
        <w:rPr>
          <w:rFonts w:ascii="Angsana New" w:hAnsi="Angsana New"/>
          <w:i/>
          <w:iCs/>
          <w:spacing w:val="-8"/>
          <w:sz w:val="30"/>
          <w:szCs w:val="30"/>
        </w:rPr>
        <w:t>8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: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8"/>
          <w:sz w:val="30"/>
          <w:szCs w:val="30"/>
        </w:rPr>
        <w:t xml:space="preserve">6 </w:t>
      </w:r>
      <w:r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19CDDD87" w14:textId="77777777" w:rsidR="006F2D73" w:rsidRPr="00760CF6" w:rsidRDefault="006F2D73" w:rsidP="006F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0532B1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6BB79A48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A33106">
        <w:rPr>
          <w:rFonts w:ascii="Angsana New" w:hAnsi="Angsana New"/>
          <w:spacing w:val="-2"/>
          <w:sz w:val="30"/>
          <w:szCs w:val="30"/>
        </w:rPr>
        <w:t xml:space="preserve">30 </w:t>
      </w:r>
      <w:r w:rsidR="00F344D2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A33106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33106">
        <w:rPr>
          <w:rFonts w:ascii="Angsana New" w:hAnsi="Angsana New"/>
          <w:spacing w:val="-2"/>
          <w:sz w:val="30"/>
          <w:szCs w:val="30"/>
        </w:rPr>
        <w:t xml:space="preserve">2568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0532B1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662EEC" w14:textId="77777777" w:rsidR="008B62BB" w:rsidRPr="000B5160" w:rsidRDefault="008B62BB" w:rsidP="008B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70</w:t>
      </w:r>
    </w:p>
    <w:p w14:paraId="3570558E" w14:textId="77777777" w:rsidR="008B62BB" w:rsidRPr="000532B1" w:rsidRDefault="008B62BB" w:rsidP="0036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A730C1" w14:textId="77777777" w:rsidR="008B62BB" w:rsidRPr="000B5160" w:rsidRDefault="008B62BB" w:rsidP="008B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0532B1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6C8932" w14:textId="79A85EE8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lastRenderedPageBreak/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25</w:t>
      </w:r>
      <w:r w:rsidR="00490DCA">
        <w:rPr>
          <w:rFonts w:ascii="Angsana New" w:hAnsi="Angsana New"/>
          <w:sz w:val="30"/>
          <w:szCs w:val="30"/>
        </w:rPr>
        <w:t>72</w:t>
      </w:r>
    </w:p>
    <w:p w14:paraId="2913C659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36792F5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22F8">
        <w:rPr>
          <w:rFonts w:ascii="Angsana New" w:hAnsi="Angsana New" w:hint="cs"/>
          <w:spacing w:val="2"/>
          <w:sz w:val="30"/>
          <w:szCs w:val="30"/>
          <w:cs/>
        </w:rPr>
        <w:t>บริษัทได้ตกลงทำสัญญาซื้อก๊าซธรรมชาติกับบริษัทในประเทศเป็นระยะเวลา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/>
          <w:spacing w:val="2"/>
          <w:sz w:val="30"/>
          <w:szCs w:val="30"/>
        </w:rPr>
        <w:t>10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ปีเริ่มต้น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1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2564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532B1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BA940" w14:textId="77777777" w:rsid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2568</w:t>
      </w:r>
    </w:p>
    <w:p w14:paraId="491D2B5B" w14:textId="77777777" w:rsidR="006F2D73" w:rsidRDefault="006F2D73" w:rsidP="00A2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61853F" w14:textId="6AB26F67" w:rsidR="00980746" w:rsidRDefault="00FF07E4" w:rsidP="00FF07E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F07E4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45C4EF1" w14:textId="77777777" w:rsidR="00FF07E4" w:rsidRPr="00FF07E4" w:rsidRDefault="00FF07E4" w:rsidP="00FF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2994D23" w14:textId="2BE2F6A7" w:rsidR="00FE0C89" w:rsidRPr="00FE0C89" w:rsidRDefault="00FE0C89" w:rsidP="00FE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Pr="00FE0C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ประกาศแผนการลดขนาด</w:t>
      </w:r>
    </w:p>
    <w:p w14:paraId="7E3122A2" w14:textId="77777777" w:rsidR="00FE0C89" w:rsidRPr="00FE0C89" w:rsidRDefault="00FE0C89" w:rsidP="00FE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6A317" w14:textId="443F48CF" w:rsidR="000C20D5" w:rsidRPr="00FE0C89" w:rsidRDefault="00FE0C89" w:rsidP="00FE0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0C8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="00ED77B3">
        <w:rPr>
          <w:rFonts w:ascii="Angsana New" w:hAnsi="Angsana New"/>
          <w:sz w:val="30"/>
          <w:szCs w:val="30"/>
        </w:rPr>
        <w:t>24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Pr="00FE0C89">
        <w:rPr>
          <w:rFonts w:ascii="Angsana New" w:hAnsi="Angsana New" w:hint="cs"/>
          <w:sz w:val="30"/>
          <w:szCs w:val="30"/>
          <w:cs/>
        </w:rPr>
        <w:t>ตุลาคม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="00ED77B3">
        <w:rPr>
          <w:rFonts w:ascii="Angsana New" w:hAnsi="Angsana New"/>
          <w:sz w:val="30"/>
          <w:szCs w:val="30"/>
        </w:rPr>
        <w:t>2568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Pr="00FE0C89">
        <w:rPr>
          <w:rFonts w:ascii="Angsana New" w:hAnsi="Angsana New" w:hint="cs"/>
          <w:sz w:val="30"/>
          <w:szCs w:val="30"/>
          <w:cs/>
        </w:rPr>
        <w:t>บริษัทได้ประกาศการตัดสินใจเกี่ยวกับแผนการลดขนาดธุรกิจโดย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FE0C89">
        <w:rPr>
          <w:rFonts w:ascii="Angsana New" w:hAnsi="Angsana New" w:hint="cs"/>
          <w:sz w:val="30"/>
          <w:szCs w:val="30"/>
          <w:cs/>
        </w:rPr>
        <w:t>หยุดสายการผลิตหนึ่ง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FE0C89">
        <w:rPr>
          <w:rFonts w:ascii="Angsana New" w:hAnsi="Angsana New" w:hint="cs"/>
          <w:sz w:val="30"/>
          <w:szCs w:val="30"/>
          <w:cs/>
        </w:rPr>
        <w:t>ทั้งหมด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="00ED77B3">
        <w:rPr>
          <w:rFonts w:ascii="Angsana New" w:hAnsi="Angsana New"/>
          <w:sz w:val="30"/>
          <w:szCs w:val="30"/>
        </w:rPr>
        <w:t>5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 w:rsidRPr="00FE0C89">
        <w:rPr>
          <w:rFonts w:ascii="Angsana New" w:hAnsi="Angsana New" w:hint="cs"/>
          <w:sz w:val="30"/>
          <w:szCs w:val="30"/>
          <w:cs/>
        </w:rPr>
        <w:t>สายการดำเนินงานในปัจจุบัน</w:t>
      </w:r>
      <w:r w:rsidRPr="00FE0C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FE0C89">
        <w:rPr>
          <w:rFonts w:ascii="Angsana New" w:hAnsi="Angsana New" w:hint="cs"/>
          <w:sz w:val="30"/>
          <w:szCs w:val="30"/>
          <w:cs/>
        </w:rPr>
        <w:t>รวมถึงผลกระทบที่หลีกเลี่ยงไม่ได้จากการ</w:t>
      </w:r>
      <w:r>
        <w:rPr>
          <w:rFonts w:ascii="Angsana New" w:hAnsi="Angsana New" w:hint="cs"/>
          <w:sz w:val="30"/>
          <w:szCs w:val="30"/>
          <w:cs/>
        </w:rPr>
        <w:t>ต้อง</w:t>
      </w:r>
      <w:r w:rsidRPr="00FE0C89">
        <w:rPr>
          <w:rFonts w:ascii="Angsana New" w:hAnsi="Angsana New" w:hint="cs"/>
          <w:sz w:val="30"/>
          <w:szCs w:val="30"/>
          <w:cs/>
        </w:rPr>
        <w:t>ลดจำนวนพนักงานเพื่อให้สอดคล้องกับขนาดและกำลังการผลิตที่แท้จริง</w:t>
      </w:r>
      <w:r w:rsidR="00D03BAC">
        <w:rPr>
          <w:rFonts w:ascii="Angsana New" w:hAnsi="Angsana New"/>
          <w:sz w:val="30"/>
          <w:szCs w:val="30"/>
        </w:rPr>
        <w:t xml:space="preserve"> </w:t>
      </w:r>
      <w:r w:rsidR="00D03BAC" w:rsidRPr="00D03BAC">
        <w:rPr>
          <w:rFonts w:ascii="Angsana New" w:hAnsi="Angsana New"/>
          <w:sz w:val="30"/>
          <w:szCs w:val="30"/>
          <w:cs/>
        </w:rPr>
        <w:t>ขณะนี้ฝ่ายบริหารอยู่ระหว่างการประเมินผลกระทบที่อาจเกิดขึ้นต่อมูลค่าของสินทรัพย์และหนี้สินที่เกี่ยวข้องกับแผนดังกล่าว</w:t>
      </w:r>
    </w:p>
    <w:p w14:paraId="05B0ED0C" w14:textId="77777777" w:rsidR="00547DCB" w:rsidRPr="00A2266A" w:rsidRDefault="00547DCB" w:rsidP="0027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547DCB" w:rsidRPr="00A2266A" w:rsidSect="00072486">
      <w:headerReference w:type="default" r:id="rId18"/>
      <w:footerReference w:type="default" r:id="rId19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8727" w14:textId="77777777" w:rsidR="004B68A3" w:rsidRDefault="004B68A3" w:rsidP="00900EE2">
      <w:r>
        <w:separator/>
      </w:r>
    </w:p>
  </w:endnote>
  <w:endnote w:type="continuationSeparator" w:id="0">
    <w:p w14:paraId="4BCE2F07" w14:textId="77777777" w:rsidR="004B68A3" w:rsidRDefault="004B68A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8E9C" w14:textId="1DA6EAF4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580A24">
      <w:rPr>
        <w:rStyle w:val="PageNumber"/>
        <w:rFonts w:ascii="Angsana New" w:hAnsi="Angsana New"/>
        <w:noProof/>
        <w:sz w:val="30"/>
        <w:szCs w:val="30"/>
      </w:rPr>
      <w:t>NFS_THAI RAYON PCL_Q2_25 V7.docx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5330" w14:textId="77777777" w:rsidR="004B68A3" w:rsidRDefault="004B68A3" w:rsidP="00900EE2">
      <w:r>
        <w:separator/>
      </w:r>
    </w:p>
  </w:footnote>
  <w:footnote w:type="continuationSeparator" w:id="0">
    <w:p w14:paraId="07FCCBE6" w14:textId="77777777" w:rsidR="004B68A3" w:rsidRDefault="004B68A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F87A4AE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F44F20" w14:textId="0C4BE2B8" w:rsidR="004E1A86" w:rsidRPr="00016CBC" w:rsidRDefault="00674466" w:rsidP="004E1A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 w:rsidR="00D97E87">
      <w:rPr>
        <w:rFonts w:ascii="Angsana New" w:hAnsi="Angsana New" w:hint="cs"/>
        <w:bCs/>
        <w:sz w:val="32"/>
        <w:szCs w:val="32"/>
        <w:cs/>
      </w:rPr>
      <w:t>และหกเดือน</w:t>
    </w:r>
    <w:r w:rsidR="00D97E87"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="00D97E87" w:rsidRPr="00D97E87">
      <w:rPr>
        <w:rFonts w:ascii="Angsana New" w:hAnsi="Angsana New" w:hint="cs"/>
        <w:b/>
        <w:bCs/>
        <w:sz w:val="32"/>
        <w:szCs w:val="32"/>
      </w:rPr>
      <w:t>3</w:t>
    </w:r>
    <w:r w:rsidR="00D97E87" w:rsidRPr="00D97E87">
      <w:rPr>
        <w:rFonts w:ascii="Angsana New" w:hAnsi="Angsana New"/>
        <w:b/>
        <w:bCs/>
        <w:sz w:val="32"/>
        <w:szCs w:val="32"/>
      </w:rPr>
      <w:t>0</w:t>
    </w:r>
    <w:r w:rsidR="00D97E87" w:rsidRPr="002F44C5">
      <w:rPr>
        <w:rFonts w:ascii="Angsana New" w:hAnsi="Angsana New"/>
        <w:sz w:val="32"/>
        <w:szCs w:val="32"/>
      </w:rPr>
      <w:t xml:space="preserve"> </w:t>
    </w:r>
    <w:r w:rsidR="00D97E87" w:rsidRPr="005E2A7F">
      <w:rPr>
        <w:rFonts w:ascii="Angsana New" w:hAnsi="Angsana New" w:hint="cs"/>
        <w:bCs/>
        <w:sz w:val="32"/>
        <w:szCs w:val="32"/>
        <w:cs/>
      </w:rPr>
      <w:t>กันยายน</w:t>
    </w:r>
    <w:r w:rsidR="00D97E87" w:rsidRPr="002F44C5">
      <w:rPr>
        <w:rFonts w:ascii="Angsana New" w:hAnsi="Angsana New" w:hint="cs"/>
        <w:bCs/>
        <w:sz w:val="32"/>
        <w:szCs w:val="32"/>
        <w:cs/>
      </w:rPr>
      <w:t xml:space="preserve"> </w:t>
    </w:r>
    <w:r w:rsidR="004E1A86"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="004E1A86">
      <w:rPr>
        <w:rFonts w:ascii="Angsana New" w:hAnsi="Angsana New"/>
        <w:b/>
        <w:bCs/>
        <w:sz w:val="32"/>
        <w:szCs w:val="32"/>
      </w:rPr>
      <w:t xml:space="preserve"> </w:t>
    </w:r>
    <w:r w:rsidR="004E1A86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50613470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4E1A86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B1FE97" w14:textId="77777777" w:rsidR="00D97E87" w:rsidRPr="00016CBC" w:rsidRDefault="00D97E87" w:rsidP="00D97E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D97E87">
      <w:rPr>
        <w:rFonts w:ascii="Angsana New" w:hAnsi="Angsana New" w:hint="cs"/>
        <w:b/>
        <w:bCs/>
        <w:sz w:val="32"/>
        <w:szCs w:val="32"/>
      </w:rPr>
      <w:t>3</w:t>
    </w:r>
    <w:r w:rsidRPr="00D97E87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5E2A7F">
      <w:rPr>
        <w:rFonts w:ascii="Angsana New" w:hAnsi="Angsana New" w:hint="cs"/>
        <w:bCs/>
        <w:sz w:val="32"/>
        <w:szCs w:val="32"/>
        <w:cs/>
      </w:rPr>
      <w:t>กันยายน</w:t>
    </w:r>
    <w:r w:rsidRPr="002F44C5">
      <w:rPr>
        <w:rFonts w:ascii="Angsana New" w:hAnsi="Angsana New" w:hint="cs"/>
        <w:bCs/>
        <w:sz w:val="32"/>
        <w:szCs w:val="32"/>
        <w:cs/>
      </w:rPr>
      <w:t xml:space="preserve">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4B1F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F72DFF7" w14:textId="77777777" w:rsidR="004E1A86" w:rsidRPr="002F44C5" w:rsidRDefault="004E1A86" w:rsidP="004E1A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809DA1" w14:textId="77777777" w:rsidR="00D97E87" w:rsidRPr="00016CBC" w:rsidRDefault="00D97E87" w:rsidP="00D97E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/>
        <w:bCs/>
        <w:sz w:val="32"/>
        <w:szCs w:val="32"/>
        <w:cs/>
      </w:rPr>
      <w:t>สำหรับ</w:t>
    </w:r>
    <w:r w:rsidRPr="002F44C5">
      <w:rPr>
        <w:rFonts w:ascii="Angsana New" w:hAnsi="Angsana New" w:hint="cs"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2F44C5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D97E87">
      <w:rPr>
        <w:rFonts w:ascii="Angsana New" w:hAnsi="Angsana New" w:hint="cs"/>
        <w:b/>
        <w:bCs/>
        <w:sz w:val="32"/>
        <w:szCs w:val="32"/>
      </w:rPr>
      <w:t>3</w:t>
    </w:r>
    <w:r w:rsidRPr="00D97E87">
      <w:rPr>
        <w:rFonts w:ascii="Angsana New" w:hAnsi="Angsana New"/>
        <w:b/>
        <w:bCs/>
        <w:sz w:val="32"/>
        <w:szCs w:val="32"/>
      </w:rPr>
      <w:t>0</w:t>
    </w:r>
    <w:r w:rsidRPr="002F44C5">
      <w:rPr>
        <w:rFonts w:ascii="Angsana New" w:hAnsi="Angsana New"/>
        <w:sz w:val="32"/>
        <w:szCs w:val="32"/>
      </w:rPr>
      <w:t xml:space="preserve"> </w:t>
    </w:r>
    <w:r w:rsidRPr="005E2A7F">
      <w:rPr>
        <w:rFonts w:ascii="Angsana New" w:hAnsi="Angsana New" w:hint="cs"/>
        <w:bCs/>
        <w:sz w:val="32"/>
        <w:szCs w:val="32"/>
        <w:cs/>
      </w:rPr>
      <w:t>กันยายน</w:t>
    </w:r>
    <w:r w:rsidRPr="002F44C5">
      <w:rPr>
        <w:rFonts w:ascii="Angsana New" w:hAnsi="Angsana New" w:hint="cs"/>
        <w:bCs/>
        <w:sz w:val="32"/>
        <w:szCs w:val="32"/>
        <w:cs/>
      </w:rPr>
      <w:t xml:space="preserve"> </w:t>
    </w:r>
    <w:r w:rsidRPr="002A7AB9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8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1241982842">
    <w:abstractNumId w:val="12"/>
  </w:num>
  <w:num w:numId="20" w16cid:durableId="1730567011">
    <w:abstractNumId w:val="12"/>
  </w:num>
  <w:num w:numId="21" w16cid:durableId="1751079411">
    <w:abstractNumId w:val="12"/>
  </w:num>
  <w:num w:numId="22" w16cid:durableId="229507695">
    <w:abstractNumId w:val="12"/>
  </w:num>
  <w:num w:numId="23" w16cid:durableId="21371370">
    <w:abstractNumId w:val="12"/>
  </w:num>
  <w:num w:numId="24" w16cid:durableId="1899122197">
    <w:abstractNumId w:val="12"/>
  </w:num>
  <w:num w:numId="25" w16cid:durableId="1063722365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19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7C5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00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25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39F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1"/>
    <w:rsid w:val="000532B6"/>
    <w:rsid w:val="000534BE"/>
    <w:rsid w:val="00053938"/>
    <w:rsid w:val="00053ABB"/>
    <w:rsid w:val="00053D9E"/>
    <w:rsid w:val="00053F75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2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877"/>
    <w:rsid w:val="00065CF3"/>
    <w:rsid w:val="00065E8E"/>
    <w:rsid w:val="00065F11"/>
    <w:rsid w:val="00065FAD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16F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D91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2DFC"/>
    <w:rsid w:val="00092EEE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3E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B85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26D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6F1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A55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011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318"/>
    <w:rsid w:val="000C09B2"/>
    <w:rsid w:val="000C0B5B"/>
    <w:rsid w:val="000C0B99"/>
    <w:rsid w:val="000C0EFF"/>
    <w:rsid w:val="000C12A9"/>
    <w:rsid w:val="000C18CB"/>
    <w:rsid w:val="000C1959"/>
    <w:rsid w:val="000C19F3"/>
    <w:rsid w:val="000C1CF8"/>
    <w:rsid w:val="000C1D28"/>
    <w:rsid w:val="000C1D94"/>
    <w:rsid w:val="000C201A"/>
    <w:rsid w:val="000C20D5"/>
    <w:rsid w:val="000C211A"/>
    <w:rsid w:val="000C21C9"/>
    <w:rsid w:val="000C23E5"/>
    <w:rsid w:val="000C23F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B2C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1DE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0D6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CE"/>
    <w:rsid w:val="000D67F1"/>
    <w:rsid w:val="000D691C"/>
    <w:rsid w:val="000D6ABB"/>
    <w:rsid w:val="000D6F7D"/>
    <w:rsid w:val="000D769C"/>
    <w:rsid w:val="000D791B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63E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A81"/>
    <w:rsid w:val="000F6FAE"/>
    <w:rsid w:val="000F75D4"/>
    <w:rsid w:val="000F7630"/>
    <w:rsid w:val="000F7651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11F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738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2BB1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02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F49"/>
    <w:rsid w:val="00155554"/>
    <w:rsid w:val="00155906"/>
    <w:rsid w:val="00155A52"/>
    <w:rsid w:val="00155A8B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D28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EBF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ABF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77F00"/>
    <w:rsid w:val="001801A7"/>
    <w:rsid w:val="0018021A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59"/>
    <w:rsid w:val="001825DB"/>
    <w:rsid w:val="00182710"/>
    <w:rsid w:val="001830EB"/>
    <w:rsid w:val="0018312F"/>
    <w:rsid w:val="001831B4"/>
    <w:rsid w:val="001836E2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A77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478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26C"/>
    <w:rsid w:val="001A0532"/>
    <w:rsid w:val="001A0571"/>
    <w:rsid w:val="001A057B"/>
    <w:rsid w:val="001A11D9"/>
    <w:rsid w:val="001A1BB1"/>
    <w:rsid w:val="001A226A"/>
    <w:rsid w:val="001A2271"/>
    <w:rsid w:val="001A2291"/>
    <w:rsid w:val="001A2541"/>
    <w:rsid w:val="001A289E"/>
    <w:rsid w:val="001A3BEE"/>
    <w:rsid w:val="001A4036"/>
    <w:rsid w:val="001A4C5B"/>
    <w:rsid w:val="001A4DEF"/>
    <w:rsid w:val="001A50AE"/>
    <w:rsid w:val="001A52D8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B1F"/>
    <w:rsid w:val="001A7CE9"/>
    <w:rsid w:val="001A7D31"/>
    <w:rsid w:val="001B03ED"/>
    <w:rsid w:val="001B0491"/>
    <w:rsid w:val="001B0566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6FA"/>
    <w:rsid w:val="001C194D"/>
    <w:rsid w:val="001C1A27"/>
    <w:rsid w:val="001C1F52"/>
    <w:rsid w:val="001C2128"/>
    <w:rsid w:val="001C225A"/>
    <w:rsid w:val="001C232D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ADD"/>
    <w:rsid w:val="001C4C2D"/>
    <w:rsid w:val="001C4D06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5E5"/>
    <w:rsid w:val="001D3A65"/>
    <w:rsid w:val="001D3CC4"/>
    <w:rsid w:val="001D40A9"/>
    <w:rsid w:val="001D4824"/>
    <w:rsid w:val="001D48E8"/>
    <w:rsid w:val="001D4BC1"/>
    <w:rsid w:val="001D4C8D"/>
    <w:rsid w:val="001D4DC1"/>
    <w:rsid w:val="001D4E54"/>
    <w:rsid w:val="001D524D"/>
    <w:rsid w:val="001D544A"/>
    <w:rsid w:val="001D55FC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2DFE"/>
    <w:rsid w:val="001E33FE"/>
    <w:rsid w:val="001E35C9"/>
    <w:rsid w:val="001E3842"/>
    <w:rsid w:val="001E38A4"/>
    <w:rsid w:val="001E3CCE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13A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B27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4D3B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995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48E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2E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BBF"/>
    <w:rsid w:val="00217C08"/>
    <w:rsid w:val="00217C97"/>
    <w:rsid w:val="002202EC"/>
    <w:rsid w:val="00220AAB"/>
    <w:rsid w:val="00220B12"/>
    <w:rsid w:val="00220DEF"/>
    <w:rsid w:val="00220E84"/>
    <w:rsid w:val="00220ED1"/>
    <w:rsid w:val="0022101F"/>
    <w:rsid w:val="002212F4"/>
    <w:rsid w:val="002214E7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5A2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55F"/>
    <w:rsid w:val="002335B1"/>
    <w:rsid w:val="002335FE"/>
    <w:rsid w:val="00233655"/>
    <w:rsid w:val="00233688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37FF9"/>
    <w:rsid w:val="00240179"/>
    <w:rsid w:val="002405B4"/>
    <w:rsid w:val="00240739"/>
    <w:rsid w:val="00240783"/>
    <w:rsid w:val="002407BF"/>
    <w:rsid w:val="002407D3"/>
    <w:rsid w:val="00240A6D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44B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A1F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34D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291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32"/>
    <w:rsid w:val="00276DE6"/>
    <w:rsid w:val="002772DF"/>
    <w:rsid w:val="00277364"/>
    <w:rsid w:val="00277397"/>
    <w:rsid w:val="00277490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3D94"/>
    <w:rsid w:val="00284099"/>
    <w:rsid w:val="00284AE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D68"/>
    <w:rsid w:val="00286E2C"/>
    <w:rsid w:val="0028716A"/>
    <w:rsid w:val="0028722D"/>
    <w:rsid w:val="00287302"/>
    <w:rsid w:val="00287408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2EE7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8B6"/>
    <w:rsid w:val="00294EB0"/>
    <w:rsid w:val="0029549E"/>
    <w:rsid w:val="00295555"/>
    <w:rsid w:val="00295ACD"/>
    <w:rsid w:val="00295C2A"/>
    <w:rsid w:val="002969CD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72B"/>
    <w:rsid w:val="002A18EE"/>
    <w:rsid w:val="002A1A59"/>
    <w:rsid w:val="002A1C89"/>
    <w:rsid w:val="002A2031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62A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58D"/>
    <w:rsid w:val="002B780A"/>
    <w:rsid w:val="002B7D31"/>
    <w:rsid w:val="002B7D53"/>
    <w:rsid w:val="002B7E72"/>
    <w:rsid w:val="002C0243"/>
    <w:rsid w:val="002C035E"/>
    <w:rsid w:val="002C0517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70D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3FAA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D7F37"/>
    <w:rsid w:val="002E0697"/>
    <w:rsid w:val="002E08F6"/>
    <w:rsid w:val="002E0BC7"/>
    <w:rsid w:val="002E1016"/>
    <w:rsid w:val="002E1767"/>
    <w:rsid w:val="002E191A"/>
    <w:rsid w:val="002E1CCB"/>
    <w:rsid w:val="002E1D54"/>
    <w:rsid w:val="002E24E3"/>
    <w:rsid w:val="002E24F8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0B6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27A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9C8"/>
    <w:rsid w:val="002F3AA8"/>
    <w:rsid w:val="002F3CAD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812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249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8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1DF"/>
    <w:rsid w:val="0031161B"/>
    <w:rsid w:val="00311808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3EA2"/>
    <w:rsid w:val="003144E0"/>
    <w:rsid w:val="0031453B"/>
    <w:rsid w:val="00314542"/>
    <w:rsid w:val="003146B0"/>
    <w:rsid w:val="0031483C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619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0F3"/>
    <w:rsid w:val="00346124"/>
    <w:rsid w:val="0034626B"/>
    <w:rsid w:val="00346505"/>
    <w:rsid w:val="0034651D"/>
    <w:rsid w:val="0034652E"/>
    <w:rsid w:val="003467EE"/>
    <w:rsid w:val="00346863"/>
    <w:rsid w:val="00346C7B"/>
    <w:rsid w:val="00346D15"/>
    <w:rsid w:val="00346EA2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412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57EC0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21C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54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170"/>
    <w:rsid w:val="00375249"/>
    <w:rsid w:val="003752F5"/>
    <w:rsid w:val="00375414"/>
    <w:rsid w:val="0037564C"/>
    <w:rsid w:val="0037585C"/>
    <w:rsid w:val="00375A52"/>
    <w:rsid w:val="00375C7A"/>
    <w:rsid w:val="00375F6C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ABF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4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0D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5E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DC2"/>
    <w:rsid w:val="003A2E9C"/>
    <w:rsid w:val="003A3006"/>
    <w:rsid w:val="003A3355"/>
    <w:rsid w:val="003A33D9"/>
    <w:rsid w:val="003A3682"/>
    <w:rsid w:val="003A3C37"/>
    <w:rsid w:val="003A3EE6"/>
    <w:rsid w:val="003A3F05"/>
    <w:rsid w:val="003A46EF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A6A"/>
    <w:rsid w:val="003B2E00"/>
    <w:rsid w:val="003B332E"/>
    <w:rsid w:val="003B336A"/>
    <w:rsid w:val="003B36A5"/>
    <w:rsid w:val="003B3808"/>
    <w:rsid w:val="003B3A45"/>
    <w:rsid w:val="003B3F91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8EA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C1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1D39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57B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5DC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01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6372"/>
    <w:rsid w:val="003F65E8"/>
    <w:rsid w:val="003F6955"/>
    <w:rsid w:val="003F69E7"/>
    <w:rsid w:val="003F6B02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5F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17EAE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16"/>
    <w:rsid w:val="004226D9"/>
    <w:rsid w:val="004227A6"/>
    <w:rsid w:val="004228B0"/>
    <w:rsid w:val="004229A8"/>
    <w:rsid w:val="00422C18"/>
    <w:rsid w:val="00422CB0"/>
    <w:rsid w:val="00422D07"/>
    <w:rsid w:val="00422EAF"/>
    <w:rsid w:val="00422F3A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AE6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053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79C"/>
    <w:rsid w:val="00462F90"/>
    <w:rsid w:val="00463038"/>
    <w:rsid w:val="00463209"/>
    <w:rsid w:val="00463233"/>
    <w:rsid w:val="00463335"/>
    <w:rsid w:val="00463546"/>
    <w:rsid w:val="00463B22"/>
    <w:rsid w:val="00463D63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61"/>
    <w:rsid w:val="004701A5"/>
    <w:rsid w:val="00470224"/>
    <w:rsid w:val="00470391"/>
    <w:rsid w:val="0047043C"/>
    <w:rsid w:val="00470585"/>
    <w:rsid w:val="00471061"/>
    <w:rsid w:val="00471081"/>
    <w:rsid w:val="00471169"/>
    <w:rsid w:val="004712F1"/>
    <w:rsid w:val="0047142E"/>
    <w:rsid w:val="00471494"/>
    <w:rsid w:val="004716BE"/>
    <w:rsid w:val="00471714"/>
    <w:rsid w:val="00471864"/>
    <w:rsid w:val="00471A80"/>
    <w:rsid w:val="00471B30"/>
    <w:rsid w:val="00471F6E"/>
    <w:rsid w:val="004727C6"/>
    <w:rsid w:val="00472808"/>
    <w:rsid w:val="00472993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9DB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0ED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95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3DE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0DCA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06A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0D4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EB0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315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8A3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54A6"/>
    <w:rsid w:val="004C670F"/>
    <w:rsid w:val="004C6742"/>
    <w:rsid w:val="004C674F"/>
    <w:rsid w:val="004C6755"/>
    <w:rsid w:val="004C6795"/>
    <w:rsid w:val="004C67B0"/>
    <w:rsid w:val="004C68B2"/>
    <w:rsid w:val="004C68C1"/>
    <w:rsid w:val="004C6C22"/>
    <w:rsid w:val="004C6CD4"/>
    <w:rsid w:val="004C6E78"/>
    <w:rsid w:val="004C6F87"/>
    <w:rsid w:val="004C747A"/>
    <w:rsid w:val="004C78D9"/>
    <w:rsid w:val="004C7AF2"/>
    <w:rsid w:val="004C7BD4"/>
    <w:rsid w:val="004C7BDD"/>
    <w:rsid w:val="004C7C2C"/>
    <w:rsid w:val="004C7EE3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5FFC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A86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38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BC5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6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2C22"/>
    <w:rsid w:val="004F309B"/>
    <w:rsid w:val="004F37FB"/>
    <w:rsid w:val="004F38C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4A7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2F7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3E8"/>
    <w:rsid w:val="00517521"/>
    <w:rsid w:val="00517596"/>
    <w:rsid w:val="005175C9"/>
    <w:rsid w:val="005175F7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93B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1BB"/>
    <w:rsid w:val="0052525F"/>
    <w:rsid w:val="00525405"/>
    <w:rsid w:val="00525780"/>
    <w:rsid w:val="0052590A"/>
    <w:rsid w:val="00525BAD"/>
    <w:rsid w:val="00525DE3"/>
    <w:rsid w:val="00525F24"/>
    <w:rsid w:val="0052614B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6E65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DCB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780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6F3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80"/>
    <w:rsid w:val="005556AB"/>
    <w:rsid w:val="00555ACA"/>
    <w:rsid w:val="00555B9A"/>
    <w:rsid w:val="00555D17"/>
    <w:rsid w:val="00556281"/>
    <w:rsid w:val="0055665D"/>
    <w:rsid w:val="00556752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0E6"/>
    <w:rsid w:val="00565260"/>
    <w:rsid w:val="00565338"/>
    <w:rsid w:val="0056533F"/>
    <w:rsid w:val="005653BA"/>
    <w:rsid w:val="0056625C"/>
    <w:rsid w:val="00566525"/>
    <w:rsid w:val="0056659C"/>
    <w:rsid w:val="005669A3"/>
    <w:rsid w:val="00566B9A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093F"/>
    <w:rsid w:val="0057116E"/>
    <w:rsid w:val="00571192"/>
    <w:rsid w:val="005714B6"/>
    <w:rsid w:val="00571673"/>
    <w:rsid w:val="005716D0"/>
    <w:rsid w:val="0057179F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CDF"/>
    <w:rsid w:val="00576FF9"/>
    <w:rsid w:val="005771BA"/>
    <w:rsid w:val="005777F5"/>
    <w:rsid w:val="00577866"/>
    <w:rsid w:val="005778C8"/>
    <w:rsid w:val="00577998"/>
    <w:rsid w:val="00577A05"/>
    <w:rsid w:val="00577FCD"/>
    <w:rsid w:val="00580A24"/>
    <w:rsid w:val="00580AE7"/>
    <w:rsid w:val="005810D1"/>
    <w:rsid w:val="0058110F"/>
    <w:rsid w:val="005812AB"/>
    <w:rsid w:val="005812CD"/>
    <w:rsid w:val="0058138A"/>
    <w:rsid w:val="0058156E"/>
    <w:rsid w:val="00581705"/>
    <w:rsid w:val="005817C6"/>
    <w:rsid w:val="00581A01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31D"/>
    <w:rsid w:val="00591369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17"/>
    <w:rsid w:val="0059514E"/>
    <w:rsid w:val="005952B7"/>
    <w:rsid w:val="0059530E"/>
    <w:rsid w:val="00595313"/>
    <w:rsid w:val="00595703"/>
    <w:rsid w:val="005957D7"/>
    <w:rsid w:val="00595851"/>
    <w:rsid w:val="005958D4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6F7E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0FFD"/>
    <w:rsid w:val="005A10D5"/>
    <w:rsid w:val="005A14B0"/>
    <w:rsid w:val="005A1848"/>
    <w:rsid w:val="005A18FE"/>
    <w:rsid w:val="005A1A49"/>
    <w:rsid w:val="005A1AF1"/>
    <w:rsid w:val="005A1C7A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3D60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518"/>
    <w:rsid w:val="005B6AAB"/>
    <w:rsid w:val="005B722E"/>
    <w:rsid w:val="005B73F5"/>
    <w:rsid w:val="005B7AA0"/>
    <w:rsid w:val="005C012E"/>
    <w:rsid w:val="005C0445"/>
    <w:rsid w:val="005C047C"/>
    <w:rsid w:val="005C0699"/>
    <w:rsid w:val="005C0A50"/>
    <w:rsid w:val="005C0A99"/>
    <w:rsid w:val="005C0B5D"/>
    <w:rsid w:val="005C0CB7"/>
    <w:rsid w:val="005C1439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5E"/>
    <w:rsid w:val="005D218D"/>
    <w:rsid w:val="005D2806"/>
    <w:rsid w:val="005D2969"/>
    <w:rsid w:val="005D2C40"/>
    <w:rsid w:val="005D2D75"/>
    <w:rsid w:val="005D2F2A"/>
    <w:rsid w:val="005D35E8"/>
    <w:rsid w:val="005D37CA"/>
    <w:rsid w:val="005D3B48"/>
    <w:rsid w:val="005D3CD7"/>
    <w:rsid w:val="005D4406"/>
    <w:rsid w:val="005D4425"/>
    <w:rsid w:val="005D4661"/>
    <w:rsid w:val="005D5004"/>
    <w:rsid w:val="005D52B7"/>
    <w:rsid w:val="005D5779"/>
    <w:rsid w:val="005D5A05"/>
    <w:rsid w:val="005D5B1E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0F9F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963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CC1"/>
    <w:rsid w:val="00611E17"/>
    <w:rsid w:val="00611F79"/>
    <w:rsid w:val="00612045"/>
    <w:rsid w:val="00612192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0BB8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8F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290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BEB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5E3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7F7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4E6E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C8B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6B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1B1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6F71"/>
    <w:rsid w:val="0066710A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25D"/>
    <w:rsid w:val="00673ADE"/>
    <w:rsid w:val="00673C50"/>
    <w:rsid w:val="00673F36"/>
    <w:rsid w:val="0067436E"/>
    <w:rsid w:val="00674466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7E6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E2B"/>
    <w:rsid w:val="006A71A9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139"/>
    <w:rsid w:val="006B35C7"/>
    <w:rsid w:val="006B3686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15E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9EF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0D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63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5D7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D89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3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3D02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AEC"/>
    <w:rsid w:val="006F7BC8"/>
    <w:rsid w:val="007001F2"/>
    <w:rsid w:val="00700314"/>
    <w:rsid w:val="00700699"/>
    <w:rsid w:val="00700948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359"/>
    <w:rsid w:val="0070437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367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ACB"/>
    <w:rsid w:val="00712B70"/>
    <w:rsid w:val="00712E09"/>
    <w:rsid w:val="00712F76"/>
    <w:rsid w:val="0071316E"/>
    <w:rsid w:val="0071335A"/>
    <w:rsid w:val="007133AB"/>
    <w:rsid w:val="0071380B"/>
    <w:rsid w:val="00713833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53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AB9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21B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B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5FB8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BEB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8B9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B02"/>
    <w:rsid w:val="00766EF4"/>
    <w:rsid w:val="0076718C"/>
    <w:rsid w:val="0076727A"/>
    <w:rsid w:val="0076753A"/>
    <w:rsid w:val="00767626"/>
    <w:rsid w:val="00767896"/>
    <w:rsid w:val="00767976"/>
    <w:rsid w:val="00767A8F"/>
    <w:rsid w:val="00767B11"/>
    <w:rsid w:val="00767C3A"/>
    <w:rsid w:val="00767E35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1F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0E7E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07F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3D"/>
    <w:rsid w:val="00784479"/>
    <w:rsid w:val="0078448F"/>
    <w:rsid w:val="00784828"/>
    <w:rsid w:val="0078487E"/>
    <w:rsid w:val="00784981"/>
    <w:rsid w:val="00784CCE"/>
    <w:rsid w:val="00784FAF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ADE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928"/>
    <w:rsid w:val="00787F67"/>
    <w:rsid w:val="00790060"/>
    <w:rsid w:val="007905E7"/>
    <w:rsid w:val="00790944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89"/>
    <w:rsid w:val="007A10D7"/>
    <w:rsid w:val="007A1313"/>
    <w:rsid w:val="007A169D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56C"/>
    <w:rsid w:val="007A385D"/>
    <w:rsid w:val="007A3950"/>
    <w:rsid w:val="007A3A03"/>
    <w:rsid w:val="007A3C45"/>
    <w:rsid w:val="007A3C76"/>
    <w:rsid w:val="007A3D24"/>
    <w:rsid w:val="007A3F6C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9B3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703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D0B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649"/>
    <w:rsid w:val="007D676B"/>
    <w:rsid w:val="007D6C0B"/>
    <w:rsid w:val="007D6CC4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975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4A4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49"/>
    <w:rsid w:val="007F5A97"/>
    <w:rsid w:val="007F5CC4"/>
    <w:rsid w:val="007F5D2B"/>
    <w:rsid w:val="007F650D"/>
    <w:rsid w:val="007F7451"/>
    <w:rsid w:val="007F7619"/>
    <w:rsid w:val="007F79EE"/>
    <w:rsid w:val="007F7FDA"/>
    <w:rsid w:val="0080014C"/>
    <w:rsid w:val="00800482"/>
    <w:rsid w:val="0080052B"/>
    <w:rsid w:val="008007E1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25A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97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E9"/>
    <w:rsid w:val="00807B21"/>
    <w:rsid w:val="00807DAB"/>
    <w:rsid w:val="00810223"/>
    <w:rsid w:val="008106E7"/>
    <w:rsid w:val="00810B10"/>
    <w:rsid w:val="00810BC5"/>
    <w:rsid w:val="00810C14"/>
    <w:rsid w:val="00810C3A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D38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35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50"/>
    <w:rsid w:val="00824970"/>
    <w:rsid w:val="008249F0"/>
    <w:rsid w:val="00824A4F"/>
    <w:rsid w:val="00824E35"/>
    <w:rsid w:val="0082540C"/>
    <w:rsid w:val="0082545B"/>
    <w:rsid w:val="0082565C"/>
    <w:rsid w:val="0082583E"/>
    <w:rsid w:val="00825A31"/>
    <w:rsid w:val="00825D50"/>
    <w:rsid w:val="00825D63"/>
    <w:rsid w:val="00825DC6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D0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3FC"/>
    <w:rsid w:val="008425F7"/>
    <w:rsid w:val="0084291A"/>
    <w:rsid w:val="00842DBA"/>
    <w:rsid w:val="00842E83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C8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AC"/>
    <w:rsid w:val="008506A0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87B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DE6"/>
    <w:rsid w:val="00863040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79C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346"/>
    <w:rsid w:val="00873735"/>
    <w:rsid w:val="00873743"/>
    <w:rsid w:val="008737D0"/>
    <w:rsid w:val="00873B28"/>
    <w:rsid w:val="00873F87"/>
    <w:rsid w:val="00873FFA"/>
    <w:rsid w:val="00874359"/>
    <w:rsid w:val="008743D7"/>
    <w:rsid w:val="008744AA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0D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17"/>
    <w:rsid w:val="008842A0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4F7"/>
    <w:rsid w:val="00885544"/>
    <w:rsid w:val="008855AB"/>
    <w:rsid w:val="008855FA"/>
    <w:rsid w:val="00885745"/>
    <w:rsid w:val="00885908"/>
    <w:rsid w:val="00885916"/>
    <w:rsid w:val="00885AF5"/>
    <w:rsid w:val="00885B14"/>
    <w:rsid w:val="00885D78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77"/>
    <w:rsid w:val="00891AF0"/>
    <w:rsid w:val="00891C74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6AB"/>
    <w:rsid w:val="00896708"/>
    <w:rsid w:val="0089678A"/>
    <w:rsid w:val="00896BBE"/>
    <w:rsid w:val="00897930"/>
    <w:rsid w:val="00897972"/>
    <w:rsid w:val="00897980"/>
    <w:rsid w:val="00897ECF"/>
    <w:rsid w:val="008A03F8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9B3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C6B"/>
    <w:rsid w:val="008A6F39"/>
    <w:rsid w:val="008A6FA9"/>
    <w:rsid w:val="008A7009"/>
    <w:rsid w:val="008A749B"/>
    <w:rsid w:val="008A7782"/>
    <w:rsid w:val="008A784F"/>
    <w:rsid w:val="008A7E4A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A7C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2BB"/>
    <w:rsid w:val="008B639A"/>
    <w:rsid w:val="008B66CA"/>
    <w:rsid w:val="008B6A93"/>
    <w:rsid w:val="008B6C3E"/>
    <w:rsid w:val="008B6CF3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CFA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154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B78"/>
    <w:rsid w:val="008E2C86"/>
    <w:rsid w:val="008E2EE4"/>
    <w:rsid w:val="008E2FB6"/>
    <w:rsid w:val="008E3061"/>
    <w:rsid w:val="008E30F6"/>
    <w:rsid w:val="008E343A"/>
    <w:rsid w:val="008E3609"/>
    <w:rsid w:val="008E3801"/>
    <w:rsid w:val="008E3DF4"/>
    <w:rsid w:val="008E423E"/>
    <w:rsid w:val="008E4286"/>
    <w:rsid w:val="008E4487"/>
    <w:rsid w:val="008E4D9B"/>
    <w:rsid w:val="008E4DF6"/>
    <w:rsid w:val="008E4EA8"/>
    <w:rsid w:val="008E4EE4"/>
    <w:rsid w:val="008E531E"/>
    <w:rsid w:val="008E53DC"/>
    <w:rsid w:val="008E562A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F56"/>
    <w:rsid w:val="008E7FED"/>
    <w:rsid w:val="008F00E5"/>
    <w:rsid w:val="008F05BA"/>
    <w:rsid w:val="008F0653"/>
    <w:rsid w:val="008F06A2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6FF7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4EF7"/>
    <w:rsid w:val="0090570A"/>
    <w:rsid w:val="00905727"/>
    <w:rsid w:val="0090583E"/>
    <w:rsid w:val="009058EC"/>
    <w:rsid w:val="00905B1E"/>
    <w:rsid w:val="00905BA5"/>
    <w:rsid w:val="00905DE8"/>
    <w:rsid w:val="009061E1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A9F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B6A"/>
    <w:rsid w:val="00922DFF"/>
    <w:rsid w:val="00922F3E"/>
    <w:rsid w:val="0092369A"/>
    <w:rsid w:val="00923A5E"/>
    <w:rsid w:val="00923AAC"/>
    <w:rsid w:val="00923AF5"/>
    <w:rsid w:val="009240ED"/>
    <w:rsid w:val="00924383"/>
    <w:rsid w:val="009247F6"/>
    <w:rsid w:val="00924C3C"/>
    <w:rsid w:val="00924DC8"/>
    <w:rsid w:val="00924EF9"/>
    <w:rsid w:val="00925227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6B3"/>
    <w:rsid w:val="00941819"/>
    <w:rsid w:val="00941A18"/>
    <w:rsid w:val="00941AA4"/>
    <w:rsid w:val="00941BF6"/>
    <w:rsid w:val="00941FAE"/>
    <w:rsid w:val="0094220B"/>
    <w:rsid w:val="0094221E"/>
    <w:rsid w:val="00942267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9D3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145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2BF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50C2"/>
    <w:rsid w:val="009650F1"/>
    <w:rsid w:val="00965166"/>
    <w:rsid w:val="0096550E"/>
    <w:rsid w:val="009655A7"/>
    <w:rsid w:val="00965D88"/>
    <w:rsid w:val="0096620D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8D"/>
    <w:rsid w:val="009805CF"/>
    <w:rsid w:val="00980708"/>
    <w:rsid w:val="00980746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1B9"/>
    <w:rsid w:val="009835F3"/>
    <w:rsid w:val="0098362C"/>
    <w:rsid w:val="00983643"/>
    <w:rsid w:val="0098367F"/>
    <w:rsid w:val="009837B6"/>
    <w:rsid w:val="00983948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8797F"/>
    <w:rsid w:val="0099021D"/>
    <w:rsid w:val="00990517"/>
    <w:rsid w:val="009909D8"/>
    <w:rsid w:val="00990A58"/>
    <w:rsid w:val="00990C7F"/>
    <w:rsid w:val="00990FA8"/>
    <w:rsid w:val="00991114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19F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97F82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B8F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53E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03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66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6FD5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7EA"/>
    <w:rsid w:val="009E6B41"/>
    <w:rsid w:val="009E6B61"/>
    <w:rsid w:val="009E6F3E"/>
    <w:rsid w:val="009E6FBD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3F6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5F87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103"/>
    <w:rsid w:val="00A1341E"/>
    <w:rsid w:val="00A13785"/>
    <w:rsid w:val="00A13990"/>
    <w:rsid w:val="00A13AE5"/>
    <w:rsid w:val="00A13C2A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0C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43B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6A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847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AB6"/>
    <w:rsid w:val="00A30CE2"/>
    <w:rsid w:val="00A30EB2"/>
    <w:rsid w:val="00A31341"/>
    <w:rsid w:val="00A3148C"/>
    <w:rsid w:val="00A3149C"/>
    <w:rsid w:val="00A314D2"/>
    <w:rsid w:val="00A315B2"/>
    <w:rsid w:val="00A31848"/>
    <w:rsid w:val="00A31A06"/>
    <w:rsid w:val="00A31C3E"/>
    <w:rsid w:val="00A31EDE"/>
    <w:rsid w:val="00A31F57"/>
    <w:rsid w:val="00A32661"/>
    <w:rsid w:val="00A32916"/>
    <w:rsid w:val="00A32A0C"/>
    <w:rsid w:val="00A32D88"/>
    <w:rsid w:val="00A32F32"/>
    <w:rsid w:val="00A32F4C"/>
    <w:rsid w:val="00A32FF5"/>
    <w:rsid w:val="00A33106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6C2E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254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4B3"/>
    <w:rsid w:val="00A57635"/>
    <w:rsid w:val="00A57A39"/>
    <w:rsid w:val="00A57AF1"/>
    <w:rsid w:val="00A57C70"/>
    <w:rsid w:val="00A57CF6"/>
    <w:rsid w:val="00A57CF9"/>
    <w:rsid w:val="00A605EE"/>
    <w:rsid w:val="00A608DC"/>
    <w:rsid w:val="00A609CD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2F7"/>
    <w:rsid w:val="00A634A9"/>
    <w:rsid w:val="00A6386A"/>
    <w:rsid w:val="00A63C01"/>
    <w:rsid w:val="00A63CF0"/>
    <w:rsid w:val="00A63DF6"/>
    <w:rsid w:val="00A63E3F"/>
    <w:rsid w:val="00A647A0"/>
    <w:rsid w:val="00A64A7F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1F5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6FF5"/>
    <w:rsid w:val="00A87690"/>
    <w:rsid w:val="00A87B03"/>
    <w:rsid w:val="00A87BC7"/>
    <w:rsid w:val="00A87C4F"/>
    <w:rsid w:val="00A87ED2"/>
    <w:rsid w:val="00A87F92"/>
    <w:rsid w:val="00A90449"/>
    <w:rsid w:val="00A90597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64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4AF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B9F"/>
    <w:rsid w:val="00AA3C3E"/>
    <w:rsid w:val="00AA3E54"/>
    <w:rsid w:val="00AA42A3"/>
    <w:rsid w:val="00AA486C"/>
    <w:rsid w:val="00AA4E31"/>
    <w:rsid w:val="00AA4F29"/>
    <w:rsid w:val="00AA4F93"/>
    <w:rsid w:val="00AA51AF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A89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52E"/>
    <w:rsid w:val="00AB567E"/>
    <w:rsid w:val="00AB58B7"/>
    <w:rsid w:val="00AB5B66"/>
    <w:rsid w:val="00AB5DC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BCD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3ED"/>
    <w:rsid w:val="00AC4621"/>
    <w:rsid w:val="00AC4629"/>
    <w:rsid w:val="00AC46CE"/>
    <w:rsid w:val="00AC46D8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5EA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84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591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02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35A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824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48E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2B91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E5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9F5"/>
    <w:rsid w:val="00AF5B7E"/>
    <w:rsid w:val="00AF5BDC"/>
    <w:rsid w:val="00AF6463"/>
    <w:rsid w:val="00AF668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78E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491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B5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0D4"/>
    <w:rsid w:val="00B16165"/>
    <w:rsid w:val="00B16212"/>
    <w:rsid w:val="00B16453"/>
    <w:rsid w:val="00B1670A"/>
    <w:rsid w:val="00B16AB4"/>
    <w:rsid w:val="00B16B22"/>
    <w:rsid w:val="00B16E51"/>
    <w:rsid w:val="00B16EB0"/>
    <w:rsid w:val="00B16FA7"/>
    <w:rsid w:val="00B16FF8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660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612"/>
    <w:rsid w:val="00B237B9"/>
    <w:rsid w:val="00B239FF"/>
    <w:rsid w:val="00B23B38"/>
    <w:rsid w:val="00B23C49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777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1C7"/>
    <w:rsid w:val="00B3423B"/>
    <w:rsid w:val="00B344E4"/>
    <w:rsid w:val="00B3489B"/>
    <w:rsid w:val="00B34A29"/>
    <w:rsid w:val="00B34EBA"/>
    <w:rsid w:val="00B35557"/>
    <w:rsid w:val="00B35756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F02"/>
    <w:rsid w:val="00B40F2E"/>
    <w:rsid w:val="00B4100B"/>
    <w:rsid w:val="00B411AC"/>
    <w:rsid w:val="00B4121D"/>
    <w:rsid w:val="00B412E4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2F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2E42"/>
    <w:rsid w:val="00B63094"/>
    <w:rsid w:val="00B630DE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6B9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DD2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992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6E0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A7CB8"/>
    <w:rsid w:val="00BB04A1"/>
    <w:rsid w:val="00BB053C"/>
    <w:rsid w:val="00BB0588"/>
    <w:rsid w:val="00BB0699"/>
    <w:rsid w:val="00BB0AB3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1E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6B8"/>
    <w:rsid w:val="00BB3934"/>
    <w:rsid w:val="00BB3A7F"/>
    <w:rsid w:val="00BB3DB7"/>
    <w:rsid w:val="00BB4080"/>
    <w:rsid w:val="00BB484E"/>
    <w:rsid w:val="00BB49BF"/>
    <w:rsid w:val="00BB4B07"/>
    <w:rsid w:val="00BB4B63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23"/>
    <w:rsid w:val="00BC50D0"/>
    <w:rsid w:val="00BC54C1"/>
    <w:rsid w:val="00BC57ED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9F5"/>
    <w:rsid w:val="00BD5B2B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1BE7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79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2D4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285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45D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0C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07A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15A"/>
    <w:rsid w:val="00C26308"/>
    <w:rsid w:val="00C2647B"/>
    <w:rsid w:val="00C2660B"/>
    <w:rsid w:val="00C2689D"/>
    <w:rsid w:val="00C26BF6"/>
    <w:rsid w:val="00C26C78"/>
    <w:rsid w:val="00C2730E"/>
    <w:rsid w:val="00C27403"/>
    <w:rsid w:val="00C3004F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50A"/>
    <w:rsid w:val="00C5453D"/>
    <w:rsid w:val="00C54BC0"/>
    <w:rsid w:val="00C54CCB"/>
    <w:rsid w:val="00C55233"/>
    <w:rsid w:val="00C55237"/>
    <w:rsid w:val="00C5537D"/>
    <w:rsid w:val="00C5593A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021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AFD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299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58"/>
    <w:rsid w:val="00C707F3"/>
    <w:rsid w:val="00C70AC5"/>
    <w:rsid w:val="00C713BF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10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831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0A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2E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61"/>
    <w:rsid w:val="00CA3873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F77"/>
    <w:rsid w:val="00CA617B"/>
    <w:rsid w:val="00CA62A1"/>
    <w:rsid w:val="00CA6439"/>
    <w:rsid w:val="00CA6896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29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2B3"/>
    <w:rsid w:val="00CC23D9"/>
    <w:rsid w:val="00CC2A28"/>
    <w:rsid w:val="00CC2C34"/>
    <w:rsid w:val="00CC2FE1"/>
    <w:rsid w:val="00CC3100"/>
    <w:rsid w:val="00CC3636"/>
    <w:rsid w:val="00CC37EC"/>
    <w:rsid w:val="00CC3823"/>
    <w:rsid w:val="00CC3A54"/>
    <w:rsid w:val="00CC4583"/>
    <w:rsid w:val="00CC4770"/>
    <w:rsid w:val="00CC47E7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C09"/>
    <w:rsid w:val="00CD6D3E"/>
    <w:rsid w:val="00CD6E42"/>
    <w:rsid w:val="00CD710A"/>
    <w:rsid w:val="00CD721B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425"/>
    <w:rsid w:val="00CF151D"/>
    <w:rsid w:val="00CF1642"/>
    <w:rsid w:val="00CF19DC"/>
    <w:rsid w:val="00CF1AD5"/>
    <w:rsid w:val="00CF1BCB"/>
    <w:rsid w:val="00CF1D15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10A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8CA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3BAC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A07"/>
    <w:rsid w:val="00D06A35"/>
    <w:rsid w:val="00D06AF7"/>
    <w:rsid w:val="00D06FA2"/>
    <w:rsid w:val="00D07343"/>
    <w:rsid w:val="00D07369"/>
    <w:rsid w:val="00D074F7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7B3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27A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902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D67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D0D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4B8"/>
    <w:rsid w:val="00D46709"/>
    <w:rsid w:val="00D46A8E"/>
    <w:rsid w:val="00D46F93"/>
    <w:rsid w:val="00D470E4"/>
    <w:rsid w:val="00D474C1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2BA"/>
    <w:rsid w:val="00D513D2"/>
    <w:rsid w:val="00D515F1"/>
    <w:rsid w:val="00D51837"/>
    <w:rsid w:val="00D51ECF"/>
    <w:rsid w:val="00D51FA4"/>
    <w:rsid w:val="00D5245D"/>
    <w:rsid w:val="00D52580"/>
    <w:rsid w:val="00D52C01"/>
    <w:rsid w:val="00D52D81"/>
    <w:rsid w:val="00D53096"/>
    <w:rsid w:val="00D531FB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4F6"/>
    <w:rsid w:val="00D65656"/>
    <w:rsid w:val="00D65DBE"/>
    <w:rsid w:val="00D65E22"/>
    <w:rsid w:val="00D6600A"/>
    <w:rsid w:val="00D662C1"/>
    <w:rsid w:val="00D66818"/>
    <w:rsid w:val="00D66C46"/>
    <w:rsid w:val="00D672E4"/>
    <w:rsid w:val="00D6744B"/>
    <w:rsid w:val="00D67573"/>
    <w:rsid w:val="00D67C6A"/>
    <w:rsid w:val="00D67CEA"/>
    <w:rsid w:val="00D67DC0"/>
    <w:rsid w:val="00D67F06"/>
    <w:rsid w:val="00D70071"/>
    <w:rsid w:val="00D70122"/>
    <w:rsid w:val="00D7043A"/>
    <w:rsid w:val="00D704F0"/>
    <w:rsid w:val="00D70A09"/>
    <w:rsid w:val="00D70FDA"/>
    <w:rsid w:val="00D71079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0F8A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A00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B3B"/>
    <w:rsid w:val="00D84E02"/>
    <w:rsid w:val="00D84ED9"/>
    <w:rsid w:val="00D8502A"/>
    <w:rsid w:val="00D85150"/>
    <w:rsid w:val="00D851A6"/>
    <w:rsid w:val="00D852F2"/>
    <w:rsid w:val="00D85511"/>
    <w:rsid w:val="00D857B3"/>
    <w:rsid w:val="00D8585B"/>
    <w:rsid w:val="00D85E17"/>
    <w:rsid w:val="00D861DB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087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D22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8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B83"/>
    <w:rsid w:val="00DA7C8F"/>
    <w:rsid w:val="00DB0035"/>
    <w:rsid w:val="00DB0256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1062"/>
    <w:rsid w:val="00DB106A"/>
    <w:rsid w:val="00DB117A"/>
    <w:rsid w:val="00DB1270"/>
    <w:rsid w:val="00DB12AF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C75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6F9"/>
    <w:rsid w:val="00DD072E"/>
    <w:rsid w:val="00DD07E1"/>
    <w:rsid w:val="00DD0AC7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9F3"/>
    <w:rsid w:val="00DD3AB3"/>
    <w:rsid w:val="00DD3B5A"/>
    <w:rsid w:val="00DD3CDB"/>
    <w:rsid w:val="00DD3CE2"/>
    <w:rsid w:val="00DD3F37"/>
    <w:rsid w:val="00DD4142"/>
    <w:rsid w:val="00DD41C8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B70"/>
    <w:rsid w:val="00DE7C80"/>
    <w:rsid w:val="00DE7CC6"/>
    <w:rsid w:val="00DE7EE5"/>
    <w:rsid w:val="00DF00F6"/>
    <w:rsid w:val="00DF0267"/>
    <w:rsid w:val="00DF0635"/>
    <w:rsid w:val="00DF07CF"/>
    <w:rsid w:val="00DF0A7C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B7F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E18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AC9"/>
    <w:rsid w:val="00E12B57"/>
    <w:rsid w:val="00E12BDD"/>
    <w:rsid w:val="00E12D35"/>
    <w:rsid w:val="00E133E0"/>
    <w:rsid w:val="00E134B6"/>
    <w:rsid w:val="00E135EF"/>
    <w:rsid w:val="00E13701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37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384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043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7B6"/>
    <w:rsid w:val="00E54AFE"/>
    <w:rsid w:val="00E54F6D"/>
    <w:rsid w:val="00E5503D"/>
    <w:rsid w:val="00E55097"/>
    <w:rsid w:val="00E550CD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74E9"/>
    <w:rsid w:val="00E57531"/>
    <w:rsid w:val="00E579F0"/>
    <w:rsid w:val="00E57E77"/>
    <w:rsid w:val="00E60389"/>
    <w:rsid w:val="00E60A88"/>
    <w:rsid w:val="00E60D40"/>
    <w:rsid w:val="00E60D90"/>
    <w:rsid w:val="00E61084"/>
    <w:rsid w:val="00E6124B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4E51"/>
    <w:rsid w:val="00E6512D"/>
    <w:rsid w:val="00E651D0"/>
    <w:rsid w:val="00E651DB"/>
    <w:rsid w:val="00E6535A"/>
    <w:rsid w:val="00E6556C"/>
    <w:rsid w:val="00E659CD"/>
    <w:rsid w:val="00E65D6D"/>
    <w:rsid w:val="00E66330"/>
    <w:rsid w:val="00E66778"/>
    <w:rsid w:val="00E6687E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C31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2F8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9A7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0D8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7B"/>
    <w:rsid w:val="00EC0B1D"/>
    <w:rsid w:val="00EC1184"/>
    <w:rsid w:val="00EC1456"/>
    <w:rsid w:val="00EC1A70"/>
    <w:rsid w:val="00EC2041"/>
    <w:rsid w:val="00EC2058"/>
    <w:rsid w:val="00EC222F"/>
    <w:rsid w:val="00EC2400"/>
    <w:rsid w:val="00EC247B"/>
    <w:rsid w:val="00EC30DE"/>
    <w:rsid w:val="00EC310E"/>
    <w:rsid w:val="00EC31B5"/>
    <w:rsid w:val="00EC328C"/>
    <w:rsid w:val="00EC32BC"/>
    <w:rsid w:val="00EC3334"/>
    <w:rsid w:val="00EC334F"/>
    <w:rsid w:val="00EC3662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78F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7B3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552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A6"/>
    <w:rsid w:val="00EF7FDB"/>
    <w:rsid w:val="00F00072"/>
    <w:rsid w:val="00F000AB"/>
    <w:rsid w:val="00F003C4"/>
    <w:rsid w:val="00F00875"/>
    <w:rsid w:val="00F008BB"/>
    <w:rsid w:val="00F009B9"/>
    <w:rsid w:val="00F009DE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8C4"/>
    <w:rsid w:val="00F02B0B"/>
    <w:rsid w:val="00F02BCC"/>
    <w:rsid w:val="00F02E6C"/>
    <w:rsid w:val="00F03053"/>
    <w:rsid w:val="00F03207"/>
    <w:rsid w:val="00F0343A"/>
    <w:rsid w:val="00F034FF"/>
    <w:rsid w:val="00F03645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0BC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4D2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BEE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4F6F"/>
    <w:rsid w:val="00F45161"/>
    <w:rsid w:val="00F45570"/>
    <w:rsid w:val="00F458AF"/>
    <w:rsid w:val="00F458F5"/>
    <w:rsid w:val="00F45A63"/>
    <w:rsid w:val="00F45C8E"/>
    <w:rsid w:val="00F45DBC"/>
    <w:rsid w:val="00F46058"/>
    <w:rsid w:val="00F46177"/>
    <w:rsid w:val="00F46709"/>
    <w:rsid w:val="00F46C54"/>
    <w:rsid w:val="00F46EA6"/>
    <w:rsid w:val="00F46F4D"/>
    <w:rsid w:val="00F471B3"/>
    <w:rsid w:val="00F475C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2DB"/>
    <w:rsid w:val="00F57640"/>
    <w:rsid w:val="00F57BAC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1FA1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6A"/>
    <w:rsid w:val="00F63C7C"/>
    <w:rsid w:val="00F640E1"/>
    <w:rsid w:val="00F6411A"/>
    <w:rsid w:val="00F64531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8E8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286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2EFF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7C4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8E2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649"/>
    <w:rsid w:val="00FB07B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899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26D"/>
    <w:rsid w:val="00FB6BFC"/>
    <w:rsid w:val="00FB704A"/>
    <w:rsid w:val="00FB7329"/>
    <w:rsid w:val="00FB7537"/>
    <w:rsid w:val="00FB78FF"/>
    <w:rsid w:val="00FB7964"/>
    <w:rsid w:val="00FB7F32"/>
    <w:rsid w:val="00FB7F63"/>
    <w:rsid w:val="00FC0070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0E44"/>
    <w:rsid w:val="00FD127B"/>
    <w:rsid w:val="00FD1311"/>
    <w:rsid w:val="00FD1A53"/>
    <w:rsid w:val="00FD1BAF"/>
    <w:rsid w:val="00FD1BD7"/>
    <w:rsid w:val="00FD1BF5"/>
    <w:rsid w:val="00FD1C72"/>
    <w:rsid w:val="00FD1FB2"/>
    <w:rsid w:val="00FD1FFE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0C89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E7E92"/>
    <w:rsid w:val="00FF044D"/>
    <w:rsid w:val="00FF074A"/>
    <w:rsid w:val="00FF07BA"/>
    <w:rsid w:val="00FF07E4"/>
    <w:rsid w:val="00FF0E0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3D1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AFA5A7-10D4-4455-A4B7-9A38719850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329D9BB-B7FF-49E9-82FB-7CD66A073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2447</TotalTime>
  <Pages>26</Pages>
  <Words>4291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Ravipa, Sivasiriyangkool</cp:lastModifiedBy>
  <cp:revision>302</cp:revision>
  <cp:lastPrinted>2025-11-13T08:57:00Z</cp:lastPrinted>
  <dcterms:created xsi:type="dcterms:W3CDTF">2025-02-10T13:27:00Z</dcterms:created>
  <dcterms:modified xsi:type="dcterms:W3CDTF">2025-11-13T17:10:00Z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