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9AE68" w14:textId="2A2BF811" w:rsidR="00787BE4" w:rsidRPr="001B33AF" w:rsidRDefault="00787BE4" w:rsidP="00787BE4">
      <w:pPr>
        <w:jc w:val="center"/>
        <w:rPr>
          <w:rFonts w:cs="Times New Roman"/>
          <w:b/>
          <w:bCs/>
          <w:sz w:val="40"/>
          <w:szCs w:val="40"/>
          <w:lang w:bidi="th-TH"/>
        </w:rPr>
      </w:pPr>
      <w:r>
        <w:rPr>
          <w:rFonts w:cs="Cordia New"/>
          <w:b/>
          <w:bCs/>
          <w:sz w:val="20"/>
          <w:lang w:val="en-US" w:bidi="th-TH"/>
        </w:rPr>
        <w:tab/>
      </w:r>
      <w:bookmarkStart w:id="0" w:name="OLE_LINK3"/>
      <w:proofErr w:type="spellStart"/>
      <w:r w:rsidRPr="001B33AF">
        <w:rPr>
          <w:rFonts w:cs="Times New Roman"/>
          <w:b/>
          <w:bCs/>
          <w:sz w:val="40"/>
          <w:szCs w:val="40"/>
        </w:rPr>
        <w:t>Univentures</w:t>
      </w:r>
      <w:bookmarkEnd w:id="0"/>
      <w:proofErr w:type="spellEnd"/>
      <w:r w:rsidRPr="001B33AF">
        <w:rPr>
          <w:rFonts w:cs="Times New Roman"/>
          <w:b/>
          <w:bCs/>
          <w:sz w:val="40"/>
          <w:szCs w:val="40"/>
        </w:rPr>
        <w:t xml:space="preserve"> Public Company Limited</w:t>
      </w:r>
      <w:r w:rsidRPr="001B33AF">
        <w:rPr>
          <w:rFonts w:cs="Times New Roman"/>
          <w:b/>
          <w:bCs/>
          <w:sz w:val="40"/>
          <w:szCs w:val="40"/>
        </w:rPr>
        <w:br/>
        <w:t>and its Subsidiaries</w:t>
      </w:r>
    </w:p>
    <w:p w14:paraId="48249D9A" w14:textId="77777777" w:rsidR="00787BE4" w:rsidRPr="001B33AF" w:rsidRDefault="00787BE4" w:rsidP="00787BE4">
      <w:pPr>
        <w:jc w:val="center"/>
        <w:rPr>
          <w:rFonts w:cs="Times New Roman"/>
          <w:b/>
          <w:bCs/>
          <w:szCs w:val="22"/>
          <w:lang w:bidi="th-TH"/>
        </w:rPr>
      </w:pPr>
    </w:p>
    <w:p w14:paraId="3FBF0446" w14:textId="77777777" w:rsidR="00787BE4" w:rsidRPr="001B33AF" w:rsidRDefault="00787BE4" w:rsidP="00787BE4">
      <w:pPr>
        <w:jc w:val="center"/>
        <w:rPr>
          <w:rFonts w:cs="Times New Roman"/>
          <w:b/>
          <w:bCs/>
          <w:szCs w:val="22"/>
          <w:lang w:bidi="th-TH"/>
        </w:rPr>
      </w:pPr>
    </w:p>
    <w:p w14:paraId="1E13B76A" w14:textId="77777777" w:rsidR="00787BE4" w:rsidRPr="001B33AF" w:rsidRDefault="00787BE4" w:rsidP="00787BE4">
      <w:pPr>
        <w:pStyle w:val="CoverTitle"/>
        <w:spacing w:line="240" w:lineRule="atLeast"/>
        <w:jc w:val="center"/>
        <w:rPr>
          <w:rFonts w:cs="Times New Roman"/>
          <w:szCs w:val="36"/>
        </w:rPr>
      </w:pPr>
      <w:r w:rsidRPr="001B33AF">
        <w:rPr>
          <w:rFonts w:cs="Times New Roman"/>
          <w:spacing w:val="-3"/>
          <w:szCs w:val="36"/>
        </w:rPr>
        <w:t xml:space="preserve">Financial statements </w:t>
      </w:r>
      <w:r w:rsidRPr="001B33AF">
        <w:rPr>
          <w:rFonts w:cs="Times New Roman"/>
          <w:szCs w:val="36"/>
        </w:rPr>
        <w:t xml:space="preserve">for the year ended  </w:t>
      </w:r>
    </w:p>
    <w:p w14:paraId="75702A02" w14:textId="064E5BB4" w:rsidR="00787BE4" w:rsidRPr="001B33AF" w:rsidRDefault="00787BE4" w:rsidP="00787BE4">
      <w:pPr>
        <w:pStyle w:val="CoverTitle"/>
        <w:spacing w:line="240" w:lineRule="atLeast"/>
        <w:jc w:val="center"/>
        <w:rPr>
          <w:spacing w:val="-3"/>
          <w:szCs w:val="45"/>
          <w:lang w:val="en-US" w:bidi="th-TH"/>
        </w:rPr>
      </w:pPr>
      <w:r w:rsidRPr="001B33AF">
        <w:rPr>
          <w:rFonts w:cs="Times New Roman"/>
          <w:szCs w:val="36"/>
        </w:rPr>
        <w:t>30 September 202</w:t>
      </w:r>
      <w:r w:rsidR="00FC0134" w:rsidRPr="001B33AF">
        <w:rPr>
          <w:szCs w:val="45"/>
          <w:lang w:val="en-US" w:bidi="th-TH"/>
        </w:rPr>
        <w:t>5</w:t>
      </w:r>
    </w:p>
    <w:p w14:paraId="6B087A06" w14:textId="77777777" w:rsidR="00787BE4" w:rsidRPr="001B33AF" w:rsidRDefault="00787BE4" w:rsidP="00787BE4">
      <w:pPr>
        <w:shd w:val="clear" w:color="auto" w:fill="FFFFFF"/>
        <w:spacing w:line="240" w:lineRule="atLeast"/>
        <w:jc w:val="center"/>
        <w:rPr>
          <w:rFonts w:cs="Times New Roman"/>
          <w:sz w:val="36"/>
          <w:szCs w:val="36"/>
        </w:rPr>
      </w:pPr>
      <w:r w:rsidRPr="001B33AF">
        <w:rPr>
          <w:rFonts w:cs="Times New Roman"/>
          <w:sz w:val="36"/>
          <w:szCs w:val="36"/>
        </w:rPr>
        <w:t>and</w:t>
      </w:r>
    </w:p>
    <w:p w14:paraId="3F3E1637" w14:textId="77777777" w:rsidR="00787BE4" w:rsidRPr="001B33AF" w:rsidRDefault="00787BE4" w:rsidP="00787BE4">
      <w:pPr>
        <w:spacing w:line="240" w:lineRule="atLeast"/>
        <w:jc w:val="center"/>
        <w:rPr>
          <w:rFonts w:cs="Times New Roman"/>
          <w:sz w:val="36"/>
          <w:szCs w:val="36"/>
          <w:cs/>
          <w:lang w:bidi="th-TH"/>
        </w:rPr>
      </w:pPr>
      <w:r w:rsidRPr="001B33AF">
        <w:rPr>
          <w:rFonts w:cs="Times New Roman"/>
          <w:spacing w:val="-3"/>
          <w:sz w:val="36"/>
          <w:szCs w:val="36"/>
        </w:rPr>
        <w:t xml:space="preserve">Independent </w:t>
      </w:r>
      <w:r w:rsidRPr="001B33AF">
        <w:rPr>
          <w:spacing w:val="-3"/>
          <w:sz w:val="36"/>
          <w:szCs w:val="36"/>
          <w:lang w:val="en-US" w:bidi="th-TH"/>
        </w:rPr>
        <w:t>A</w:t>
      </w:r>
      <w:proofErr w:type="spellStart"/>
      <w:r w:rsidRPr="001B33AF">
        <w:rPr>
          <w:rFonts w:cs="Times New Roman"/>
          <w:spacing w:val="-3"/>
          <w:sz w:val="36"/>
          <w:szCs w:val="36"/>
        </w:rPr>
        <w:t>uditor’s</w:t>
      </w:r>
      <w:proofErr w:type="spellEnd"/>
      <w:r w:rsidRPr="001B33AF">
        <w:rPr>
          <w:rFonts w:cs="Times New Roman"/>
          <w:spacing w:val="-3"/>
          <w:sz w:val="36"/>
          <w:szCs w:val="36"/>
        </w:rPr>
        <w:t xml:space="preserve"> Report</w:t>
      </w:r>
    </w:p>
    <w:p w14:paraId="4BE71452" w14:textId="77777777" w:rsidR="00787BE4" w:rsidRPr="001B33AF" w:rsidRDefault="00787BE4" w:rsidP="00787BE4">
      <w:pPr>
        <w:jc w:val="center"/>
        <w:rPr>
          <w:rFonts w:cs="Times New Roman"/>
          <w:spacing w:val="-3"/>
          <w:sz w:val="36"/>
          <w:szCs w:val="36"/>
        </w:rPr>
      </w:pPr>
    </w:p>
    <w:p w14:paraId="7B036D8B" w14:textId="77777777" w:rsidR="00787BE4" w:rsidRPr="001B33AF" w:rsidRDefault="00787BE4" w:rsidP="00787BE4">
      <w:pPr>
        <w:jc w:val="center"/>
        <w:rPr>
          <w:rFonts w:cs="Cordia New"/>
          <w:spacing w:val="-3"/>
          <w:sz w:val="20"/>
          <w:cs/>
          <w:lang w:bidi="th-TH"/>
        </w:rPr>
      </w:pPr>
    </w:p>
    <w:p w14:paraId="4D8E72F1" w14:textId="77777777" w:rsidR="00787BE4" w:rsidRPr="001B33AF" w:rsidRDefault="00787BE4" w:rsidP="00522423">
      <w:pPr>
        <w:rPr>
          <w:rFonts w:cstheme="minorBidi"/>
          <w:sz w:val="20"/>
          <w:szCs w:val="25"/>
          <w:lang w:bidi="th-TH"/>
        </w:rPr>
        <w:sectPr w:rsidR="00787BE4" w:rsidRPr="001B33AF" w:rsidSect="00343DEC">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71AFCBD9" w14:textId="64413E18" w:rsidR="00DC2E29" w:rsidRPr="00343DEC" w:rsidRDefault="00DC2E29" w:rsidP="00DC2E29">
      <w:pPr>
        <w:jc w:val="thaiDistribute"/>
        <w:rPr>
          <w:b/>
          <w:bCs/>
          <w:sz w:val="28"/>
          <w:szCs w:val="28"/>
        </w:rPr>
      </w:pPr>
      <w:r w:rsidRPr="00343DEC">
        <w:rPr>
          <w:b/>
          <w:bCs/>
          <w:sz w:val="28"/>
          <w:szCs w:val="28"/>
        </w:rPr>
        <w:lastRenderedPageBreak/>
        <w:t>Independent Auditor’s Report</w:t>
      </w:r>
    </w:p>
    <w:p w14:paraId="002C2C49" w14:textId="77777777" w:rsidR="00DC2E29" w:rsidRPr="001B33AF" w:rsidRDefault="00DC2E29" w:rsidP="00DC2E29">
      <w:pPr>
        <w:pStyle w:val="acctmainheading"/>
        <w:spacing w:after="0" w:line="240" w:lineRule="atLeast"/>
        <w:rPr>
          <w:rFonts w:cs="Times New Roman"/>
          <w:sz w:val="22"/>
          <w:szCs w:val="22"/>
        </w:rPr>
      </w:pPr>
    </w:p>
    <w:p w14:paraId="39ABA817" w14:textId="77777777" w:rsidR="00DC2E29" w:rsidRPr="001B33AF" w:rsidRDefault="00DC2E29" w:rsidP="00DC2E29">
      <w:pPr>
        <w:pStyle w:val="acctmainheading"/>
        <w:spacing w:after="0" w:line="240" w:lineRule="atLeast"/>
        <w:rPr>
          <w:rFonts w:cs="Times New Roman"/>
          <w:sz w:val="22"/>
          <w:szCs w:val="22"/>
        </w:rPr>
      </w:pPr>
    </w:p>
    <w:p w14:paraId="095C3D59" w14:textId="77777777" w:rsidR="00DC2E29" w:rsidRPr="001B33AF" w:rsidRDefault="00DC2E29" w:rsidP="00DC2E29">
      <w:pPr>
        <w:pStyle w:val="acctmainheading"/>
        <w:spacing w:after="0" w:line="240" w:lineRule="atLeast"/>
        <w:outlineLvl w:val="0"/>
        <w:rPr>
          <w:rFonts w:cs="Times New Roman"/>
          <w:sz w:val="22"/>
          <w:szCs w:val="22"/>
        </w:rPr>
      </w:pPr>
      <w:r w:rsidRPr="001B33AF">
        <w:rPr>
          <w:rFonts w:cs="Times New Roman"/>
          <w:sz w:val="22"/>
          <w:szCs w:val="22"/>
        </w:rPr>
        <w:t xml:space="preserve">To the Shareholders of </w:t>
      </w:r>
      <w:proofErr w:type="spellStart"/>
      <w:r w:rsidRPr="001B33AF">
        <w:rPr>
          <w:rFonts w:cs="Times New Roman"/>
          <w:sz w:val="22"/>
          <w:szCs w:val="22"/>
        </w:rPr>
        <w:t>Univentures</w:t>
      </w:r>
      <w:proofErr w:type="spellEnd"/>
      <w:r w:rsidRPr="001B33AF">
        <w:rPr>
          <w:rFonts w:cs="Times New Roman"/>
          <w:sz w:val="22"/>
          <w:szCs w:val="22"/>
        </w:rPr>
        <w:t xml:space="preserve"> Public Company Limited</w:t>
      </w:r>
    </w:p>
    <w:p w14:paraId="32AA29AB" w14:textId="77777777" w:rsidR="00DC2E29" w:rsidRPr="001B33AF" w:rsidRDefault="00DC2E29" w:rsidP="00DC2E29">
      <w:pPr>
        <w:spacing w:line="240" w:lineRule="atLeast"/>
        <w:rPr>
          <w:rFonts w:cs="Times New Roman"/>
          <w:szCs w:val="22"/>
        </w:rPr>
      </w:pPr>
    </w:p>
    <w:p w14:paraId="450D50A6" w14:textId="77777777" w:rsidR="00DC2E29" w:rsidRPr="001B33AF" w:rsidRDefault="00DC2E29" w:rsidP="00DC2E29">
      <w:pPr>
        <w:jc w:val="both"/>
        <w:rPr>
          <w:rFonts w:cs="Times New Roman"/>
          <w:i/>
          <w:iCs/>
          <w:szCs w:val="22"/>
        </w:rPr>
      </w:pPr>
      <w:r w:rsidRPr="001B33AF">
        <w:rPr>
          <w:rFonts w:cs="Times New Roman"/>
          <w:i/>
          <w:iCs/>
          <w:szCs w:val="22"/>
        </w:rPr>
        <w:t>Opinion</w:t>
      </w:r>
    </w:p>
    <w:p w14:paraId="2ADBCDBE" w14:textId="77777777" w:rsidR="00DC2E29" w:rsidRPr="001B33AF" w:rsidRDefault="00DC2E29" w:rsidP="00DC2E29">
      <w:pPr>
        <w:spacing w:line="240" w:lineRule="atLeast"/>
        <w:rPr>
          <w:rFonts w:cs="Times New Roman"/>
          <w:szCs w:val="22"/>
        </w:rPr>
      </w:pPr>
    </w:p>
    <w:p w14:paraId="4D70B8E8" w14:textId="31688F81" w:rsidR="00DC2E29" w:rsidRPr="001B33AF" w:rsidRDefault="00DC2E29" w:rsidP="00DC2E29">
      <w:pPr>
        <w:jc w:val="thaiDistribute"/>
        <w:rPr>
          <w:rFonts w:cs="Times New Roman"/>
          <w:szCs w:val="22"/>
          <w:cs/>
          <w:lang w:bidi="th-TH"/>
        </w:rPr>
      </w:pPr>
      <w:r w:rsidRPr="001B33AF">
        <w:rPr>
          <w:rFonts w:cs="Times New Roman"/>
          <w:szCs w:val="22"/>
        </w:rPr>
        <w:t xml:space="preserve">I have audited the consolidated and separate financial statements of </w:t>
      </w:r>
      <w:proofErr w:type="spellStart"/>
      <w:r w:rsidRPr="001B33AF">
        <w:rPr>
          <w:rFonts w:cs="Times New Roman"/>
          <w:szCs w:val="22"/>
        </w:rPr>
        <w:t>Univentures</w:t>
      </w:r>
      <w:proofErr w:type="spellEnd"/>
      <w:r w:rsidRPr="001B33AF">
        <w:rPr>
          <w:rFonts w:cs="Times New Roman"/>
          <w:szCs w:val="22"/>
        </w:rPr>
        <w:t xml:space="preserve"> Public Company Limited and its subsidiaries (the </w:t>
      </w:r>
      <w:r w:rsidR="00630E97" w:rsidRPr="001B33AF">
        <w:rPr>
          <w:rFonts w:cs="Times New Roman"/>
          <w:szCs w:val="22"/>
          <w:cs/>
          <w:lang w:bidi="th-TH"/>
        </w:rPr>
        <w:t>“</w:t>
      </w:r>
      <w:r w:rsidRPr="001B33AF">
        <w:rPr>
          <w:rFonts w:cs="Times New Roman"/>
          <w:szCs w:val="22"/>
        </w:rPr>
        <w:t>Group</w:t>
      </w:r>
      <w:r w:rsidR="00630E97" w:rsidRPr="001B33AF">
        <w:rPr>
          <w:rFonts w:cs="Times New Roman"/>
          <w:szCs w:val="22"/>
          <w:cs/>
          <w:lang w:bidi="th-TH"/>
        </w:rPr>
        <w:t>”</w:t>
      </w:r>
      <w:r w:rsidRPr="001B33AF">
        <w:rPr>
          <w:rFonts w:cs="Times New Roman"/>
          <w:szCs w:val="22"/>
        </w:rPr>
        <w:t xml:space="preserve">) and of </w:t>
      </w:r>
      <w:proofErr w:type="spellStart"/>
      <w:r w:rsidRPr="001B33AF">
        <w:rPr>
          <w:rFonts w:cs="Times New Roman"/>
          <w:szCs w:val="22"/>
        </w:rPr>
        <w:t>Univentures</w:t>
      </w:r>
      <w:proofErr w:type="spellEnd"/>
      <w:r w:rsidRPr="001B33AF">
        <w:rPr>
          <w:rFonts w:cs="Times New Roman"/>
          <w:szCs w:val="22"/>
        </w:rPr>
        <w:t xml:space="preserve"> Public Company Limited (the </w:t>
      </w:r>
      <w:r w:rsidR="0060364C" w:rsidRPr="001B33AF">
        <w:rPr>
          <w:rFonts w:cs="Times New Roman"/>
          <w:szCs w:val="22"/>
          <w:cs/>
          <w:lang w:bidi="th-TH"/>
        </w:rPr>
        <w:t>“</w:t>
      </w:r>
      <w:r w:rsidRPr="001B33AF">
        <w:rPr>
          <w:rFonts w:cs="Times New Roman"/>
          <w:szCs w:val="22"/>
        </w:rPr>
        <w:t>Company</w:t>
      </w:r>
      <w:r w:rsidR="00630E97" w:rsidRPr="001B33AF">
        <w:rPr>
          <w:rFonts w:cs="Times New Roman"/>
          <w:szCs w:val="22"/>
          <w:cs/>
          <w:lang w:bidi="th-TH"/>
        </w:rPr>
        <w:t>”</w:t>
      </w:r>
      <w:r w:rsidRPr="001B33AF">
        <w:rPr>
          <w:rFonts w:cs="Times New Roman"/>
          <w:szCs w:val="22"/>
        </w:rPr>
        <w:t>), respectively, which comprise the consolidated and separate statements of financial position as at 30 September 202</w:t>
      </w:r>
      <w:r w:rsidR="00FC0134" w:rsidRPr="001B33AF">
        <w:rPr>
          <w:rFonts w:cs="Times New Roman"/>
          <w:szCs w:val="22"/>
        </w:rPr>
        <w:t>5</w:t>
      </w:r>
      <w:r w:rsidRPr="001B33AF">
        <w:rPr>
          <w:rFonts w:cs="Times New Roman"/>
          <w:szCs w:val="22"/>
        </w:rPr>
        <w:t>, the consolidated and separate statements of comprehensive income, changes in equity and cash flows for the year then ended, and notes, comprising a summary of</w:t>
      </w:r>
      <w:r w:rsidR="00FC0134" w:rsidRPr="001B33AF">
        <w:rPr>
          <w:rFonts w:cs="Times New Roman"/>
          <w:szCs w:val="22"/>
        </w:rPr>
        <w:t xml:space="preserve"> material</w:t>
      </w:r>
      <w:r w:rsidRPr="001B33AF">
        <w:rPr>
          <w:rFonts w:cs="Times New Roman"/>
          <w:szCs w:val="22"/>
        </w:rPr>
        <w:t xml:space="preserve"> accounting policies and </w:t>
      </w:r>
      <w:r w:rsidRPr="001B33AF">
        <w:rPr>
          <w:rFonts w:cs="Times New Roman"/>
          <w:szCs w:val="22"/>
          <w:lang w:bidi="th-TH"/>
        </w:rPr>
        <w:t>other explanatory information.</w:t>
      </w:r>
    </w:p>
    <w:p w14:paraId="78726FAC" w14:textId="77777777" w:rsidR="00DC2E29" w:rsidRPr="001B33AF" w:rsidRDefault="00DC2E29" w:rsidP="00DC2E29">
      <w:pPr>
        <w:jc w:val="thaiDistribute"/>
        <w:rPr>
          <w:rFonts w:cs="Times New Roman"/>
          <w:szCs w:val="22"/>
        </w:rPr>
      </w:pPr>
    </w:p>
    <w:p w14:paraId="5933200E" w14:textId="6266188A" w:rsidR="00DC2E29" w:rsidRPr="001B33AF" w:rsidRDefault="00DC2E29" w:rsidP="00DC2E29">
      <w:pPr>
        <w:jc w:val="both"/>
        <w:rPr>
          <w:rFonts w:eastAsia="Batang" w:cs="Times New Roman"/>
          <w:color w:val="000000"/>
          <w:szCs w:val="22"/>
          <w:lang w:eastAsia="ko-KR"/>
        </w:rPr>
      </w:pPr>
      <w:r w:rsidRPr="001B33AF">
        <w:rPr>
          <w:rFonts w:eastAsia="Batang" w:cs="Times New Roman"/>
          <w:color w:val="000000"/>
          <w:szCs w:val="22"/>
          <w:lang w:eastAsia="ko-KR"/>
        </w:rPr>
        <w:t>In my opinion, the accompanying consolidated and separate financial statements present fairly, in all material respects, the financial position of the Group and the Company, respectively, as at 30 September 202</w:t>
      </w:r>
      <w:r w:rsidR="00FC0134" w:rsidRPr="001B33AF">
        <w:rPr>
          <w:rFonts w:eastAsia="Batang" w:cs="Times New Roman"/>
          <w:color w:val="000000"/>
          <w:szCs w:val="22"/>
          <w:lang w:eastAsia="ko-KR"/>
        </w:rPr>
        <w:t>5</w:t>
      </w:r>
      <w:r w:rsidRPr="001B33AF">
        <w:rPr>
          <w:rFonts w:eastAsia="Batang" w:cs="Times New Roman"/>
          <w:color w:val="000000"/>
          <w:szCs w:val="22"/>
          <w:lang w:eastAsia="ko-KR"/>
        </w:rPr>
        <w:t xml:space="preserve"> and their financial performance and cash flows for the year then ended in accordance with Thai Financial Reporting Standards (TFRSs). </w:t>
      </w:r>
    </w:p>
    <w:p w14:paraId="19619B9F" w14:textId="77777777" w:rsidR="00DC2E29" w:rsidRPr="001B33AF" w:rsidRDefault="00DC2E29" w:rsidP="00DC2E29">
      <w:pPr>
        <w:pStyle w:val="RNormal"/>
        <w:jc w:val="thaiDistribute"/>
        <w:rPr>
          <w:rFonts w:cs="Times New Roman"/>
          <w:szCs w:val="22"/>
          <w:lang w:val="en-GB"/>
        </w:rPr>
      </w:pPr>
    </w:p>
    <w:p w14:paraId="509BD0C4" w14:textId="77777777" w:rsidR="00DC2E29" w:rsidRPr="001B33AF" w:rsidRDefault="00DC2E29" w:rsidP="00DC2E29">
      <w:pPr>
        <w:shd w:val="clear" w:color="auto" w:fill="FFFFFF"/>
        <w:spacing w:line="240" w:lineRule="atLeast"/>
        <w:jc w:val="thaiDistribute"/>
        <w:rPr>
          <w:rFonts w:cs="Times New Roman"/>
          <w:i/>
          <w:iCs/>
          <w:szCs w:val="22"/>
        </w:rPr>
      </w:pPr>
      <w:r w:rsidRPr="001B33AF">
        <w:rPr>
          <w:rFonts w:cs="Times New Roman"/>
          <w:i/>
          <w:iCs/>
          <w:szCs w:val="22"/>
        </w:rPr>
        <w:t>Basis for Opinion</w:t>
      </w:r>
    </w:p>
    <w:p w14:paraId="04A4DD47" w14:textId="77777777" w:rsidR="00DC2E29" w:rsidRPr="001B33AF" w:rsidRDefault="00DC2E29" w:rsidP="00DC2E29">
      <w:pPr>
        <w:shd w:val="clear" w:color="auto" w:fill="FFFFFF"/>
        <w:spacing w:line="240" w:lineRule="atLeast"/>
        <w:jc w:val="thaiDistribute"/>
        <w:rPr>
          <w:rFonts w:cs="Cordia New"/>
          <w:szCs w:val="22"/>
          <w:cs/>
          <w:lang w:bidi="th-TH"/>
        </w:rPr>
      </w:pPr>
    </w:p>
    <w:p w14:paraId="43C999C0" w14:textId="77777777" w:rsidR="00DC2E29" w:rsidRPr="001B33AF" w:rsidRDefault="00DC2E29" w:rsidP="00DC2E29">
      <w:pPr>
        <w:pStyle w:val="Default"/>
        <w:jc w:val="thaiDistribute"/>
        <w:rPr>
          <w:rFonts w:ascii="Times New Roman" w:eastAsia="Times New Roman" w:hAnsi="Times New Roman" w:cs="Times New Roman"/>
          <w:sz w:val="22"/>
          <w:szCs w:val="22"/>
          <w:lang w:eastAsia="en-US"/>
        </w:rPr>
      </w:pPr>
      <w:r w:rsidRPr="001B33AF">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1B33AF">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1B33AF">
        <w:rPr>
          <w:rFonts w:ascii="Times New Roman" w:eastAsia="Times New Roman" w:hAnsi="Times New Roman" w:cs="Times New Roman"/>
          <w:sz w:val="22"/>
          <w:szCs w:val="22"/>
          <w:lang w:eastAsia="en-US"/>
        </w:rPr>
        <w:t xml:space="preserve">section of my report. I am independent of the Group and the Company in accordance with the </w:t>
      </w:r>
      <w:bookmarkStart w:id="1" w:name="_Hlk118362063"/>
      <w:r w:rsidRPr="001B33AF">
        <w:rPr>
          <w:rFonts w:ascii="Times New Roman" w:hAnsi="Times New Roman" w:cs="Times New Roman"/>
          <w:i/>
          <w:iCs/>
          <w:sz w:val="22"/>
          <w:szCs w:val="22"/>
        </w:rPr>
        <w:t>Code of Ethics for Professional Accountants including Independence Standards</w:t>
      </w:r>
      <w:r w:rsidRPr="001B33AF">
        <w:rPr>
          <w:rFonts w:ascii="Times New Roman" w:hAnsi="Times New Roman" w:cs="Times New Roman"/>
          <w:sz w:val="22"/>
          <w:szCs w:val="22"/>
        </w:rPr>
        <w:t xml:space="preserve"> issued by the Federation of Accounting Professions (Code of Ethics for Professional Accountants)</w:t>
      </w:r>
      <w:bookmarkEnd w:id="1"/>
      <w:r w:rsidRPr="001B33AF">
        <w:rPr>
          <w:rFonts w:ascii="Times New Roman" w:eastAsia="Times New Roman" w:hAnsi="Times New Roman" w:cs="Times New Roman"/>
          <w:sz w:val="22"/>
          <w:szCs w:val="22"/>
          <w:lang w:eastAsia="en-US"/>
        </w:rPr>
        <w:t xml:space="preserve"> that is relevant to my audit of the consolidated and separate financial statements, and I have fulfilled my other ethical responsibilities in accordance with </w:t>
      </w:r>
      <w:bookmarkStart w:id="2" w:name="_Hlk118362077"/>
      <w:r w:rsidRPr="001B33AF">
        <w:rPr>
          <w:rFonts w:ascii="Times New Roman" w:hAnsi="Times New Roman" w:cs="Times New Roman"/>
          <w:sz w:val="22"/>
          <w:szCs w:val="22"/>
        </w:rPr>
        <w:t>the Code of Ethics for Professional Accountants</w:t>
      </w:r>
      <w:bookmarkEnd w:id="2"/>
      <w:r w:rsidRPr="001B33AF">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3C1AD75A"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6CC46B17"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464D3190"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sectPr w:rsidR="00787BE4" w:rsidRPr="001B33AF" w:rsidSect="006F58CB">
          <w:footerReference w:type="default" r:id="rId17"/>
          <w:footerReference w:type="first" r:id="rId18"/>
          <w:pgSz w:w="11907" w:h="16840"/>
          <w:pgMar w:top="1800" w:right="927" w:bottom="576" w:left="1152" w:header="720" w:footer="645" w:gutter="0"/>
          <w:cols w:space="720"/>
          <w:docGrid w:linePitch="299"/>
        </w:sectPr>
      </w:pPr>
    </w:p>
    <w:p w14:paraId="1A7343D9"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pPr>
      <w:r w:rsidRPr="001B33AF">
        <w:rPr>
          <w:rFonts w:ascii="Times New Roman" w:eastAsia="Times New Roman" w:hAnsi="Times New Roman" w:cs="Times New Roman"/>
          <w:i/>
          <w:iCs/>
          <w:color w:val="auto"/>
          <w:sz w:val="22"/>
          <w:szCs w:val="22"/>
          <w:lang w:eastAsia="en-US"/>
        </w:rPr>
        <w:lastRenderedPageBreak/>
        <w:t>Key Audit Matters</w:t>
      </w:r>
    </w:p>
    <w:p w14:paraId="52FE89D6"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58B6B47A" w14:textId="77777777" w:rsidR="00DC2E29" w:rsidRPr="001B33AF" w:rsidRDefault="00DC2E29" w:rsidP="00DC2E29">
      <w:pPr>
        <w:spacing w:line="240" w:lineRule="auto"/>
        <w:jc w:val="both"/>
        <w:rPr>
          <w:rFonts w:cs="Times New Roman"/>
          <w:szCs w:val="22"/>
        </w:rPr>
      </w:pPr>
      <w:r w:rsidRPr="001B33AF">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45D32E1" w14:textId="77777777" w:rsidR="00787BE4" w:rsidRPr="001B33AF" w:rsidRDefault="00787BE4" w:rsidP="00787BE4">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787BE4" w:rsidRPr="001B33AF" w14:paraId="6352AD55" w14:textId="77777777" w:rsidTr="001667C4">
        <w:trPr>
          <w:trHeight w:val="70"/>
        </w:trPr>
        <w:tc>
          <w:tcPr>
            <w:tcW w:w="9805" w:type="dxa"/>
            <w:gridSpan w:val="2"/>
          </w:tcPr>
          <w:p w14:paraId="3675E158" w14:textId="77777777" w:rsidR="00787BE4" w:rsidRPr="001B33AF" w:rsidRDefault="00787BE4" w:rsidP="001667C4">
            <w:pPr>
              <w:spacing w:line="240" w:lineRule="auto"/>
              <w:rPr>
                <w:rFonts w:cs="Times New Roman"/>
                <w:color w:val="000000"/>
                <w:szCs w:val="22"/>
              </w:rPr>
            </w:pPr>
            <w:r w:rsidRPr="001B33AF">
              <w:rPr>
                <w:rFonts w:cs="Times New Roman"/>
                <w:color w:val="000000"/>
                <w:szCs w:val="22"/>
              </w:rPr>
              <w:t>Valuation of real estate development for sale</w:t>
            </w:r>
          </w:p>
        </w:tc>
      </w:tr>
      <w:tr w:rsidR="00787BE4" w:rsidRPr="001B33AF" w14:paraId="5885D593" w14:textId="77777777" w:rsidTr="001667C4">
        <w:tc>
          <w:tcPr>
            <w:tcW w:w="9805" w:type="dxa"/>
            <w:gridSpan w:val="2"/>
          </w:tcPr>
          <w:p w14:paraId="75D070D7" w14:textId="3F261002" w:rsidR="00787BE4" w:rsidRPr="001B33AF" w:rsidRDefault="00787BE4" w:rsidP="001667C4">
            <w:pPr>
              <w:autoSpaceDE w:val="0"/>
              <w:autoSpaceDN w:val="0"/>
              <w:adjustRightInd w:val="0"/>
              <w:spacing w:line="240" w:lineRule="auto"/>
              <w:rPr>
                <w:rFonts w:cs="Times New Roman"/>
                <w:color w:val="000000"/>
                <w:szCs w:val="22"/>
              </w:rPr>
            </w:pPr>
            <w:r w:rsidRPr="001B33AF">
              <w:rPr>
                <w:rFonts w:cs="Times New Roman"/>
                <w:color w:val="000000"/>
                <w:szCs w:val="22"/>
              </w:rPr>
              <w:t xml:space="preserve">Refer to Notes </w:t>
            </w:r>
            <w:r w:rsidR="00035ECE" w:rsidRPr="001B33AF">
              <w:rPr>
                <w:rFonts w:cs="Times New Roman"/>
                <w:color w:val="000000"/>
                <w:szCs w:val="22"/>
              </w:rPr>
              <w:t>4</w:t>
            </w:r>
            <w:r w:rsidRPr="001B33AF">
              <w:rPr>
                <w:rFonts w:cs="Times New Roman"/>
                <w:color w:val="000000"/>
                <w:szCs w:val="22"/>
              </w:rPr>
              <w:t xml:space="preserve"> and </w:t>
            </w:r>
            <w:r w:rsidRPr="001B33AF">
              <w:rPr>
                <w:color w:val="000000"/>
                <w:szCs w:val="22"/>
                <w:lang w:val="en-US" w:bidi="th-TH"/>
              </w:rPr>
              <w:t>1</w:t>
            </w:r>
            <w:r w:rsidR="00035ECE" w:rsidRPr="001B33AF">
              <w:rPr>
                <w:color w:val="000000"/>
                <w:szCs w:val="22"/>
                <w:lang w:val="en-US" w:bidi="th-TH"/>
              </w:rPr>
              <w:t>1</w:t>
            </w:r>
            <w:r w:rsidRPr="001B33AF">
              <w:rPr>
                <w:rFonts w:cs="Times New Roman"/>
                <w:color w:val="000000"/>
                <w:szCs w:val="22"/>
              </w:rPr>
              <w:t xml:space="preserve"> to the </w:t>
            </w:r>
            <w:r w:rsidRPr="001B33AF">
              <w:rPr>
                <w:rFonts w:cs="Times New Roman"/>
                <w:szCs w:val="22"/>
              </w:rPr>
              <w:t>consolidated financial statements.</w:t>
            </w:r>
          </w:p>
        </w:tc>
      </w:tr>
      <w:tr w:rsidR="00787BE4" w:rsidRPr="001B33AF" w14:paraId="11259458" w14:textId="77777777" w:rsidTr="001667C4">
        <w:tc>
          <w:tcPr>
            <w:tcW w:w="4765" w:type="dxa"/>
          </w:tcPr>
          <w:p w14:paraId="215F50C8" w14:textId="77777777" w:rsidR="00787BE4" w:rsidRPr="001B33AF" w:rsidRDefault="00787BE4" w:rsidP="001667C4">
            <w:pPr>
              <w:autoSpaceDE w:val="0"/>
              <w:autoSpaceDN w:val="0"/>
              <w:adjustRightInd w:val="0"/>
              <w:spacing w:line="240" w:lineRule="auto"/>
              <w:rPr>
                <w:rFonts w:cs="Times New Roman"/>
                <w:b/>
                <w:bCs/>
                <w:color w:val="000000"/>
                <w:szCs w:val="22"/>
              </w:rPr>
            </w:pPr>
            <w:r w:rsidRPr="001B33AF">
              <w:rPr>
                <w:rFonts w:cs="Times New Roman"/>
                <w:b/>
                <w:bCs/>
                <w:color w:val="000000"/>
                <w:szCs w:val="22"/>
              </w:rPr>
              <w:t>The key audit matter</w:t>
            </w:r>
          </w:p>
        </w:tc>
        <w:tc>
          <w:tcPr>
            <w:tcW w:w="5040" w:type="dxa"/>
          </w:tcPr>
          <w:p w14:paraId="60AABD1B" w14:textId="77777777" w:rsidR="00787BE4" w:rsidRPr="001B33AF" w:rsidRDefault="00787BE4" w:rsidP="001667C4">
            <w:pPr>
              <w:autoSpaceDE w:val="0"/>
              <w:autoSpaceDN w:val="0"/>
              <w:adjustRightInd w:val="0"/>
              <w:spacing w:line="240" w:lineRule="auto"/>
              <w:rPr>
                <w:rFonts w:cs="Times New Roman"/>
                <w:b/>
                <w:bCs/>
                <w:color w:val="000000"/>
                <w:szCs w:val="22"/>
              </w:rPr>
            </w:pPr>
            <w:r w:rsidRPr="001B33AF">
              <w:rPr>
                <w:rFonts w:cs="Times New Roman"/>
                <w:b/>
                <w:bCs/>
                <w:color w:val="000000"/>
                <w:szCs w:val="22"/>
              </w:rPr>
              <w:t>How the matter was addressed in the audit</w:t>
            </w:r>
          </w:p>
        </w:tc>
      </w:tr>
      <w:tr w:rsidR="00787BE4" w:rsidRPr="001B33AF" w14:paraId="76A62CE5" w14:textId="77777777" w:rsidTr="001667C4">
        <w:trPr>
          <w:trHeight w:val="6794"/>
        </w:trPr>
        <w:tc>
          <w:tcPr>
            <w:tcW w:w="4765" w:type="dxa"/>
          </w:tcPr>
          <w:p w14:paraId="18991F9A" w14:textId="77777777" w:rsidR="00DC2E29" w:rsidRPr="001B33AF" w:rsidRDefault="00DC2E29" w:rsidP="00DC2E29">
            <w:pPr>
              <w:autoSpaceDE w:val="0"/>
              <w:autoSpaceDN w:val="0"/>
              <w:adjustRightInd w:val="0"/>
              <w:spacing w:line="240" w:lineRule="auto"/>
              <w:jc w:val="thaiDistribute"/>
              <w:rPr>
                <w:rFonts w:cs="Times New Roman"/>
                <w:color w:val="000000"/>
                <w:szCs w:val="22"/>
              </w:rPr>
            </w:pPr>
            <w:r w:rsidRPr="001B33AF">
              <w:rPr>
                <w:rFonts w:cs="Times New Roman"/>
                <w:color w:val="000000"/>
                <w:szCs w:val="22"/>
              </w:rPr>
              <w:t>Real estate development for sale, which principally comprise the Group’s real estate completed and real estate under development, are stated at the lower of cost and net realisable value.</w:t>
            </w:r>
          </w:p>
          <w:p w14:paraId="455E1C07" w14:textId="77777777" w:rsidR="00DC2E29" w:rsidRPr="001B33AF" w:rsidRDefault="00DC2E29" w:rsidP="00DC2E29">
            <w:pPr>
              <w:autoSpaceDE w:val="0"/>
              <w:autoSpaceDN w:val="0"/>
              <w:adjustRightInd w:val="0"/>
              <w:spacing w:line="240" w:lineRule="auto"/>
              <w:jc w:val="thaiDistribute"/>
              <w:rPr>
                <w:rFonts w:cs="Times New Roman"/>
                <w:color w:val="000000"/>
                <w:szCs w:val="22"/>
              </w:rPr>
            </w:pPr>
          </w:p>
          <w:p w14:paraId="46662484" w14:textId="3FFC2F9D" w:rsidR="00DC2E29" w:rsidRPr="001B33AF" w:rsidRDefault="00DC2E29" w:rsidP="00DC2E29">
            <w:pPr>
              <w:autoSpaceDE w:val="0"/>
              <w:autoSpaceDN w:val="0"/>
              <w:adjustRightInd w:val="0"/>
              <w:spacing w:line="240" w:lineRule="auto"/>
              <w:jc w:val="thaiDistribute"/>
              <w:rPr>
                <w:rFonts w:cs="Times New Roman"/>
                <w:color w:val="000000"/>
                <w:szCs w:val="22"/>
              </w:rPr>
            </w:pPr>
            <w:r w:rsidRPr="001B33AF">
              <w:rPr>
                <w:rFonts w:cs="Times New Roman"/>
                <w:color w:val="000000"/>
                <w:szCs w:val="22"/>
              </w:rPr>
              <w:t xml:space="preserve">The Group carries out an analysis of the net realisable value of real estate development for sale at each reporting date, which is dependent upon the group’s estimate of forecast selling prices. </w:t>
            </w:r>
          </w:p>
          <w:p w14:paraId="5793ABFA" w14:textId="77777777" w:rsidR="00DC2E29" w:rsidRPr="001B33AF" w:rsidRDefault="00DC2E29" w:rsidP="00DC2E29">
            <w:pPr>
              <w:autoSpaceDE w:val="0"/>
              <w:autoSpaceDN w:val="0"/>
              <w:adjustRightInd w:val="0"/>
              <w:spacing w:line="240" w:lineRule="auto"/>
              <w:jc w:val="thaiDistribute"/>
              <w:rPr>
                <w:rFonts w:cs="Times New Roman"/>
                <w:color w:val="000000"/>
                <w:szCs w:val="22"/>
              </w:rPr>
            </w:pPr>
          </w:p>
          <w:p w14:paraId="57396F5C" w14:textId="77777777" w:rsidR="00DC2E29" w:rsidRPr="001B33AF" w:rsidRDefault="00DC2E29" w:rsidP="00DC2E29">
            <w:pPr>
              <w:spacing w:line="240" w:lineRule="auto"/>
              <w:jc w:val="both"/>
              <w:rPr>
                <w:rFonts w:cs="Times New Roman"/>
                <w:color w:val="000000"/>
                <w:szCs w:val="22"/>
              </w:rPr>
            </w:pPr>
            <w:r w:rsidRPr="001B33AF">
              <w:rPr>
                <w:rFonts w:cs="Times New Roman"/>
                <w:color w:val="000000"/>
                <w:szCs w:val="22"/>
              </w:rPr>
              <w:t>As such uncertainty in these forecasts can impact the assessment over the carrying value of real estate development for sale. Future selling prices are dependent on market conditions.</w:t>
            </w:r>
          </w:p>
          <w:p w14:paraId="50A23117" w14:textId="77777777" w:rsidR="00DC2E29" w:rsidRPr="001B33AF" w:rsidRDefault="00DC2E29" w:rsidP="00DC2E29">
            <w:pPr>
              <w:spacing w:line="240" w:lineRule="auto"/>
              <w:jc w:val="both"/>
              <w:rPr>
                <w:rFonts w:cs="Times New Roman"/>
                <w:color w:val="000000"/>
                <w:szCs w:val="22"/>
              </w:rPr>
            </w:pPr>
          </w:p>
          <w:p w14:paraId="07E94A29" w14:textId="79421931" w:rsidR="00787BE4" w:rsidRPr="001B33AF" w:rsidRDefault="00DC2E29" w:rsidP="00DC2E29">
            <w:pPr>
              <w:spacing w:line="240" w:lineRule="auto"/>
              <w:jc w:val="thaiDistribute"/>
              <w:rPr>
                <w:rFonts w:cs="Times New Roman"/>
                <w:color w:val="000000"/>
                <w:spacing w:val="-8"/>
                <w:szCs w:val="22"/>
              </w:rPr>
            </w:pPr>
            <w:r w:rsidRPr="001B33AF">
              <w:rPr>
                <w:rFonts w:cs="Times New Roman"/>
                <w:color w:val="000000"/>
                <w:szCs w:val="22"/>
              </w:rPr>
              <w:t>The real estate development for sale is a significant balance in the consolidated financial statements and involves significant judgement by management in making these estimates. Consequently, this is an area of</w:t>
            </w:r>
            <w:r w:rsidRPr="001B33AF">
              <w:rPr>
                <w:rFonts w:cs="Times New Roman" w:hint="cs"/>
                <w:color w:val="000000"/>
                <w:szCs w:val="22"/>
                <w:cs/>
                <w:lang w:bidi="th-TH"/>
              </w:rPr>
              <w:t xml:space="preserve"> </w:t>
            </w:r>
            <w:r w:rsidRPr="001B33AF">
              <w:rPr>
                <w:rFonts w:cs="Times New Roman"/>
                <w:color w:val="000000"/>
                <w:szCs w:val="22"/>
              </w:rPr>
              <w:t>focus in my audit</w:t>
            </w:r>
            <w:r w:rsidR="00787BE4" w:rsidRPr="001B33AF">
              <w:rPr>
                <w:rFonts w:cs="Times New Roman"/>
                <w:color w:val="000000"/>
                <w:szCs w:val="22"/>
              </w:rPr>
              <w:t>.</w:t>
            </w:r>
            <w:r w:rsidR="00787BE4" w:rsidRPr="001B33AF">
              <w:rPr>
                <w:rFonts w:cs="Times New Roman"/>
                <w:color w:val="000000"/>
                <w:spacing w:val="-8"/>
                <w:szCs w:val="22"/>
              </w:rPr>
              <w:t xml:space="preserve"> </w:t>
            </w:r>
          </w:p>
          <w:p w14:paraId="1BCECA55" w14:textId="77777777" w:rsidR="00787BE4" w:rsidRPr="001B33AF" w:rsidRDefault="00787BE4" w:rsidP="001667C4">
            <w:pPr>
              <w:spacing w:line="240" w:lineRule="auto"/>
              <w:jc w:val="thaiDistribute"/>
              <w:rPr>
                <w:rFonts w:cstheme="minorBidi"/>
                <w:color w:val="000000"/>
                <w:spacing w:val="-8"/>
                <w:szCs w:val="28"/>
                <w:cs/>
                <w:lang w:bidi="th-TH"/>
              </w:rPr>
            </w:pPr>
          </w:p>
        </w:tc>
        <w:tc>
          <w:tcPr>
            <w:tcW w:w="5040" w:type="dxa"/>
          </w:tcPr>
          <w:p w14:paraId="4D27FE84" w14:textId="77777777" w:rsidR="00DC2E29" w:rsidRPr="001B33AF" w:rsidRDefault="00DC2E29" w:rsidP="00DC2E29">
            <w:pPr>
              <w:autoSpaceDE w:val="0"/>
              <w:autoSpaceDN w:val="0"/>
              <w:adjustRightInd w:val="0"/>
              <w:spacing w:line="240" w:lineRule="auto"/>
              <w:jc w:val="thaiDistribute"/>
              <w:rPr>
                <w:rFonts w:cs="Cordia New"/>
                <w:color w:val="000000"/>
                <w:szCs w:val="22"/>
                <w:cs/>
                <w:lang w:bidi="th-TH"/>
              </w:rPr>
            </w:pPr>
            <w:r w:rsidRPr="001B33AF">
              <w:rPr>
                <w:rFonts w:cs="Times New Roman"/>
                <w:color w:val="000000"/>
                <w:szCs w:val="22"/>
              </w:rPr>
              <w:t xml:space="preserve">The audit procedures in this area included the following: </w:t>
            </w:r>
          </w:p>
          <w:p w14:paraId="125BEEB0" w14:textId="77777777" w:rsidR="00DC2E29" w:rsidRPr="001B33AF" w:rsidRDefault="00DC2E29" w:rsidP="00DC2E29">
            <w:pPr>
              <w:autoSpaceDE w:val="0"/>
              <w:autoSpaceDN w:val="0"/>
              <w:adjustRightInd w:val="0"/>
              <w:spacing w:line="240" w:lineRule="auto"/>
              <w:jc w:val="thaiDistribute"/>
              <w:rPr>
                <w:rFonts w:cs="Times New Roman"/>
                <w:color w:val="000000"/>
                <w:szCs w:val="22"/>
              </w:rPr>
            </w:pPr>
          </w:p>
          <w:p w14:paraId="6BE09C85" w14:textId="0D5F8213" w:rsidR="00DC2E29" w:rsidRPr="001B33AF" w:rsidRDefault="00DC2E29" w:rsidP="00630E97">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1B33AF">
              <w:rPr>
                <w:color w:val="000000"/>
                <w:szCs w:val="22"/>
                <w:lang w:val="en-US" w:bidi="th-TH"/>
              </w:rPr>
              <w:t xml:space="preserve">gaining an understanding and assessing the process of the estimation of net </w:t>
            </w:r>
            <w:proofErr w:type="spellStart"/>
            <w:r w:rsidRPr="001B33AF">
              <w:rPr>
                <w:color w:val="000000"/>
                <w:szCs w:val="22"/>
                <w:lang w:val="en-US" w:bidi="th-TH"/>
              </w:rPr>
              <w:t>realisable</w:t>
            </w:r>
            <w:proofErr w:type="spellEnd"/>
            <w:r w:rsidRPr="001B33AF">
              <w:rPr>
                <w:color w:val="000000"/>
                <w:szCs w:val="22"/>
                <w:lang w:val="en-US" w:bidi="th-TH"/>
              </w:rPr>
              <w:t xml:space="preserve"> </w:t>
            </w:r>
            <w:proofErr w:type="gramStart"/>
            <w:r w:rsidRPr="001B33AF">
              <w:rPr>
                <w:color w:val="000000"/>
                <w:szCs w:val="22"/>
                <w:lang w:val="en-US" w:bidi="th-TH"/>
              </w:rPr>
              <w:t>value</w:t>
            </w:r>
            <w:r w:rsidRPr="001B33AF">
              <w:rPr>
                <w:color w:val="000000"/>
                <w:spacing w:val="-34"/>
                <w:szCs w:val="22"/>
                <w:lang w:val="en-US" w:bidi="th-TH"/>
              </w:rPr>
              <w:t xml:space="preserve"> </w:t>
            </w:r>
            <w:r w:rsidR="00630E97" w:rsidRPr="001B33AF">
              <w:rPr>
                <w:color w:val="000000"/>
                <w:spacing w:val="-34"/>
                <w:szCs w:val="22"/>
                <w:lang w:val="en-US" w:bidi="th-TH"/>
              </w:rPr>
              <w:t xml:space="preserve"> </w:t>
            </w:r>
            <w:r w:rsidRPr="001B33AF">
              <w:rPr>
                <w:color w:val="000000"/>
                <w:szCs w:val="22"/>
                <w:lang w:val="en-US" w:bidi="th-TH"/>
              </w:rPr>
              <w:t>of</w:t>
            </w:r>
            <w:proofErr w:type="gramEnd"/>
            <w:r w:rsidRPr="001B33AF">
              <w:rPr>
                <w:color w:val="000000"/>
                <w:szCs w:val="22"/>
                <w:lang w:val="en-US" w:bidi="th-TH"/>
              </w:rPr>
              <w:t xml:space="preserve"> real estate development for sale and testing the Group’s controls by checking approvals over setting</w:t>
            </w:r>
            <w:r w:rsidR="00630E97" w:rsidRPr="001B33AF">
              <w:rPr>
                <w:color w:val="000000"/>
                <w:szCs w:val="22"/>
                <w:lang w:val="en-US" w:bidi="th-TH"/>
              </w:rPr>
              <w:t xml:space="preserve">, reviewing and updating </w:t>
            </w:r>
            <w:r w:rsidRPr="001B33AF">
              <w:rPr>
                <w:color w:val="000000"/>
                <w:szCs w:val="22"/>
                <w:lang w:val="en-US" w:bidi="th-TH"/>
              </w:rPr>
              <w:t>selling price and recording of costs;</w:t>
            </w:r>
          </w:p>
          <w:p w14:paraId="22E17834" w14:textId="77777777" w:rsidR="00DC2E29" w:rsidRPr="001B33AF" w:rsidRDefault="00DC2E29" w:rsidP="00DC2E29">
            <w:pPr>
              <w:pStyle w:val="ListParagraph"/>
              <w:autoSpaceDE w:val="0"/>
              <w:autoSpaceDN w:val="0"/>
              <w:adjustRightInd w:val="0"/>
              <w:spacing w:line="240" w:lineRule="auto"/>
              <w:ind w:left="342"/>
              <w:jc w:val="thaiDistribute"/>
              <w:rPr>
                <w:color w:val="000000"/>
                <w:szCs w:val="22"/>
                <w:lang w:val="en-US" w:bidi="th-TH"/>
              </w:rPr>
            </w:pPr>
          </w:p>
          <w:p w14:paraId="3ECD2D4B" w14:textId="77777777" w:rsidR="00DC2E29" w:rsidRPr="001B33AF"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1B33AF">
              <w:rPr>
                <w:color w:val="000000"/>
                <w:szCs w:val="22"/>
                <w:lang w:val="en-US" w:bidi="th-TH"/>
              </w:rPr>
              <w:t xml:space="preserve">evaluating the appropriateness of the Group’s forecast sales prices by comparing the forecast sales price to sales prices achieved; </w:t>
            </w:r>
          </w:p>
          <w:p w14:paraId="1259F97C" w14:textId="77777777" w:rsidR="00DC2E29" w:rsidRPr="001B33AF" w:rsidRDefault="00DC2E29" w:rsidP="00DC2E29">
            <w:pPr>
              <w:spacing w:line="240" w:lineRule="auto"/>
              <w:rPr>
                <w:color w:val="000000"/>
                <w:szCs w:val="22"/>
                <w:lang w:val="en-US" w:bidi="th-TH"/>
              </w:rPr>
            </w:pPr>
          </w:p>
          <w:p w14:paraId="20C4D25B" w14:textId="77777777" w:rsidR="00DC2E29" w:rsidRPr="001B33AF" w:rsidRDefault="00DC2E29" w:rsidP="00DC2E29">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1B33AF">
              <w:rPr>
                <w:color w:val="000000"/>
                <w:szCs w:val="22"/>
                <w:lang w:val="en-US" w:bidi="th-TH"/>
              </w:rPr>
              <w:t xml:space="preserve">evaluating the adequacy of the financial </w:t>
            </w:r>
            <w:proofErr w:type="gramStart"/>
            <w:r w:rsidRPr="001B33AF">
              <w:rPr>
                <w:color w:val="000000"/>
                <w:szCs w:val="22"/>
                <w:lang w:val="en-US" w:bidi="th-TH"/>
              </w:rPr>
              <w:t>statements</w:t>
            </w:r>
            <w:proofErr w:type="gramEnd"/>
            <w:r w:rsidRPr="001B33AF">
              <w:rPr>
                <w:color w:val="000000"/>
                <w:szCs w:val="22"/>
                <w:lang w:val="en-US" w:bidi="th-TH"/>
              </w:rPr>
              <w:t xml:space="preserve"> disclosures in accordance with Thai Financial Reporting Standards.</w:t>
            </w:r>
          </w:p>
          <w:p w14:paraId="2CD8078B" w14:textId="77777777" w:rsidR="00787BE4" w:rsidRPr="001B33AF" w:rsidRDefault="00787BE4" w:rsidP="001667C4">
            <w:pPr>
              <w:autoSpaceDE w:val="0"/>
              <w:autoSpaceDN w:val="0"/>
              <w:adjustRightInd w:val="0"/>
              <w:spacing w:line="240" w:lineRule="auto"/>
              <w:contextualSpacing/>
              <w:jc w:val="thaiDistribute"/>
              <w:rPr>
                <w:rFonts w:cs="Times New Roman"/>
                <w:color w:val="000000"/>
                <w:szCs w:val="22"/>
                <w:lang w:val="en-US"/>
              </w:rPr>
            </w:pPr>
          </w:p>
        </w:tc>
      </w:tr>
    </w:tbl>
    <w:p w14:paraId="60153F61" w14:textId="77777777" w:rsidR="00787BE4" w:rsidRPr="001B33AF" w:rsidRDefault="00787BE4" w:rsidP="00787BE4">
      <w:pPr>
        <w:spacing w:line="240" w:lineRule="auto"/>
        <w:rPr>
          <w:rFonts w:cs="Times New Roman"/>
          <w:szCs w:val="22"/>
        </w:rPr>
      </w:pPr>
    </w:p>
    <w:p w14:paraId="2A2D658D" w14:textId="77777777" w:rsidR="00787BE4" w:rsidRPr="001B33AF" w:rsidRDefault="00787BE4" w:rsidP="00787BE4">
      <w:pPr>
        <w:spacing w:line="240" w:lineRule="auto"/>
        <w:rPr>
          <w:rFonts w:cs="Times New Roman"/>
          <w:szCs w:val="22"/>
        </w:rPr>
      </w:pPr>
    </w:p>
    <w:p w14:paraId="2A9D889F" w14:textId="77777777" w:rsidR="00787BE4" w:rsidRPr="001B33AF" w:rsidRDefault="00787BE4" w:rsidP="00787BE4">
      <w:pPr>
        <w:spacing w:line="240" w:lineRule="auto"/>
        <w:rPr>
          <w:rFonts w:cs="Times New Roman"/>
          <w:szCs w:val="22"/>
        </w:rPr>
      </w:pPr>
    </w:p>
    <w:p w14:paraId="30F35278" w14:textId="01AF84B0" w:rsidR="00DC2E29" w:rsidRPr="001B33AF" w:rsidRDefault="00DC2E29" w:rsidP="00787BE4">
      <w:pPr>
        <w:spacing w:line="240" w:lineRule="auto"/>
        <w:rPr>
          <w:rFonts w:cs="Times New Roman"/>
          <w:szCs w:val="22"/>
        </w:rPr>
      </w:pPr>
    </w:p>
    <w:p w14:paraId="4582052A" w14:textId="77777777" w:rsidR="00DC2E29" w:rsidRPr="001B33AF" w:rsidRDefault="00DC2E29" w:rsidP="00787BE4">
      <w:pPr>
        <w:spacing w:line="240" w:lineRule="auto"/>
        <w:rPr>
          <w:rFonts w:cs="Times New Roman"/>
          <w:szCs w:val="22"/>
        </w:rPr>
      </w:pPr>
    </w:p>
    <w:p w14:paraId="54A20123" w14:textId="654DC7DD" w:rsidR="00EA21F2" w:rsidRPr="001B33AF" w:rsidRDefault="00EA21F2" w:rsidP="00787BE4">
      <w:pPr>
        <w:pStyle w:val="Default"/>
        <w:jc w:val="thaiDistribute"/>
        <w:rPr>
          <w:rFonts w:ascii="Times New Roman" w:eastAsia="Times New Roman" w:hAnsi="Times New Roman" w:cs="Times New Roman"/>
          <w:i/>
          <w:iCs/>
          <w:sz w:val="22"/>
          <w:szCs w:val="22"/>
          <w:lang w:val="en-GB" w:eastAsia="en-US"/>
        </w:rPr>
      </w:pPr>
    </w:p>
    <w:p w14:paraId="5A205D09" w14:textId="77777777" w:rsidR="00343DEC" w:rsidRDefault="00343DEC">
      <w:r>
        <w:br w:type="page"/>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DC2E29" w:rsidRPr="001B33AF" w14:paraId="7B779C4B" w14:textId="77777777" w:rsidTr="00E153AB">
        <w:trPr>
          <w:trHeight w:val="70"/>
        </w:trPr>
        <w:tc>
          <w:tcPr>
            <w:tcW w:w="9805" w:type="dxa"/>
            <w:gridSpan w:val="2"/>
          </w:tcPr>
          <w:p w14:paraId="44FB65A7" w14:textId="4F931F30" w:rsidR="00DC2E29" w:rsidRPr="001B33AF" w:rsidRDefault="00EA21F2" w:rsidP="00E153AB">
            <w:pPr>
              <w:spacing w:line="240" w:lineRule="auto"/>
              <w:rPr>
                <w:rFonts w:cs="Times New Roman"/>
                <w:color w:val="000000"/>
                <w:szCs w:val="22"/>
              </w:rPr>
            </w:pPr>
            <w:r w:rsidRPr="001B33AF">
              <w:rPr>
                <w:rFonts w:cs="Times New Roman"/>
                <w:i/>
                <w:iCs/>
                <w:szCs w:val="22"/>
              </w:rPr>
              <w:lastRenderedPageBreak/>
              <w:br w:type="page"/>
            </w:r>
            <w:bookmarkStart w:id="3" w:name="_Hlk151975320"/>
            <w:r w:rsidR="00DC2E29" w:rsidRPr="001B33AF">
              <w:rPr>
                <w:szCs w:val="22"/>
              </w:rPr>
              <w:t xml:space="preserve">Impairment of </w:t>
            </w:r>
            <w:r w:rsidR="00DC2E29" w:rsidRPr="001B33AF">
              <w:rPr>
                <w:rFonts w:cs="Times New Roman"/>
                <w:szCs w:val="22"/>
              </w:rPr>
              <w:t>property, plant and equipment,</w:t>
            </w:r>
            <w:r w:rsidR="00DC2E29" w:rsidRPr="001B33AF">
              <w:rPr>
                <w:szCs w:val="22"/>
              </w:rPr>
              <w:t xml:space="preserve"> goodwill and other intangible assets in the consolidated financial statements and investments in subsidiaries in the separate financial statements</w:t>
            </w:r>
          </w:p>
        </w:tc>
      </w:tr>
      <w:tr w:rsidR="00DC2E29" w:rsidRPr="001B33AF" w14:paraId="2EBC565A" w14:textId="77777777" w:rsidTr="00E153AB">
        <w:tc>
          <w:tcPr>
            <w:tcW w:w="9805" w:type="dxa"/>
            <w:gridSpan w:val="2"/>
          </w:tcPr>
          <w:p w14:paraId="36B3E747" w14:textId="37664D8D" w:rsidR="00DC2E29" w:rsidRPr="001B33AF" w:rsidRDefault="00DC2E29" w:rsidP="00E153AB">
            <w:pPr>
              <w:autoSpaceDE w:val="0"/>
              <w:autoSpaceDN w:val="0"/>
              <w:adjustRightInd w:val="0"/>
              <w:spacing w:line="240" w:lineRule="auto"/>
              <w:rPr>
                <w:rFonts w:cs="Times New Roman"/>
                <w:color w:val="000000"/>
                <w:szCs w:val="22"/>
              </w:rPr>
            </w:pPr>
            <w:r w:rsidRPr="001B33AF">
              <w:rPr>
                <w:rFonts w:cs="Times New Roman"/>
                <w:color w:val="000000"/>
                <w:szCs w:val="22"/>
              </w:rPr>
              <w:t xml:space="preserve">Refer to Notes </w:t>
            </w:r>
            <w:r w:rsidR="00035ECE" w:rsidRPr="001B33AF">
              <w:rPr>
                <w:rFonts w:cs="Times New Roman"/>
                <w:color w:val="000000"/>
                <w:szCs w:val="22"/>
              </w:rPr>
              <w:t>4</w:t>
            </w:r>
            <w:r w:rsidRPr="001B33AF">
              <w:rPr>
                <w:rFonts w:cs="Times New Roman"/>
                <w:color w:val="000000"/>
                <w:szCs w:val="22"/>
              </w:rPr>
              <w:t>,</w:t>
            </w:r>
            <w:r w:rsidR="002A3F1B" w:rsidRPr="001B33AF">
              <w:rPr>
                <w:rFonts w:cs="Times New Roman"/>
                <w:color w:val="000000"/>
                <w:szCs w:val="22"/>
              </w:rPr>
              <w:t xml:space="preserve"> </w:t>
            </w:r>
            <w:r w:rsidRPr="001B33AF">
              <w:rPr>
                <w:rFonts w:cs="Times New Roman"/>
                <w:color w:val="000000"/>
                <w:szCs w:val="22"/>
              </w:rPr>
              <w:t>1</w:t>
            </w:r>
            <w:r w:rsidR="00035ECE" w:rsidRPr="001B33AF">
              <w:rPr>
                <w:rFonts w:cs="Times New Roman"/>
                <w:color w:val="000000"/>
                <w:szCs w:val="22"/>
              </w:rPr>
              <w:t>6,</w:t>
            </w:r>
            <w:r w:rsidRPr="001B33AF">
              <w:rPr>
                <w:rFonts w:cs="Times New Roman"/>
                <w:color w:val="000000"/>
                <w:szCs w:val="22"/>
              </w:rPr>
              <w:t xml:space="preserve"> 1</w:t>
            </w:r>
            <w:r w:rsidR="00035ECE" w:rsidRPr="001B33AF">
              <w:rPr>
                <w:rFonts w:cs="Times New Roman"/>
                <w:color w:val="000000"/>
                <w:szCs w:val="22"/>
              </w:rPr>
              <w:t>7</w:t>
            </w:r>
            <w:r w:rsidRPr="001B33AF">
              <w:rPr>
                <w:rFonts w:cs="Times New Roman"/>
                <w:color w:val="000000"/>
                <w:szCs w:val="22"/>
              </w:rPr>
              <w:t xml:space="preserve"> and 1</w:t>
            </w:r>
            <w:r w:rsidR="00035ECE" w:rsidRPr="001B33AF">
              <w:rPr>
                <w:rFonts w:cs="Times New Roman"/>
                <w:color w:val="000000"/>
                <w:szCs w:val="22"/>
              </w:rPr>
              <w:t>8</w:t>
            </w:r>
            <w:r w:rsidRPr="001B33AF">
              <w:rPr>
                <w:rFonts w:cs="Times New Roman"/>
                <w:color w:val="000000"/>
                <w:szCs w:val="22"/>
              </w:rPr>
              <w:t xml:space="preserve"> to the </w:t>
            </w:r>
            <w:r w:rsidRPr="001B33AF">
              <w:rPr>
                <w:rFonts w:cs="Times New Roman"/>
                <w:szCs w:val="22"/>
              </w:rPr>
              <w:t xml:space="preserve">consolidated financial statements </w:t>
            </w:r>
            <w:r w:rsidRPr="001B33AF">
              <w:rPr>
                <w:rFonts w:eastAsia="Calibri" w:cs="Times New Roman"/>
                <w:szCs w:val="22"/>
                <w:lang w:val="en-US"/>
              </w:rPr>
              <w:t>and Note 1</w:t>
            </w:r>
            <w:r w:rsidR="005B084A" w:rsidRPr="001B33AF">
              <w:rPr>
                <w:rFonts w:eastAsia="Calibri" w:cs="Times New Roman"/>
                <w:szCs w:val="22"/>
                <w:lang w:val="en-US"/>
              </w:rPr>
              <w:t>3</w:t>
            </w:r>
            <w:r w:rsidRPr="001B33AF">
              <w:rPr>
                <w:rFonts w:eastAsia="Calibri" w:cs="Times New Roman"/>
                <w:szCs w:val="22"/>
                <w:lang w:val="en-US"/>
              </w:rPr>
              <w:t xml:space="preserve"> to the separate </w:t>
            </w:r>
            <w:r w:rsidRPr="001B33AF">
              <w:rPr>
                <w:rFonts w:cs="Times New Roman"/>
                <w:szCs w:val="22"/>
              </w:rPr>
              <w:t>financial statements.</w:t>
            </w:r>
          </w:p>
        </w:tc>
      </w:tr>
      <w:tr w:rsidR="00DC2E29" w:rsidRPr="001B33AF" w14:paraId="2263654B" w14:textId="77777777" w:rsidTr="00E153AB">
        <w:tc>
          <w:tcPr>
            <w:tcW w:w="4765" w:type="dxa"/>
          </w:tcPr>
          <w:p w14:paraId="0A498015" w14:textId="77777777" w:rsidR="00DC2E29" w:rsidRPr="001B33AF" w:rsidRDefault="00DC2E29" w:rsidP="00E153AB">
            <w:pPr>
              <w:autoSpaceDE w:val="0"/>
              <w:autoSpaceDN w:val="0"/>
              <w:adjustRightInd w:val="0"/>
              <w:spacing w:line="240" w:lineRule="auto"/>
              <w:rPr>
                <w:rFonts w:cs="Times New Roman"/>
                <w:b/>
                <w:bCs/>
                <w:color w:val="000000"/>
                <w:szCs w:val="22"/>
              </w:rPr>
            </w:pPr>
            <w:r w:rsidRPr="001B33AF">
              <w:rPr>
                <w:rFonts w:cs="Times New Roman"/>
                <w:b/>
                <w:bCs/>
                <w:color w:val="000000"/>
                <w:szCs w:val="22"/>
              </w:rPr>
              <w:t>The key audit matter</w:t>
            </w:r>
          </w:p>
        </w:tc>
        <w:tc>
          <w:tcPr>
            <w:tcW w:w="5040" w:type="dxa"/>
          </w:tcPr>
          <w:p w14:paraId="40C360BF" w14:textId="77777777" w:rsidR="00DC2E29" w:rsidRPr="001B33AF" w:rsidRDefault="00DC2E29" w:rsidP="00E153AB">
            <w:pPr>
              <w:autoSpaceDE w:val="0"/>
              <w:autoSpaceDN w:val="0"/>
              <w:adjustRightInd w:val="0"/>
              <w:spacing w:line="240" w:lineRule="auto"/>
              <w:rPr>
                <w:rFonts w:cs="Times New Roman"/>
                <w:b/>
                <w:bCs/>
                <w:color w:val="000000"/>
                <w:szCs w:val="22"/>
              </w:rPr>
            </w:pPr>
            <w:r w:rsidRPr="001B33AF">
              <w:rPr>
                <w:rFonts w:cs="Times New Roman"/>
                <w:b/>
                <w:bCs/>
                <w:color w:val="000000"/>
                <w:szCs w:val="22"/>
              </w:rPr>
              <w:t>How the matter was addressed in the audit</w:t>
            </w:r>
          </w:p>
        </w:tc>
      </w:tr>
      <w:tr w:rsidR="00DC2E29" w:rsidRPr="001B33AF" w14:paraId="7CD9F7C8" w14:textId="77777777" w:rsidTr="00E153AB">
        <w:tc>
          <w:tcPr>
            <w:tcW w:w="4765" w:type="dxa"/>
          </w:tcPr>
          <w:p w14:paraId="5A31A2EB" w14:textId="77777777" w:rsidR="00DC2E29" w:rsidRPr="001B33AF" w:rsidRDefault="00DC2E29" w:rsidP="00E153AB">
            <w:pPr>
              <w:spacing w:line="240" w:lineRule="auto"/>
              <w:jc w:val="thaiDistribute"/>
              <w:rPr>
                <w:rFonts w:eastAsia="Calibri" w:cstheme="minorBidi"/>
                <w:szCs w:val="22"/>
                <w:lang w:eastAsia="x-none"/>
              </w:rPr>
            </w:pPr>
            <w:r w:rsidRPr="001B33AF">
              <w:rPr>
                <w:rFonts w:eastAsia="Calibri"/>
                <w:szCs w:val="22"/>
                <w:lang w:eastAsia="x-none"/>
              </w:rPr>
              <w:t xml:space="preserve">The Group has significant </w:t>
            </w:r>
            <w:r w:rsidRPr="001B33AF">
              <w:rPr>
                <w:rFonts w:cs="Times New Roman"/>
                <w:szCs w:val="22"/>
              </w:rPr>
              <w:t xml:space="preserve">property, plant and equipment, </w:t>
            </w:r>
            <w:r w:rsidRPr="001B33AF">
              <w:rPr>
                <w:rFonts w:eastAsia="Calibri"/>
                <w:szCs w:val="22"/>
                <w:lang w:eastAsia="x-none"/>
              </w:rPr>
              <w:t xml:space="preserve">goodwill and other </w:t>
            </w:r>
            <w:r w:rsidRPr="001B33AF">
              <w:rPr>
                <w:szCs w:val="22"/>
              </w:rPr>
              <w:t>intangible assets</w:t>
            </w:r>
            <w:r w:rsidRPr="001B33AF">
              <w:rPr>
                <w:rFonts w:eastAsia="Calibri"/>
                <w:szCs w:val="22"/>
                <w:lang w:eastAsia="x-none"/>
              </w:rPr>
              <w:t xml:space="preserve"> </w:t>
            </w:r>
            <w:r w:rsidRPr="001B33AF">
              <w:rPr>
                <w:rFonts w:eastAsia="Batang" w:cs="Times New Roman"/>
                <w:spacing w:val="-4"/>
                <w:szCs w:val="22"/>
                <w:lang w:eastAsia="ko-KR"/>
              </w:rPr>
              <w:t>in the consolidated financial statements and investments in subsidiaries in the separate financial statements. T</w:t>
            </w:r>
            <w:r w:rsidRPr="001B33AF">
              <w:rPr>
                <w:rFonts w:eastAsia="Calibri"/>
                <w:szCs w:val="22"/>
                <w:lang w:eastAsia="x-none"/>
              </w:rPr>
              <w:t>he Group has performed</w:t>
            </w:r>
            <w:r w:rsidRPr="001B33AF">
              <w:rPr>
                <w:rFonts w:eastAsia="Calibri" w:cstheme="minorBidi" w:hint="cs"/>
                <w:szCs w:val="22"/>
                <w:rtl/>
                <w:cs/>
                <w:lang w:eastAsia="x-none"/>
              </w:rPr>
              <w:t xml:space="preserve"> </w:t>
            </w:r>
            <w:r w:rsidRPr="001B33AF">
              <w:rPr>
                <w:rFonts w:eastAsia="Calibri" w:cstheme="minorBidi"/>
                <w:szCs w:val="22"/>
                <w:lang w:eastAsia="x-none"/>
              </w:rPr>
              <w:t xml:space="preserve">impairment testing of cash generating unit to which goodwill </w:t>
            </w:r>
            <w:proofErr w:type="gramStart"/>
            <w:r w:rsidRPr="001B33AF">
              <w:rPr>
                <w:rFonts w:eastAsia="Calibri" w:cstheme="minorBidi"/>
                <w:szCs w:val="22"/>
                <w:lang w:eastAsia="x-none"/>
              </w:rPr>
              <w:t>belong</w:t>
            </w:r>
            <w:proofErr w:type="gramEnd"/>
            <w:r w:rsidRPr="001B33AF">
              <w:rPr>
                <w:rFonts w:eastAsia="Calibri" w:cstheme="minorBidi"/>
                <w:szCs w:val="22"/>
                <w:lang w:eastAsia="x-none"/>
              </w:rPr>
              <w:t xml:space="preserve"> on annual basis.</w:t>
            </w:r>
          </w:p>
          <w:p w14:paraId="3D4405CF" w14:textId="77777777" w:rsidR="00DC2E29" w:rsidRPr="001B33AF" w:rsidRDefault="00DC2E29" w:rsidP="00E153AB">
            <w:pPr>
              <w:spacing w:line="240" w:lineRule="auto"/>
              <w:jc w:val="thaiDistribute"/>
              <w:rPr>
                <w:rFonts w:eastAsia="Calibri" w:cstheme="minorBidi"/>
                <w:szCs w:val="22"/>
                <w:lang w:eastAsia="x-none"/>
              </w:rPr>
            </w:pPr>
          </w:p>
          <w:p w14:paraId="759FBA60" w14:textId="110DEA37" w:rsidR="00DC2E29" w:rsidRPr="001B33AF" w:rsidRDefault="00DC2E29" w:rsidP="00E153AB">
            <w:pPr>
              <w:spacing w:line="240" w:lineRule="auto"/>
              <w:jc w:val="thaiDistribute"/>
              <w:rPr>
                <w:rFonts w:eastAsia="Calibri"/>
                <w:szCs w:val="22"/>
                <w:lang w:eastAsia="x-none"/>
              </w:rPr>
            </w:pPr>
            <w:r w:rsidRPr="001B33AF">
              <w:rPr>
                <w:rFonts w:eastAsia="Calibri" w:cstheme="minorBidi"/>
                <w:szCs w:val="22"/>
                <w:lang w:eastAsia="x-none"/>
              </w:rPr>
              <w:t>Business operation of indirect subsidiar</w:t>
            </w:r>
            <w:r w:rsidR="000265D5" w:rsidRPr="001B33AF">
              <w:rPr>
                <w:rFonts w:eastAsia="Calibri" w:cstheme="minorBidi"/>
                <w:szCs w:val="22"/>
                <w:lang w:eastAsia="x-none"/>
              </w:rPr>
              <w:t>ies</w:t>
            </w:r>
            <w:r w:rsidRPr="001B33AF">
              <w:rPr>
                <w:rFonts w:eastAsia="Calibri" w:cstheme="minorBidi"/>
                <w:szCs w:val="22"/>
                <w:lang w:eastAsia="x-none"/>
              </w:rPr>
              <w:t xml:space="preserve"> did not reach targets. </w:t>
            </w:r>
            <w:r w:rsidRPr="001B33AF">
              <w:rPr>
                <w:rFonts w:cs="Times New Roman"/>
                <w:szCs w:val="22"/>
              </w:rPr>
              <w:t>The management considered this factor indicator of impairment of property, plant and equipment,</w:t>
            </w:r>
            <w:r w:rsidRPr="001B33AF">
              <w:rPr>
                <w:szCs w:val="22"/>
              </w:rPr>
              <w:t xml:space="preserve"> other intangible assets and investments in subsidiar</w:t>
            </w:r>
            <w:r w:rsidR="00B55C1D" w:rsidRPr="001B33AF">
              <w:rPr>
                <w:szCs w:val="22"/>
              </w:rPr>
              <w:t>ies</w:t>
            </w:r>
            <w:r w:rsidRPr="001B33AF">
              <w:rPr>
                <w:rFonts w:cs="Times New Roman"/>
                <w:szCs w:val="22"/>
              </w:rPr>
              <w:t>.</w:t>
            </w:r>
            <w:r w:rsidRPr="001B33AF">
              <w:rPr>
                <w:rFonts w:eastAsia="Calibri" w:cstheme="minorBidi"/>
                <w:szCs w:val="22"/>
                <w:lang w:eastAsia="x-none"/>
              </w:rPr>
              <w:t xml:space="preserve"> </w:t>
            </w:r>
          </w:p>
          <w:p w14:paraId="4839677A" w14:textId="77777777" w:rsidR="00DC2E29" w:rsidRPr="001B33AF" w:rsidRDefault="00DC2E29" w:rsidP="00E153AB">
            <w:pPr>
              <w:spacing w:line="240" w:lineRule="auto"/>
              <w:jc w:val="thaiDistribute"/>
              <w:rPr>
                <w:rFonts w:cstheme="minorBidi"/>
                <w:color w:val="000000"/>
                <w:spacing w:val="-8"/>
                <w:szCs w:val="28"/>
                <w:lang w:bidi="th-TH"/>
              </w:rPr>
            </w:pPr>
          </w:p>
          <w:p w14:paraId="39C6E3D9" w14:textId="77777777" w:rsidR="00601A87" w:rsidRPr="001B33AF" w:rsidRDefault="00601A87" w:rsidP="00601A87">
            <w:pPr>
              <w:jc w:val="thaiDistribute"/>
              <w:rPr>
                <w:rFonts w:cs="Times New Roman"/>
                <w:spacing w:val="-2"/>
                <w:szCs w:val="22"/>
              </w:rPr>
            </w:pPr>
            <w:r w:rsidRPr="001B33AF">
              <w:rPr>
                <w:spacing w:val="-2"/>
                <w:szCs w:val="22"/>
              </w:rPr>
              <w:t xml:space="preserve">The management determined an impairment of these assets by estimating the recoverable amount from a discounted cash flow projection. </w:t>
            </w:r>
            <w:r w:rsidRPr="001B33AF">
              <w:rPr>
                <w:rFonts w:eastAsia="Calibri"/>
                <w:szCs w:val="22"/>
                <w:lang w:eastAsia="x-none"/>
              </w:rPr>
              <w:t>Any shortfall of the recoverable amounts against the carrying amounts would be recognised as impairment losses.</w:t>
            </w:r>
          </w:p>
          <w:p w14:paraId="1E1FC51D" w14:textId="77777777" w:rsidR="00601A87" w:rsidRPr="001B33AF" w:rsidRDefault="00601A87" w:rsidP="00601A87">
            <w:pPr>
              <w:jc w:val="thaiDistribute"/>
              <w:rPr>
                <w:rFonts w:cs="Times New Roman"/>
                <w:spacing w:val="-2"/>
                <w:szCs w:val="22"/>
              </w:rPr>
            </w:pPr>
          </w:p>
          <w:p w14:paraId="43D9B5BD" w14:textId="77777777" w:rsidR="00601A87" w:rsidRPr="001B33AF" w:rsidRDefault="00601A87" w:rsidP="00601A87">
            <w:pPr>
              <w:jc w:val="thaiDistribute"/>
              <w:rPr>
                <w:rFonts w:cs="Times New Roman"/>
                <w:spacing w:val="-2"/>
                <w:szCs w:val="22"/>
              </w:rPr>
            </w:pPr>
            <w:r w:rsidRPr="001B33AF">
              <w:rPr>
                <w:rFonts w:cs="Times New Roman"/>
                <w:spacing w:val="-2"/>
                <w:szCs w:val="22"/>
              </w:rPr>
              <w:t>Due to the materiality of carrying value of certain assets and significant judgement required in determining the key assumptions to estimate the recoverable amount,</w:t>
            </w:r>
            <w:r w:rsidRPr="001B33AF">
              <w:t xml:space="preserve"> </w:t>
            </w:r>
            <w:r w:rsidRPr="001B33AF">
              <w:rPr>
                <w:rFonts w:cs="Times New Roman"/>
                <w:spacing w:val="-2"/>
                <w:szCs w:val="22"/>
              </w:rPr>
              <w:t>I considered this as a key audit matter.</w:t>
            </w:r>
          </w:p>
          <w:p w14:paraId="0BBDEF76" w14:textId="1FC3947F" w:rsidR="00DC2E29" w:rsidRPr="001B33AF" w:rsidRDefault="00DC2E29" w:rsidP="00E153AB">
            <w:pPr>
              <w:spacing w:line="240" w:lineRule="auto"/>
              <w:jc w:val="thaiDistribute"/>
              <w:rPr>
                <w:rFonts w:cstheme="minorBidi"/>
                <w:color w:val="000000"/>
                <w:spacing w:val="-8"/>
                <w:szCs w:val="28"/>
                <w:cs/>
                <w:lang w:bidi="th-TH"/>
              </w:rPr>
            </w:pPr>
          </w:p>
        </w:tc>
        <w:tc>
          <w:tcPr>
            <w:tcW w:w="5040" w:type="dxa"/>
          </w:tcPr>
          <w:p w14:paraId="10983BA4" w14:textId="77777777" w:rsidR="00DC2E29" w:rsidRPr="001B33AF" w:rsidRDefault="00DC2E29" w:rsidP="00E153AB">
            <w:pPr>
              <w:autoSpaceDE w:val="0"/>
              <w:autoSpaceDN w:val="0"/>
              <w:adjustRightInd w:val="0"/>
              <w:jc w:val="thaiDistribute"/>
              <w:rPr>
                <w:rFonts w:cs="Cordia New"/>
                <w:color w:val="000000"/>
                <w:szCs w:val="22"/>
                <w:cs/>
                <w:lang w:bidi="th-TH"/>
              </w:rPr>
            </w:pPr>
            <w:r w:rsidRPr="001B33AF">
              <w:rPr>
                <w:rFonts w:cs="Times New Roman"/>
                <w:color w:val="000000"/>
                <w:szCs w:val="22"/>
              </w:rPr>
              <w:t xml:space="preserve">The audit procedures in this area included the following: </w:t>
            </w:r>
          </w:p>
          <w:p w14:paraId="3B34B7C7" w14:textId="77777777" w:rsidR="00DC2E29" w:rsidRPr="001B33AF" w:rsidRDefault="00DC2E29" w:rsidP="00E153AB">
            <w:pPr>
              <w:autoSpaceDE w:val="0"/>
              <w:autoSpaceDN w:val="0"/>
              <w:adjustRightInd w:val="0"/>
              <w:jc w:val="thaiDistribute"/>
              <w:rPr>
                <w:rFonts w:cs="Times New Roman"/>
                <w:color w:val="000000"/>
                <w:szCs w:val="22"/>
              </w:rPr>
            </w:pPr>
          </w:p>
          <w:p w14:paraId="707B25C8" w14:textId="77777777" w:rsidR="00DC2E29" w:rsidRPr="001B33AF" w:rsidRDefault="00DC2E29" w:rsidP="00DC2E29">
            <w:pPr>
              <w:pStyle w:val="ListParagraph"/>
              <w:numPr>
                <w:ilvl w:val="0"/>
                <w:numId w:val="6"/>
              </w:numPr>
              <w:autoSpaceDE w:val="0"/>
              <w:autoSpaceDN w:val="0"/>
              <w:adjustRightInd w:val="0"/>
              <w:ind w:left="252" w:hanging="252"/>
              <w:jc w:val="thaiDistribute"/>
              <w:rPr>
                <w:color w:val="000000"/>
                <w:szCs w:val="22"/>
                <w:lang w:val="en-US" w:bidi="th-TH"/>
              </w:rPr>
            </w:pPr>
            <w:r w:rsidRPr="001B33AF">
              <w:rPr>
                <w:color w:val="000000"/>
                <w:szCs w:val="22"/>
                <w:lang w:val="en-US" w:bidi="th-TH"/>
              </w:rPr>
              <w:t xml:space="preserve">gaining an understanding and assessing the process related to the determining </w:t>
            </w:r>
            <w:proofErr w:type="gramStart"/>
            <w:r w:rsidRPr="001B33AF">
              <w:rPr>
                <w:color w:val="000000"/>
                <w:szCs w:val="22"/>
                <w:lang w:val="en-US" w:bidi="th-TH"/>
              </w:rPr>
              <w:t>of  impairment</w:t>
            </w:r>
            <w:proofErr w:type="gramEnd"/>
            <w:r w:rsidRPr="001B33AF">
              <w:rPr>
                <w:color w:val="000000"/>
                <w:szCs w:val="22"/>
                <w:lang w:val="en-US" w:bidi="th-TH"/>
              </w:rPr>
              <w:t xml:space="preserve"> indicators, cash-generating units and the estimated recoverable amount, including the preparation of discounted future cash flow;</w:t>
            </w:r>
          </w:p>
          <w:p w14:paraId="3F65575A" w14:textId="77777777" w:rsidR="00DC2E29" w:rsidRPr="001B33AF" w:rsidRDefault="00DC2E29" w:rsidP="00E153AB">
            <w:pPr>
              <w:pStyle w:val="ListParagraph"/>
              <w:autoSpaceDE w:val="0"/>
              <w:autoSpaceDN w:val="0"/>
              <w:adjustRightInd w:val="0"/>
              <w:ind w:left="252"/>
              <w:jc w:val="thaiDistribute"/>
              <w:rPr>
                <w:color w:val="000000"/>
                <w:szCs w:val="22"/>
                <w:lang w:val="en-US" w:bidi="th-TH"/>
              </w:rPr>
            </w:pPr>
          </w:p>
          <w:p w14:paraId="2DD4EE8A" w14:textId="77777777" w:rsidR="00DC2E29" w:rsidRPr="001B33AF" w:rsidRDefault="00DC2E29" w:rsidP="00DC2E29">
            <w:pPr>
              <w:pStyle w:val="ListParagraph"/>
              <w:numPr>
                <w:ilvl w:val="0"/>
                <w:numId w:val="6"/>
              </w:numPr>
              <w:ind w:left="252" w:hanging="252"/>
              <w:rPr>
                <w:color w:val="000000"/>
                <w:szCs w:val="22"/>
                <w:lang w:val="en-US" w:bidi="th-TH"/>
              </w:rPr>
            </w:pPr>
            <w:r w:rsidRPr="001B33AF">
              <w:rPr>
                <w:color w:val="000000"/>
                <w:szCs w:val="22"/>
                <w:lang w:val="en-US" w:bidi="th-TH"/>
              </w:rPr>
              <w:t>testing the estimating of the recoverable amount of the assets prepared by the management;</w:t>
            </w:r>
          </w:p>
          <w:p w14:paraId="5CCFEB9D" w14:textId="77777777" w:rsidR="00DC2E29" w:rsidRPr="001B33AF" w:rsidRDefault="00DC2E29" w:rsidP="00E153AB">
            <w:pPr>
              <w:rPr>
                <w:color w:val="000000"/>
                <w:szCs w:val="22"/>
                <w:lang w:val="en-US" w:bidi="th-TH"/>
              </w:rPr>
            </w:pPr>
          </w:p>
          <w:p w14:paraId="2F8ECAD1" w14:textId="42E029AE" w:rsidR="00DC2E29" w:rsidRPr="001B33AF"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1B33AF">
              <w:rPr>
                <w:color w:val="000000"/>
                <w:spacing w:val="-2"/>
                <w:szCs w:val="22"/>
                <w:lang w:val="en-US" w:bidi="th-TH"/>
              </w:rPr>
              <w:t>evaluating the key assumptions used by</w:t>
            </w:r>
            <w:r w:rsidR="00BC6F2F" w:rsidRPr="001B33AF">
              <w:rPr>
                <w:color w:val="000000"/>
                <w:spacing w:val="-2"/>
                <w:szCs w:val="22"/>
                <w:lang w:val="en-US" w:bidi="th-TH"/>
              </w:rPr>
              <w:t xml:space="preserve"> </w:t>
            </w:r>
            <w:r w:rsidRPr="001B33AF">
              <w:rPr>
                <w:color w:val="000000"/>
                <w:spacing w:val="-2"/>
                <w:szCs w:val="22"/>
                <w:lang w:val="en-US" w:bidi="th-TH"/>
              </w:rPr>
              <w:t>management</w:t>
            </w:r>
            <w:r w:rsidRPr="001B33AF">
              <w:rPr>
                <w:color w:val="000000"/>
                <w:szCs w:val="22"/>
                <w:lang w:val="en-US" w:bidi="th-TH"/>
              </w:rPr>
              <w:t xml:space="preserve"> </w:t>
            </w:r>
            <w:r w:rsidRPr="001B33AF">
              <w:rPr>
                <w:color w:val="000000"/>
                <w:spacing w:val="-4"/>
                <w:szCs w:val="22"/>
                <w:lang w:val="en-US" w:bidi="th-TH"/>
              </w:rPr>
              <w:t>based on internal and external information,</w:t>
            </w:r>
            <w:r w:rsidR="00BC6F2F" w:rsidRPr="001B33AF">
              <w:rPr>
                <w:color w:val="000000"/>
                <w:spacing w:val="-4"/>
                <w:szCs w:val="22"/>
                <w:lang w:val="en-US" w:bidi="th-TH"/>
              </w:rPr>
              <w:t xml:space="preserve"> </w:t>
            </w:r>
            <w:r w:rsidRPr="001B33AF">
              <w:rPr>
                <w:color w:val="000000"/>
                <w:spacing w:val="-4"/>
                <w:szCs w:val="22"/>
                <w:lang w:val="en-US" w:bidi="th-TH"/>
              </w:rPr>
              <w:t>operational</w:t>
            </w:r>
            <w:r w:rsidRPr="001B33AF">
              <w:rPr>
                <w:color w:val="000000"/>
                <w:szCs w:val="22"/>
                <w:lang w:val="en-US" w:bidi="th-TH"/>
              </w:rPr>
              <w:t xml:space="preserve"> plans and historical data analysis; </w:t>
            </w:r>
          </w:p>
          <w:p w14:paraId="667A2CA1" w14:textId="77777777" w:rsidR="00601A87" w:rsidRPr="001B33AF" w:rsidRDefault="00601A87" w:rsidP="00601A87">
            <w:pPr>
              <w:autoSpaceDE w:val="0"/>
              <w:autoSpaceDN w:val="0"/>
              <w:adjustRightInd w:val="0"/>
              <w:spacing w:line="240" w:lineRule="auto"/>
              <w:contextualSpacing/>
              <w:jc w:val="thaiDistribute"/>
              <w:rPr>
                <w:color w:val="000000"/>
                <w:szCs w:val="22"/>
                <w:lang w:val="en-US" w:bidi="th-TH"/>
              </w:rPr>
            </w:pPr>
          </w:p>
          <w:p w14:paraId="36302306" w14:textId="77777777" w:rsidR="00601A87" w:rsidRPr="001B33AF" w:rsidRDefault="00601A87" w:rsidP="00601A87">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1B33AF">
              <w:rPr>
                <w:color w:val="000000"/>
                <w:szCs w:val="22"/>
                <w:lang w:val="en-US" w:bidi="th-TH"/>
              </w:rPr>
              <w:t>evaluating the sensitivity of key assumptions used in the estimation of future cash flows in order to evaluate the effects to the recoverable amount; and</w:t>
            </w:r>
          </w:p>
          <w:p w14:paraId="6FBC5BBE" w14:textId="77777777" w:rsidR="00601A87" w:rsidRPr="001B33AF" w:rsidRDefault="00601A87" w:rsidP="00601A87">
            <w:pPr>
              <w:pStyle w:val="ListParagraph"/>
              <w:rPr>
                <w:color w:val="000000"/>
                <w:szCs w:val="22"/>
                <w:lang w:val="en-US" w:bidi="th-TH"/>
              </w:rPr>
            </w:pPr>
          </w:p>
          <w:p w14:paraId="28187B91" w14:textId="77777777" w:rsidR="00601A87" w:rsidRPr="001B33AF" w:rsidRDefault="00601A87" w:rsidP="00601A87">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1B33AF">
              <w:rPr>
                <w:color w:val="000000"/>
                <w:szCs w:val="22"/>
                <w:lang w:val="en-US" w:bidi="th-TH"/>
              </w:rPr>
              <w:t xml:space="preserve">evaluating the adequacy of the financial </w:t>
            </w:r>
            <w:proofErr w:type="gramStart"/>
            <w:r w:rsidRPr="001B33AF">
              <w:rPr>
                <w:color w:val="000000"/>
                <w:szCs w:val="22"/>
                <w:lang w:val="en-US" w:bidi="th-TH"/>
              </w:rPr>
              <w:t>statements</w:t>
            </w:r>
            <w:proofErr w:type="gramEnd"/>
            <w:r w:rsidRPr="001B33AF">
              <w:rPr>
                <w:color w:val="000000"/>
                <w:szCs w:val="22"/>
                <w:lang w:val="en-US" w:bidi="th-TH"/>
              </w:rPr>
              <w:t xml:space="preserve"> disclosures in accordance with Thai Financial Reporting Standards.</w:t>
            </w:r>
          </w:p>
          <w:p w14:paraId="1407732B" w14:textId="77777777" w:rsidR="00DC2E29" w:rsidRPr="001B33AF" w:rsidRDefault="00DC2E29" w:rsidP="00E153AB">
            <w:pPr>
              <w:pStyle w:val="ListParagraph"/>
              <w:autoSpaceDE w:val="0"/>
              <w:autoSpaceDN w:val="0"/>
              <w:adjustRightInd w:val="0"/>
              <w:spacing w:line="240" w:lineRule="auto"/>
              <w:ind w:left="252"/>
              <w:contextualSpacing/>
              <w:jc w:val="thaiDistribute"/>
              <w:rPr>
                <w:rFonts w:cs="Times New Roman"/>
                <w:color w:val="000000"/>
                <w:szCs w:val="22"/>
                <w:lang w:val="en-US"/>
              </w:rPr>
            </w:pPr>
          </w:p>
        </w:tc>
      </w:tr>
      <w:bookmarkEnd w:id="3"/>
    </w:tbl>
    <w:p w14:paraId="3D704609" w14:textId="77777777" w:rsidR="00787BE4" w:rsidRPr="001B33AF" w:rsidRDefault="00787BE4" w:rsidP="00787BE4">
      <w:pPr>
        <w:spacing w:line="240" w:lineRule="auto"/>
        <w:rPr>
          <w:rFonts w:cs="Times New Roman"/>
          <w:i/>
          <w:iCs/>
          <w:szCs w:val="22"/>
          <w:lang w:bidi="th-TH"/>
        </w:rPr>
      </w:pPr>
    </w:p>
    <w:p w14:paraId="73D1BFFD" w14:textId="77777777" w:rsidR="00DC2E29" w:rsidRPr="001B33AF" w:rsidRDefault="00DC2E29" w:rsidP="00DC2E29">
      <w:pPr>
        <w:pStyle w:val="Default"/>
        <w:jc w:val="thaiDistribute"/>
        <w:rPr>
          <w:rFonts w:ascii="Times New Roman" w:eastAsia="Times New Roman" w:hAnsi="Times New Roman" w:cs="Times New Roman"/>
          <w:i/>
          <w:iCs/>
          <w:color w:val="auto"/>
          <w:sz w:val="22"/>
          <w:szCs w:val="22"/>
          <w:lang w:eastAsia="en-US"/>
        </w:rPr>
      </w:pPr>
      <w:r w:rsidRPr="001B33AF">
        <w:rPr>
          <w:rFonts w:ascii="Times New Roman" w:eastAsia="Times New Roman" w:hAnsi="Times New Roman" w:cs="Times New Roman"/>
          <w:i/>
          <w:iCs/>
          <w:color w:val="auto"/>
          <w:sz w:val="22"/>
          <w:szCs w:val="22"/>
          <w:lang w:eastAsia="en-US"/>
        </w:rPr>
        <w:t>Other Information</w:t>
      </w:r>
    </w:p>
    <w:p w14:paraId="50BF43AC" w14:textId="77777777" w:rsidR="00DC2E29" w:rsidRPr="001B33AF" w:rsidRDefault="00DC2E29" w:rsidP="00DC2E29">
      <w:pPr>
        <w:pStyle w:val="Default"/>
        <w:jc w:val="thaiDistribute"/>
        <w:rPr>
          <w:rFonts w:ascii="Times New Roman" w:eastAsia="Times New Roman" w:hAnsi="Times New Roman" w:cs="Times New Roman"/>
          <w:i/>
          <w:iCs/>
          <w:color w:val="auto"/>
          <w:sz w:val="22"/>
          <w:szCs w:val="22"/>
          <w:lang w:eastAsia="en-US"/>
        </w:rPr>
      </w:pPr>
    </w:p>
    <w:p w14:paraId="5493F393" w14:textId="77777777" w:rsidR="00DC2E29" w:rsidRPr="001B33AF" w:rsidRDefault="00DC2E29" w:rsidP="00DC2E29">
      <w:pPr>
        <w:pStyle w:val="Default"/>
        <w:jc w:val="thaiDistribute"/>
        <w:rPr>
          <w:rFonts w:ascii="Times New Roman" w:eastAsia="Times New Roman" w:hAnsi="Times New Roman" w:cs="Times New Roman"/>
          <w:sz w:val="22"/>
          <w:szCs w:val="22"/>
          <w:lang w:eastAsia="en-US"/>
        </w:rPr>
      </w:pPr>
      <w:r w:rsidRPr="001B33AF">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w:t>
      </w:r>
    </w:p>
    <w:p w14:paraId="4AF4434A" w14:textId="77777777" w:rsidR="00DC2E29" w:rsidRPr="001B33AF" w:rsidRDefault="00DC2E29" w:rsidP="00DC2E29">
      <w:pPr>
        <w:pStyle w:val="RNormal"/>
        <w:spacing w:line="240" w:lineRule="atLeast"/>
        <w:rPr>
          <w:szCs w:val="22"/>
        </w:rPr>
      </w:pPr>
    </w:p>
    <w:p w14:paraId="17C65583" w14:textId="77777777" w:rsidR="00DC2E29" w:rsidRPr="001B33AF" w:rsidRDefault="00DC2E29" w:rsidP="00DC2E29">
      <w:pPr>
        <w:autoSpaceDE w:val="0"/>
        <w:autoSpaceDN w:val="0"/>
        <w:adjustRightInd w:val="0"/>
        <w:jc w:val="both"/>
        <w:rPr>
          <w:rFonts w:cs="Times New Roman"/>
          <w:color w:val="000000"/>
          <w:szCs w:val="22"/>
        </w:rPr>
      </w:pPr>
      <w:r w:rsidRPr="001B33AF">
        <w:rPr>
          <w:rFonts w:cs="Times New Roman"/>
          <w:color w:val="000000"/>
          <w:szCs w:val="22"/>
        </w:rPr>
        <w:t xml:space="preserve">My opinion on the consolidated and separate financial statements does not cover the other information and I will not express any form of assurance conclusion thereon. </w:t>
      </w:r>
    </w:p>
    <w:p w14:paraId="2ECB3E16" w14:textId="77777777" w:rsidR="00DC2E29" w:rsidRPr="001B33AF" w:rsidRDefault="00DC2E29" w:rsidP="00DC2E29">
      <w:pPr>
        <w:autoSpaceDE w:val="0"/>
        <w:autoSpaceDN w:val="0"/>
        <w:adjustRightInd w:val="0"/>
        <w:rPr>
          <w:rFonts w:cs="Times New Roman"/>
          <w:color w:val="000000"/>
          <w:szCs w:val="22"/>
        </w:rPr>
      </w:pPr>
    </w:p>
    <w:p w14:paraId="46198E02" w14:textId="77777777" w:rsidR="00DC2E29" w:rsidRPr="001B33AF" w:rsidRDefault="00DC2E29" w:rsidP="00DC2E29">
      <w:pPr>
        <w:autoSpaceDE w:val="0"/>
        <w:autoSpaceDN w:val="0"/>
        <w:adjustRightInd w:val="0"/>
        <w:jc w:val="both"/>
        <w:rPr>
          <w:rFonts w:cs="Times New Roman"/>
        </w:rPr>
      </w:pPr>
      <w:r w:rsidRPr="001B33AF">
        <w:rPr>
          <w:rFonts w:cs="Times New Roman"/>
        </w:rPr>
        <w:t xml:space="preserve">In connection with my audit of the consolidated and separate financial statements, my responsibility is </w:t>
      </w:r>
      <w:r w:rsidRPr="001B33AF">
        <w:rPr>
          <w:rFonts w:cs="Times New Roman"/>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D69CF85" w14:textId="77777777" w:rsidR="00DC2E29" w:rsidRPr="001B33AF" w:rsidRDefault="00DC2E29" w:rsidP="00DC2E29">
      <w:pPr>
        <w:ind w:right="-43"/>
        <w:jc w:val="thaiDistribute"/>
        <w:rPr>
          <w:rFonts w:cs="Times New Roman"/>
          <w:color w:val="000000"/>
          <w:szCs w:val="22"/>
        </w:rPr>
      </w:pPr>
    </w:p>
    <w:p w14:paraId="74BD8AB3" w14:textId="77777777" w:rsidR="00A11BF0" w:rsidRPr="001B33AF" w:rsidRDefault="00A11BF0">
      <w:pPr>
        <w:spacing w:line="240" w:lineRule="auto"/>
        <w:rPr>
          <w:rFonts w:cstheme="minorBidi"/>
          <w:i/>
          <w:iCs/>
          <w:szCs w:val="28"/>
          <w:lang w:val="en-US" w:bidi="th-TH"/>
        </w:rPr>
      </w:pPr>
      <w:r w:rsidRPr="001B33AF">
        <w:rPr>
          <w:rFonts w:cs="Times New Roman"/>
          <w:i/>
          <w:iCs/>
          <w:szCs w:val="22"/>
        </w:rPr>
        <w:br w:type="page"/>
      </w:r>
    </w:p>
    <w:p w14:paraId="3F4B17A1" w14:textId="3D5B5AF7" w:rsidR="00DC2E29" w:rsidRPr="001B33AF" w:rsidRDefault="00DC2E29" w:rsidP="00DC2E29">
      <w:pPr>
        <w:pStyle w:val="Default"/>
        <w:jc w:val="thaiDistribute"/>
        <w:rPr>
          <w:rFonts w:ascii="Times New Roman" w:eastAsia="Times New Roman" w:hAnsi="Times New Roman" w:cs="Times New Roman"/>
          <w:i/>
          <w:iCs/>
          <w:color w:val="auto"/>
          <w:sz w:val="22"/>
          <w:szCs w:val="22"/>
          <w:lang w:eastAsia="en-US"/>
        </w:rPr>
      </w:pPr>
      <w:r w:rsidRPr="001B33AF">
        <w:rPr>
          <w:rFonts w:ascii="Times New Roman" w:eastAsia="Times New Roman" w:hAnsi="Times New Roman" w:cs="Times New Roman"/>
          <w:i/>
          <w:iCs/>
          <w:color w:val="auto"/>
          <w:sz w:val="22"/>
          <w:szCs w:val="22"/>
          <w:lang w:eastAsia="en-US"/>
        </w:rPr>
        <w:lastRenderedPageBreak/>
        <w:t>Responsibilities of Management and Those Charged with Governance for the Consolidated and Separate Financial Statements</w:t>
      </w:r>
    </w:p>
    <w:p w14:paraId="3ED64E0F" w14:textId="77777777" w:rsidR="00DC2E29" w:rsidRPr="001B33AF" w:rsidRDefault="00DC2E29" w:rsidP="00DC2E29">
      <w:pPr>
        <w:ind w:right="-43"/>
        <w:jc w:val="thaiDistribute"/>
        <w:rPr>
          <w:rFonts w:cs="Times New Roman"/>
          <w:szCs w:val="22"/>
        </w:rPr>
      </w:pPr>
    </w:p>
    <w:p w14:paraId="1C1A6E88" w14:textId="55066C71" w:rsidR="000640BC" w:rsidRPr="001B33AF" w:rsidRDefault="00DC2E29" w:rsidP="00787BE4">
      <w:pPr>
        <w:ind w:right="-43"/>
        <w:jc w:val="thaiDistribute"/>
        <w:rPr>
          <w:rFonts w:cs="Times New Roman"/>
          <w:color w:val="000000"/>
          <w:szCs w:val="22"/>
        </w:rPr>
      </w:pPr>
      <w:r w:rsidRPr="001B33AF">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F635B4E" w14:textId="41B27BBA" w:rsidR="00DC2E29" w:rsidRPr="001B33AF" w:rsidRDefault="00DC2E29" w:rsidP="00787BE4">
      <w:pPr>
        <w:ind w:right="-43"/>
        <w:jc w:val="thaiDistribute"/>
        <w:rPr>
          <w:rFonts w:cs="Times New Roman"/>
          <w:color w:val="000000"/>
          <w:szCs w:val="22"/>
        </w:rPr>
      </w:pPr>
    </w:p>
    <w:p w14:paraId="2779FF60" w14:textId="23E4D05E" w:rsidR="00787BE4" w:rsidRPr="001B33AF" w:rsidRDefault="00787BE4" w:rsidP="00787BE4">
      <w:pPr>
        <w:ind w:right="-43"/>
        <w:jc w:val="thaiDistribute"/>
        <w:rPr>
          <w:rFonts w:cs="Times New Roman"/>
          <w:color w:val="000000"/>
          <w:szCs w:val="22"/>
        </w:rPr>
      </w:pPr>
      <w:bookmarkStart w:id="4" w:name="_Hlk151975615"/>
      <w:r w:rsidRPr="001B33AF">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bookmarkEnd w:id="4"/>
    <w:p w14:paraId="0E46BD7A" w14:textId="77777777" w:rsidR="00787BE4" w:rsidRPr="001B33AF" w:rsidRDefault="00787BE4" w:rsidP="00787BE4">
      <w:pPr>
        <w:pStyle w:val="E1"/>
        <w:spacing w:line="240" w:lineRule="atLeast"/>
        <w:ind w:left="0" w:right="-43"/>
        <w:jc w:val="thaiDistribute"/>
        <w:rPr>
          <w:rFonts w:cs="Times New Roman"/>
          <w:lang w:val="en-US"/>
        </w:rPr>
      </w:pPr>
    </w:p>
    <w:p w14:paraId="4ADF9C41" w14:textId="77777777" w:rsidR="00787BE4" w:rsidRPr="001B33AF" w:rsidRDefault="00787BE4" w:rsidP="00787BE4">
      <w:pPr>
        <w:pStyle w:val="E1"/>
        <w:spacing w:line="240" w:lineRule="atLeast"/>
        <w:ind w:left="0" w:right="-43"/>
        <w:jc w:val="thaiDistribute"/>
        <w:rPr>
          <w:lang w:val="en-US"/>
        </w:rPr>
      </w:pPr>
      <w:r w:rsidRPr="001B33AF">
        <w:rPr>
          <w:lang w:val="en-US"/>
        </w:rPr>
        <w:t>Those charged with governance are responsible for overseeing the Group’s and the Company’s financial reporting process.</w:t>
      </w:r>
    </w:p>
    <w:p w14:paraId="7F7A4685"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10F06583"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pPr>
      <w:r w:rsidRPr="001B33AF">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71731C8B" w14:textId="77777777" w:rsidR="00787BE4" w:rsidRPr="001B33AF"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681AE50C" w14:textId="77777777" w:rsidR="00787BE4" w:rsidRPr="001B33AF" w:rsidRDefault="00787BE4" w:rsidP="00787BE4">
      <w:pPr>
        <w:autoSpaceDE w:val="0"/>
        <w:autoSpaceDN w:val="0"/>
        <w:adjustRightInd w:val="0"/>
        <w:spacing w:line="240" w:lineRule="auto"/>
        <w:jc w:val="thaiDistribute"/>
        <w:rPr>
          <w:rFonts w:cs="Times New Roman"/>
          <w:color w:val="000000"/>
          <w:szCs w:val="22"/>
        </w:rPr>
      </w:pPr>
      <w:bookmarkStart w:id="5" w:name="_Hlk151975629"/>
      <w:r w:rsidRPr="001B33AF">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bookmarkEnd w:id="5"/>
    <w:p w14:paraId="6AD1F491" w14:textId="77777777" w:rsidR="00787BE4" w:rsidRPr="001B33AF" w:rsidRDefault="00787BE4" w:rsidP="00787BE4">
      <w:pPr>
        <w:pStyle w:val="Default"/>
        <w:jc w:val="thaiDistribute"/>
        <w:rPr>
          <w:rFonts w:ascii="Times New Roman" w:eastAsia="Times New Roman" w:hAnsi="Times New Roman" w:cs="Times New Roman"/>
          <w:sz w:val="22"/>
          <w:szCs w:val="22"/>
          <w:lang w:val="en-GB" w:eastAsia="en-US"/>
        </w:rPr>
      </w:pPr>
    </w:p>
    <w:p w14:paraId="13A05E82"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r w:rsidRPr="001B33AF">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2C4FD6D3" w14:textId="77777777" w:rsidR="00787BE4" w:rsidRPr="001B33AF"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bookmarkStart w:id="6" w:name="_Hlk151975643"/>
      <w:r w:rsidRPr="001B33AF">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DF120C4" w14:textId="77777777" w:rsidR="00787BE4" w:rsidRPr="001B33AF"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1B33AF">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682B6F2" w14:textId="77777777" w:rsidR="00787BE4" w:rsidRPr="001B33AF"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1B33AF">
        <w:rPr>
          <w:color w:val="000000"/>
          <w:szCs w:val="22"/>
        </w:rPr>
        <w:t xml:space="preserve">Evaluate the appropriateness of accounting policies used and the reasonableness of accounting estimates and related disclosures made by management. </w:t>
      </w:r>
    </w:p>
    <w:p w14:paraId="0FB16784" w14:textId="18FFB0DE" w:rsidR="0056161F" w:rsidRPr="001B33AF"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1B33AF">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430F769" w14:textId="77777777" w:rsidR="0056161F" w:rsidRPr="001B33AF" w:rsidRDefault="0056161F">
      <w:pPr>
        <w:spacing w:line="240" w:lineRule="auto"/>
        <w:rPr>
          <w:color w:val="000000"/>
          <w:szCs w:val="22"/>
        </w:rPr>
      </w:pPr>
      <w:r w:rsidRPr="001B33AF">
        <w:rPr>
          <w:color w:val="000000"/>
          <w:szCs w:val="22"/>
        </w:rPr>
        <w:br w:type="page"/>
      </w:r>
    </w:p>
    <w:p w14:paraId="23DCE156" w14:textId="77777777" w:rsidR="00787BE4" w:rsidRPr="001B33AF"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1B33AF">
        <w:rPr>
          <w:color w:val="000000"/>
          <w:szCs w:val="2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BBD646D" w14:textId="49694BCF" w:rsidR="00787BE4" w:rsidRPr="001B33AF" w:rsidRDefault="00040C1D"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1B33AF">
        <w:rPr>
          <w:color w:val="000000"/>
          <w:szCs w:val="22"/>
          <w:lang w:val="en-US"/>
        </w:rPr>
        <w:t>Plan and perf</w:t>
      </w:r>
      <w:r w:rsidR="005B084A" w:rsidRPr="001B33AF">
        <w:rPr>
          <w:color w:val="000000"/>
          <w:szCs w:val="22"/>
          <w:lang w:val="en-US"/>
        </w:rPr>
        <w:t>o</w:t>
      </w:r>
      <w:r w:rsidRPr="001B33AF">
        <w:rPr>
          <w:color w:val="000000"/>
          <w:szCs w:val="22"/>
          <w:lang w:val="en-US"/>
        </w:rPr>
        <w:t xml:space="preserve">rm the group audit to obtain </w:t>
      </w:r>
      <w:r w:rsidR="00787BE4" w:rsidRPr="001B33AF">
        <w:rPr>
          <w:color w:val="000000"/>
          <w:szCs w:val="22"/>
        </w:rPr>
        <w:t xml:space="preserve">sufficient appropriate audit evidence regarding the financial information of the entities or business </w:t>
      </w:r>
      <w:r w:rsidR="00D87A05" w:rsidRPr="001B33AF">
        <w:rPr>
          <w:color w:val="000000"/>
          <w:szCs w:val="22"/>
        </w:rPr>
        <w:t>units</w:t>
      </w:r>
      <w:r w:rsidR="00787BE4" w:rsidRPr="001B33AF">
        <w:rPr>
          <w:color w:val="000000"/>
          <w:szCs w:val="22"/>
        </w:rPr>
        <w:t xml:space="preserve"> within the Group </w:t>
      </w:r>
      <w:r w:rsidR="00D87A05" w:rsidRPr="001B33AF">
        <w:rPr>
          <w:color w:val="000000"/>
          <w:szCs w:val="22"/>
        </w:rPr>
        <w:t xml:space="preserve">as a basis for forming </w:t>
      </w:r>
      <w:r w:rsidR="00787BE4" w:rsidRPr="001B33AF">
        <w:rPr>
          <w:color w:val="000000"/>
          <w:szCs w:val="22"/>
        </w:rPr>
        <w:t xml:space="preserve">an opinion on the </w:t>
      </w:r>
      <w:r w:rsidR="00D87A05" w:rsidRPr="001B33AF">
        <w:rPr>
          <w:color w:val="000000"/>
          <w:szCs w:val="22"/>
        </w:rPr>
        <w:t xml:space="preserve">group </w:t>
      </w:r>
      <w:r w:rsidR="00787BE4" w:rsidRPr="001B33AF">
        <w:rPr>
          <w:color w:val="000000"/>
          <w:szCs w:val="22"/>
        </w:rPr>
        <w:t xml:space="preserve">financial statements. I am responsible for the direction, supervision and </w:t>
      </w:r>
      <w:r w:rsidR="00D87A05" w:rsidRPr="001B33AF">
        <w:rPr>
          <w:color w:val="000000"/>
          <w:szCs w:val="22"/>
        </w:rPr>
        <w:t xml:space="preserve">review of the audit work performed for purposes </w:t>
      </w:r>
      <w:r w:rsidR="00787BE4" w:rsidRPr="001B33AF">
        <w:rPr>
          <w:color w:val="000000"/>
          <w:szCs w:val="22"/>
        </w:rPr>
        <w:t xml:space="preserve">of the group audit. I remain solely responsible for my audit opinion. </w:t>
      </w:r>
    </w:p>
    <w:bookmarkEnd w:id="6"/>
    <w:p w14:paraId="3CB799D9" w14:textId="77777777" w:rsidR="00DC2E29" w:rsidRPr="001B33AF" w:rsidRDefault="00DC2E29" w:rsidP="00553D0B">
      <w:pPr>
        <w:pStyle w:val="ListParagraph"/>
        <w:autoSpaceDE w:val="0"/>
        <w:autoSpaceDN w:val="0"/>
        <w:adjustRightInd w:val="0"/>
        <w:spacing w:line="240" w:lineRule="auto"/>
        <w:ind w:left="360"/>
        <w:contextualSpacing/>
        <w:jc w:val="thaiDistribute"/>
        <w:rPr>
          <w:color w:val="000000"/>
          <w:szCs w:val="22"/>
          <w:cs/>
          <w:lang w:bidi="th-TH"/>
        </w:rPr>
      </w:pPr>
    </w:p>
    <w:p w14:paraId="4501E55B" w14:textId="77777777" w:rsidR="00DC2E29" w:rsidRPr="001B33AF" w:rsidRDefault="00DC2E29" w:rsidP="00DC2E29">
      <w:pPr>
        <w:pStyle w:val="Default"/>
        <w:jc w:val="thaiDistribute"/>
        <w:rPr>
          <w:rFonts w:ascii="Times New Roman" w:eastAsia="Times New Roman" w:hAnsi="Times New Roman" w:cs="Times New Roman"/>
          <w:sz w:val="22"/>
          <w:szCs w:val="22"/>
          <w:lang w:eastAsia="en-US"/>
        </w:rPr>
      </w:pPr>
      <w:r w:rsidRPr="001B33AF">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w:t>
      </w:r>
      <w:r w:rsidRPr="001B33AF">
        <w:rPr>
          <w:rFonts w:ascii="Times New Roman" w:eastAsia="Times New Roman" w:hAnsi="Times New Roman" w:cs="Times New Roman"/>
          <w:sz w:val="22"/>
          <w:szCs w:val="22"/>
          <w:lang w:eastAsia="en-US"/>
        </w:rPr>
        <w:br/>
        <w:t>I identify during my audit.</w:t>
      </w:r>
    </w:p>
    <w:p w14:paraId="74C8BE27" w14:textId="77777777" w:rsidR="00DC2E29" w:rsidRPr="001B33AF" w:rsidRDefault="00DC2E29" w:rsidP="00DC2E29">
      <w:pPr>
        <w:pStyle w:val="Default"/>
        <w:jc w:val="thaiDistribute"/>
        <w:rPr>
          <w:rFonts w:ascii="Times New Roman" w:eastAsia="Times New Roman" w:hAnsi="Times New Roman" w:cs="Times New Roman"/>
          <w:sz w:val="22"/>
          <w:szCs w:val="22"/>
          <w:lang w:eastAsia="en-US"/>
        </w:rPr>
      </w:pPr>
    </w:p>
    <w:p w14:paraId="5433E629" w14:textId="77777777" w:rsidR="00DC2E29" w:rsidRPr="001B33AF" w:rsidRDefault="00DC2E29" w:rsidP="00DC2E29">
      <w:pPr>
        <w:pStyle w:val="Default"/>
        <w:jc w:val="thaiDistribute"/>
        <w:rPr>
          <w:rFonts w:ascii="Times New Roman" w:eastAsia="Times New Roman" w:hAnsi="Times New Roman" w:cs="Times New Roman"/>
          <w:sz w:val="22"/>
          <w:szCs w:val="22"/>
          <w:lang w:val="en-GB" w:eastAsia="en-US"/>
        </w:rPr>
      </w:pPr>
      <w:r w:rsidRPr="001B33AF">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611A6CE" w14:textId="77777777" w:rsidR="00DC2E29" w:rsidRPr="001B33AF" w:rsidRDefault="00DC2E29" w:rsidP="00DC2E29">
      <w:pPr>
        <w:pStyle w:val="Default"/>
        <w:jc w:val="thaiDistribute"/>
        <w:rPr>
          <w:rFonts w:ascii="Times New Roman" w:eastAsia="Times New Roman" w:hAnsi="Times New Roman" w:cs="Times New Roman"/>
          <w:sz w:val="22"/>
          <w:szCs w:val="22"/>
          <w:lang w:eastAsia="en-US"/>
        </w:rPr>
      </w:pPr>
    </w:p>
    <w:p w14:paraId="4E392CF6" w14:textId="77777777" w:rsidR="00DC2E29" w:rsidRPr="001B33AF" w:rsidRDefault="00DC2E29" w:rsidP="00DC2E29">
      <w:pPr>
        <w:pStyle w:val="Default"/>
        <w:jc w:val="thaiDistribute"/>
        <w:rPr>
          <w:rFonts w:ascii="Times New Roman" w:eastAsia="Times New Roman" w:hAnsi="Times New Roman" w:cs="Times New Roman"/>
          <w:sz w:val="22"/>
          <w:szCs w:val="22"/>
          <w:lang w:eastAsia="en-US"/>
        </w:rPr>
      </w:pPr>
      <w:r w:rsidRPr="001B33AF">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5BB843"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05B89838"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15B44076" w14:textId="77777777" w:rsidR="00787BE4" w:rsidRPr="001B33AF" w:rsidRDefault="00787BE4" w:rsidP="00787BE4">
      <w:pPr>
        <w:pStyle w:val="Default"/>
        <w:jc w:val="thaiDistribute"/>
        <w:rPr>
          <w:rFonts w:ascii="Times New Roman" w:eastAsia="Times New Roman" w:hAnsi="Times New Roman" w:cs="Times New Roman"/>
          <w:sz w:val="22"/>
          <w:szCs w:val="22"/>
          <w:lang w:val="en-GB" w:eastAsia="en-US" w:bidi="ar-SA"/>
        </w:rPr>
      </w:pPr>
    </w:p>
    <w:p w14:paraId="3F19B779"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58A0772B"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1F08A123"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291A8080"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78C07E98" w14:textId="77777777" w:rsidR="00787BE4" w:rsidRPr="001B33AF" w:rsidRDefault="00787BE4" w:rsidP="00787BE4">
      <w:pPr>
        <w:pStyle w:val="Default"/>
        <w:jc w:val="thaiDistribute"/>
        <w:rPr>
          <w:rFonts w:ascii="Times New Roman" w:eastAsia="Times New Roman" w:hAnsi="Times New Roman" w:cs="Times New Roman"/>
          <w:sz w:val="22"/>
          <w:szCs w:val="22"/>
          <w:lang w:eastAsia="en-US"/>
        </w:rPr>
      </w:pPr>
    </w:p>
    <w:p w14:paraId="69271D69" w14:textId="77777777" w:rsidR="00DC2E29" w:rsidRPr="001B33AF" w:rsidRDefault="00DC2E29" w:rsidP="00DC2E29">
      <w:pPr>
        <w:ind w:right="47"/>
        <w:jc w:val="both"/>
        <w:rPr>
          <w:rFonts w:cs="Times New Roman"/>
          <w:szCs w:val="22"/>
          <w:cs/>
        </w:rPr>
      </w:pPr>
      <w:r w:rsidRPr="001B33AF">
        <w:rPr>
          <w:rFonts w:cs="Times New Roman"/>
          <w:szCs w:val="22"/>
        </w:rPr>
        <w:t>(</w:t>
      </w:r>
      <w:proofErr w:type="spellStart"/>
      <w:r w:rsidRPr="001B33AF">
        <w:rPr>
          <w:rFonts w:cs="Times New Roman"/>
          <w:szCs w:val="22"/>
        </w:rPr>
        <w:t>Kanokorn</w:t>
      </w:r>
      <w:proofErr w:type="spellEnd"/>
      <w:r w:rsidRPr="001B33AF">
        <w:rPr>
          <w:rFonts w:cs="Times New Roman"/>
          <w:szCs w:val="22"/>
        </w:rPr>
        <w:t xml:space="preserve"> </w:t>
      </w:r>
      <w:proofErr w:type="spellStart"/>
      <w:r w:rsidRPr="001B33AF">
        <w:rPr>
          <w:rFonts w:cs="Times New Roman"/>
          <w:szCs w:val="22"/>
        </w:rPr>
        <w:t>Phooriphanyawanit</w:t>
      </w:r>
      <w:proofErr w:type="spellEnd"/>
      <w:r w:rsidRPr="001B33AF">
        <w:rPr>
          <w:rFonts w:cs="Times New Roman"/>
          <w:szCs w:val="22"/>
        </w:rPr>
        <w:t>)</w:t>
      </w:r>
    </w:p>
    <w:p w14:paraId="1CA03E62" w14:textId="77777777" w:rsidR="00DC2E29" w:rsidRPr="001B33AF" w:rsidRDefault="00DC2E29" w:rsidP="00DC2E29">
      <w:pPr>
        <w:ind w:right="47"/>
        <w:jc w:val="both"/>
        <w:rPr>
          <w:rFonts w:cs="Times New Roman"/>
          <w:szCs w:val="22"/>
        </w:rPr>
      </w:pPr>
      <w:r w:rsidRPr="001B33AF">
        <w:rPr>
          <w:rFonts w:cs="Times New Roman"/>
          <w:szCs w:val="22"/>
        </w:rPr>
        <w:t>Certified Public Accountant</w:t>
      </w:r>
    </w:p>
    <w:p w14:paraId="2D1140C2" w14:textId="4A85E508" w:rsidR="00787BE4" w:rsidRPr="001B33AF" w:rsidRDefault="00DC2E29" w:rsidP="00DC2E29">
      <w:pPr>
        <w:ind w:right="47"/>
        <w:jc w:val="both"/>
        <w:rPr>
          <w:rFonts w:cs="Times New Roman"/>
          <w:szCs w:val="22"/>
        </w:rPr>
      </w:pPr>
      <w:r w:rsidRPr="001B33AF">
        <w:rPr>
          <w:rFonts w:cs="Times New Roman"/>
          <w:szCs w:val="22"/>
        </w:rPr>
        <w:t>Registration No. 10512</w:t>
      </w:r>
    </w:p>
    <w:p w14:paraId="09EE17B7" w14:textId="5F4E56D4" w:rsidR="00787BE4" w:rsidRPr="001B33AF" w:rsidRDefault="00787BE4" w:rsidP="00787BE4">
      <w:pPr>
        <w:ind w:right="-43"/>
        <w:jc w:val="both"/>
        <w:rPr>
          <w:rFonts w:cs="Times New Roman"/>
          <w:szCs w:val="22"/>
        </w:rPr>
      </w:pPr>
    </w:p>
    <w:p w14:paraId="5B65E638" w14:textId="77777777" w:rsidR="00DC2E29" w:rsidRPr="001B33AF" w:rsidRDefault="00DC2E29" w:rsidP="00787BE4">
      <w:pPr>
        <w:ind w:right="-43"/>
        <w:jc w:val="both"/>
        <w:rPr>
          <w:rFonts w:cs="Times New Roman"/>
          <w:szCs w:val="22"/>
        </w:rPr>
      </w:pPr>
    </w:p>
    <w:p w14:paraId="0E1074AA" w14:textId="77777777" w:rsidR="00787BE4" w:rsidRPr="001B33AF" w:rsidRDefault="00787BE4" w:rsidP="00787BE4">
      <w:pPr>
        <w:ind w:right="-43"/>
        <w:jc w:val="both"/>
        <w:rPr>
          <w:rFonts w:cs="Times New Roman"/>
          <w:szCs w:val="22"/>
        </w:rPr>
      </w:pPr>
      <w:r w:rsidRPr="001B33AF">
        <w:rPr>
          <w:rFonts w:cs="Times New Roman"/>
          <w:szCs w:val="22"/>
        </w:rPr>
        <w:t xml:space="preserve">KPMG </w:t>
      </w:r>
      <w:proofErr w:type="spellStart"/>
      <w:r w:rsidRPr="001B33AF">
        <w:rPr>
          <w:rFonts w:cs="Times New Roman"/>
          <w:szCs w:val="22"/>
        </w:rPr>
        <w:t>Phoomchai</w:t>
      </w:r>
      <w:proofErr w:type="spellEnd"/>
      <w:r w:rsidRPr="001B33AF">
        <w:rPr>
          <w:rFonts w:cs="Times New Roman"/>
          <w:szCs w:val="22"/>
        </w:rPr>
        <w:t xml:space="preserve"> Audit Ltd.</w:t>
      </w:r>
    </w:p>
    <w:p w14:paraId="2858658A" w14:textId="77777777" w:rsidR="00787BE4" w:rsidRPr="001B33AF" w:rsidRDefault="00787BE4" w:rsidP="00787BE4">
      <w:pPr>
        <w:ind w:right="-43"/>
        <w:jc w:val="both"/>
        <w:rPr>
          <w:rFonts w:cs="Times New Roman"/>
          <w:szCs w:val="22"/>
        </w:rPr>
      </w:pPr>
      <w:r w:rsidRPr="001B33AF">
        <w:rPr>
          <w:rFonts w:cs="Times New Roman"/>
          <w:szCs w:val="22"/>
        </w:rPr>
        <w:t>Bangkok</w:t>
      </w:r>
    </w:p>
    <w:p w14:paraId="2FD86BCB" w14:textId="1C2DE447" w:rsidR="00B72E2D" w:rsidRPr="0011646B" w:rsidRDefault="00D87A05" w:rsidP="00343DEC">
      <w:pPr>
        <w:ind w:right="-43"/>
        <w:rPr>
          <w:sz w:val="20"/>
        </w:rPr>
      </w:pPr>
      <w:r w:rsidRPr="001B33AF">
        <w:rPr>
          <w:szCs w:val="28"/>
          <w:lang w:val="en-US" w:bidi="th-TH"/>
        </w:rPr>
        <w:t>24</w:t>
      </w:r>
      <w:r w:rsidR="00553D0B" w:rsidRPr="001B33AF">
        <w:rPr>
          <w:szCs w:val="28"/>
          <w:lang w:val="en-US" w:bidi="th-TH"/>
        </w:rPr>
        <w:t xml:space="preserve"> </w:t>
      </w:r>
      <w:r w:rsidR="00787BE4" w:rsidRPr="001B33AF">
        <w:rPr>
          <w:szCs w:val="28"/>
          <w:lang w:val="en-US" w:bidi="th-TH"/>
        </w:rPr>
        <w:t>November</w:t>
      </w:r>
      <w:r w:rsidR="00787BE4" w:rsidRPr="001B33AF">
        <w:rPr>
          <w:rFonts w:cs="Times New Roman"/>
          <w:szCs w:val="22"/>
        </w:rPr>
        <w:t xml:space="preserve"> 202</w:t>
      </w:r>
      <w:r w:rsidR="00FC0134" w:rsidRPr="001B33AF">
        <w:rPr>
          <w:rFonts w:cs="Times New Roman"/>
          <w:szCs w:val="22"/>
        </w:rPr>
        <w:t>5</w:t>
      </w:r>
    </w:p>
    <w:sectPr w:rsidR="00B72E2D" w:rsidRPr="0011646B" w:rsidSect="00343DEC">
      <w:headerReference w:type="default" r:id="rId19"/>
      <w:footerReference w:type="default" r:id="rId20"/>
      <w:footnotePr>
        <w:numRestart w:val="eachSect"/>
      </w:footnotePr>
      <w:pgSz w:w="11907" w:h="16840"/>
      <w:pgMar w:top="1800" w:right="92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DCD6" w14:textId="77777777" w:rsidR="00EF3B4A" w:rsidRDefault="00EF3B4A">
      <w:r>
        <w:separator/>
      </w:r>
    </w:p>
  </w:endnote>
  <w:endnote w:type="continuationSeparator" w:id="0">
    <w:p w14:paraId="7B66F420" w14:textId="77777777" w:rsidR="00EF3B4A" w:rsidRDefault="00EF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B37AF" w14:textId="77777777" w:rsidR="00787BE4" w:rsidRDefault="00787BE4"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14:paraId="2C33F2FE" w14:textId="77777777" w:rsidR="00787BE4" w:rsidRDefault="00787BE4"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BC1F" w14:textId="77777777" w:rsidR="00787BE4" w:rsidRDefault="00787BE4" w:rsidP="000A6D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45</w:t>
    </w:r>
    <w:r>
      <w:rPr>
        <w:rStyle w:val="PageNumber"/>
        <w:rFonts w:cs="Angsana New"/>
      </w:rPr>
      <w:fldChar w:fldCharType="end"/>
    </w:r>
  </w:p>
  <w:p w14:paraId="00B7A976" w14:textId="77777777" w:rsidR="00787BE4" w:rsidRDefault="00787BE4" w:rsidP="00D476EF">
    <w:pPr>
      <w:pStyle w:val="Footer"/>
      <w:tabs>
        <w:tab w:val="clear" w:pos="9639"/>
        <w:tab w:val="right" w:pos="9360"/>
      </w:tabs>
      <w:ind w:right="360"/>
      <w:rPr>
        <w:rStyle w:val="PageNumber"/>
        <w:rFonts w:cs="Angsana New"/>
        <w:i/>
        <w:iCs/>
        <w:sz w:val="18"/>
        <w:szCs w:val="18"/>
        <w:lang w:val="en-US"/>
      </w:rPr>
    </w:pPr>
    <w:r w:rsidRPr="000128BD">
      <w:t>The accompanying notes are an integral part of these financial statements</w:t>
    </w:r>
  </w:p>
  <w:p w14:paraId="20ECD030" w14:textId="4D0B8B9A" w:rsidR="00787BE4" w:rsidRPr="000128BD" w:rsidRDefault="00787BE4" w:rsidP="00FF2B3B">
    <w:pPr>
      <w:pStyle w:val="Footer"/>
      <w:tabs>
        <w:tab w:val="clear" w:pos="9639"/>
        <w:tab w:val="right" w:pos="9360"/>
      </w:tabs>
      <w:rPr>
        <w:i/>
        <w:iCs/>
        <w:szCs w:val="18"/>
        <w:lang w:val="en-US"/>
      </w:rPr>
    </w:pPr>
    <w:r w:rsidRPr="000128BD">
      <w:rPr>
        <w:rStyle w:val="PageNumber"/>
        <w:rFonts w:cs="Angsana New"/>
        <w:i/>
        <w:iCs/>
        <w:sz w:val="18"/>
        <w:szCs w:val="18"/>
        <w:lang w:val="en-US"/>
      </w:rPr>
      <w:fldChar w:fldCharType="begin"/>
    </w:r>
    <w:r w:rsidRPr="000128BD">
      <w:rPr>
        <w:rStyle w:val="PageNumber"/>
        <w:rFonts w:cs="Angsana New"/>
        <w:i/>
        <w:iCs/>
        <w:sz w:val="18"/>
        <w:szCs w:val="18"/>
        <w:lang w:val="en-US"/>
      </w:rPr>
      <w:instrText xml:space="preserve"> FILENAME </w:instrText>
    </w:r>
    <w:r w:rsidRPr="000128BD">
      <w:rPr>
        <w:rStyle w:val="PageNumber"/>
        <w:rFonts w:cs="Angsana New"/>
        <w:i/>
        <w:iCs/>
        <w:sz w:val="18"/>
        <w:szCs w:val="18"/>
        <w:lang w:val="en-US"/>
      </w:rPr>
      <w:fldChar w:fldCharType="separate"/>
    </w:r>
    <w:r w:rsidR="00343DEC">
      <w:rPr>
        <w:rStyle w:val="PageNumber"/>
        <w:rFonts w:cs="Angsana New"/>
        <w:i/>
        <w:iCs/>
        <w:noProof/>
        <w:sz w:val="18"/>
        <w:szCs w:val="18"/>
        <w:lang w:val="en-US"/>
      </w:rPr>
      <w:t>UVe1-Q3'25-set</w:t>
    </w:r>
    <w:r w:rsidRPr="000128BD">
      <w:rPr>
        <w:rStyle w:val="PageNumber"/>
        <w:rFonts w:cs="Angsana New"/>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2417" w14:textId="77777777" w:rsidR="00343DEC" w:rsidRDefault="00343D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F85B" w14:textId="77777777" w:rsidR="00787BE4" w:rsidRDefault="00787BE4">
    <w:pPr>
      <w:pStyle w:val="Footer"/>
      <w:jc w:val="center"/>
    </w:pPr>
  </w:p>
  <w:p w14:paraId="104471C2" w14:textId="77777777" w:rsidR="00787BE4" w:rsidRDefault="00787B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44BD" w14:textId="04B930D5" w:rsidR="00787BE4" w:rsidRPr="00D83FF5" w:rsidRDefault="00787BE4">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43DEC">
      <w:rPr>
        <w:rFonts w:ascii="Angsana New" w:hAnsi="Angsana New"/>
        <w:noProof/>
        <w:sz w:val="30"/>
        <w:szCs w:val="30"/>
      </w:rPr>
      <w:t>UVe1-Q3'25-set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329AE4FF" w14:textId="77777777" w:rsidR="00787BE4" w:rsidRDefault="00787B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4BA4" w14:textId="77777777" w:rsidR="009A4ECF" w:rsidRDefault="009A4ECF"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542EB781" w14:textId="77777777" w:rsidR="009A4ECF" w:rsidRPr="00137F7D" w:rsidRDefault="009A4ECF"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9D13" w14:textId="77777777" w:rsidR="00EF3B4A" w:rsidRDefault="00EF3B4A">
      <w:r>
        <w:separator/>
      </w:r>
    </w:p>
  </w:footnote>
  <w:footnote w:type="continuationSeparator" w:id="0">
    <w:p w14:paraId="21856120" w14:textId="77777777" w:rsidR="00EF3B4A" w:rsidRDefault="00EF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86F6" w14:textId="77777777" w:rsidR="00343DEC" w:rsidRDefault="00343D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6E63" w14:textId="77777777" w:rsidR="00522423" w:rsidRPr="00685F26" w:rsidRDefault="00522423" w:rsidP="00522423">
    <w:pPr>
      <w:pStyle w:val="Header"/>
      <w:spacing w:line="240" w:lineRule="atLeast"/>
      <w:jc w:val="left"/>
      <w:rPr>
        <w:i w:val="0"/>
        <w:iCs/>
        <w:sz w:val="28"/>
        <w:szCs w:val="28"/>
        <w:lang w:val="en-US"/>
      </w:rPr>
    </w:pPr>
  </w:p>
  <w:p w14:paraId="22F5C32E" w14:textId="77777777" w:rsidR="00522423" w:rsidRPr="00685F26" w:rsidRDefault="00522423" w:rsidP="00522423">
    <w:pPr>
      <w:pStyle w:val="Header"/>
      <w:spacing w:line="240" w:lineRule="atLeast"/>
      <w:jc w:val="left"/>
      <w:rPr>
        <w:i w:val="0"/>
        <w:iCs/>
        <w:sz w:val="28"/>
        <w:szCs w:val="28"/>
        <w:lang w:val="en-US"/>
      </w:rPr>
    </w:pPr>
  </w:p>
  <w:p w14:paraId="494D6ED0" w14:textId="77777777" w:rsidR="00522423" w:rsidRPr="00685F26" w:rsidRDefault="00522423" w:rsidP="00522423">
    <w:pPr>
      <w:pStyle w:val="Header"/>
      <w:spacing w:line="240" w:lineRule="atLeast"/>
      <w:jc w:val="left"/>
      <w:rPr>
        <w:i w:val="0"/>
        <w:iCs/>
        <w:sz w:val="28"/>
        <w:szCs w:val="28"/>
        <w:lang w:val="en-US"/>
      </w:rPr>
    </w:pPr>
  </w:p>
  <w:p w14:paraId="3AA0F6C2" w14:textId="77777777" w:rsidR="00522423" w:rsidRPr="00685F26" w:rsidRDefault="00522423" w:rsidP="00522423">
    <w:pPr>
      <w:pStyle w:val="Header"/>
      <w:spacing w:line="240" w:lineRule="atLeast"/>
      <w:jc w:val="left"/>
      <w:rPr>
        <w:i w:val="0"/>
        <w:iCs/>
        <w:sz w:val="28"/>
        <w:szCs w:val="28"/>
        <w:lang w:val="en-US"/>
      </w:rPr>
    </w:pPr>
  </w:p>
  <w:p w14:paraId="4C27381C" w14:textId="77777777" w:rsidR="00522423" w:rsidRPr="00685F26" w:rsidRDefault="00522423" w:rsidP="00522423">
    <w:pPr>
      <w:pStyle w:val="Header"/>
      <w:spacing w:line="240" w:lineRule="atLeast"/>
      <w:jc w:val="left"/>
      <w:rPr>
        <w:i w:val="0"/>
        <w:iCs/>
        <w:sz w:val="28"/>
        <w:szCs w:val="28"/>
        <w:lang w:val="en-US"/>
      </w:rPr>
    </w:pPr>
  </w:p>
  <w:p w14:paraId="17A05687" w14:textId="77777777" w:rsidR="00522423" w:rsidRPr="00685F26" w:rsidRDefault="00522423" w:rsidP="00522423">
    <w:pPr>
      <w:pStyle w:val="Header"/>
      <w:spacing w:line="240" w:lineRule="atLeast"/>
      <w:jc w:val="left"/>
      <w:rPr>
        <w:i w:val="0"/>
        <w:iCs/>
        <w:sz w:val="28"/>
        <w:szCs w:val="28"/>
        <w:lang w:val="en-US"/>
      </w:rPr>
    </w:pPr>
  </w:p>
  <w:p w14:paraId="7D243009" w14:textId="77777777" w:rsidR="00522423" w:rsidRPr="00685F26" w:rsidRDefault="00522423" w:rsidP="00522423">
    <w:pPr>
      <w:pStyle w:val="Header"/>
      <w:spacing w:line="240" w:lineRule="atLeast"/>
      <w:jc w:val="left"/>
      <w:rPr>
        <w:i w:val="0"/>
        <w:iCs/>
        <w:sz w:val="28"/>
        <w:szCs w:val="28"/>
        <w:lang w:val="en-US"/>
      </w:rPr>
    </w:pPr>
  </w:p>
  <w:p w14:paraId="7053D5E8" w14:textId="77777777" w:rsidR="00522423" w:rsidRPr="00685F26" w:rsidRDefault="00522423" w:rsidP="00522423">
    <w:pPr>
      <w:pStyle w:val="Header"/>
      <w:spacing w:line="240" w:lineRule="atLeast"/>
      <w:jc w:val="left"/>
      <w:rPr>
        <w:i w:val="0"/>
        <w:iCs/>
        <w:sz w:val="28"/>
        <w:szCs w:val="28"/>
        <w:lang w:val="en-US"/>
      </w:rPr>
    </w:pPr>
  </w:p>
  <w:p w14:paraId="5B42233C" w14:textId="77777777" w:rsidR="00522423" w:rsidRPr="00685F26" w:rsidRDefault="00522423" w:rsidP="00522423">
    <w:pPr>
      <w:pStyle w:val="Header"/>
      <w:spacing w:line="240" w:lineRule="atLeast"/>
      <w:jc w:val="left"/>
      <w:rPr>
        <w:i w:val="0"/>
        <w:iCs/>
        <w:sz w:val="28"/>
        <w:szCs w:val="28"/>
        <w:lang w:val="en-US"/>
      </w:rPr>
    </w:pPr>
  </w:p>
  <w:p w14:paraId="134E9BAD" w14:textId="77777777" w:rsidR="00522423" w:rsidRDefault="00522423" w:rsidP="00522423">
    <w:pPr>
      <w:pStyle w:val="Header"/>
      <w:spacing w:line="240" w:lineRule="atLeast"/>
      <w:jc w:val="left"/>
      <w:rPr>
        <w:i w:val="0"/>
        <w:iCs/>
        <w:sz w:val="28"/>
        <w:szCs w:val="28"/>
        <w:lang w:val="en-US"/>
      </w:rPr>
    </w:pPr>
  </w:p>
  <w:p w14:paraId="49B6FE62" w14:textId="77777777" w:rsidR="00522423" w:rsidRDefault="00522423" w:rsidP="00522423">
    <w:pPr>
      <w:pStyle w:val="Header"/>
      <w:spacing w:line="240" w:lineRule="atLeast"/>
      <w:jc w:val="left"/>
      <w:rPr>
        <w:i w:val="0"/>
        <w:iCs/>
        <w:sz w:val="28"/>
        <w:szCs w:val="28"/>
        <w:lang w:val="en-US"/>
      </w:rPr>
    </w:pPr>
  </w:p>
  <w:p w14:paraId="0C49DAD5" w14:textId="77777777" w:rsidR="00522423" w:rsidRPr="00685F26" w:rsidRDefault="00522423" w:rsidP="00522423">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A93C" w14:textId="77777777" w:rsidR="00787BE4" w:rsidRDefault="00787BE4" w:rsidP="00343DEC">
    <w:pPr>
      <w:pStyle w:val="Header"/>
      <w:spacing w:line="240" w:lineRule="atLeast"/>
      <w:jc w:val="left"/>
      <w:rPr>
        <w:sz w:val="28"/>
        <w:szCs w:val="28"/>
        <w:lang w:val="en-US"/>
      </w:rPr>
    </w:pPr>
  </w:p>
  <w:p w14:paraId="64E58196" w14:textId="77777777" w:rsidR="00EA45DC" w:rsidRDefault="00EA45DC" w:rsidP="00343DEC">
    <w:pPr>
      <w:pStyle w:val="Header"/>
      <w:spacing w:line="240" w:lineRule="atLeast"/>
      <w:jc w:val="left"/>
      <w:rPr>
        <w:sz w:val="28"/>
        <w:szCs w:val="28"/>
        <w:lang w:val="en-US"/>
      </w:rPr>
    </w:pPr>
  </w:p>
  <w:p w14:paraId="1F855CA5" w14:textId="77777777" w:rsidR="00EA45DC" w:rsidRDefault="00EA45DC" w:rsidP="00343DEC">
    <w:pPr>
      <w:pStyle w:val="Header"/>
      <w:spacing w:line="240" w:lineRule="atLeast"/>
      <w:jc w:val="left"/>
      <w:rPr>
        <w:sz w:val="28"/>
        <w:szCs w:val="28"/>
        <w:lang w:val="en-US"/>
      </w:rPr>
    </w:pPr>
  </w:p>
  <w:p w14:paraId="60537AB8" w14:textId="77777777" w:rsidR="00EA45DC" w:rsidRDefault="00EA45DC" w:rsidP="00343DEC">
    <w:pPr>
      <w:pStyle w:val="Header"/>
      <w:spacing w:line="240" w:lineRule="atLeast"/>
      <w:jc w:val="left"/>
      <w:rPr>
        <w:sz w:val="28"/>
        <w:szCs w:val="28"/>
        <w:lang w:val="en-US"/>
      </w:rPr>
    </w:pPr>
  </w:p>
  <w:p w14:paraId="45778356" w14:textId="77777777" w:rsidR="00EA45DC" w:rsidRDefault="00EA45DC" w:rsidP="00343DEC">
    <w:pPr>
      <w:pStyle w:val="Header"/>
      <w:spacing w:line="240" w:lineRule="atLeast"/>
      <w:jc w:val="left"/>
      <w:rPr>
        <w:sz w:val="28"/>
        <w:szCs w:val="28"/>
        <w:lang w:val="en-US"/>
      </w:rPr>
    </w:pPr>
  </w:p>
  <w:p w14:paraId="482FC4DF" w14:textId="77777777" w:rsidR="00EA45DC" w:rsidRDefault="00EA45DC" w:rsidP="00343DEC">
    <w:pPr>
      <w:pStyle w:val="Header"/>
      <w:spacing w:line="240" w:lineRule="atLeast"/>
      <w:jc w:val="left"/>
      <w:rPr>
        <w:sz w:val="28"/>
        <w:szCs w:val="28"/>
        <w:lang w:val="en-US"/>
      </w:rPr>
    </w:pPr>
  </w:p>
  <w:p w14:paraId="05ED1902" w14:textId="77777777" w:rsidR="00EA45DC" w:rsidRDefault="00EA45DC" w:rsidP="00343DEC">
    <w:pPr>
      <w:pStyle w:val="Header"/>
      <w:spacing w:line="240" w:lineRule="atLeast"/>
      <w:jc w:val="left"/>
      <w:rPr>
        <w:sz w:val="28"/>
        <w:szCs w:val="28"/>
        <w:lang w:val="en-US"/>
      </w:rPr>
    </w:pPr>
  </w:p>
  <w:p w14:paraId="38E3A11D" w14:textId="77777777" w:rsidR="00EA45DC" w:rsidRDefault="00EA45DC" w:rsidP="00343DEC">
    <w:pPr>
      <w:pStyle w:val="Header"/>
      <w:spacing w:line="240" w:lineRule="atLeast"/>
      <w:jc w:val="left"/>
      <w:rPr>
        <w:sz w:val="28"/>
        <w:szCs w:val="28"/>
        <w:lang w:val="en-US"/>
      </w:rPr>
    </w:pPr>
  </w:p>
  <w:p w14:paraId="51ADF1F7" w14:textId="77777777" w:rsidR="00EA45DC" w:rsidRDefault="00EA45DC" w:rsidP="00343DEC">
    <w:pPr>
      <w:pStyle w:val="Header"/>
      <w:spacing w:line="240" w:lineRule="atLeast"/>
      <w:jc w:val="left"/>
      <w:rPr>
        <w:sz w:val="28"/>
        <w:szCs w:val="28"/>
        <w:lang w:val="en-US"/>
      </w:rPr>
    </w:pPr>
  </w:p>
  <w:p w14:paraId="3FD4E5F8" w14:textId="77777777" w:rsidR="00EA45DC" w:rsidRDefault="00EA45DC" w:rsidP="00343DEC">
    <w:pPr>
      <w:pStyle w:val="Header"/>
      <w:spacing w:line="240" w:lineRule="atLeast"/>
      <w:jc w:val="left"/>
      <w:rPr>
        <w:sz w:val="28"/>
        <w:szCs w:val="28"/>
        <w:lang w:val="en-US"/>
      </w:rPr>
    </w:pPr>
  </w:p>
  <w:p w14:paraId="0D8B1792" w14:textId="77777777" w:rsidR="00EA45DC" w:rsidRDefault="00EA45DC" w:rsidP="00343DEC">
    <w:pPr>
      <w:pStyle w:val="Header"/>
      <w:spacing w:line="240" w:lineRule="atLeast"/>
      <w:jc w:val="left"/>
      <w:rPr>
        <w:sz w:val="28"/>
        <w:szCs w:val="28"/>
        <w:lang w:val="en-US"/>
      </w:rPr>
    </w:pPr>
  </w:p>
  <w:p w14:paraId="14CFA182" w14:textId="77777777" w:rsidR="00EA45DC" w:rsidRDefault="00EA45DC" w:rsidP="00343DEC">
    <w:pPr>
      <w:pStyle w:val="Header"/>
      <w:spacing w:line="240" w:lineRule="atLeast"/>
      <w:jc w:val="left"/>
      <w:rPr>
        <w:sz w:val="28"/>
        <w:szCs w:val="28"/>
        <w:lang w:val="en-US"/>
      </w:rPr>
    </w:pPr>
  </w:p>
  <w:p w14:paraId="7B1EFA9D" w14:textId="77777777" w:rsidR="00EA45DC" w:rsidRDefault="00EA45DC" w:rsidP="00343DEC">
    <w:pPr>
      <w:pStyle w:val="Header"/>
      <w:spacing w:line="240" w:lineRule="atLeast"/>
      <w:jc w:val="left"/>
      <w:rPr>
        <w:sz w:val="28"/>
        <w:szCs w:val="28"/>
        <w:lang w:val="en-US"/>
      </w:rPr>
    </w:pPr>
  </w:p>
  <w:p w14:paraId="30A290DD" w14:textId="77777777" w:rsidR="00EA45DC" w:rsidRPr="00EA45DC" w:rsidRDefault="00EA45DC" w:rsidP="00343DEC">
    <w:pPr>
      <w:pStyle w:val="Header"/>
      <w:spacing w:line="240" w:lineRule="atLeast"/>
      <w:jc w:val="left"/>
      <w:rPr>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69E6" w14:textId="77777777" w:rsidR="00343DEC" w:rsidRPr="00343DEC" w:rsidRDefault="00343DEC" w:rsidP="00F4796E">
    <w:pPr>
      <w:pStyle w:val="acctmainheading"/>
      <w:spacing w:after="0" w:line="240" w:lineRule="atLeast"/>
      <w:rPr>
        <w:rFonts w:cs="Times New Roman"/>
        <w:b w:val="0"/>
        <w:bCs/>
        <w:szCs w:val="28"/>
        <w:lang w:val="en-US" w:bidi="th-TH"/>
      </w:rPr>
    </w:pPr>
  </w:p>
  <w:p w14:paraId="6F704025" w14:textId="77777777" w:rsidR="00343DEC" w:rsidRPr="00343DEC" w:rsidRDefault="00343DEC" w:rsidP="00F4796E">
    <w:pPr>
      <w:pStyle w:val="acctmainheading"/>
      <w:spacing w:after="0" w:line="240" w:lineRule="atLeast"/>
      <w:rPr>
        <w:rFonts w:cs="Times New Roman"/>
        <w:b w:val="0"/>
        <w:bCs/>
        <w:szCs w:val="28"/>
        <w:lang w:val="en-US" w:bidi="th-TH"/>
      </w:rPr>
    </w:pPr>
  </w:p>
  <w:p w14:paraId="4DB0043D" w14:textId="77777777" w:rsidR="00343DEC" w:rsidRPr="00343DEC" w:rsidRDefault="00343DEC" w:rsidP="00F4796E">
    <w:pPr>
      <w:pStyle w:val="acctmainheading"/>
      <w:spacing w:after="0" w:line="240" w:lineRule="atLeast"/>
      <w:rPr>
        <w:rFonts w:cs="Times New Roman"/>
        <w:b w:val="0"/>
        <w:bCs/>
        <w:szCs w:val="28"/>
        <w:lang w:val="en-US" w:bidi="th-TH"/>
      </w:rPr>
    </w:pPr>
  </w:p>
  <w:p w14:paraId="26D939A9" w14:textId="77777777" w:rsidR="00343DEC" w:rsidRPr="00343DEC" w:rsidRDefault="00343DEC" w:rsidP="00F4796E">
    <w:pPr>
      <w:pStyle w:val="acctmainheading"/>
      <w:spacing w:after="0" w:line="240" w:lineRule="atLeast"/>
      <w:rPr>
        <w:rFonts w:cs="Times New Roman"/>
        <w:b w:val="0"/>
        <w:bCs/>
        <w:szCs w:val="28"/>
        <w:lang w:val="en-US" w:bidi="th-TH"/>
      </w:rPr>
    </w:pPr>
  </w:p>
  <w:p w14:paraId="07C3BACD" w14:textId="77777777" w:rsidR="00343DEC" w:rsidRPr="00343DEC" w:rsidRDefault="00343DEC" w:rsidP="00F4796E">
    <w:pPr>
      <w:pStyle w:val="acctmainheading"/>
      <w:spacing w:after="0" w:line="240" w:lineRule="atLeast"/>
      <w:rPr>
        <w:rFonts w:cs="Times New Roman"/>
        <w:b w:val="0"/>
        <w:bCs/>
        <w:szCs w:val="28"/>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84E82"/>
    <w:multiLevelType w:val="hybridMultilevel"/>
    <w:tmpl w:val="33FCDB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CD749EC"/>
    <w:multiLevelType w:val="hybridMultilevel"/>
    <w:tmpl w:val="2804938A"/>
    <w:lvl w:ilvl="0" w:tplc="A6906E0C">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7"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10"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3"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4"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17"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9" w15:restartNumberingAfterBreak="0">
    <w:nsid w:val="48C7513B"/>
    <w:multiLevelType w:val="hybridMultilevel"/>
    <w:tmpl w:val="549AEE7A"/>
    <w:lvl w:ilvl="0" w:tplc="4D06463C">
      <w:start w:val="1"/>
      <w:numFmt w:val="lowerLetter"/>
      <w:lvlText w:val="(%1)"/>
      <w:lvlJc w:val="left"/>
      <w:pPr>
        <w:ind w:left="720" w:hanging="360"/>
      </w:pPr>
      <w:rPr>
        <w:rFonts w:ascii="Times New Roman" w:hAnsi="Times New Roman" w:cs="Times New Roman"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F5E68"/>
    <w:multiLevelType w:val="hybridMultilevel"/>
    <w:tmpl w:val="538A2EE4"/>
    <w:lvl w:ilvl="0" w:tplc="54CEB3DC">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1"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9"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4"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5328BD28"/>
    <w:lvl w:ilvl="0">
      <w:start w:val="1"/>
      <w:numFmt w:val="decimal"/>
      <w:lvlText w:val="%1"/>
      <w:lvlJc w:val="left"/>
      <w:pPr>
        <w:tabs>
          <w:tab w:val="num" w:pos="0"/>
        </w:tabs>
        <w:ind w:left="0" w:hanging="1134"/>
      </w:pPr>
      <w:rPr>
        <w:rFonts w:hint="default"/>
      </w:rPr>
    </w:lvl>
    <w:lvl w:ilvl="1">
      <w:start w:val="1"/>
      <w:numFmt w:val="lowerLetter"/>
      <w:lvlText w:val="(%2)"/>
      <w:lvlJc w:val="left"/>
      <w:pPr>
        <w:tabs>
          <w:tab w:val="num" w:pos="90"/>
        </w:tabs>
        <w:ind w:left="9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41"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638949422">
    <w:abstractNumId w:val="37"/>
  </w:num>
  <w:num w:numId="2" w16cid:durableId="1918320400">
    <w:abstractNumId w:val="9"/>
  </w:num>
  <w:num w:numId="3" w16cid:durableId="1135174658">
    <w:abstractNumId w:val="17"/>
  </w:num>
  <w:num w:numId="4" w16cid:durableId="195386102">
    <w:abstractNumId w:val="12"/>
  </w:num>
  <w:num w:numId="5" w16cid:durableId="301621610">
    <w:abstractNumId w:val="11"/>
  </w:num>
  <w:num w:numId="6" w16cid:durableId="212232956">
    <w:abstractNumId w:val="40"/>
  </w:num>
  <w:num w:numId="7" w16cid:durableId="450322351">
    <w:abstractNumId w:val="35"/>
  </w:num>
  <w:num w:numId="8" w16cid:durableId="692801396">
    <w:abstractNumId w:val="39"/>
  </w:num>
  <w:num w:numId="9" w16cid:durableId="1419057175">
    <w:abstractNumId w:val="8"/>
  </w:num>
  <w:num w:numId="10" w16cid:durableId="454519401">
    <w:abstractNumId w:val="29"/>
  </w:num>
  <w:num w:numId="11" w16cid:durableId="714162884">
    <w:abstractNumId w:val="22"/>
  </w:num>
  <w:num w:numId="12" w16cid:durableId="731973587">
    <w:abstractNumId w:val="28"/>
  </w:num>
  <w:num w:numId="13" w16cid:durableId="679546021">
    <w:abstractNumId w:val="36"/>
  </w:num>
  <w:num w:numId="14" w16cid:durableId="738600858">
    <w:abstractNumId w:val="1"/>
  </w:num>
  <w:num w:numId="15" w16cid:durableId="780220235">
    <w:abstractNumId w:val="32"/>
  </w:num>
  <w:num w:numId="16" w16cid:durableId="748308862">
    <w:abstractNumId w:val="10"/>
  </w:num>
  <w:num w:numId="17" w16cid:durableId="2058115455">
    <w:abstractNumId w:val="24"/>
  </w:num>
  <w:num w:numId="18" w16cid:durableId="834222024">
    <w:abstractNumId w:val="34"/>
  </w:num>
  <w:num w:numId="19" w16cid:durableId="776870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5347426">
    <w:abstractNumId w:val="42"/>
  </w:num>
  <w:num w:numId="21" w16cid:durableId="774255898">
    <w:abstractNumId w:val="33"/>
  </w:num>
  <w:num w:numId="22" w16cid:durableId="221331944">
    <w:abstractNumId w:val="30"/>
  </w:num>
  <w:num w:numId="23" w16cid:durableId="1251694610">
    <w:abstractNumId w:val="18"/>
  </w:num>
  <w:num w:numId="24" w16cid:durableId="433215047">
    <w:abstractNumId w:val="0"/>
  </w:num>
  <w:num w:numId="25" w16cid:durableId="1023477130">
    <w:abstractNumId w:val="26"/>
  </w:num>
  <w:num w:numId="26" w16cid:durableId="2043941516">
    <w:abstractNumId w:val="27"/>
  </w:num>
  <w:num w:numId="27" w16cid:durableId="1339692183">
    <w:abstractNumId w:val="21"/>
  </w:num>
  <w:num w:numId="28" w16cid:durableId="323700127">
    <w:abstractNumId w:val="7"/>
  </w:num>
  <w:num w:numId="29" w16cid:durableId="1666861571">
    <w:abstractNumId w:val="38"/>
  </w:num>
  <w:num w:numId="30" w16cid:durableId="1532231724">
    <w:abstractNumId w:val="15"/>
  </w:num>
  <w:num w:numId="31" w16cid:durableId="1872954147">
    <w:abstractNumId w:val="13"/>
  </w:num>
  <w:num w:numId="32" w16cid:durableId="1220095887">
    <w:abstractNumId w:val="25"/>
  </w:num>
  <w:num w:numId="33" w16cid:durableId="702747163">
    <w:abstractNumId w:val="6"/>
    <w:lvlOverride w:ilvl="0">
      <w:startOverride w:val="1"/>
    </w:lvlOverride>
  </w:num>
  <w:num w:numId="34" w16cid:durableId="766727775">
    <w:abstractNumId w:val="23"/>
  </w:num>
  <w:num w:numId="35" w16cid:durableId="376709576">
    <w:abstractNumId w:val="14"/>
  </w:num>
  <w:num w:numId="36" w16cid:durableId="1533496377">
    <w:abstractNumId w:val="31"/>
  </w:num>
  <w:num w:numId="37" w16cid:durableId="1716857031">
    <w:abstractNumId w:val="41"/>
  </w:num>
  <w:num w:numId="38" w16cid:durableId="1722165756">
    <w:abstractNumId w:val="5"/>
  </w:num>
  <w:num w:numId="39" w16cid:durableId="1533035255">
    <w:abstractNumId w:val="4"/>
  </w:num>
  <w:num w:numId="40" w16cid:durableId="739669419">
    <w:abstractNumId w:val="16"/>
  </w:num>
  <w:num w:numId="41" w16cid:durableId="288361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0404632">
    <w:abstractNumId w:val="19"/>
  </w:num>
  <w:num w:numId="43" w16cid:durableId="30574314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0FBC"/>
    <w:rsid w:val="000011E1"/>
    <w:rsid w:val="00001497"/>
    <w:rsid w:val="00001649"/>
    <w:rsid w:val="00001736"/>
    <w:rsid w:val="0000173E"/>
    <w:rsid w:val="000017D2"/>
    <w:rsid w:val="00001A49"/>
    <w:rsid w:val="00001FD9"/>
    <w:rsid w:val="00001FE8"/>
    <w:rsid w:val="00001FFA"/>
    <w:rsid w:val="000020F6"/>
    <w:rsid w:val="0000220E"/>
    <w:rsid w:val="000022AF"/>
    <w:rsid w:val="00002DDD"/>
    <w:rsid w:val="00002E43"/>
    <w:rsid w:val="00003356"/>
    <w:rsid w:val="00003401"/>
    <w:rsid w:val="000034DF"/>
    <w:rsid w:val="00003506"/>
    <w:rsid w:val="000035B5"/>
    <w:rsid w:val="0000367C"/>
    <w:rsid w:val="0000373E"/>
    <w:rsid w:val="00003753"/>
    <w:rsid w:val="00003A52"/>
    <w:rsid w:val="00003D5E"/>
    <w:rsid w:val="00003DCD"/>
    <w:rsid w:val="00003DEA"/>
    <w:rsid w:val="00003FD5"/>
    <w:rsid w:val="000040F8"/>
    <w:rsid w:val="00004149"/>
    <w:rsid w:val="000044E9"/>
    <w:rsid w:val="000047BF"/>
    <w:rsid w:val="000047ED"/>
    <w:rsid w:val="00004D0D"/>
    <w:rsid w:val="00004E47"/>
    <w:rsid w:val="00004F0C"/>
    <w:rsid w:val="00004FA3"/>
    <w:rsid w:val="00004FBB"/>
    <w:rsid w:val="00005134"/>
    <w:rsid w:val="0000525D"/>
    <w:rsid w:val="00005336"/>
    <w:rsid w:val="0000536E"/>
    <w:rsid w:val="00005686"/>
    <w:rsid w:val="000059D9"/>
    <w:rsid w:val="000059DA"/>
    <w:rsid w:val="00005A13"/>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3A"/>
    <w:rsid w:val="000072AC"/>
    <w:rsid w:val="0000744D"/>
    <w:rsid w:val="0000748E"/>
    <w:rsid w:val="00007587"/>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81D"/>
    <w:rsid w:val="00013B1F"/>
    <w:rsid w:val="00013C1B"/>
    <w:rsid w:val="00013C94"/>
    <w:rsid w:val="000140D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592"/>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C80"/>
    <w:rsid w:val="00020E1A"/>
    <w:rsid w:val="00020EBA"/>
    <w:rsid w:val="00020FCA"/>
    <w:rsid w:val="0002102D"/>
    <w:rsid w:val="000210FA"/>
    <w:rsid w:val="000211D6"/>
    <w:rsid w:val="0002126D"/>
    <w:rsid w:val="00021279"/>
    <w:rsid w:val="00021368"/>
    <w:rsid w:val="0002151E"/>
    <w:rsid w:val="00021600"/>
    <w:rsid w:val="000216E8"/>
    <w:rsid w:val="00021753"/>
    <w:rsid w:val="000217A0"/>
    <w:rsid w:val="000218F7"/>
    <w:rsid w:val="0002192C"/>
    <w:rsid w:val="000219DA"/>
    <w:rsid w:val="00021AA1"/>
    <w:rsid w:val="00021AA8"/>
    <w:rsid w:val="00021C57"/>
    <w:rsid w:val="00021DC6"/>
    <w:rsid w:val="0002211E"/>
    <w:rsid w:val="00022195"/>
    <w:rsid w:val="000228BD"/>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15A"/>
    <w:rsid w:val="000242AF"/>
    <w:rsid w:val="00024304"/>
    <w:rsid w:val="000247A4"/>
    <w:rsid w:val="0002488D"/>
    <w:rsid w:val="00024ECC"/>
    <w:rsid w:val="00025358"/>
    <w:rsid w:val="000253FE"/>
    <w:rsid w:val="000257B6"/>
    <w:rsid w:val="00025A28"/>
    <w:rsid w:val="00025A3B"/>
    <w:rsid w:val="00025A6F"/>
    <w:rsid w:val="00025A9D"/>
    <w:rsid w:val="00025AB7"/>
    <w:rsid w:val="00025B1C"/>
    <w:rsid w:val="00025D16"/>
    <w:rsid w:val="00025E23"/>
    <w:rsid w:val="00025F9F"/>
    <w:rsid w:val="0002610C"/>
    <w:rsid w:val="00026238"/>
    <w:rsid w:val="0002642B"/>
    <w:rsid w:val="0002649A"/>
    <w:rsid w:val="000265D5"/>
    <w:rsid w:val="000266F2"/>
    <w:rsid w:val="00026705"/>
    <w:rsid w:val="000269CB"/>
    <w:rsid w:val="00026B3F"/>
    <w:rsid w:val="00026B94"/>
    <w:rsid w:val="00026BB0"/>
    <w:rsid w:val="00026FBA"/>
    <w:rsid w:val="00026FF3"/>
    <w:rsid w:val="0002731E"/>
    <w:rsid w:val="0002733A"/>
    <w:rsid w:val="00027389"/>
    <w:rsid w:val="0002758A"/>
    <w:rsid w:val="0002796E"/>
    <w:rsid w:val="0002797F"/>
    <w:rsid w:val="000279AC"/>
    <w:rsid w:val="00027A32"/>
    <w:rsid w:val="00027A37"/>
    <w:rsid w:val="00027A8D"/>
    <w:rsid w:val="00027ABE"/>
    <w:rsid w:val="00027B9B"/>
    <w:rsid w:val="00027E38"/>
    <w:rsid w:val="00027E74"/>
    <w:rsid w:val="00027F1E"/>
    <w:rsid w:val="000311D4"/>
    <w:rsid w:val="000312CB"/>
    <w:rsid w:val="0003131D"/>
    <w:rsid w:val="00031456"/>
    <w:rsid w:val="000314EE"/>
    <w:rsid w:val="0003160E"/>
    <w:rsid w:val="00031775"/>
    <w:rsid w:val="00031BE5"/>
    <w:rsid w:val="00031CF6"/>
    <w:rsid w:val="00031D04"/>
    <w:rsid w:val="00031DB9"/>
    <w:rsid w:val="00031DF1"/>
    <w:rsid w:val="00031FE8"/>
    <w:rsid w:val="000321D3"/>
    <w:rsid w:val="00032C2C"/>
    <w:rsid w:val="00032D45"/>
    <w:rsid w:val="00032F04"/>
    <w:rsid w:val="00032F7B"/>
    <w:rsid w:val="000330D3"/>
    <w:rsid w:val="000330EF"/>
    <w:rsid w:val="0003314D"/>
    <w:rsid w:val="000332A7"/>
    <w:rsid w:val="0003366B"/>
    <w:rsid w:val="000336CF"/>
    <w:rsid w:val="0003394D"/>
    <w:rsid w:val="00033A7A"/>
    <w:rsid w:val="00033B1E"/>
    <w:rsid w:val="00033C5B"/>
    <w:rsid w:val="00033CBA"/>
    <w:rsid w:val="00033D73"/>
    <w:rsid w:val="00033E65"/>
    <w:rsid w:val="00033F5C"/>
    <w:rsid w:val="00033F92"/>
    <w:rsid w:val="00034320"/>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ECE"/>
    <w:rsid w:val="00035F1E"/>
    <w:rsid w:val="00036210"/>
    <w:rsid w:val="0003635D"/>
    <w:rsid w:val="000367CA"/>
    <w:rsid w:val="00036970"/>
    <w:rsid w:val="000369D5"/>
    <w:rsid w:val="00036A46"/>
    <w:rsid w:val="00036B07"/>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1D"/>
    <w:rsid w:val="00040C7C"/>
    <w:rsid w:val="00040D4A"/>
    <w:rsid w:val="00040F91"/>
    <w:rsid w:val="0004101B"/>
    <w:rsid w:val="000410E4"/>
    <w:rsid w:val="0004143A"/>
    <w:rsid w:val="00041759"/>
    <w:rsid w:val="00041818"/>
    <w:rsid w:val="000418A2"/>
    <w:rsid w:val="00041A47"/>
    <w:rsid w:val="00041C02"/>
    <w:rsid w:val="00041CB1"/>
    <w:rsid w:val="00041DA1"/>
    <w:rsid w:val="000420E4"/>
    <w:rsid w:val="0004215B"/>
    <w:rsid w:val="0004218E"/>
    <w:rsid w:val="00042425"/>
    <w:rsid w:val="00042AD8"/>
    <w:rsid w:val="00042C4A"/>
    <w:rsid w:val="00042E85"/>
    <w:rsid w:val="00043026"/>
    <w:rsid w:val="000430C4"/>
    <w:rsid w:val="000430CA"/>
    <w:rsid w:val="00043164"/>
    <w:rsid w:val="00043245"/>
    <w:rsid w:val="00043415"/>
    <w:rsid w:val="00043544"/>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32E"/>
    <w:rsid w:val="000454F3"/>
    <w:rsid w:val="00045738"/>
    <w:rsid w:val="0004577F"/>
    <w:rsid w:val="000457ED"/>
    <w:rsid w:val="00045AB0"/>
    <w:rsid w:val="00045F66"/>
    <w:rsid w:val="00045FAB"/>
    <w:rsid w:val="0004606B"/>
    <w:rsid w:val="00046145"/>
    <w:rsid w:val="0004625C"/>
    <w:rsid w:val="0004637A"/>
    <w:rsid w:val="00046415"/>
    <w:rsid w:val="0004645A"/>
    <w:rsid w:val="000464E3"/>
    <w:rsid w:val="00046591"/>
    <w:rsid w:val="00046724"/>
    <w:rsid w:val="00046732"/>
    <w:rsid w:val="00046BCA"/>
    <w:rsid w:val="00046C08"/>
    <w:rsid w:val="00046EB8"/>
    <w:rsid w:val="00046ED7"/>
    <w:rsid w:val="00046EED"/>
    <w:rsid w:val="00046FC0"/>
    <w:rsid w:val="00047021"/>
    <w:rsid w:val="00047053"/>
    <w:rsid w:val="00047252"/>
    <w:rsid w:val="00047621"/>
    <w:rsid w:val="00047696"/>
    <w:rsid w:val="00047973"/>
    <w:rsid w:val="00047AD0"/>
    <w:rsid w:val="00047B35"/>
    <w:rsid w:val="00047B4B"/>
    <w:rsid w:val="00047C8F"/>
    <w:rsid w:val="00047DE7"/>
    <w:rsid w:val="00047E3E"/>
    <w:rsid w:val="00050215"/>
    <w:rsid w:val="000506EF"/>
    <w:rsid w:val="000507DF"/>
    <w:rsid w:val="00050867"/>
    <w:rsid w:val="000508B9"/>
    <w:rsid w:val="0005091A"/>
    <w:rsid w:val="000509A2"/>
    <w:rsid w:val="00050BE0"/>
    <w:rsid w:val="00050CE2"/>
    <w:rsid w:val="00050D4C"/>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2DBC"/>
    <w:rsid w:val="0005306E"/>
    <w:rsid w:val="00053112"/>
    <w:rsid w:val="00053243"/>
    <w:rsid w:val="00053263"/>
    <w:rsid w:val="000533BF"/>
    <w:rsid w:val="00053401"/>
    <w:rsid w:val="00053416"/>
    <w:rsid w:val="000534AE"/>
    <w:rsid w:val="00053985"/>
    <w:rsid w:val="00053B18"/>
    <w:rsid w:val="00053B95"/>
    <w:rsid w:val="00053C8E"/>
    <w:rsid w:val="00053DA1"/>
    <w:rsid w:val="0005413E"/>
    <w:rsid w:val="000541D6"/>
    <w:rsid w:val="00054220"/>
    <w:rsid w:val="000542DB"/>
    <w:rsid w:val="000543A2"/>
    <w:rsid w:val="000546E5"/>
    <w:rsid w:val="00054702"/>
    <w:rsid w:val="00054A7E"/>
    <w:rsid w:val="00054CC2"/>
    <w:rsid w:val="00054EAE"/>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65"/>
    <w:rsid w:val="00056F8C"/>
    <w:rsid w:val="00056FBE"/>
    <w:rsid w:val="0005736D"/>
    <w:rsid w:val="00057699"/>
    <w:rsid w:val="00057975"/>
    <w:rsid w:val="00057B85"/>
    <w:rsid w:val="00057B89"/>
    <w:rsid w:val="00057C09"/>
    <w:rsid w:val="00057E82"/>
    <w:rsid w:val="00057EEC"/>
    <w:rsid w:val="00057F2C"/>
    <w:rsid w:val="00057F86"/>
    <w:rsid w:val="00057FCB"/>
    <w:rsid w:val="0006075F"/>
    <w:rsid w:val="00060819"/>
    <w:rsid w:val="00060AF5"/>
    <w:rsid w:val="00060F9C"/>
    <w:rsid w:val="000613BF"/>
    <w:rsid w:val="00061411"/>
    <w:rsid w:val="00061783"/>
    <w:rsid w:val="0006194D"/>
    <w:rsid w:val="00061961"/>
    <w:rsid w:val="00061A0E"/>
    <w:rsid w:val="00061B07"/>
    <w:rsid w:val="00061B9C"/>
    <w:rsid w:val="00061DA3"/>
    <w:rsid w:val="00061E5C"/>
    <w:rsid w:val="00061EA6"/>
    <w:rsid w:val="00061F4D"/>
    <w:rsid w:val="000621DA"/>
    <w:rsid w:val="000624BA"/>
    <w:rsid w:val="00062566"/>
    <w:rsid w:val="000625A2"/>
    <w:rsid w:val="000627FE"/>
    <w:rsid w:val="0006285E"/>
    <w:rsid w:val="00062C1C"/>
    <w:rsid w:val="00062D8A"/>
    <w:rsid w:val="0006314D"/>
    <w:rsid w:val="000635E0"/>
    <w:rsid w:val="000637F8"/>
    <w:rsid w:val="00063C5E"/>
    <w:rsid w:val="00063CA8"/>
    <w:rsid w:val="00063CCA"/>
    <w:rsid w:val="00063FE4"/>
    <w:rsid w:val="0006404D"/>
    <w:rsid w:val="000640BC"/>
    <w:rsid w:val="000645C2"/>
    <w:rsid w:val="00064678"/>
    <w:rsid w:val="00064689"/>
    <w:rsid w:val="00064822"/>
    <w:rsid w:val="000649B7"/>
    <w:rsid w:val="000649E1"/>
    <w:rsid w:val="00064AE3"/>
    <w:rsid w:val="00064AE4"/>
    <w:rsid w:val="00064CA1"/>
    <w:rsid w:val="000651E3"/>
    <w:rsid w:val="0006534A"/>
    <w:rsid w:val="0006534F"/>
    <w:rsid w:val="000654D9"/>
    <w:rsid w:val="000655FD"/>
    <w:rsid w:val="00065707"/>
    <w:rsid w:val="000658DD"/>
    <w:rsid w:val="00065998"/>
    <w:rsid w:val="00065B72"/>
    <w:rsid w:val="00065B90"/>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20"/>
    <w:rsid w:val="00070896"/>
    <w:rsid w:val="0007094E"/>
    <w:rsid w:val="00070C61"/>
    <w:rsid w:val="00070C7D"/>
    <w:rsid w:val="00070E27"/>
    <w:rsid w:val="00070E98"/>
    <w:rsid w:val="00070ED3"/>
    <w:rsid w:val="00070EF8"/>
    <w:rsid w:val="00071806"/>
    <w:rsid w:val="00071896"/>
    <w:rsid w:val="000718B2"/>
    <w:rsid w:val="00071CDF"/>
    <w:rsid w:val="00071CE1"/>
    <w:rsid w:val="00071DE6"/>
    <w:rsid w:val="00071E90"/>
    <w:rsid w:val="0007221F"/>
    <w:rsid w:val="0007226F"/>
    <w:rsid w:val="000723F7"/>
    <w:rsid w:val="000728AD"/>
    <w:rsid w:val="000729F2"/>
    <w:rsid w:val="00072B05"/>
    <w:rsid w:val="00072C7E"/>
    <w:rsid w:val="00072DB9"/>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4E5C"/>
    <w:rsid w:val="0007501D"/>
    <w:rsid w:val="0007506B"/>
    <w:rsid w:val="0007509C"/>
    <w:rsid w:val="000751DA"/>
    <w:rsid w:val="000754B8"/>
    <w:rsid w:val="000756F6"/>
    <w:rsid w:val="00075987"/>
    <w:rsid w:val="000765F7"/>
    <w:rsid w:val="00076689"/>
    <w:rsid w:val="000767F3"/>
    <w:rsid w:val="00076877"/>
    <w:rsid w:val="00076969"/>
    <w:rsid w:val="00076B9E"/>
    <w:rsid w:val="00076D04"/>
    <w:rsid w:val="00076DE6"/>
    <w:rsid w:val="000771B8"/>
    <w:rsid w:val="0007776E"/>
    <w:rsid w:val="00077ADD"/>
    <w:rsid w:val="00077AEA"/>
    <w:rsid w:val="00077B6E"/>
    <w:rsid w:val="00077BD3"/>
    <w:rsid w:val="00077CA0"/>
    <w:rsid w:val="00077D02"/>
    <w:rsid w:val="00077D0C"/>
    <w:rsid w:val="00077FF1"/>
    <w:rsid w:val="00080171"/>
    <w:rsid w:val="000804BC"/>
    <w:rsid w:val="000804D0"/>
    <w:rsid w:val="000807B0"/>
    <w:rsid w:val="00080895"/>
    <w:rsid w:val="00080A52"/>
    <w:rsid w:val="00080FBF"/>
    <w:rsid w:val="000811EE"/>
    <w:rsid w:val="0008126D"/>
    <w:rsid w:val="000812DB"/>
    <w:rsid w:val="000813D7"/>
    <w:rsid w:val="0008151E"/>
    <w:rsid w:val="00081684"/>
    <w:rsid w:val="000817BC"/>
    <w:rsid w:val="00081883"/>
    <w:rsid w:val="00081BDD"/>
    <w:rsid w:val="00081C1A"/>
    <w:rsid w:val="00081C73"/>
    <w:rsid w:val="00081DD9"/>
    <w:rsid w:val="00081F98"/>
    <w:rsid w:val="00082312"/>
    <w:rsid w:val="00082341"/>
    <w:rsid w:val="000823F8"/>
    <w:rsid w:val="000826BD"/>
    <w:rsid w:val="0008276F"/>
    <w:rsid w:val="00082775"/>
    <w:rsid w:val="00082A80"/>
    <w:rsid w:val="00082B24"/>
    <w:rsid w:val="00082EBB"/>
    <w:rsid w:val="00083384"/>
    <w:rsid w:val="00083541"/>
    <w:rsid w:val="00083799"/>
    <w:rsid w:val="0008392C"/>
    <w:rsid w:val="00083DAC"/>
    <w:rsid w:val="000840C9"/>
    <w:rsid w:val="00084227"/>
    <w:rsid w:val="0008430C"/>
    <w:rsid w:val="0008447C"/>
    <w:rsid w:val="00084543"/>
    <w:rsid w:val="00084796"/>
    <w:rsid w:val="00084A75"/>
    <w:rsid w:val="00084E7D"/>
    <w:rsid w:val="00085399"/>
    <w:rsid w:val="000853CB"/>
    <w:rsid w:val="00085C2D"/>
    <w:rsid w:val="00085C8C"/>
    <w:rsid w:val="00085CE7"/>
    <w:rsid w:val="000865B5"/>
    <w:rsid w:val="00086748"/>
    <w:rsid w:val="000867A7"/>
    <w:rsid w:val="00086BAE"/>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3B1"/>
    <w:rsid w:val="00090747"/>
    <w:rsid w:val="0009080A"/>
    <w:rsid w:val="000908AF"/>
    <w:rsid w:val="00090BAF"/>
    <w:rsid w:val="00090F0F"/>
    <w:rsid w:val="00091020"/>
    <w:rsid w:val="00091071"/>
    <w:rsid w:val="00091408"/>
    <w:rsid w:val="000914E4"/>
    <w:rsid w:val="00091750"/>
    <w:rsid w:val="000917D8"/>
    <w:rsid w:val="0009180D"/>
    <w:rsid w:val="000918F9"/>
    <w:rsid w:val="00091A06"/>
    <w:rsid w:val="00091AE8"/>
    <w:rsid w:val="00091B58"/>
    <w:rsid w:val="00091B68"/>
    <w:rsid w:val="00091F54"/>
    <w:rsid w:val="00091F6F"/>
    <w:rsid w:val="00092008"/>
    <w:rsid w:val="00092527"/>
    <w:rsid w:val="000925DF"/>
    <w:rsid w:val="000927F1"/>
    <w:rsid w:val="00092C96"/>
    <w:rsid w:val="00092DCB"/>
    <w:rsid w:val="00092DF2"/>
    <w:rsid w:val="00092EAF"/>
    <w:rsid w:val="00092F6E"/>
    <w:rsid w:val="00093148"/>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444"/>
    <w:rsid w:val="00096646"/>
    <w:rsid w:val="000966A5"/>
    <w:rsid w:val="000967B7"/>
    <w:rsid w:val="00096CAD"/>
    <w:rsid w:val="00096FE9"/>
    <w:rsid w:val="0009723E"/>
    <w:rsid w:val="00097361"/>
    <w:rsid w:val="0009757C"/>
    <w:rsid w:val="00097609"/>
    <w:rsid w:val="000976EF"/>
    <w:rsid w:val="00097795"/>
    <w:rsid w:val="0009796D"/>
    <w:rsid w:val="00097984"/>
    <w:rsid w:val="00097D8A"/>
    <w:rsid w:val="00097DAF"/>
    <w:rsid w:val="00097F3D"/>
    <w:rsid w:val="00097FC8"/>
    <w:rsid w:val="000A0296"/>
    <w:rsid w:val="000A07BA"/>
    <w:rsid w:val="000A0813"/>
    <w:rsid w:val="000A093B"/>
    <w:rsid w:val="000A0ED3"/>
    <w:rsid w:val="000A11E4"/>
    <w:rsid w:val="000A1242"/>
    <w:rsid w:val="000A135B"/>
    <w:rsid w:val="000A13BC"/>
    <w:rsid w:val="000A1606"/>
    <w:rsid w:val="000A1713"/>
    <w:rsid w:val="000A1C45"/>
    <w:rsid w:val="000A1D37"/>
    <w:rsid w:val="000A1EF6"/>
    <w:rsid w:val="000A1F2E"/>
    <w:rsid w:val="000A2034"/>
    <w:rsid w:val="000A20E0"/>
    <w:rsid w:val="000A21C0"/>
    <w:rsid w:val="000A230D"/>
    <w:rsid w:val="000A2788"/>
    <w:rsid w:val="000A292D"/>
    <w:rsid w:val="000A2B6B"/>
    <w:rsid w:val="000A2C02"/>
    <w:rsid w:val="000A2EBE"/>
    <w:rsid w:val="000A318E"/>
    <w:rsid w:val="000A34BD"/>
    <w:rsid w:val="000A366B"/>
    <w:rsid w:val="000A3AB0"/>
    <w:rsid w:val="000A3B4D"/>
    <w:rsid w:val="000A3D10"/>
    <w:rsid w:val="000A3D7C"/>
    <w:rsid w:val="000A44AC"/>
    <w:rsid w:val="000A4562"/>
    <w:rsid w:val="000A4632"/>
    <w:rsid w:val="000A4886"/>
    <w:rsid w:val="000A48E5"/>
    <w:rsid w:val="000A4A43"/>
    <w:rsid w:val="000A5033"/>
    <w:rsid w:val="000A53E3"/>
    <w:rsid w:val="000A55AE"/>
    <w:rsid w:val="000A5736"/>
    <w:rsid w:val="000A57E4"/>
    <w:rsid w:val="000A58E0"/>
    <w:rsid w:val="000A5951"/>
    <w:rsid w:val="000A5E32"/>
    <w:rsid w:val="000A5EE4"/>
    <w:rsid w:val="000A628C"/>
    <w:rsid w:val="000A643D"/>
    <w:rsid w:val="000A6449"/>
    <w:rsid w:val="000A6514"/>
    <w:rsid w:val="000A6619"/>
    <w:rsid w:val="000A68B5"/>
    <w:rsid w:val="000A6AEE"/>
    <w:rsid w:val="000A6B02"/>
    <w:rsid w:val="000A6D6A"/>
    <w:rsid w:val="000A6D7A"/>
    <w:rsid w:val="000A6E41"/>
    <w:rsid w:val="000A6E92"/>
    <w:rsid w:val="000A6EAA"/>
    <w:rsid w:val="000A7472"/>
    <w:rsid w:val="000A753D"/>
    <w:rsid w:val="000A7760"/>
    <w:rsid w:val="000A7B98"/>
    <w:rsid w:val="000A7DA7"/>
    <w:rsid w:val="000A7E06"/>
    <w:rsid w:val="000A7E87"/>
    <w:rsid w:val="000A7F8C"/>
    <w:rsid w:val="000B01E8"/>
    <w:rsid w:val="000B0244"/>
    <w:rsid w:val="000B0484"/>
    <w:rsid w:val="000B0923"/>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1EC2"/>
    <w:rsid w:val="000B214E"/>
    <w:rsid w:val="000B221A"/>
    <w:rsid w:val="000B2271"/>
    <w:rsid w:val="000B22FD"/>
    <w:rsid w:val="000B230F"/>
    <w:rsid w:val="000B2860"/>
    <w:rsid w:val="000B2A7A"/>
    <w:rsid w:val="000B2AD6"/>
    <w:rsid w:val="000B2B17"/>
    <w:rsid w:val="000B2EE5"/>
    <w:rsid w:val="000B2EEA"/>
    <w:rsid w:val="000B30CB"/>
    <w:rsid w:val="000B31DB"/>
    <w:rsid w:val="000B32E1"/>
    <w:rsid w:val="000B33CE"/>
    <w:rsid w:val="000B3420"/>
    <w:rsid w:val="000B3AC3"/>
    <w:rsid w:val="000B3B69"/>
    <w:rsid w:val="000B3B73"/>
    <w:rsid w:val="000B3BA4"/>
    <w:rsid w:val="000B3C0D"/>
    <w:rsid w:val="000B3C2F"/>
    <w:rsid w:val="000B3D00"/>
    <w:rsid w:val="000B3DDE"/>
    <w:rsid w:val="000B3FF8"/>
    <w:rsid w:val="000B405C"/>
    <w:rsid w:val="000B43C4"/>
    <w:rsid w:val="000B4559"/>
    <w:rsid w:val="000B4808"/>
    <w:rsid w:val="000B4815"/>
    <w:rsid w:val="000B482E"/>
    <w:rsid w:val="000B4A06"/>
    <w:rsid w:val="000B4AD4"/>
    <w:rsid w:val="000B4B55"/>
    <w:rsid w:val="000B514C"/>
    <w:rsid w:val="000B53F6"/>
    <w:rsid w:val="000B54EC"/>
    <w:rsid w:val="000B55DE"/>
    <w:rsid w:val="000B564A"/>
    <w:rsid w:val="000B5D3D"/>
    <w:rsid w:val="000B5FA9"/>
    <w:rsid w:val="000B60D4"/>
    <w:rsid w:val="000B62BE"/>
    <w:rsid w:val="000B6327"/>
    <w:rsid w:val="000B6645"/>
    <w:rsid w:val="000B6818"/>
    <w:rsid w:val="000B698A"/>
    <w:rsid w:val="000B69A5"/>
    <w:rsid w:val="000B6AAC"/>
    <w:rsid w:val="000B6EAB"/>
    <w:rsid w:val="000B6F0D"/>
    <w:rsid w:val="000B70A8"/>
    <w:rsid w:val="000B7AE2"/>
    <w:rsid w:val="000B7BA6"/>
    <w:rsid w:val="000B7BC9"/>
    <w:rsid w:val="000B7DA9"/>
    <w:rsid w:val="000B7E1E"/>
    <w:rsid w:val="000C00A1"/>
    <w:rsid w:val="000C0292"/>
    <w:rsid w:val="000C037C"/>
    <w:rsid w:val="000C0505"/>
    <w:rsid w:val="000C091E"/>
    <w:rsid w:val="000C0982"/>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0D6"/>
    <w:rsid w:val="000C339B"/>
    <w:rsid w:val="000C33AC"/>
    <w:rsid w:val="000C3400"/>
    <w:rsid w:val="000C35CE"/>
    <w:rsid w:val="000C37AE"/>
    <w:rsid w:val="000C386A"/>
    <w:rsid w:val="000C3985"/>
    <w:rsid w:val="000C3AE4"/>
    <w:rsid w:val="000C3C66"/>
    <w:rsid w:val="000C3D45"/>
    <w:rsid w:val="000C3DCA"/>
    <w:rsid w:val="000C3E88"/>
    <w:rsid w:val="000C41CC"/>
    <w:rsid w:val="000C474E"/>
    <w:rsid w:val="000C47B1"/>
    <w:rsid w:val="000C47F3"/>
    <w:rsid w:val="000C4898"/>
    <w:rsid w:val="000C4989"/>
    <w:rsid w:val="000C49BC"/>
    <w:rsid w:val="000C4A41"/>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41D"/>
    <w:rsid w:val="000D0714"/>
    <w:rsid w:val="000D0856"/>
    <w:rsid w:val="000D0A9A"/>
    <w:rsid w:val="000D0B37"/>
    <w:rsid w:val="000D0C58"/>
    <w:rsid w:val="000D0DA5"/>
    <w:rsid w:val="000D1139"/>
    <w:rsid w:val="000D12A7"/>
    <w:rsid w:val="000D12F6"/>
    <w:rsid w:val="000D130B"/>
    <w:rsid w:val="000D1469"/>
    <w:rsid w:val="000D14DA"/>
    <w:rsid w:val="000D15AC"/>
    <w:rsid w:val="000D1699"/>
    <w:rsid w:val="000D16C7"/>
    <w:rsid w:val="000D18BB"/>
    <w:rsid w:val="000D1C7B"/>
    <w:rsid w:val="000D1CE4"/>
    <w:rsid w:val="000D1DFB"/>
    <w:rsid w:val="000D1FA0"/>
    <w:rsid w:val="000D2562"/>
    <w:rsid w:val="000D2694"/>
    <w:rsid w:val="000D26B1"/>
    <w:rsid w:val="000D2BFC"/>
    <w:rsid w:val="000D2C4D"/>
    <w:rsid w:val="000D2CD5"/>
    <w:rsid w:val="000D2DEA"/>
    <w:rsid w:val="000D2FE5"/>
    <w:rsid w:val="000D3404"/>
    <w:rsid w:val="000D3418"/>
    <w:rsid w:val="000D3815"/>
    <w:rsid w:val="000D3A37"/>
    <w:rsid w:val="000D3BAE"/>
    <w:rsid w:val="000D3C4A"/>
    <w:rsid w:val="000D3D95"/>
    <w:rsid w:val="000D3FA3"/>
    <w:rsid w:val="000D4238"/>
    <w:rsid w:val="000D42ED"/>
    <w:rsid w:val="000D4415"/>
    <w:rsid w:val="000D44F0"/>
    <w:rsid w:val="000D476A"/>
    <w:rsid w:val="000D49FD"/>
    <w:rsid w:val="000D4A13"/>
    <w:rsid w:val="000D4C19"/>
    <w:rsid w:val="000D5138"/>
    <w:rsid w:val="000D51D9"/>
    <w:rsid w:val="000D5780"/>
    <w:rsid w:val="000D5B68"/>
    <w:rsid w:val="000D5CB2"/>
    <w:rsid w:val="000D5D0A"/>
    <w:rsid w:val="000D5F02"/>
    <w:rsid w:val="000D607B"/>
    <w:rsid w:val="000D6094"/>
    <w:rsid w:val="000D60E0"/>
    <w:rsid w:val="000D64A7"/>
    <w:rsid w:val="000D68D2"/>
    <w:rsid w:val="000D6A00"/>
    <w:rsid w:val="000D6E47"/>
    <w:rsid w:val="000D6FDA"/>
    <w:rsid w:val="000D7161"/>
    <w:rsid w:val="000D72B7"/>
    <w:rsid w:val="000D75FE"/>
    <w:rsid w:val="000D773F"/>
    <w:rsid w:val="000D784F"/>
    <w:rsid w:val="000D78C9"/>
    <w:rsid w:val="000D7C7E"/>
    <w:rsid w:val="000D7D4A"/>
    <w:rsid w:val="000E01AD"/>
    <w:rsid w:val="000E06CD"/>
    <w:rsid w:val="000E071D"/>
    <w:rsid w:val="000E0757"/>
    <w:rsid w:val="000E09CB"/>
    <w:rsid w:val="000E0AD5"/>
    <w:rsid w:val="000E0BE9"/>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33B"/>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39"/>
    <w:rsid w:val="000E558B"/>
    <w:rsid w:val="000E5912"/>
    <w:rsid w:val="000E5936"/>
    <w:rsid w:val="000E5AEB"/>
    <w:rsid w:val="000E5B43"/>
    <w:rsid w:val="000E5C1B"/>
    <w:rsid w:val="000E5CA4"/>
    <w:rsid w:val="000E5D76"/>
    <w:rsid w:val="000E5DA0"/>
    <w:rsid w:val="000E60F3"/>
    <w:rsid w:val="000E6948"/>
    <w:rsid w:val="000E6C9D"/>
    <w:rsid w:val="000E6D96"/>
    <w:rsid w:val="000E6E55"/>
    <w:rsid w:val="000E70DD"/>
    <w:rsid w:val="000E71A0"/>
    <w:rsid w:val="000E7566"/>
    <w:rsid w:val="000E7568"/>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28"/>
    <w:rsid w:val="000F0EC5"/>
    <w:rsid w:val="000F145B"/>
    <w:rsid w:val="000F18EA"/>
    <w:rsid w:val="000F1947"/>
    <w:rsid w:val="000F1960"/>
    <w:rsid w:val="000F1BA3"/>
    <w:rsid w:val="000F1BD7"/>
    <w:rsid w:val="000F1D81"/>
    <w:rsid w:val="000F1F54"/>
    <w:rsid w:val="000F20AC"/>
    <w:rsid w:val="000F21ED"/>
    <w:rsid w:val="000F2216"/>
    <w:rsid w:val="000F2363"/>
    <w:rsid w:val="000F236A"/>
    <w:rsid w:val="000F2486"/>
    <w:rsid w:val="000F2587"/>
    <w:rsid w:val="000F29BA"/>
    <w:rsid w:val="000F2A48"/>
    <w:rsid w:val="000F2A5B"/>
    <w:rsid w:val="000F2AC7"/>
    <w:rsid w:val="000F2C9E"/>
    <w:rsid w:val="000F2E62"/>
    <w:rsid w:val="000F2EFB"/>
    <w:rsid w:val="000F2F51"/>
    <w:rsid w:val="000F32D4"/>
    <w:rsid w:val="000F35CC"/>
    <w:rsid w:val="000F35E8"/>
    <w:rsid w:val="000F3611"/>
    <w:rsid w:val="000F380E"/>
    <w:rsid w:val="000F3815"/>
    <w:rsid w:val="000F3AE2"/>
    <w:rsid w:val="000F3CB0"/>
    <w:rsid w:val="000F3D5B"/>
    <w:rsid w:val="000F3D6E"/>
    <w:rsid w:val="000F4049"/>
    <w:rsid w:val="000F4751"/>
    <w:rsid w:val="000F4823"/>
    <w:rsid w:val="000F4915"/>
    <w:rsid w:val="000F4D92"/>
    <w:rsid w:val="000F4E2A"/>
    <w:rsid w:val="000F4EF5"/>
    <w:rsid w:val="000F55C8"/>
    <w:rsid w:val="000F579E"/>
    <w:rsid w:val="000F5927"/>
    <w:rsid w:val="000F59A5"/>
    <w:rsid w:val="000F6AC3"/>
    <w:rsid w:val="000F6B63"/>
    <w:rsid w:val="000F6BBB"/>
    <w:rsid w:val="000F6DB6"/>
    <w:rsid w:val="000F6E15"/>
    <w:rsid w:val="000F6E34"/>
    <w:rsid w:val="000F6E42"/>
    <w:rsid w:val="000F6EB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989"/>
    <w:rsid w:val="00102A2C"/>
    <w:rsid w:val="00102B0C"/>
    <w:rsid w:val="00102EE6"/>
    <w:rsid w:val="001030AB"/>
    <w:rsid w:val="00103209"/>
    <w:rsid w:val="0010363E"/>
    <w:rsid w:val="001037D4"/>
    <w:rsid w:val="001039F4"/>
    <w:rsid w:val="00103BF4"/>
    <w:rsid w:val="00103DD3"/>
    <w:rsid w:val="00103E13"/>
    <w:rsid w:val="00103ECB"/>
    <w:rsid w:val="00103F8E"/>
    <w:rsid w:val="001041CA"/>
    <w:rsid w:val="001042D9"/>
    <w:rsid w:val="0010443D"/>
    <w:rsid w:val="0010444E"/>
    <w:rsid w:val="0010480C"/>
    <w:rsid w:val="00105017"/>
    <w:rsid w:val="00105035"/>
    <w:rsid w:val="001050C8"/>
    <w:rsid w:val="0010528F"/>
    <w:rsid w:val="00105466"/>
    <w:rsid w:val="001056AF"/>
    <w:rsid w:val="00105D40"/>
    <w:rsid w:val="00106117"/>
    <w:rsid w:val="00106169"/>
    <w:rsid w:val="0010621A"/>
    <w:rsid w:val="00106286"/>
    <w:rsid w:val="001062FA"/>
    <w:rsid w:val="001063A8"/>
    <w:rsid w:val="001063BD"/>
    <w:rsid w:val="0010640F"/>
    <w:rsid w:val="0010648F"/>
    <w:rsid w:val="00106724"/>
    <w:rsid w:val="001068E0"/>
    <w:rsid w:val="0010699A"/>
    <w:rsid w:val="00106B24"/>
    <w:rsid w:val="00106C44"/>
    <w:rsid w:val="00106CAE"/>
    <w:rsid w:val="00106CE1"/>
    <w:rsid w:val="0010706F"/>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88F"/>
    <w:rsid w:val="00110981"/>
    <w:rsid w:val="00110A50"/>
    <w:rsid w:val="00110B61"/>
    <w:rsid w:val="00110C80"/>
    <w:rsid w:val="00111194"/>
    <w:rsid w:val="001111A4"/>
    <w:rsid w:val="00111292"/>
    <w:rsid w:val="0011169A"/>
    <w:rsid w:val="00111B3D"/>
    <w:rsid w:val="00111BCE"/>
    <w:rsid w:val="00111C38"/>
    <w:rsid w:val="00112036"/>
    <w:rsid w:val="00112117"/>
    <w:rsid w:val="001121C9"/>
    <w:rsid w:val="00112418"/>
    <w:rsid w:val="001126C0"/>
    <w:rsid w:val="00112769"/>
    <w:rsid w:val="00112875"/>
    <w:rsid w:val="001129AD"/>
    <w:rsid w:val="00112CD3"/>
    <w:rsid w:val="00112DB0"/>
    <w:rsid w:val="00112E14"/>
    <w:rsid w:val="00113060"/>
    <w:rsid w:val="00113183"/>
    <w:rsid w:val="00113707"/>
    <w:rsid w:val="00113955"/>
    <w:rsid w:val="001139DE"/>
    <w:rsid w:val="00113C86"/>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AC7"/>
    <w:rsid w:val="00115B07"/>
    <w:rsid w:val="00115CC8"/>
    <w:rsid w:val="00115D89"/>
    <w:rsid w:val="00115E5F"/>
    <w:rsid w:val="00115F0F"/>
    <w:rsid w:val="0011607E"/>
    <w:rsid w:val="0011646B"/>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C26"/>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AD3"/>
    <w:rsid w:val="00123B6C"/>
    <w:rsid w:val="00123FC6"/>
    <w:rsid w:val="001240A6"/>
    <w:rsid w:val="0012417F"/>
    <w:rsid w:val="001243D3"/>
    <w:rsid w:val="00124699"/>
    <w:rsid w:val="001247AD"/>
    <w:rsid w:val="00124900"/>
    <w:rsid w:val="00124B6A"/>
    <w:rsid w:val="00124E71"/>
    <w:rsid w:val="00125045"/>
    <w:rsid w:val="00125061"/>
    <w:rsid w:val="0012530D"/>
    <w:rsid w:val="0012532D"/>
    <w:rsid w:val="001254D8"/>
    <w:rsid w:val="001256D4"/>
    <w:rsid w:val="00125708"/>
    <w:rsid w:val="0012586B"/>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65"/>
    <w:rsid w:val="00127371"/>
    <w:rsid w:val="00127420"/>
    <w:rsid w:val="0012754B"/>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1F28"/>
    <w:rsid w:val="001320FC"/>
    <w:rsid w:val="0013218F"/>
    <w:rsid w:val="001326D1"/>
    <w:rsid w:val="00132704"/>
    <w:rsid w:val="00132748"/>
    <w:rsid w:val="0013278D"/>
    <w:rsid w:val="00132E40"/>
    <w:rsid w:val="001336CB"/>
    <w:rsid w:val="001337D9"/>
    <w:rsid w:val="00133BF8"/>
    <w:rsid w:val="00133C10"/>
    <w:rsid w:val="00133EB1"/>
    <w:rsid w:val="001341E7"/>
    <w:rsid w:val="00134717"/>
    <w:rsid w:val="0013471B"/>
    <w:rsid w:val="00134744"/>
    <w:rsid w:val="00134746"/>
    <w:rsid w:val="00134AC0"/>
    <w:rsid w:val="00135154"/>
    <w:rsid w:val="00135166"/>
    <w:rsid w:val="001354EA"/>
    <w:rsid w:val="00135531"/>
    <w:rsid w:val="00135755"/>
    <w:rsid w:val="001357B7"/>
    <w:rsid w:val="0013585C"/>
    <w:rsid w:val="00135944"/>
    <w:rsid w:val="00135A18"/>
    <w:rsid w:val="00135F77"/>
    <w:rsid w:val="001360EF"/>
    <w:rsid w:val="001362FD"/>
    <w:rsid w:val="00136357"/>
    <w:rsid w:val="00136547"/>
    <w:rsid w:val="001369DE"/>
    <w:rsid w:val="00136D0F"/>
    <w:rsid w:val="00137187"/>
    <w:rsid w:val="00137450"/>
    <w:rsid w:val="001375CC"/>
    <w:rsid w:val="00137873"/>
    <w:rsid w:val="00137AD5"/>
    <w:rsid w:val="00137B25"/>
    <w:rsid w:val="00137D4E"/>
    <w:rsid w:val="00137E79"/>
    <w:rsid w:val="00137FD3"/>
    <w:rsid w:val="00140189"/>
    <w:rsid w:val="00140326"/>
    <w:rsid w:val="00140729"/>
    <w:rsid w:val="00140733"/>
    <w:rsid w:val="0014076C"/>
    <w:rsid w:val="0014096C"/>
    <w:rsid w:val="00140B35"/>
    <w:rsid w:val="00140BFB"/>
    <w:rsid w:val="00140F88"/>
    <w:rsid w:val="00141512"/>
    <w:rsid w:val="00141608"/>
    <w:rsid w:val="0014164D"/>
    <w:rsid w:val="001416F3"/>
    <w:rsid w:val="00141A55"/>
    <w:rsid w:val="00142058"/>
    <w:rsid w:val="0014236F"/>
    <w:rsid w:val="00142555"/>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046"/>
    <w:rsid w:val="00145130"/>
    <w:rsid w:val="00145396"/>
    <w:rsid w:val="0014575E"/>
    <w:rsid w:val="00145A0A"/>
    <w:rsid w:val="00145BBA"/>
    <w:rsid w:val="00145D6E"/>
    <w:rsid w:val="0014607F"/>
    <w:rsid w:val="00146098"/>
    <w:rsid w:val="00146197"/>
    <w:rsid w:val="001462DF"/>
    <w:rsid w:val="001462E9"/>
    <w:rsid w:val="00146916"/>
    <w:rsid w:val="00146B42"/>
    <w:rsid w:val="00146D29"/>
    <w:rsid w:val="00146F3D"/>
    <w:rsid w:val="0014705D"/>
    <w:rsid w:val="001470BC"/>
    <w:rsid w:val="00147127"/>
    <w:rsid w:val="0014725A"/>
    <w:rsid w:val="00147467"/>
    <w:rsid w:val="001474BA"/>
    <w:rsid w:val="00147607"/>
    <w:rsid w:val="001479BF"/>
    <w:rsid w:val="00147C3F"/>
    <w:rsid w:val="00147D64"/>
    <w:rsid w:val="001500E0"/>
    <w:rsid w:val="00150615"/>
    <w:rsid w:val="00150DE3"/>
    <w:rsid w:val="00150E0D"/>
    <w:rsid w:val="00150F50"/>
    <w:rsid w:val="00150F7B"/>
    <w:rsid w:val="00151442"/>
    <w:rsid w:val="00151514"/>
    <w:rsid w:val="001515EF"/>
    <w:rsid w:val="00151845"/>
    <w:rsid w:val="0015201D"/>
    <w:rsid w:val="001521E5"/>
    <w:rsid w:val="00152281"/>
    <w:rsid w:val="00152512"/>
    <w:rsid w:val="001525E4"/>
    <w:rsid w:val="001529A2"/>
    <w:rsid w:val="00152A0E"/>
    <w:rsid w:val="00152D7D"/>
    <w:rsid w:val="00152DAA"/>
    <w:rsid w:val="00152E7B"/>
    <w:rsid w:val="0015312B"/>
    <w:rsid w:val="00153245"/>
    <w:rsid w:val="001535AE"/>
    <w:rsid w:val="00153641"/>
    <w:rsid w:val="00153755"/>
    <w:rsid w:val="00153C09"/>
    <w:rsid w:val="00153CE5"/>
    <w:rsid w:val="00153EFF"/>
    <w:rsid w:val="0015407D"/>
    <w:rsid w:val="00154200"/>
    <w:rsid w:val="0015429F"/>
    <w:rsid w:val="001542C5"/>
    <w:rsid w:val="00154535"/>
    <w:rsid w:val="00154562"/>
    <w:rsid w:val="0015456B"/>
    <w:rsid w:val="001546FC"/>
    <w:rsid w:val="00154913"/>
    <w:rsid w:val="00154A34"/>
    <w:rsid w:val="00154ABB"/>
    <w:rsid w:val="00154ACB"/>
    <w:rsid w:val="00154BA5"/>
    <w:rsid w:val="00154EE8"/>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211"/>
    <w:rsid w:val="0016053A"/>
    <w:rsid w:val="0016062E"/>
    <w:rsid w:val="0016071C"/>
    <w:rsid w:val="0016073C"/>
    <w:rsid w:val="00160F71"/>
    <w:rsid w:val="00160FDE"/>
    <w:rsid w:val="00161254"/>
    <w:rsid w:val="00161616"/>
    <w:rsid w:val="001616B5"/>
    <w:rsid w:val="00161A27"/>
    <w:rsid w:val="00161B52"/>
    <w:rsid w:val="00161C19"/>
    <w:rsid w:val="00161CBA"/>
    <w:rsid w:val="00161CC0"/>
    <w:rsid w:val="00161F13"/>
    <w:rsid w:val="001620E8"/>
    <w:rsid w:val="0016223F"/>
    <w:rsid w:val="00162930"/>
    <w:rsid w:val="00162DFF"/>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B80"/>
    <w:rsid w:val="00165E18"/>
    <w:rsid w:val="001660CA"/>
    <w:rsid w:val="00166341"/>
    <w:rsid w:val="00166485"/>
    <w:rsid w:val="0016648E"/>
    <w:rsid w:val="00166996"/>
    <w:rsid w:val="00166A1B"/>
    <w:rsid w:val="00166C8F"/>
    <w:rsid w:val="00166D13"/>
    <w:rsid w:val="00166E09"/>
    <w:rsid w:val="001670DE"/>
    <w:rsid w:val="00167547"/>
    <w:rsid w:val="0016756C"/>
    <w:rsid w:val="00167647"/>
    <w:rsid w:val="00167A3D"/>
    <w:rsid w:val="00167A5F"/>
    <w:rsid w:val="00167AC8"/>
    <w:rsid w:val="00167ACF"/>
    <w:rsid w:val="00167D56"/>
    <w:rsid w:val="00167D75"/>
    <w:rsid w:val="00167DB4"/>
    <w:rsid w:val="00167DB7"/>
    <w:rsid w:val="001700E6"/>
    <w:rsid w:val="00170126"/>
    <w:rsid w:val="00170241"/>
    <w:rsid w:val="0017043A"/>
    <w:rsid w:val="00170575"/>
    <w:rsid w:val="00170624"/>
    <w:rsid w:val="001706D4"/>
    <w:rsid w:val="001709FA"/>
    <w:rsid w:val="00170A39"/>
    <w:rsid w:val="00170C60"/>
    <w:rsid w:val="00170CB4"/>
    <w:rsid w:val="00170D43"/>
    <w:rsid w:val="00170FA6"/>
    <w:rsid w:val="00170FCD"/>
    <w:rsid w:val="00171137"/>
    <w:rsid w:val="001718CC"/>
    <w:rsid w:val="001718F0"/>
    <w:rsid w:val="0017196F"/>
    <w:rsid w:val="0017198F"/>
    <w:rsid w:val="00171A92"/>
    <w:rsid w:val="00171B42"/>
    <w:rsid w:val="00171D33"/>
    <w:rsid w:val="00171DC5"/>
    <w:rsid w:val="00171E03"/>
    <w:rsid w:val="00171E16"/>
    <w:rsid w:val="00171E69"/>
    <w:rsid w:val="00171FD2"/>
    <w:rsid w:val="001723BD"/>
    <w:rsid w:val="00172433"/>
    <w:rsid w:val="001724F0"/>
    <w:rsid w:val="001725B5"/>
    <w:rsid w:val="001725E8"/>
    <w:rsid w:val="001725F2"/>
    <w:rsid w:val="00172AAF"/>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2D4"/>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624"/>
    <w:rsid w:val="00177CA6"/>
    <w:rsid w:val="00177E06"/>
    <w:rsid w:val="00180122"/>
    <w:rsid w:val="0018042A"/>
    <w:rsid w:val="001804BC"/>
    <w:rsid w:val="0018056C"/>
    <w:rsid w:val="001805AC"/>
    <w:rsid w:val="00180657"/>
    <w:rsid w:val="00180810"/>
    <w:rsid w:val="00180A75"/>
    <w:rsid w:val="00180CAE"/>
    <w:rsid w:val="00180FAC"/>
    <w:rsid w:val="001810CD"/>
    <w:rsid w:val="0018124E"/>
    <w:rsid w:val="001813AF"/>
    <w:rsid w:val="001814DA"/>
    <w:rsid w:val="00181508"/>
    <w:rsid w:val="0018162C"/>
    <w:rsid w:val="00181665"/>
    <w:rsid w:val="00181878"/>
    <w:rsid w:val="00181B9F"/>
    <w:rsid w:val="00181DEF"/>
    <w:rsid w:val="00181FDC"/>
    <w:rsid w:val="00182405"/>
    <w:rsid w:val="001827C4"/>
    <w:rsid w:val="00182845"/>
    <w:rsid w:val="001828E5"/>
    <w:rsid w:val="00182A22"/>
    <w:rsid w:val="00182B6F"/>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104"/>
    <w:rsid w:val="0018522F"/>
    <w:rsid w:val="001853FE"/>
    <w:rsid w:val="00185A97"/>
    <w:rsid w:val="00185ADF"/>
    <w:rsid w:val="00185C15"/>
    <w:rsid w:val="00185C69"/>
    <w:rsid w:val="00185E7B"/>
    <w:rsid w:val="001862F8"/>
    <w:rsid w:val="00186329"/>
    <w:rsid w:val="00186419"/>
    <w:rsid w:val="00186561"/>
    <w:rsid w:val="001865BE"/>
    <w:rsid w:val="001866C7"/>
    <w:rsid w:val="00186755"/>
    <w:rsid w:val="00186C26"/>
    <w:rsid w:val="00186C5F"/>
    <w:rsid w:val="00186EAE"/>
    <w:rsid w:val="0018709D"/>
    <w:rsid w:val="0018709E"/>
    <w:rsid w:val="00187181"/>
    <w:rsid w:val="00187231"/>
    <w:rsid w:val="00187273"/>
    <w:rsid w:val="001872F7"/>
    <w:rsid w:val="001876A6"/>
    <w:rsid w:val="00187744"/>
    <w:rsid w:val="0018776C"/>
    <w:rsid w:val="001877B6"/>
    <w:rsid w:val="00187918"/>
    <w:rsid w:val="001879E9"/>
    <w:rsid w:val="00187AA3"/>
    <w:rsid w:val="00187D6B"/>
    <w:rsid w:val="00187F51"/>
    <w:rsid w:val="00187FBC"/>
    <w:rsid w:val="00190089"/>
    <w:rsid w:val="0019023B"/>
    <w:rsid w:val="001903D4"/>
    <w:rsid w:val="00190550"/>
    <w:rsid w:val="00190A44"/>
    <w:rsid w:val="00190AAF"/>
    <w:rsid w:val="00190FC6"/>
    <w:rsid w:val="00190FED"/>
    <w:rsid w:val="001912F3"/>
    <w:rsid w:val="0019130A"/>
    <w:rsid w:val="001913FC"/>
    <w:rsid w:val="0019154F"/>
    <w:rsid w:val="00191561"/>
    <w:rsid w:val="0019193C"/>
    <w:rsid w:val="0019193F"/>
    <w:rsid w:val="00191980"/>
    <w:rsid w:val="001919BB"/>
    <w:rsid w:val="001919FF"/>
    <w:rsid w:val="00191BC7"/>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3A9F"/>
    <w:rsid w:val="00193BC2"/>
    <w:rsid w:val="00193FAC"/>
    <w:rsid w:val="0019407B"/>
    <w:rsid w:val="00194437"/>
    <w:rsid w:val="001944DF"/>
    <w:rsid w:val="00194552"/>
    <w:rsid w:val="0019480C"/>
    <w:rsid w:val="001949D7"/>
    <w:rsid w:val="00194EEF"/>
    <w:rsid w:val="00194F09"/>
    <w:rsid w:val="0019575A"/>
    <w:rsid w:val="001957A1"/>
    <w:rsid w:val="001957A2"/>
    <w:rsid w:val="00195859"/>
    <w:rsid w:val="001958FC"/>
    <w:rsid w:val="00195EA1"/>
    <w:rsid w:val="00196085"/>
    <w:rsid w:val="001962CB"/>
    <w:rsid w:val="00196496"/>
    <w:rsid w:val="00196535"/>
    <w:rsid w:val="00196A44"/>
    <w:rsid w:val="00196B02"/>
    <w:rsid w:val="00196BDB"/>
    <w:rsid w:val="00196D5A"/>
    <w:rsid w:val="00196F5E"/>
    <w:rsid w:val="0019707F"/>
    <w:rsid w:val="001970F5"/>
    <w:rsid w:val="001973A0"/>
    <w:rsid w:val="001975B5"/>
    <w:rsid w:val="0019762D"/>
    <w:rsid w:val="00197687"/>
    <w:rsid w:val="00197964"/>
    <w:rsid w:val="001979A8"/>
    <w:rsid w:val="001979E7"/>
    <w:rsid w:val="00197D94"/>
    <w:rsid w:val="00197EC3"/>
    <w:rsid w:val="001A0204"/>
    <w:rsid w:val="001A03D9"/>
    <w:rsid w:val="001A052D"/>
    <w:rsid w:val="001A06D6"/>
    <w:rsid w:val="001A07EC"/>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6CC"/>
    <w:rsid w:val="001A1938"/>
    <w:rsid w:val="001A1C44"/>
    <w:rsid w:val="001A23B9"/>
    <w:rsid w:val="001A26AC"/>
    <w:rsid w:val="001A2785"/>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09B"/>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A7B1A"/>
    <w:rsid w:val="001A7C45"/>
    <w:rsid w:val="001B09B7"/>
    <w:rsid w:val="001B0A4B"/>
    <w:rsid w:val="001B0AD8"/>
    <w:rsid w:val="001B0B3E"/>
    <w:rsid w:val="001B0B97"/>
    <w:rsid w:val="001B0BAF"/>
    <w:rsid w:val="001B0BB2"/>
    <w:rsid w:val="001B0D48"/>
    <w:rsid w:val="001B0DBF"/>
    <w:rsid w:val="001B0F2E"/>
    <w:rsid w:val="001B0F63"/>
    <w:rsid w:val="001B0F72"/>
    <w:rsid w:val="001B12B1"/>
    <w:rsid w:val="001B139D"/>
    <w:rsid w:val="001B155D"/>
    <w:rsid w:val="001B163D"/>
    <w:rsid w:val="001B1EA9"/>
    <w:rsid w:val="001B1FEF"/>
    <w:rsid w:val="001B2130"/>
    <w:rsid w:val="001B221F"/>
    <w:rsid w:val="001B233F"/>
    <w:rsid w:val="001B238A"/>
    <w:rsid w:val="001B23CE"/>
    <w:rsid w:val="001B23EE"/>
    <w:rsid w:val="001B24EB"/>
    <w:rsid w:val="001B26B9"/>
    <w:rsid w:val="001B26D1"/>
    <w:rsid w:val="001B295E"/>
    <w:rsid w:val="001B2F89"/>
    <w:rsid w:val="001B3203"/>
    <w:rsid w:val="001B33AF"/>
    <w:rsid w:val="001B363D"/>
    <w:rsid w:val="001B3DE9"/>
    <w:rsid w:val="001B427E"/>
    <w:rsid w:val="001B43CC"/>
    <w:rsid w:val="001B47EA"/>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0B2"/>
    <w:rsid w:val="001C0109"/>
    <w:rsid w:val="001C03B0"/>
    <w:rsid w:val="001C0683"/>
    <w:rsid w:val="001C0827"/>
    <w:rsid w:val="001C0B26"/>
    <w:rsid w:val="001C0D0A"/>
    <w:rsid w:val="001C1084"/>
    <w:rsid w:val="001C10C2"/>
    <w:rsid w:val="001C1272"/>
    <w:rsid w:val="001C12AB"/>
    <w:rsid w:val="001C1472"/>
    <w:rsid w:val="001C171B"/>
    <w:rsid w:val="001C18B8"/>
    <w:rsid w:val="001C18BE"/>
    <w:rsid w:val="001C1B3D"/>
    <w:rsid w:val="001C1B5C"/>
    <w:rsid w:val="001C1CE0"/>
    <w:rsid w:val="001C2417"/>
    <w:rsid w:val="001C2553"/>
    <w:rsid w:val="001C25A6"/>
    <w:rsid w:val="001C267D"/>
    <w:rsid w:val="001C277B"/>
    <w:rsid w:val="001C2C17"/>
    <w:rsid w:val="001C2ED1"/>
    <w:rsid w:val="001C2F7B"/>
    <w:rsid w:val="001C3013"/>
    <w:rsid w:val="001C30D8"/>
    <w:rsid w:val="001C33A1"/>
    <w:rsid w:val="001C3548"/>
    <w:rsid w:val="001C35CD"/>
    <w:rsid w:val="001C37D0"/>
    <w:rsid w:val="001C3C77"/>
    <w:rsid w:val="001C3F86"/>
    <w:rsid w:val="001C401E"/>
    <w:rsid w:val="001C448E"/>
    <w:rsid w:val="001C47BD"/>
    <w:rsid w:val="001C48F0"/>
    <w:rsid w:val="001C4917"/>
    <w:rsid w:val="001C496C"/>
    <w:rsid w:val="001C4C49"/>
    <w:rsid w:val="001C4C4E"/>
    <w:rsid w:val="001C4D61"/>
    <w:rsid w:val="001C4EC8"/>
    <w:rsid w:val="001C4EEA"/>
    <w:rsid w:val="001C4F82"/>
    <w:rsid w:val="001C51E6"/>
    <w:rsid w:val="001C527C"/>
    <w:rsid w:val="001C5388"/>
    <w:rsid w:val="001C5645"/>
    <w:rsid w:val="001C5647"/>
    <w:rsid w:val="001C5A6A"/>
    <w:rsid w:val="001C5B55"/>
    <w:rsid w:val="001C5D5D"/>
    <w:rsid w:val="001C5EED"/>
    <w:rsid w:val="001C5F23"/>
    <w:rsid w:val="001C5F72"/>
    <w:rsid w:val="001C609A"/>
    <w:rsid w:val="001C6149"/>
    <w:rsid w:val="001C61D2"/>
    <w:rsid w:val="001C643A"/>
    <w:rsid w:val="001C64FE"/>
    <w:rsid w:val="001C6851"/>
    <w:rsid w:val="001C6868"/>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CEC"/>
    <w:rsid w:val="001D0D6E"/>
    <w:rsid w:val="001D0DB6"/>
    <w:rsid w:val="001D0EB4"/>
    <w:rsid w:val="001D0FFC"/>
    <w:rsid w:val="001D1009"/>
    <w:rsid w:val="001D11AD"/>
    <w:rsid w:val="001D138B"/>
    <w:rsid w:val="001D173E"/>
    <w:rsid w:val="001D19DA"/>
    <w:rsid w:val="001D19E5"/>
    <w:rsid w:val="001D1A58"/>
    <w:rsid w:val="001D1E34"/>
    <w:rsid w:val="001D1F69"/>
    <w:rsid w:val="001D2111"/>
    <w:rsid w:val="001D239F"/>
    <w:rsid w:val="001D23BC"/>
    <w:rsid w:val="001D2AB2"/>
    <w:rsid w:val="001D2B35"/>
    <w:rsid w:val="001D2BDC"/>
    <w:rsid w:val="001D2FE9"/>
    <w:rsid w:val="001D36B2"/>
    <w:rsid w:val="001D36CB"/>
    <w:rsid w:val="001D3A6A"/>
    <w:rsid w:val="001D41C3"/>
    <w:rsid w:val="001D4309"/>
    <w:rsid w:val="001D435D"/>
    <w:rsid w:val="001D4586"/>
    <w:rsid w:val="001D4653"/>
    <w:rsid w:val="001D46C6"/>
    <w:rsid w:val="001D49C4"/>
    <w:rsid w:val="001D4A8B"/>
    <w:rsid w:val="001D4AEC"/>
    <w:rsid w:val="001D4AF4"/>
    <w:rsid w:val="001D4C01"/>
    <w:rsid w:val="001D4CDA"/>
    <w:rsid w:val="001D4D67"/>
    <w:rsid w:val="001D52E0"/>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DEE"/>
    <w:rsid w:val="001E0E07"/>
    <w:rsid w:val="001E0E27"/>
    <w:rsid w:val="001E0EDF"/>
    <w:rsid w:val="001E1067"/>
    <w:rsid w:val="001E10B5"/>
    <w:rsid w:val="001E10E6"/>
    <w:rsid w:val="001E13B8"/>
    <w:rsid w:val="001E1470"/>
    <w:rsid w:val="001E1598"/>
    <w:rsid w:val="001E16DD"/>
    <w:rsid w:val="001E171C"/>
    <w:rsid w:val="001E17D7"/>
    <w:rsid w:val="001E1CA3"/>
    <w:rsid w:val="001E21A0"/>
    <w:rsid w:val="001E251B"/>
    <w:rsid w:val="001E2792"/>
    <w:rsid w:val="001E28CE"/>
    <w:rsid w:val="001E2AF1"/>
    <w:rsid w:val="001E2C99"/>
    <w:rsid w:val="001E2CF2"/>
    <w:rsid w:val="001E2E04"/>
    <w:rsid w:val="001E2F0E"/>
    <w:rsid w:val="001E2F3E"/>
    <w:rsid w:val="001E30CD"/>
    <w:rsid w:val="001E3195"/>
    <w:rsid w:val="001E31ED"/>
    <w:rsid w:val="001E34AF"/>
    <w:rsid w:val="001E34D8"/>
    <w:rsid w:val="001E3520"/>
    <w:rsid w:val="001E35C7"/>
    <w:rsid w:val="001E37E6"/>
    <w:rsid w:val="001E3983"/>
    <w:rsid w:val="001E3995"/>
    <w:rsid w:val="001E3A4C"/>
    <w:rsid w:val="001E3B10"/>
    <w:rsid w:val="001E3C47"/>
    <w:rsid w:val="001E3D12"/>
    <w:rsid w:val="001E3D49"/>
    <w:rsid w:val="001E3EEB"/>
    <w:rsid w:val="001E3F88"/>
    <w:rsid w:val="001E40AC"/>
    <w:rsid w:val="001E42CB"/>
    <w:rsid w:val="001E43C8"/>
    <w:rsid w:val="001E43D0"/>
    <w:rsid w:val="001E44F4"/>
    <w:rsid w:val="001E4569"/>
    <w:rsid w:val="001E47A5"/>
    <w:rsid w:val="001E48E6"/>
    <w:rsid w:val="001E492B"/>
    <w:rsid w:val="001E4A48"/>
    <w:rsid w:val="001E4D75"/>
    <w:rsid w:val="001E4D87"/>
    <w:rsid w:val="001E4FDD"/>
    <w:rsid w:val="001E5028"/>
    <w:rsid w:val="001E516B"/>
    <w:rsid w:val="001E51BC"/>
    <w:rsid w:val="001E532A"/>
    <w:rsid w:val="001E53F9"/>
    <w:rsid w:val="001E544E"/>
    <w:rsid w:val="001E547D"/>
    <w:rsid w:val="001E553C"/>
    <w:rsid w:val="001E55AC"/>
    <w:rsid w:val="001E5854"/>
    <w:rsid w:val="001E586E"/>
    <w:rsid w:val="001E59FA"/>
    <w:rsid w:val="001E5D5D"/>
    <w:rsid w:val="001E5D8C"/>
    <w:rsid w:val="001E5DF7"/>
    <w:rsid w:val="001E60A6"/>
    <w:rsid w:val="001E628F"/>
    <w:rsid w:val="001E6293"/>
    <w:rsid w:val="001E648A"/>
    <w:rsid w:val="001E64A3"/>
    <w:rsid w:val="001E64DE"/>
    <w:rsid w:val="001E654E"/>
    <w:rsid w:val="001E656B"/>
    <w:rsid w:val="001E65DB"/>
    <w:rsid w:val="001E681B"/>
    <w:rsid w:val="001E6D07"/>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0B75"/>
    <w:rsid w:val="001F0DB9"/>
    <w:rsid w:val="001F1099"/>
    <w:rsid w:val="001F11FF"/>
    <w:rsid w:val="001F1502"/>
    <w:rsid w:val="001F1773"/>
    <w:rsid w:val="001F195D"/>
    <w:rsid w:val="001F1C09"/>
    <w:rsid w:val="001F1D3E"/>
    <w:rsid w:val="001F1DDA"/>
    <w:rsid w:val="001F1ED7"/>
    <w:rsid w:val="001F1F41"/>
    <w:rsid w:val="001F23F1"/>
    <w:rsid w:val="001F24F0"/>
    <w:rsid w:val="001F2CDE"/>
    <w:rsid w:val="001F2E2F"/>
    <w:rsid w:val="001F2EEF"/>
    <w:rsid w:val="001F2F82"/>
    <w:rsid w:val="001F313D"/>
    <w:rsid w:val="001F31E2"/>
    <w:rsid w:val="001F35F3"/>
    <w:rsid w:val="001F3624"/>
    <w:rsid w:val="001F3715"/>
    <w:rsid w:val="001F3C04"/>
    <w:rsid w:val="001F3CE2"/>
    <w:rsid w:val="001F3F4D"/>
    <w:rsid w:val="001F42EF"/>
    <w:rsid w:val="001F442B"/>
    <w:rsid w:val="001F4852"/>
    <w:rsid w:val="001F49C9"/>
    <w:rsid w:val="001F4C2F"/>
    <w:rsid w:val="001F4EAA"/>
    <w:rsid w:val="001F4F86"/>
    <w:rsid w:val="001F5375"/>
    <w:rsid w:val="001F5385"/>
    <w:rsid w:val="001F5504"/>
    <w:rsid w:val="001F5765"/>
    <w:rsid w:val="001F5957"/>
    <w:rsid w:val="001F5A1C"/>
    <w:rsid w:val="001F5A21"/>
    <w:rsid w:val="001F5B7F"/>
    <w:rsid w:val="001F5BA3"/>
    <w:rsid w:val="001F5C89"/>
    <w:rsid w:val="001F5CE6"/>
    <w:rsid w:val="001F6048"/>
    <w:rsid w:val="001F6593"/>
    <w:rsid w:val="001F6622"/>
    <w:rsid w:val="001F6A26"/>
    <w:rsid w:val="001F6BE3"/>
    <w:rsid w:val="001F6CFE"/>
    <w:rsid w:val="001F6E85"/>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D6F"/>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1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AEF"/>
    <w:rsid w:val="00206CEC"/>
    <w:rsid w:val="00206E5C"/>
    <w:rsid w:val="00207114"/>
    <w:rsid w:val="00207240"/>
    <w:rsid w:val="00207465"/>
    <w:rsid w:val="00207523"/>
    <w:rsid w:val="00207680"/>
    <w:rsid w:val="002077F8"/>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1DDF"/>
    <w:rsid w:val="00212005"/>
    <w:rsid w:val="00212361"/>
    <w:rsid w:val="002123D4"/>
    <w:rsid w:val="002124B7"/>
    <w:rsid w:val="00212620"/>
    <w:rsid w:val="0021331E"/>
    <w:rsid w:val="0021355B"/>
    <w:rsid w:val="00213615"/>
    <w:rsid w:val="00213618"/>
    <w:rsid w:val="00213724"/>
    <w:rsid w:val="002138AF"/>
    <w:rsid w:val="002138BB"/>
    <w:rsid w:val="0021392B"/>
    <w:rsid w:val="00213B95"/>
    <w:rsid w:val="00213D0E"/>
    <w:rsid w:val="00213D6A"/>
    <w:rsid w:val="00213E58"/>
    <w:rsid w:val="00213E89"/>
    <w:rsid w:val="00213F08"/>
    <w:rsid w:val="00213F42"/>
    <w:rsid w:val="002147DF"/>
    <w:rsid w:val="002149F1"/>
    <w:rsid w:val="00215302"/>
    <w:rsid w:val="002153A2"/>
    <w:rsid w:val="0021541A"/>
    <w:rsid w:val="002154E4"/>
    <w:rsid w:val="00215724"/>
    <w:rsid w:val="0021573C"/>
    <w:rsid w:val="00215790"/>
    <w:rsid w:val="00215953"/>
    <w:rsid w:val="00215B47"/>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179"/>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99"/>
    <w:rsid w:val="00221DDF"/>
    <w:rsid w:val="00221EE4"/>
    <w:rsid w:val="00221F8A"/>
    <w:rsid w:val="0022260A"/>
    <w:rsid w:val="002227CD"/>
    <w:rsid w:val="00222A8E"/>
    <w:rsid w:val="00222B54"/>
    <w:rsid w:val="00222BF6"/>
    <w:rsid w:val="0022380B"/>
    <w:rsid w:val="0022394E"/>
    <w:rsid w:val="00223AE9"/>
    <w:rsid w:val="00223D4A"/>
    <w:rsid w:val="00224067"/>
    <w:rsid w:val="0022428B"/>
    <w:rsid w:val="00224378"/>
    <w:rsid w:val="002243FC"/>
    <w:rsid w:val="002244A9"/>
    <w:rsid w:val="002246FA"/>
    <w:rsid w:val="00224764"/>
    <w:rsid w:val="00224973"/>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998"/>
    <w:rsid w:val="00226F38"/>
    <w:rsid w:val="00227098"/>
    <w:rsid w:val="002270EF"/>
    <w:rsid w:val="00227454"/>
    <w:rsid w:val="00227677"/>
    <w:rsid w:val="00227724"/>
    <w:rsid w:val="0022775C"/>
    <w:rsid w:val="002278E6"/>
    <w:rsid w:val="00227985"/>
    <w:rsid w:val="00227A61"/>
    <w:rsid w:val="00227C96"/>
    <w:rsid w:val="002302FA"/>
    <w:rsid w:val="002303DB"/>
    <w:rsid w:val="002303DD"/>
    <w:rsid w:val="00230499"/>
    <w:rsid w:val="00230827"/>
    <w:rsid w:val="002308B7"/>
    <w:rsid w:val="002311F7"/>
    <w:rsid w:val="00231311"/>
    <w:rsid w:val="002313F4"/>
    <w:rsid w:val="0023145E"/>
    <w:rsid w:val="00231478"/>
    <w:rsid w:val="002314C8"/>
    <w:rsid w:val="00231933"/>
    <w:rsid w:val="00231968"/>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3F4"/>
    <w:rsid w:val="0023474B"/>
    <w:rsid w:val="00234765"/>
    <w:rsid w:val="00234976"/>
    <w:rsid w:val="00234DEB"/>
    <w:rsid w:val="00234E92"/>
    <w:rsid w:val="00234F73"/>
    <w:rsid w:val="00235111"/>
    <w:rsid w:val="00235210"/>
    <w:rsid w:val="0023569E"/>
    <w:rsid w:val="002358D8"/>
    <w:rsid w:val="002359B0"/>
    <w:rsid w:val="002359B4"/>
    <w:rsid w:val="00235BFD"/>
    <w:rsid w:val="00235F8F"/>
    <w:rsid w:val="00236161"/>
    <w:rsid w:val="00236337"/>
    <w:rsid w:val="00236371"/>
    <w:rsid w:val="0023656A"/>
    <w:rsid w:val="002365D9"/>
    <w:rsid w:val="00236618"/>
    <w:rsid w:val="0023677D"/>
    <w:rsid w:val="002368BF"/>
    <w:rsid w:val="00236ADE"/>
    <w:rsid w:val="00236D49"/>
    <w:rsid w:val="0023737B"/>
    <w:rsid w:val="002373C6"/>
    <w:rsid w:val="002374D7"/>
    <w:rsid w:val="00237564"/>
    <w:rsid w:val="00237743"/>
    <w:rsid w:val="0023790C"/>
    <w:rsid w:val="00237A33"/>
    <w:rsid w:val="00237CA8"/>
    <w:rsid w:val="00237E56"/>
    <w:rsid w:val="00237E80"/>
    <w:rsid w:val="0024001A"/>
    <w:rsid w:val="0024009F"/>
    <w:rsid w:val="002402A5"/>
    <w:rsid w:val="00240447"/>
    <w:rsid w:val="00240575"/>
    <w:rsid w:val="002408A9"/>
    <w:rsid w:val="00240AA8"/>
    <w:rsid w:val="00240C3D"/>
    <w:rsid w:val="00240CB0"/>
    <w:rsid w:val="00240D66"/>
    <w:rsid w:val="00240E35"/>
    <w:rsid w:val="00240FE6"/>
    <w:rsid w:val="002411FF"/>
    <w:rsid w:val="002413AE"/>
    <w:rsid w:val="00241687"/>
    <w:rsid w:val="00241748"/>
    <w:rsid w:val="0024179B"/>
    <w:rsid w:val="002418AD"/>
    <w:rsid w:val="00241AF4"/>
    <w:rsid w:val="00241C81"/>
    <w:rsid w:val="00241FA9"/>
    <w:rsid w:val="002421A0"/>
    <w:rsid w:val="00242248"/>
    <w:rsid w:val="0024228C"/>
    <w:rsid w:val="002422D6"/>
    <w:rsid w:val="00242381"/>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13E"/>
    <w:rsid w:val="0024537F"/>
    <w:rsid w:val="002456A9"/>
    <w:rsid w:val="00245720"/>
    <w:rsid w:val="002459CF"/>
    <w:rsid w:val="00245A67"/>
    <w:rsid w:val="00245C44"/>
    <w:rsid w:val="00245C56"/>
    <w:rsid w:val="00245D88"/>
    <w:rsid w:val="00245EAB"/>
    <w:rsid w:val="0024612E"/>
    <w:rsid w:val="002463BD"/>
    <w:rsid w:val="002463EE"/>
    <w:rsid w:val="002464F4"/>
    <w:rsid w:val="0024650E"/>
    <w:rsid w:val="00246624"/>
    <w:rsid w:val="002466BD"/>
    <w:rsid w:val="00246755"/>
    <w:rsid w:val="00246CDE"/>
    <w:rsid w:val="00246EEE"/>
    <w:rsid w:val="00246EF3"/>
    <w:rsid w:val="00246FF3"/>
    <w:rsid w:val="00247722"/>
    <w:rsid w:val="00247767"/>
    <w:rsid w:val="00247864"/>
    <w:rsid w:val="002478E6"/>
    <w:rsid w:val="00247B37"/>
    <w:rsid w:val="00247B5C"/>
    <w:rsid w:val="00247B63"/>
    <w:rsid w:val="00247C02"/>
    <w:rsid w:val="00247C1B"/>
    <w:rsid w:val="00250039"/>
    <w:rsid w:val="002501D7"/>
    <w:rsid w:val="002506F0"/>
    <w:rsid w:val="0025084A"/>
    <w:rsid w:val="00250AD2"/>
    <w:rsid w:val="00250C7F"/>
    <w:rsid w:val="002513A3"/>
    <w:rsid w:val="002513F3"/>
    <w:rsid w:val="00251BD8"/>
    <w:rsid w:val="00251E48"/>
    <w:rsid w:val="00251F55"/>
    <w:rsid w:val="0025214A"/>
    <w:rsid w:val="002521FC"/>
    <w:rsid w:val="002521FD"/>
    <w:rsid w:val="00252460"/>
    <w:rsid w:val="002524B8"/>
    <w:rsid w:val="00252A7D"/>
    <w:rsid w:val="00252B1D"/>
    <w:rsid w:val="00252CD5"/>
    <w:rsid w:val="00252FAF"/>
    <w:rsid w:val="00253070"/>
    <w:rsid w:val="002530D2"/>
    <w:rsid w:val="0025329B"/>
    <w:rsid w:val="0025336E"/>
    <w:rsid w:val="002534A0"/>
    <w:rsid w:val="00253660"/>
    <w:rsid w:val="0025377F"/>
    <w:rsid w:val="002539DF"/>
    <w:rsid w:val="00253E11"/>
    <w:rsid w:val="00253F9C"/>
    <w:rsid w:val="00254001"/>
    <w:rsid w:val="002542C7"/>
    <w:rsid w:val="00254321"/>
    <w:rsid w:val="00254465"/>
    <w:rsid w:val="0025459A"/>
    <w:rsid w:val="002545CA"/>
    <w:rsid w:val="00254840"/>
    <w:rsid w:val="00254934"/>
    <w:rsid w:val="002549AE"/>
    <w:rsid w:val="00254A19"/>
    <w:rsid w:val="00254C6D"/>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BFE"/>
    <w:rsid w:val="00255C2D"/>
    <w:rsid w:val="00255DA8"/>
    <w:rsid w:val="00255DE0"/>
    <w:rsid w:val="00255E8A"/>
    <w:rsid w:val="00255E9F"/>
    <w:rsid w:val="0025601E"/>
    <w:rsid w:val="002560AF"/>
    <w:rsid w:val="00256182"/>
    <w:rsid w:val="00256399"/>
    <w:rsid w:val="002563A8"/>
    <w:rsid w:val="002563EC"/>
    <w:rsid w:val="002564AD"/>
    <w:rsid w:val="002564FB"/>
    <w:rsid w:val="002565E4"/>
    <w:rsid w:val="00256831"/>
    <w:rsid w:val="00256938"/>
    <w:rsid w:val="0025694C"/>
    <w:rsid w:val="00256A0D"/>
    <w:rsid w:val="00256B98"/>
    <w:rsid w:val="00256E75"/>
    <w:rsid w:val="0025719D"/>
    <w:rsid w:val="0025720E"/>
    <w:rsid w:val="002573FD"/>
    <w:rsid w:val="0025771F"/>
    <w:rsid w:val="00257EEA"/>
    <w:rsid w:val="00260974"/>
    <w:rsid w:val="00260AC3"/>
    <w:rsid w:val="00260CF1"/>
    <w:rsid w:val="00260DC4"/>
    <w:rsid w:val="00260DE8"/>
    <w:rsid w:val="00260F0B"/>
    <w:rsid w:val="00261011"/>
    <w:rsid w:val="00261029"/>
    <w:rsid w:val="0026107C"/>
    <w:rsid w:val="0026115C"/>
    <w:rsid w:val="00261473"/>
    <w:rsid w:val="002615D9"/>
    <w:rsid w:val="00261805"/>
    <w:rsid w:val="002618B6"/>
    <w:rsid w:val="00261B2A"/>
    <w:rsid w:val="00261C17"/>
    <w:rsid w:val="00261CCA"/>
    <w:rsid w:val="00261D14"/>
    <w:rsid w:val="00261D86"/>
    <w:rsid w:val="00261E15"/>
    <w:rsid w:val="00261EF5"/>
    <w:rsid w:val="00262592"/>
    <w:rsid w:val="00262772"/>
    <w:rsid w:val="00262804"/>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413"/>
    <w:rsid w:val="002646EE"/>
    <w:rsid w:val="00264720"/>
    <w:rsid w:val="00264952"/>
    <w:rsid w:val="00264BC1"/>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8D0"/>
    <w:rsid w:val="00267923"/>
    <w:rsid w:val="00267957"/>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2E26"/>
    <w:rsid w:val="0027317E"/>
    <w:rsid w:val="002732E1"/>
    <w:rsid w:val="002734F2"/>
    <w:rsid w:val="00273569"/>
    <w:rsid w:val="00273588"/>
    <w:rsid w:val="00273644"/>
    <w:rsid w:val="002739B6"/>
    <w:rsid w:val="00273A65"/>
    <w:rsid w:val="00273B87"/>
    <w:rsid w:val="00273E7D"/>
    <w:rsid w:val="00273EC1"/>
    <w:rsid w:val="00273EFE"/>
    <w:rsid w:val="00274058"/>
    <w:rsid w:val="00274067"/>
    <w:rsid w:val="0027425C"/>
    <w:rsid w:val="00274356"/>
    <w:rsid w:val="0027437C"/>
    <w:rsid w:val="002745F7"/>
    <w:rsid w:val="002748A1"/>
    <w:rsid w:val="00274A97"/>
    <w:rsid w:val="00274CB9"/>
    <w:rsid w:val="00274FF7"/>
    <w:rsid w:val="0027507E"/>
    <w:rsid w:val="00275249"/>
    <w:rsid w:val="00275440"/>
    <w:rsid w:val="00275565"/>
    <w:rsid w:val="00275633"/>
    <w:rsid w:val="00275894"/>
    <w:rsid w:val="00275AD1"/>
    <w:rsid w:val="00275B25"/>
    <w:rsid w:val="00275DD8"/>
    <w:rsid w:val="00275E49"/>
    <w:rsid w:val="0027635D"/>
    <w:rsid w:val="002765B1"/>
    <w:rsid w:val="002769FF"/>
    <w:rsid w:val="00276A3B"/>
    <w:rsid w:val="00276BC7"/>
    <w:rsid w:val="00276BE3"/>
    <w:rsid w:val="00276EB5"/>
    <w:rsid w:val="00276EDB"/>
    <w:rsid w:val="0027737E"/>
    <w:rsid w:val="00277662"/>
    <w:rsid w:val="00277E6F"/>
    <w:rsid w:val="00277F16"/>
    <w:rsid w:val="00280039"/>
    <w:rsid w:val="00280504"/>
    <w:rsid w:val="00280588"/>
    <w:rsid w:val="002807EF"/>
    <w:rsid w:val="00280823"/>
    <w:rsid w:val="00280C07"/>
    <w:rsid w:val="00280C84"/>
    <w:rsid w:val="00280D00"/>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72"/>
    <w:rsid w:val="0028387B"/>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7B"/>
    <w:rsid w:val="00284F8D"/>
    <w:rsid w:val="00285137"/>
    <w:rsid w:val="002851EF"/>
    <w:rsid w:val="002851FC"/>
    <w:rsid w:val="00285330"/>
    <w:rsid w:val="0028540A"/>
    <w:rsid w:val="0028562A"/>
    <w:rsid w:val="00285633"/>
    <w:rsid w:val="002856F9"/>
    <w:rsid w:val="00285844"/>
    <w:rsid w:val="00285A68"/>
    <w:rsid w:val="00285FF8"/>
    <w:rsid w:val="0028653C"/>
    <w:rsid w:val="00286659"/>
    <w:rsid w:val="00286C98"/>
    <w:rsid w:val="0028704F"/>
    <w:rsid w:val="00287164"/>
    <w:rsid w:val="002871D4"/>
    <w:rsid w:val="002873C4"/>
    <w:rsid w:val="002874B4"/>
    <w:rsid w:val="0028754F"/>
    <w:rsid w:val="002875D1"/>
    <w:rsid w:val="002875E8"/>
    <w:rsid w:val="0028767D"/>
    <w:rsid w:val="002877A6"/>
    <w:rsid w:val="00287812"/>
    <w:rsid w:val="00287A7D"/>
    <w:rsid w:val="00287C74"/>
    <w:rsid w:val="00287CDD"/>
    <w:rsid w:val="00287D04"/>
    <w:rsid w:val="00287D83"/>
    <w:rsid w:val="00287FF9"/>
    <w:rsid w:val="002900F2"/>
    <w:rsid w:val="0029014E"/>
    <w:rsid w:val="002907AB"/>
    <w:rsid w:val="00290B16"/>
    <w:rsid w:val="00290F87"/>
    <w:rsid w:val="002913C1"/>
    <w:rsid w:val="002913EC"/>
    <w:rsid w:val="00291404"/>
    <w:rsid w:val="00291448"/>
    <w:rsid w:val="0029147F"/>
    <w:rsid w:val="00291571"/>
    <w:rsid w:val="002918E0"/>
    <w:rsid w:val="00291957"/>
    <w:rsid w:val="00292061"/>
    <w:rsid w:val="002920EC"/>
    <w:rsid w:val="0029240E"/>
    <w:rsid w:val="002925D5"/>
    <w:rsid w:val="00292627"/>
    <w:rsid w:val="0029269A"/>
    <w:rsid w:val="0029282D"/>
    <w:rsid w:val="00292918"/>
    <w:rsid w:val="002929FA"/>
    <w:rsid w:val="00292A76"/>
    <w:rsid w:val="00292AFF"/>
    <w:rsid w:val="00292CCD"/>
    <w:rsid w:val="002931F0"/>
    <w:rsid w:val="00293277"/>
    <w:rsid w:val="0029373C"/>
    <w:rsid w:val="00293A6B"/>
    <w:rsid w:val="00293FB7"/>
    <w:rsid w:val="0029401E"/>
    <w:rsid w:val="0029476B"/>
    <w:rsid w:val="00294AE6"/>
    <w:rsid w:val="00295264"/>
    <w:rsid w:val="002956F5"/>
    <w:rsid w:val="00295742"/>
    <w:rsid w:val="00295750"/>
    <w:rsid w:val="00295760"/>
    <w:rsid w:val="002959D3"/>
    <w:rsid w:val="00295C0C"/>
    <w:rsid w:val="00295D4E"/>
    <w:rsid w:val="00295E72"/>
    <w:rsid w:val="00295E9B"/>
    <w:rsid w:val="00295FF4"/>
    <w:rsid w:val="002963C6"/>
    <w:rsid w:val="002965AB"/>
    <w:rsid w:val="00296647"/>
    <w:rsid w:val="00296716"/>
    <w:rsid w:val="0029692B"/>
    <w:rsid w:val="00296A57"/>
    <w:rsid w:val="00296A9B"/>
    <w:rsid w:val="00296C30"/>
    <w:rsid w:val="00296D03"/>
    <w:rsid w:val="00296F84"/>
    <w:rsid w:val="0029756B"/>
    <w:rsid w:val="0029766C"/>
    <w:rsid w:val="002979CB"/>
    <w:rsid w:val="00297A94"/>
    <w:rsid w:val="00297CD0"/>
    <w:rsid w:val="00297D61"/>
    <w:rsid w:val="00297DFF"/>
    <w:rsid w:val="002A0132"/>
    <w:rsid w:val="002A06D1"/>
    <w:rsid w:val="002A07C2"/>
    <w:rsid w:val="002A0937"/>
    <w:rsid w:val="002A0A83"/>
    <w:rsid w:val="002A0AE0"/>
    <w:rsid w:val="002A0DE7"/>
    <w:rsid w:val="002A0E59"/>
    <w:rsid w:val="002A10A0"/>
    <w:rsid w:val="002A1611"/>
    <w:rsid w:val="002A197E"/>
    <w:rsid w:val="002A1C5A"/>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D06"/>
    <w:rsid w:val="002A3DA5"/>
    <w:rsid w:val="002A3F1B"/>
    <w:rsid w:val="002A3FC9"/>
    <w:rsid w:val="002A41F7"/>
    <w:rsid w:val="002A46F2"/>
    <w:rsid w:val="002A47EF"/>
    <w:rsid w:val="002A508F"/>
    <w:rsid w:val="002A51E5"/>
    <w:rsid w:val="002A5417"/>
    <w:rsid w:val="002A545D"/>
    <w:rsid w:val="002A55D6"/>
    <w:rsid w:val="002A56A7"/>
    <w:rsid w:val="002A5AC4"/>
    <w:rsid w:val="002A5AD2"/>
    <w:rsid w:val="002A5F8A"/>
    <w:rsid w:val="002A5F9E"/>
    <w:rsid w:val="002A64B8"/>
    <w:rsid w:val="002A64F8"/>
    <w:rsid w:val="002A668F"/>
    <w:rsid w:val="002A6696"/>
    <w:rsid w:val="002A6818"/>
    <w:rsid w:val="002A68E6"/>
    <w:rsid w:val="002A69DE"/>
    <w:rsid w:val="002A6AE1"/>
    <w:rsid w:val="002A6B54"/>
    <w:rsid w:val="002A6BA6"/>
    <w:rsid w:val="002A6BF1"/>
    <w:rsid w:val="002A7331"/>
    <w:rsid w:val="002A7375"/>
    <w:rsid w:val="002A74B5"/>
    <w:rsid w:val="002A7790"/>
    <w:rsid w:val="002A77D3"/>
    <w:rsid w:val="002A7983"/>
    <w:rsid w:val="002A7AF8"/>
    <w:rsid w:val="002A7B1D"/>
    <w:rsid w:val="002B0422"/>
    <w:rsid w:val="002B0790"/>
    <w:rsid w:val="002B082E"/>
    <w:rsid w:val="002B0855"/>
    <w:rsid w:val="002B0C4B"/>
    <w:rsid w:val="002B0C84"/>
    <w:rsid w:val="002B0D81"/>
    <w:rsid w:val="002B0E34"/>
    <w:rsid w:val="002B0F23"/>
    <w:rsid w:val="002B0F2D"/>
    <w:rsid w:val="002B0F5D"/>
    <w:rsid w:val="002B1003"/>
    <w:rsid w:val="002B110E"/>
    <w:rsid w:val="002B11D5"/>
    <w:rsid w:val="002B136B"/>
    <w:rsid w:val="002B155B"/>
    <w:rsid w:val="002B1646"/>
    <w:rsid w:val="002B166D"/>
    <w:rsid w:val="002B1A4E"/>
    <w:rsid w:val="002B1E6D"/>
    <w:rsid w:val="002B2366"/>
    <w:rsid w:val="002B257E"/>
    <w:rsid w:val="002B29C1"/>
    <w:rsid w:val="002B2A86"/>
    <w:rsid w:val="002B2B0F"/>
    <w:rsid w:val="002B2C4B"/>
    <w:rsid w:val="002B3033"/>
    <w:rsid w:val="002B3492"/>
    <w:rsid w:val="002B356F"/>
    <w:rsid w:val="002B3855"/>
    <w:rsid w:val="002B3878"/>
    <w:rsid w:val="002B393F"/>
    <w:rsid w:val="002B3BCE"/>
    <w:rsid w:val="002B3E16"/>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845"/>
    <w:rsid w:val="002B691F"/>
    <w:rsid w:val="002B6933"/>
    <w:rsid w:val="002B6A40"/>
    <w:rsid w:val="002B6CDD"/>
    <w:rsid w:val="002B6D4C"/>
    <w:rsid w:val="002B6EF4"/>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64D"/>
    <w:rsid w:val="002C1A03"/>
    <w:rsid w:val="002C1B14"/>
    <w:rsid w:val="002C1B40"/>
    <w:rsid w:val="002C1CB5"/>
    <w:rsid w:val="002C1E7A"/>
    <w:rsid w:val="002C241D"/>
    <w:rsid w:val="002C25BE"/>
    <w:rsid w:val="002C265B"/>
    <w:rsid w:val="002C27B0"/>
    <w:rsid w:val="002C29B4"/>
    <w:rsid w:val="002C2E73"/>
    <w:rsid w:val="002C2F6B"/>
    <w:rsid w:val="002C2FBD"/>
    <w:rsid w:val="002C2FFA"/>
    <w:rsid w:val="002C30BD"/>
    <w:rsid w:val="002C3284"/>
    <w:rsid w:val="002C3355"/>
    <w:rsid w:val="002C35AF"/>
    <w:rsid w:val="002C3853"/>
    <w:rsid w:val="002C391B"/>
    <w:rsid w:val="002C393D"/>
    <w:rsid w:val="002C3DF5"/>
    <w:rsid w:val="002C3E4E"/>
    <w:rsid w:val="002C4021"/>
    <w:rsid w:val="002C4080"/>
    <w:rsid w:val="002C409B"/>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E94"/>
    <w:rsid w:val="002C6F8D"/>
    <w:rsid w:val="002C711C"/>
    <w:rsid w:val="002C7836"/>
    <w:rsid w:val="002C790E"/>
    <w:rsid w:val="002C79D7"/>
    <w:rsid w:val="002C7D97"/>
    <w:rsid w:val="002C7E85"/>
    <w:rsid w:val="002C7ED3"/>
    <w:rsid w:val="002D000E"/>
    <w:rsid w:val="002D00A6"/>
    <w:rsid w:val="002D0A05"/>
    <w:rsid w:val="002D0AD7"/>
    <w:rsid w:val="002D0B47"/>
    <w:rsid w:val="002D0E21"/>
    <w:rsid w:val="002D0EF3"/>
    <w:rsid w:val="002D0FAE"/>
    <w:rsid w:val="002D1326"/>
    <w:rsid w:val="002D13F7"/>
    <w:rsid w:val="002D15A2"/>
    <w:rsid w:val="002D17AC"/>
    <w:rsid w:val="002D17D3"/>
    <w:rsid w:val="002D180F"/>
    <w:rsid w:val="002D1B77"/>
    <w:rsid w:val="002D1D02"/>
    <w:rsid w:val="002D1DF9"/>
    <w:rsid w:val="002D22E2"/>
    <w:rsid w:val="002D22FE"/>
    <w:rsid w:val="002D2383"/>
    <w:rsid w:val="002D2560"/>
    <w:rsid w:val="002D2656"/>
    <w:rsid w:val="002D2A6C"/>
    <w:rsid w:val="002D2BBC"/>
    <w:rsid w:val="002D2DF4"/>
    <w:rsid w:val="002D2EA1"/>
    <w:rsid w:val="002D2FA7"/>
    <w:rsid w:val="002D3041"/>
    <w:rsid w:val="002D317D"/>
    <w:rsid w:val="002D3191"/>
    <w:rsid w:val="002D320F"/>
    <w:rsid w:val="002D34F9"/>
    <w:rsid w:val="002D3600"/>
    <w:rsid w:val="002D371D"/>
    <w:rsid w:val="002D3B99"/>
    <w:rsid w:val="002D3E18"/>
    <w:rsid w:val="002D42BF"/>
    <w:rsid w:val="002D46E1"/>
    <w:rsid w:val="002D4850"/>
    <w:rsid w:val="002D49AC"/>
    <w:rsid w:val="002D4A8C"/>
    <w:rsid w:val="002D4F2A"/>
    <w:rsid w:val="002D4FAC"/>
    <w:rsid w:val="002D51B1"/>
    <w:rsid w:val="002D52E9"/>
    <w:rsid w:val="002D52F8"/>
    <w:rsid w:val="002D58E0"/>
    <w:rsid w:val="002D598D"/>
    <w:rsid w:val="002D5A74"/>
    <w:rsid w:val="002D5F3D"/>
    <w:rsid w:val="002D6652"/>
    <w:rsid w:val="002D67FE"/>
    <w:rsid w:val="002D69A1"/>
    <w:rsid w:val="002D6A4F"/>
    <w:rsid w:val="002D6DEC"/>
    <w:rsid w:val="002D6EC1"/>
    <w:rsid w:val="002D760F"/>
    <w:rsid w:val="002D77D6"/>
    <w:rsid w:val="002D795B"/>
    <w:rsid w:val="002D795C"/>
    <w:rsid w:val="002D7A5E"/>
    <w:rsid w:val="002D7B68"/>
    <w:rsid w:val="002D7CF1"/>
    <w:rsid w:val="002E0113"/>
    <w:rsid w:val="002E0190"/>
    <w:rsid w:val="002E021A"/>
    <w:rsid w:val="002E029B"/>
    <w:rsid w:val="002E06CD"/>
    <w:rsid w:val="002E0792"/>
    <w:rsid w:val="002E0A88"/>
    <w:rsid w:val="002E0B13"/>
    <w:rsid w:val="002E0BBD"/>
    <w:rsid w:val="002E0D19"/>
    <w:rsid w:val="002E0F7A"/>
    <w:rsid w:val="002E0FAD"/>
    <w:rsid w:val="002E1486"/>
    <w:rsid w:val="002E148A"/>
    <w:rsid w:val="002E168A"/>
    <w:rsid w:val="002E21D8"/>
    <w:rsid w:val="002E23C8"/>
    <w:rsid w:val="002E25B4"/>
    <w:rsid w:val="002E2609"/>
    <w:rsid w:val="002E277F"/>
    <w:rsid w:val="002E2BF6"/>
    <w:rsid w:val="002E2D60"/>
    <w:rsid w:val="002E2E4D"/>
    <w:rsid w:val="002E2F51"/>
    <w:rsid w:val="002E3075"/>
    <w:rsid w:val="002E3249"/>
    <w:rsid w:val="002E3344"/>
    <w:rsid w:val="002E33FF"/>
    <w:rsid w:val="002E35EF"/>
    <w:rsid w:val="002E3927"/>
    <w:rsid w:val="002E3AE8"/>
    <w:rsid w:val="002E3C4C"/>
    <w:rsid w:val="002E3C99"/>
    <w:rsid w:val="002E3D61"/>
    <w:rsid w:val="002E3E73"/>
    <w:rsid w:val="002E41BC"/>
    <w:rsid w:val="002E43EE"/>
    <w:rsid w:val="002E43F1"/>
    <w:rsid w:val="002E4431"/>
    <w:rsid w:val="002E48BE"/>
    <w:rsid w:val="002E4AA2"/>
    <w:rsid w:val="002E4C5A"/>
    <w:rsid w:val="002E4CC3"/>
    <w:rsid w:val="002E4E58"/>
    <w:rsid w:val="002E4F59"/>
    <w:rsid w:val="002E4F8E"/>
    <w:rsid w:val="002E5015"/>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AFC"/>
    <w:rsid w:val="002E6B48"/>
    <w:rsid w:val="002E6C19"/>
    <w:rsid w:val="002E6CD4"/>
    <w:rsid w:val="002E6CE2"/>
    <w:rsid w:val="002E6DAB"/>
    <w:rsid w:val="002E6ECF"/>
    <w:rsid w:val="002E7119"/>
    <w:rsid w:val="002E73CF"/>
    <w:rsid w:val="002E7645"/>
    <w:rsid w:val="002E7665"/>
    <w:rsid w:val="002E7AF9"/>
    <w:rsid w:val="002E7BD0"/>
    <w:rsid w:val="002E7D13"/>
    <w:rsid w:val="002E7DBF"/>
    <w:rsid w:val="002E7E80"/>
    <w:rsid w:val="002E7F5D"/>
    <w:rsid w:val="002F0319"/>
    <w:rsid w:val="002F047F"/>
    <w:rsid w:val="002F0591"/>
    <w:rsid w:val="002F0863"/>
    <w:rsid w:val="002F0997"/>
    <w:rsid w:val="002F0A8D"/>
    <w:rsid w:val="002F0AAD"/>
    <w:rsid w:val="002F0ABE"/>
    <w:rsid w:val="002F0CEC"/>
    <w:rsid w:val="002F0E8A"/>
    <w:rsid w:val="002F11E0"/>
    <w:rsid w:val="002F15FF"/>
    <w:rsid w:val="002F174F"/>
    <w:rsid w:val="002F179A"/>
    <w:rsid w:val="002F17BE"/>
    <w:rsid w:val="002F1801"/>
    <w:rsid w:val="002F18D1"/>
    <w:rsid w:val="002F194C"/>
    <w:rsid w:val="002F1D97"/>
    <w:rsid w:val="002F1EA1"/>
    <w:rsid w:val="002F208D"/>
    <w:rsid w:val="002F20C6"/>
    <w:rsid w:val="002F217B"/>
    <w:rsid w:val="002F23C6"/>
    <w:rsid w:val="002F240B"/>
    <w:rsid w:val="002F247D"/>
    <w:rsid w:val="002F24FD"/>
    <w:rsid w:val="002F255B"/>
    <w:rsid w:val="002F2796"/>
    <w:rsid w:val="002F28B7"/>
    <w:rsid w:val="002F28C0"/>
    <w:rsid w:val="002F2C60"/>
    <w:rsid w:val="002F30EA"/>
    <w:rsid w:val="002F32F3"/>
    <w:rsid w:val="002F3E50"/>
    <w:rsid w:val="002F3F51"/>
    <w:rsid w:val="002F404D"/>
    <w:rsid w:val="002F404E"/>
    <w:rsid w:val="002F4125"/>
    <w:rsid w:val="002F4891"/>
    <w:rsid w:val="002F496F"/>
    <w:rsid w:val="002F4A40"/>
    <w:rsid w:val="002F4AC4"/>
    <w:rsid w:val="002F4C62"/>
    <w:rsid w:val="002F4EB5"/>
    <w:rsid w:val="002F51F7"/>
    <w:rsid w:val="002F5254"/>
    <w:rsid w:val="002F526A"/>
    <w:rsid w:val="002F5275"/>
    <w:rsid w:val="002F55E4"/>
    <w:rsid w:val="002F5A42"/>
    <w:rsid w:val="002F5B35"/>
    <w:rsid w:val="002F5C81"/>
    <w:rsid w:val="002F5CB6"/>
    <w:rsid w:val="002F5DA3"/>
    <w:rsid w:val="002F6063"/>
    <w:rsid w:val="002F611A"/>
    <w:rsid w:val="002F682C"/>
    <w:rsid w:val="002F68FB"/>
    <w:rsid w:val="002F69A4"/>
    <w:rsid w:val="002F6B0C"/>
    <w:rsid w:val="002F6B64"/>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B6E"/>
    <w:rsid w:val="00300EB1"/>
    <w:rsid w:val="003011F5"/>
    <w:rsid w:val="00301679"/>
    <w:rsid w:val="0030179F"/>
    <w:rsid w:val="00301A56"/>
    <w:rsid w:val="00301C20"/>
    <w:rsid w:val="00301C97"/>
    <w:rsid w:val="00301D58"/>
    <w:rsid w:val="00301EAD"/>
    <w:rsid w:val="00301F6B"/>
    <w:rsid w:val="00302369"/>
    <w:rsid w:val="003023D3"/>
    <w:rsid w:val="0030287F"/>
    <w:rsid w:val="003029E5"/>
    <w:rsid w:val="00302B96"/>
    <w:rsid w:val="00302DE9"/>
    <w:rsid w:val="00302F2D"/>
    <w:rsid w:val="00302F5C"/>
    <w:rsid w:val="00303124"/>
    <w:rsid w:val="0030329E"/>
    <w:rsid w:val="00303587"/>
    <w:rsid w:val="0030398B"/>
    <w:rsid w:val="00303DF7"/>
    <w:rsid w:val="00303FE7"/>
    <w:rsid w:val="00304186"/>
    <w:rsid w:val="00304577"/>
    <w:rsid w:val="0030457F"/>
    <w:rsid w:val="00304899"/>
    <w:rsid w:val="00304C00"/>
    <w:rsid w:val="00304C4A"/>
    <w:rsid w:val="00304D01"/>
    <w:rsid w:val="00304D52"/>
    <w:rsid w:val="00304F64"/>
    <w:rsid w:val="003050CC"/>
    <w:rsid w:val="00305B14"/>
    <w:rsid w:val="00305D14"/>
    <w:rsid w:val="00305F13"/>
    <w:rsid w:val="00305FC1"/>
    <w:rsid w:val="00305FFD"/>
    <w:rsid w:val="003061A7"/>
    <w:rsid w:val="00306266"/>
    <w:rsid w:val="003063C0"/>
    <w:rsid w:val="0030646C"/>
    <w:rsid w:val="00306639"/>
    <w:rsid w:val="00306646"/>
    <w:rsid w:val="003069B0"/>
    <w:rsid w:val="003069C1"/>
    <w:rsid w:val="00306B39"/>
    <w:rsid w:val="00306D66"/>
    <w:rsid w:val="00306F14"/>
    <w:rsid w:val="00306FAE"/>
    <w:rsid w:val="00306FE5"/>
    <w:rsid w:val="0030712E"/>
    <w:rsid w:val="003072A4"/>
    <w:rsid w:val="003074AF"/>
    <w:rsid w:val="003075B7"/>
    <w:rsid w:val="0030775C"/>
    <w:rsid w:val="00307A9A"/>
    <w:rsid w:val="00307AB8"/>
    <w:rsid w:val="00307D3C"/>
    <w:rsid w:val="003106BF"/>
    <w:rsid w:val="003107DD"/>
    <w:rsid w:val="003107F3"/>
    <w:rsid w:val="00310A44"/>
    <w:rsid w:val="00310B59"/>
    <w:rsid w:val="00310BF7"/>
    <w:rsid w:val="00310E44"/>
    <w:rsid w:val="00310E66"/>
    <w:rsid w:val="00310E8C"/>
    <w:rsid w:val="00310FAD"/>
    <w:rsid w:val="003112EA"/>
    <w:rsid w:val="00311354"/>
    <w:rsid w:val="00311439"/>
    <w:rsid w:val="003114D9"/>
    <w:rsid w:val="00311700"/>
    <w:rsid w:val="003118F4"/>
    <w:rsid w:val="00311A24"/>
    <w:rsid w:val="00311C25"/>
    <w:rsid w:val="00311DF0"/>
    <w:rsid w:val="00312089"/>
    <w:rsid w:val="00312099"/>
    <w:rsid w:val="00312106"/>
    <w:rsid w:val="00312285"/>
    <w:rsid w:val="00312299"/>
    <w:rsid w:val="003122BF"/>
    <w:rsid w:val="0031258D"/>
    <w:rsid w:val="00312591"/>
    <w:rsid w:val="00312C58"/>
    <w:rsid w:val="00312FE6"/>
    <w:rsid w:val="0031301D"/>
    <w:rsid w:val="003131D8"/>
    <w:rsid w:val="0031336B"/>
    <w:rsid w:val="003133EE"/>
    <w:rsid w:val="0031351E"/>
    <w:rsid w:val="00313661"/>
    <w:rsid w:val="00313695"/>
    <w:rsid w:val="00313855"/>
    <w:rsid w:val="00313889"/>
    <w:rsid w:val="0031398B"/>
    <w:rsid w:val="003139C4"/>
    <w:rsid w:val="00313AF2"/>
    <w:rsid w:val="00313EDD"/>
    <w:rsid w:val="00314105"/>
    <w:rsid w:val="003143B8"/>
    <w:rsid w:val="003143F2"/>
    <w:rsid w:val="00314511"/>
    <w:rsid w:val="00314636"/>
    <w:rsid w:val="00314BB3"/>
    <w:rsid w:val="00314C22"/>
    <w:rsid w:val="00314CAA"/>
    <w:rsid w:val="00314D65"/>
    <w:rsid w:val="003151AA"/>
    <w:rsid w:val="00315633"/>
    <w:rsid w:val="003157EF"/>
    <w:rsid w:val="0031580F"/>
    <w:rsid w:val="00315923"/>
    <w:rsid w:val="00315D74"/>
    <w:rsid w:val="00315DA6"/>
    <w:rsid w:val="00315FA2"/>
    <w:rsid w:val="0031666F"/>
    <w:rsid w:val="00316773"/>
    <w:rsid w:val="00316980"/>
    <w:rsid w:val="00316D3B"/>
    <w:rsid w:val="00317108"/>
    <w:rsid w:val="00317111"/>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CEC"/>
    <w:rsid w:val="00321F7D"/>
    <w:rsid w:val="003220EF"/>
    <w:rsid w:val="0032288F"/>
    <w:rsid w:val="00322BB4"/>
    <w:rsid w:val="00323183"/>
    <w:rsid w:val="003231B2"/>
    <w:rsid w:val="00323401"/>
    <w:rsid w:val="003234B6"/>
    <w:rsid w:val="003234C0"/>
    <w:rsid w:val="00323763"/>
    <w:rsid w:val="00323E0C"/>
    <w:rsid w:val="00323F20"/>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497"/>
    <w:rsid w:val="003279C1"/>
    <w:rsid w:val="00327A1D"/>
    <w:rsid w:val="00327BAE"/>
    <w:rsid w:val="00327BC9"/>
    <w:rsid w:val="00327BF1"/>
    <w:rsid w:val="00327C40"/>
    <w:rsid w:val="00327D8D"/>
    <w:rsid w:val="00330185"/>
    <w:rsid w:val="003303AF"/>
    <w:rsid w:val="0033062C"/>
    <w:rsid w:val="00330A63"/>
    <w:rsid w:val="00330D6D"/>
    <w:rsid w:val="00330E2F"/>
    <w:rsid w:val="00330F99"/>
    <w:rsid w:val="003313C8"/>
    <w:rsid w:val="003315DA"/>
    <w:rsid w:val="003316B7"/>
    <w:rsid w:val="003318BD"/>
    <w:rsid w:val="003318EF"/>
    <w:rsid w:val="003319B3"/>
    <w:rsid w:val="00331AEC"/>
    <w:rsid w:val="0033236D"/>
    <w:rsid w:val="003323AA"/>
    <w:rsid w:val="003323CE"/>
    <w:rsid w:val="003325C7"/>
    <w:rsid w:val="00332609"/>
    <w:rsid w:val="00332998"/>
    <w:rsid w:val="00332CAC"/>
    <w:rsid w:val="00332DC2"/>
    <w:rsid w:val="003334EF"/>
    <w:rsid w:val="00333513"/>
    <w:rsid w:val="003336B2"/>
    <w:rsid w:val="003337B7"/>
    <w:rsid w:val="003337C2"/>
    <w:rsid w:val="00333801"/>
    <w:rsid w:val="003339F3"/>
    <w:rsid w:val="00333B49"/>
    <w:rsid w:val="003340F6"/>
    <w:rsid w:val="0033430B"/>
    <w:rsid w:val="0033434F"/>
    <w:rsid w:val="00334623"/>
    <w:rsid w:val="00334747"/>
    <w:rsid w:val="00334772"/>
    <w:rsid w:val="003347B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8E9"/>
    <w:rsid w:val="003359FF"/>
    <w:rsid w:val="00335C66"/>
    <w:rsid w:val="00335FA2"/>
    <w:rsid w:val="00336351"/>
    <w:rsid w:val="00336463"/>
    <w:rsid w:val="003364F1"/>
    <w:rsid w:val="00336802"/>
    <w:rsid w:val="0033697E"/>
    <w:rsid w:val="003369D5"/>
    <w:rsid w:val="00336CB5"/>
    <w:rsid w:val="00336D16"/>
    <w:rsid w:val="00336E10"/>
    <w:rsid w:val="0033704E"/>
    <w:rsid w:val="003371C4"/>
    <w:rsid w:val="0033724B"/>
    <w:rsid w:val="00337501"/>
    <w:rsid w:val="00337556"/>
    <w:rsid w:val="00337638"/>
    <w:rsid w:val="003377AA"/>
    <w:rsid w:val="003379CE"/>
    <w:rsid w:val="00337BA5"/>
    <w:rsid w:val="00337D7C"/>
    <w:rsid w:val="00337E18"/>
    <w:rsid w:val="00337F06"/>
    <w:rsid w:val="00337FA8"/>
    <w:rsid w:val="0034000F"/>
    <w:rsid w:val="003400D3"/>
    <w:rsid w:val="0034014E"/>
    <w:rsid w:val="00340573"/>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A75"/>
    <w:rsid w:val="00342DAA"/>
    <w:rsid w:val="00342F5B"/>
    <w:rsid w:val="0034305C"/>
    <w:rsid w:val="0034309A"/>
    <w:rsid w:val="003430BC"/>
    <w:rsid w:val="0034320C"/>
    <w:rsid w:val="00343254"/>
    <w:rsid w:val="003433C6"/>
    <w:rsid w:val="0034343B"/>
    <w:rsid w:val="0034349A"/>
    <w:rsid w:val="00343A45"/>
    <w:rsid w:val="00343BF5"/>
    <w:rsid w:val="00343DEC"/>
    <w:rsid w:val="00343EBC"/>
    <w:rsid w:val="003441C5"/>
    <w:rsid w:val="003442E8"/>
    <w:rsid w:val="003443A7"/>
    <w:rsid w:val="00344438"/>
    <w:rsid w:val="00344453"/>
    <w:rsid w:val="003445BD"/>
    <w:rsid w:val="00344B12"/>
    <w:rsid w:val="00344B43"/>
    <w:rsid w:val="00344D53"/>
    <w:rsid w:val="00344DF9"/>
    <w:rsid w:val="00345196"/>
    <w:rsid w:val="003451CA"/>
    <w:rsid w:val="00345743"/>
    <w:rsid w:val="0034585F"/>
    <w:rsid w:val="00345981"/>
    <w:rsid w:val="003459BF"/>
    <w:rsid w:val="003459DB"/>
    <w:rsid w:val="00345CD1"/>
    <w:rsid w:val="003460F3"/>
    <w:rsid w:val="00346236"/>
    <w:rsid w:val="00346238"/>
    <w:rsid w:val="00346338"/>
    <w:rsid w:val="00346936"/>
    <w:rsid w:val="00346A08"/>
    <w:rsid w:val="00347286"/>
    <w:rsid w:val="003472FD"/>
    <w:rsid w:val="003474AB"/>
    <w:rsid w:val="00347B2A"/>
    <w:rsid w:val="00347D67"/>
    <w:rsid w:val="00347FB7"/>
    <w:rsid w:val="00350061"/>
    <w:rsid w:val="0035018C"/>
    <w:rsid w:val="003507B9"/>
    <w:rsid w:val="003509F2"/>
    <w:rsid w:val="00350B20"/>
    <w:rsid w:val="00350B29"/>
    <w:rsid w:val="00350C38"/>
    <w:rsid w:val="00350C5B"/>
    <w:rsid w:val="00350E5C"/>
    <w:rsid w:val="0035103F"/>
    <w:rsid w:val="003511FB"/>
    <w:rsid w:val="00351241"/>
    <w:rsid w:val="0035131D"/>
    <w:rsid w:val="0035151C"/>
    <w:rsid w:val="003516E2"/>
    <w:rsid w:val="0035178A"/>
    <w:rsid w:val="0035197C"/>
    <w:rsid w:val="003519FA"/>
    <w:rsid w:val="00351A8B"/>
    <w:rsid w:val="00351E57"/>
    <w:rsid w:val="00351EAA"/>
    <w:rsid w:val="00351FA0"/>
    <w:rsid w:val="0035224D"/>
    <w:rsid w:val="003523B7"/>
    <w:rsid w:val="00352782"/>
    <w:rsid w:val="003527E4"/>
    <w:rsid w:val="003529A1"/>
    <w:rsid w:val="00352D4C"/>
    <w:rsid w:val="00352E52"/>
    <w:rsid w:val="00352E6A"/>
    <w:rsid w:val="003531E3"/>
    <w:rsid w:val="0035349A"/>
    <w:rsid w:val="003537FC"/>
    <w:rsid w:val="00353820"/>
    <w:rsid w:val="00353839"/>
    <w:rsid w:val="00353873"/>
    <w:rsid w:val="00353C52"/>
    <w:rsid w:val="00353FC1"/>
    <w:rsid w:val="00353FDB"/>
    <w:rsid w:val="003540B1"/>
    <w:rsid w:val="003542EE"/>
    <w:rsid w:val="003546B2"/>
    <w:rsid w:val="0035471A"/>
    <w:rsid w:val="003547C7"/>
    <w:rsid w:val="00354AAA"/>
    <w:rsid w:val="00354CBE"/>
    <w:rsid w:val="00354E54"/>
    <w:rsid w:val="00354E6A"/>
    <w:rsid w:val="00354F3F"/>
    <w:rsid w:val="0035503B"/>
    <w:rsid w:val="00355223"/>
    <w:rsid w:val="00355922"/>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AFB"/>
    <w:rsid w:val="00357B77"/>
    <w:rsid w:val="00357C98"/>
    <w:rsid w:val="00357E6A"/>
    <w:rsid w:val="00357E92"/>
    <w:rsid w:val="00357EC4"/>
    <w:rsid w:val="003603ED"/>
    <w:rsid w:val="00360457"/>
    <w:rsid w:val="0036068B"/>
    <w:rsid w:val="003608B6"/>
    <w:rsid w:val="00360D5D"/>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937"/>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0E"/>
    <w:rsid w:val="003653BF"/>
    <w:rsid w:val="00365809"/>
    <w:rsid w:val="003664A3"/>
    <w:rsid w:val="003664C8"/>
    <w:rsid w:val="003665F4"/>
    <w:rsid w:val="003667C4"/>
    <w:rsid w:val="003669A3"/>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3A0"/>
    <w:rsid w:val="003713B5"/>
    <w:rsid w:val="003714C1"/>
    <w:rsid w:val="003718F3"/>
    <w:rsid w:val="00372160"/>
    <w:rsid w:val="003722D1"/>
    <w:rsid w:val="00372542"/>
    <w:rsid w:val="0037254B"/>
    <w:rsid w:val="003725B8"/>
    <w:rsid w:val="00372924"/>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731"/>
    <w:rsid w:val="003759A2"/>
    <w:rsid w:val="00375C3F"/>
    <w:rsid w:val="00375ECD"/>
    <w:rsid w:val="00375F68"/>
    <w:rsid w:val="00376155"/>
    <w:rsid w:val="003761CF"/>
    <w:rsid w:val="00376219"/>
    <w:rsid w:val="0037631B"/>
    <w:rsid w:val="003764EF"/>
    <w:rsid w:val="00376847"/>
    <w:rsid w:val="00376981"/>
    <w:rsid w:val="00376C96"/>
    <w:rsid w:val="00376D86"/>
    <w:rsid w:val="00376E7F"/>
    <w:rsid w:val="00377677"/>
    <w:rsid w:val="003776BB"/>
    <w:rsid w:val="00377B78"/>
    <w:rsid w:val="003802D3"/>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1FF0"/>
    <w:rsid w:val="00382346"/>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43"/>
    <w:rsid w:val="00384354"/>
    <w:rsid w:val="003843CC"/>
    <w:rsid w:val="003843DC"/>
    <w:rsid w:val="00384651"/>
    <w:rsid w:val="00384709"/>
    <w:rsid w:val="00384899"/>
    <w:rsid w:val="0038490A"/>
    <w:rsid w:val="00384BDC"/>
    <w:rsid w:val="00384D7E"/>
    <w:rsid w:val="00384EE9"/>
    <w:rsid w:val="00384EEA"/>
    <w:rsid w:val="0038506C"/>
    <w:rsid w:val="0038519C"/>
    <w:rsid w:val="003852FC"/>
    <w:rsid w:val="00385993"/>
    <w:rsid w:val="003859C1"/>
    <w:rsid w:val="00385AFE"/>
    <w:rsid w:val="00385C10"/>
    <w:rsid w:val="00385C75"/>
    <w:rsid w:val="00385C9A"/>
    <w:rsid w:val="00385D05"/>
    <w:rsid w:val="00385D17"/>
    <w:rsid w:val="00385E57"/>
    <w:rsid w:val="00385EBE"/>
    <w:rsid w:val="003860F0"/>
    <w:rsid w:val="00386106"/>
    <w:rsid w:val="00386434"/>
    <w:rsid w:val="003867F8"/>
    <w:rsid w:val="003869D6"/>
    <w:rsid w:val="00386B37"/>
    <w:rsid w:val="0038795E"/>
    <w:rsid w:val="00387A40"/>
    <w:rsid w:val="00387AAD"/>
    <w:rsid w:val="00387AC4"/>
    <w:rsid w:val="00387BE5"/>
    <w:rsid w:val="00387C76"/>
    <w:rsid w:val="00387E9B"/>
    <w:rsid w:val="003903C3"/>
    <w:rsid w:val="003906A9"/>
    <w:rsid w:val="00390827"/>
    <w:rsid w:val="003909D7"/>
    <w:rsid w:val="003909FA"/>
    <w:rsid w:val="00390A2D"/>
    <w:rsid w:val="00390CFD"/>
    <w:rsid w:val="00390E22"/>
    <w:rsid w:val="00390ED7"/>
    <w:rsid w:val="00390F41"/>
    <w:rsid w:val="00390F4B"/>
    <w:rsid w:val="00391120"/>
    <w:rsid w:val="00391380"/>
    <w:rsid w:val="0039169C"/>
    <w:rsid w:val="00391901"/>
    <w:rsid w:val="00391B30"/>
    <w:rsid w:val="00391C41"/>
    <w:rsid w:val="00391D41"/>
    <w:rsid w:val="00391ECD"/>
    <w:rsid w:val="0039232D"/>
    <w:rsid w:val="003925C1"/>
    <w:rsid w:val="003928FD"/>
    <w:rsid w:val="00392AAF"/>
    <w:rsid w:val="00392ABA"/>
    <w:rsid w:val="00392AF1"/>
    <w:rsid w:val="00393082"/>
    <w:rsid w:val="003931DD"/>
    <w:rsid w:val="00393438"/>
    <w:rsid w:val="003935EB"/>
    <w:rsid w:val="00393687"/>
    <w:rsid w:val="0039397E"/>
    <w:rsid w:val="00393DDD"/>
    <w:rsid w:val="00393F8F"/>
    <w:rsid w:val="003941F4"/>
    <w:rsid w:val="00394210"/>
    <w:rsid w:val="003942F2"/>
    <w:rsid w:val="00394542"/>
    <w:rsid w:val="00394660"/>
    <w:rsid w:val="00394BE0"/>
    <w:rsid w:val="00394CA5"/>
    <w:rsid w:val="0039509E"/>
    <w:rsid w:val="00395455"/>
    <w:rsid w:val="0039569C"/>
    <w:rsid w:val="00395D16"/>
    <w:rsid w:val="00395E00"/>
    <w:rsid w:val="00395EFE"/>
    <w:rsid w:val="0039615E"/>
    <w:rsid w:val="0039622D"/>
    <w:rsid w:val="003964E1"/>
    <w:rsid w:val="003968E4"/>
    <w:rsid w:val="00396A8D"/>
    <w:rsid w:val="00396B29"/>
    <w:rsid w:val="00396C69"/>
    <w:rsid w:val="00396CF5"/>
    <w:rsid w:val="00397222"/>
    <w:rsid w:val="0039740E"/>
    <w:rsid w:val="00397662"/>
    <w:rsid w:val="00397D84"/>
    <w:rsid w:val="00397FDC"/>
    <w:rsid w:val="003A02C5"/>
    <w:rsid w:val="003A0674"/>
    <w:rsid w:val="003A07AB"/>
    <w:rsid w:val="003A0D2F"/>
    <w:rsid w:val="003A0D93"/>
    <w:rsid w:val="003A0E95"/>
    <w:rsid w:val="003A0EEB"/>
    <w:rsid w:val="003A0FDE"/>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A6"/>
    <w:rsid w:val="003A2EC8"/>
    <w:rsid w:val="003A324F"/>
    <w:rsid w:val="003A37F6"/>
    <w:rsid w:val="003A38C9"/>
    <w:rsid w:val="003A3976"/>
    <w:rsid w:val="003A3BD2"/>
    <w:rsid w:val="003A3C27"/>
    <w:rsid w:val="003A3DDE"/>
    <w:rsid w:val="003A3E82"/>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BAD"/>
    <w:rsid w:val="003A5FE8"/>
    <w:rsid w:val="003A6197"/>
    <w:rsid w:val="003A63D4"/>
    <w:rsid w:val="003A6427"/>
    <w:rsid w:val="003A6448"/>
    <w:rsid w:val="003A6BA5"/>
    <w:rsid w:val="003A6ECC"/>
    <w:rsid w:val="003A6F7E"/>
    <w:rsid w:val="003A6F9A"/>
    <w:rsid w:val="003A71ED"/>
    <w:rsid w:val="003A73E9"/>
    <w:rsid w:val="003A7441"/>
    <w:rsid w:val="003A74C6"/>
    <w:rsid w:val="003A7783"/>
    <w:rsid w:val="003A77B8"/>
    <w:rsid w:val="003A783C"/>
    <w:rsid w:val="003A78D5"/>
    <w:rsid w:val="003A79A9"/>
    <w:rsid w:val="003A7B6F"/>
    <w:rsid w:val="003A7C3E"/>
    <w:rsid w:val="003A7D4C"/>
    <w:rsid w:val="003A7D6D"/>
    <w:rsid w:val="003A7DF9"/>
    <w:rsid w:val="003A7E52"/>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5D2"/>
    <w:rsid w:val="003B1954"/>
    <w:rsid w:val="003B1B77"/>
    <w:rsid w:val="003B2042"/>
    <w:rsid w:val="003B21FD"/>
    <w:rsid w:val="003B2354"/>
    <w:rsid w:val="003B26E5"/>
    <w:rsid w:val="003B2AA5"/>
    <w:rsid w:val="003B2BC9"/>
    <w:rsid w:val="003B2D19"/>
    <w:rsid w:val="003B304C"/>
    <w:rsid w:val="003B30DE"/>
    <w:rsid w:val="003B313F"/>
    <w:rsid w:val="003B3170"/>
    <w:rsid w:val="003B3320"/>
    <w:rsid w:val="003B35DD"/>
    <w:rsid w:val="003B36EF"/>
    <w:rsid w:val="003B3909"/>
    <w:rsid w:val="003B39AB"/>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91"/>
    <w:rsid w:val="003B63E1"/>
    <w:rsid w:val="003B64A9"/>
    <w:rsid w:val="003B6593"/>
    <w:rsid w:val="003B65E9"/>
    <w:rsid w:val="003B678E"/>
    <w:rsid w:val="003B6838"/>
    <w:rsid w:val="003B68B6"/>
    <w:rsid w:val="003B68C9"/>
    <w:rsid w:val="003B6902"/>
    <w:rsid w:val="003B6A35"/>
    <w:rsid w:val="003B6D28"/>
    <w:rsid w:val="003B6E9D"/>
    <w:rsid w:val="003B6EE8"/>
    <w:rsid w:val="003B6F34"/>
    <w:rsid w:val="003B7326"/>
    <w:rsid w:val="003B74B9"/>
    <w:rsid w:val="003B7839"/>
    <w:rsid w:val="003B7A47"/>
    <w:rsid w:val="003B7A76"/>
    <w:rsid w:val="003B7B79"/>
    <w:rsid w:val="003B7E94"/>
    <w:rsid w:val="003B7ECA"/>
    <w:rsid w:val="003B7F41"/>
    <w:rsid w:val="003B7FCF"/>
    <w:rsid w:val="003C02C5"/>
    <w:rsid w:val="003C04B4"/>
    <w:rsid w:val="003C05BE"/>
    <w:rsid w:val="003C07C0"/>
    <w:rsid w:val="003C0DA1"/>
    <w:rsid w:val="003C1128"/>
    <w:rsid w:val="003C1388"/>
    <w:rsid w:val="003C14D9"/>
    <w:rsid w:val="003C1544"/>
    <w:rsid w:val="003C15E7"/>
    <w:rsid w:val="003C1838"/>
    <w:rsid w:val="003C1894"/>
    <w:rsid w:val="003C1BF0"/>
    <w:rsid w:val="003C1C11"/>
    <w:rsid w:val="003C1C5B"/>
    <w:rsid w:val="003C1D45"/>
    <w:rsid w:val="003C2067"/>
    <w:rsid w:val="003C21E5"/>
    <w:rsid w:val="003C2248"/>
    <w:rsid w:val="003C2500"/>
    <w:rsid w:val="003C2693"/>
    <w:rsid w:val="003C27CB"/>
    <w:rsid w:val="003C2893"/>
    <w:rsid w:val="003C293C"/>
    <w:rsid w:val="003C2E23"/>
    <w:rsid w:val="003C2FEA"/>
    <w:rsid w:val="003C3142"/>
    <w:rsid w:val="003C39EC"/>
    <w:rsid w:val="003C3C01"/>
    <w:rsid w:val="003C3E29"/>
    <w:rsid w:val="003C41D4"/>
    <w:rsid w:val="003C44EA"/>
    <w:rsid w:val="003C45AE"/>
    <w:rsid w:val="003C4647"/>
    <w:rsid w:val="003C4741"/>
    <w:rsid w:val="003C4979"/>
    <w:rsid w:val="003C5084"/>
    <w:rsid w:val="003C51C2"/>
    <w:rsid w:val="003C5211"/>
    <w:rsid w:val="003C56D3"/>
    <w:rsid w:val="003C56D8"/>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1C"/>
    <w:rsid w:val="003C7280"/>
    <w:rsid w:val="003C731F"/>
    <w:rsid w:val="003C7526"/>
    <w:rsid w:val="003C754A"/>
    <w:rsid w:val="003C7954"/>
    <w:rsid w:val="003C79AC"/>
    <w:rsid w:val="003C7A66"/>
    <w:rsid w:val="003C7D4E"/>
    <w:rsid w:val="003C7DD1"/>
    <w:rsid w:val="003D004D"/>
    <w:rsid w:val="003D0253"/>
    <w:rsid w:val="003D0359"/>
    <w:rsid w:val="003D0362"/>
    <w:rsid w:val="003D080E"/>
    <w:rsid w:val="003D088F"/>
    <w:rsid w:val="003D0A40"/>
    <w:rsid w:val="003D0A64"/>
    <w:rsid w:val="003D0A6E"/>
    <w:rsid w:val="003D1033"/>
    <w:rsid w:val="003D14B4"/>
    <w:rsid w:val="003D1596"/>
    <w:rsid w:val="003D1639"/>
    <w:rsid w:val="003D1810"/>
    <w:rsid w:val="003D1908"/>
    <w:rsid w:val="003D1951"/>
    <w:rsid w:val="003D1D4B"/>
    <w:rsid w:val="003D1EC9"/>
    <w:rsid w:val="003D2061"/>
    <w:rsid w:val="003D216C"/>
    <w:rsid w:val="003D218A"/>
    <w:rsid w:val="003D21D7"/>
    <w:rsid w:val="003D2832"/>
    <w:rsid w:val="003D28AD"/>
    <w:rsid w:val="003D2A5C"/>
    <w:rsid w:val="003D2B72"/>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BD3"/>
    <w:rsid w:val="003D4C1F"/>
    <w:rsid w:val="003D4C46"/>
    <w:rsid w:val="003D4CA2"/>
    <w:rsid w:val="003D4D79"/>
    <w:rsid w:val="003D4E25"/>
    <w:rsid w:val="003D4EB2"/>
    <w:rsid w:val="003D4FD5"/>
    <w:rsid w:val="003D5036"/>
    <w:rsid w:val="003D5302"/>
    <w:rsid w:val="003D53B3"/>
    <w:rsid w:val="003D5490"/>
    <w:rsid w:val="003D5517"/>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6D21"/>
    <w:rsid w:val="003D72BF"/>
    <w:rsid w:val="003D7BBC"/>
    <w:rsid w:val="003D7BFD"/>
    <w:rsid w:val="003D7EB7"/>
    <w:rsid w:val="003D7F64"/>
    <w:rsid w:val="003E03F2"/>
    <w:rsid w:val="003E0452"/>
    <w:rsid w:val="003E0694"/>
    <w:rsid w:val="003E06D2"/>
    <w:rsid w:val="003E07FB"/>
    <w:rsid w:val="003E09E3"/>
    <w:rsid w:val="003E0B93"/>
    <w:rsid w:val="003E0DBA"/>
    <w:rsid w:val="003E16EA"/>
    <w:rsid w:val="003E1736"/>
    <w:rsid w:val="003E17D8"/>
    <w:rsid w:val="003E18AD"/>
    <w:rsid w:val="003E1C17"/>
    <w:rsid w:val="003E1CC2"/>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64C"/>
    <w:rsid w:val="003E489F"/>
    <w:rsid w:val="003E4AB2"/>
    <w:rsid w:val="003E4AD7"/>
    <w:rsid w:val="003E4CD4"/>
    <w:rsid w:val="003E510D"/>
    <w:rsid w:val="003E5413"/>
    <w:rsid w:val="003E5426"/>
    <w:rsid w:val="003E5654"/>
    <w:rsid w:val="003E56F5"/>
    <w:rsid w:val="003E595A"/>
    <w:rsid w:val="003E5A08"/>
    <w:rsid w:val="003E60FE"/>
    <w:rsid w:val="003E64AE"/>
    <w:rsid w:val="003E64B3"/>
    <w:rsid w:val="003E652B"/>
    <w:rsid w:val="003E679D"/>
    <w:rsid w:val="003E691B"/>
    <w:rsid w:val="003E69DE"/>
    <w:rsid w:val="003E6A21"/>
    <w:rsid w:val="003E6A4B"/>
    <w:rsid w:val="003E6B4B"/>
    <w:rsid w:val="003E6BB9"/>
    <w:rsid w:val="003E6E93"/>
    <w:rsid w:val="003E6F87"/>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0EBC"/>
    <w:rsid w:val="003F11D7"/>
    <w:rsid w:val="003F1928"/>
    <w:rsid w:val="003F1A71"/>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4A3"/>
    <w:rsid w:val="003F4561"/>
    <w:rsid w:val="003F456F"/>
    <w:rsid w:val="003F4796"/>
    <w:rsid w:val="003F4A24"/>
    <w:rsid w:val="003F5139"/>
    <w:rsid w:val="003F52A3"/>
    <w:rsid w:val="003F54D0"/>
    <w:rsid w:val="003F54EE"/>
    <w:rsid w:val="003F5524"/>
    <w:rsid w:val="003F556D"/>
    <w:rsid w:val="003F5624"/>
    <w:rsid w:val="003F5741"/>
    <w:rsid w:val="003F59CF"/>
    <w:rsid w:val="003F5B8F"/>
    <w:rsid w:val="003F5C1A"/>
    <w:rsid w:val="003F5D6C"/>
    <w:rsid w:val="003F5F1D"/>
    <w:rsid w:val="003F5F5D"/>
    <w:rsid w:val="003F651E"/>
    <w:rsid w:val="003F66CB"/>
    <w:rsid w:val="003F69BB"/>
    <w:rsid w:val="003F6A9B"/>
    <w:rsid w:val="003F6AB8"/>
    <w:rsid w:val="003F6B11"/>
    <w:rsid w:val="003F6B5A"/>
    <w:rsid w:val="003F6D05"/>
    <w:rsid w:val="003F6D7C"/>
    <w:rsid w:val="003F6E1B"/>
    <w:rsid w:val="003F6EE3"/>
    <w:rsid w:val="003F7011"/>
    <w:rsid w:val="003F7328"/>
    <w:rsid w:val="003F745A"/>
    <w:rsid w:val="003F7536"/>
    <w:rsid w:val="003F77C8"/>
    <w:rsid w:val="003F7AA8"/>
    <w:rsid w:val="003F7B57"/>
    <w:rsid w:val="003F7B8F"/>
    <w:rsid w:val="003F7E3A"/>
    <w:rsid w:val="003F7EBD"/>
    <w:rsid w:val="003F7F3D"/>
    <w:rsid w:val="00400083"/>
    <w:rsid w:val="004001FB"/>
    <w:rsid w:val="00400281"/>
    <w:rsid w:val="00400564"/>
    <w:rsid w:val="00400880"/>
    <w:rsid w:val="00400C41"/>
    <w:rsid w:val="00400DAD"/>
    <w:rsid w:val="00401276"/>
    <w:rsid w:val="00401ABD"/>
    <w:rsid w:val="00401BD5"/>
    <w:rsid w:val="00401C81"/>
    <w:rsid w:val="00401CF1"/>
    <w:rsid w:val="00401CFC"/>
    <w:rsid w:val="00401E11"/>
    <w:rsid w:val="0040200F"/>
    <w:rsid w:val="00402093"/>
    <w:rsid w:val="004024C5"/>
    <w:rsid w:val="00402A01"/>
    <w:rsid w:val="00402B6B"/>
    <w:rsid w:val="00402CDC"/>
    <w:rsid w:val="00402D43"/>
    <w:rsid w:val="004032F8"/>
    <w:rsid w:val="00403312"/>
    <w:rsid w:val="004035C9"/>
    <w:rsid w:val="0040367A"/>
    <w:rsid w:val="0040368A"/>
    <w:rsid w:val="00403820"/>
    <w:rsid w:val="00403A4A"/>
    <w:rsid w:val="00403E81"/>
    <w:rsid w:val="00404762"/>
    <w:rsid w:val="0040493C"/>
    <w:rsid w:val="00404BF5"/>
    <w:rsid w:val="00404EA7"/>
    <w:rsid w:val="00404F8A"/>
    <w:rsid w:val="00404FCF"/>
    <w:rsid w:val="00404FE7"/>
    <w:rsid w:val="00405167"/>
    <w:rsid w:val="004052CB"/>
    <w:rsid w:val="0040557A"/>
    <w:rsid w:val="0040557E"/>
    <w:rsid w:val="004057F5"/>
    <w:rsid w:val="004057FB"/>
    <w:rsid w:val="00405815"/>
    <w:rsid w:val="00405958"/>
    <w:rsid w:val="00405D34"/>
    <w:rsid w:val="00405E10"/>
    <w:rsid w:val="00405E46"/>
    <w:rsid w:val="00405E4E"/>
    <w:rsid w:val="00405FB2"/>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4B9"/>
    <w:rsid w:val="004109C5"/>
    <w:rsid w:val="00410C29"/>
    <w:rsid w:val="00410EC2"/>
    <w:rsid w:val="00410F89"/>
    <w:rsid w:val="0041124D"/>
    <w:rsid w:val="004117F5"/>
    <w:rsid w:val="00411821"/>
    <w:rsid w:val="004119F8"/>
    <w:rsid w:val="00411B24"/>
    <w:rsid w:val="00411DF7"/>
    <w:rsid w:val="00411E07"/>
    <w:rsid w:val="00411E78"/>
    <w:rsid w:val="004120C3"/>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A66"/>
    <w:rsid w:val="00416F6B"/>
    <w:rsid w:val="0041714F"/>
    <w:rsid w:val="004176CE"/>
    <w:rsid w:val="00417A64"/>
    <w:rsid w:val="00417AD5"/>
    <w:rsid w:val="00417ADC"/>
    <w:rsid w:val="00417D85"/>
    <w:rsid w:val="004200B7"/>
    <w:rsid w:val="0042021A"/>
    <w:rsid w:val="004202B0"/>
    <w:rsid w:val="00420709"/>
    <w:rsid w:val="0042087F"/>
    <w:rsid w:val="00420B19"/>
    <w:rsid w:val="00420B94"/>
    <w:rsid w:val="00420D2E"/>
    <w:rsid w:val="00420DAD"/>
    <w:rsid w:val="00420EF6"/>
    <w:rsid w:val="00421237"/>
    <w:rsid w:val="004212AA"/>
    <w:rsid w:val="0042139B"/>
    <w:rsid w:val="004213E2"/>
    <w:rsid w:val="004217BF"/>
    <w:rsid w:val="0042186B"/>
    <w:rsid w:val="00421965"/>
    <w:rsid w:val="0042196F"/>
    <w:rsid w:val="00421AAF"/>
    <w:rsid w:val="00421B97"/>
    <w:rsid w:val="00421BCC"/>
    <w:rsid w:val="00421C46"/>
    <w:rsid w:val="00421DE6"/>
    <w:rsid w:val="004220D4"/>
    <w:rsid w:val="004221AA"/>
    <w:rsid w:val="00422308"/>
    <w:rsid w:val="00422454"/>
    <w:rsid w:val="00422480"/>
    <w:rsid w:val="004225BA"/>
    <w:rsid w:val="0042276F"/>
    <w:rsid w:val="0042290D"/>
    <w:rsid w:val="0042292B"/>
    <w:rsid w:val="0042293C"/>
    <w:rsid w:val="00422C37"/>
    <w:rsid w:val="00422E03"/>
    <w:rsid w:val="00422E95"/>
    <w:rsid w:val="00422F1D"/>
    <w:rsid w:val="00423008"/>
    <w:rsid w:val="004231AA"/>
    <w:rsid w:val="00423330"/>
    <w:rsid w:val="004233A7"/>
    <w:rsid w:val="004233E2"/>
    <w:rsid w:val="004236BA"/>
    <w:rsid w:val="0042370C"/>
    <w:rsid w:val="0042370F"/>
    <w:rsid w:val="004237DD"/>
    <w:rsid w:val="004237E9"/>
    <w:rsid w:val="00423A9C"/>
    <w:rsid w:val="00423B98"/>
    <w:rsid w:val="004240B0"/>
    <w:rsid w:val="004240FE"/>
    <w:rsid w:val="0042417E"/>
    <w:rsid w:val="00424253"/>
    <w:rsid w:val="00424470"/>
    <w:rsid w:val="004244FE"/>
    <w:rsid w:val="00424651"/>
    <w:rsid w:val="00424958"/>
    <w:rsid w:val="00424BE7"/>
    <w:rsid w:val="00424C8F"/>
    <w:rsid w:val="00424DD0"/>
    <w:rsid w:val="00424EB5"/>
    <w:rsid w:val="00424EE4"/>
    <w:rsid w:val="00425008"/>
    <w:rsid w:val="00425061"/>
    <w:rsid w:val="0042509B"/>
    <w:rsid w:val="0042519C"/>
    <w:rsid w:val="004253CB"/>
    <w:rsid w:val="004255FB"/>
    <w:rsid w:val="004257F2"/>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27F9A"/>
    <w:rsid w:val="0043009A"/>
    <w:rsid w:val="004303DC"/>
    <w:rsid w:val="004307A8"/>
    <w:rsid w:val="00430921"/>
    <w:rsid w:val="00430991"/>
    <w:rsid w:val="00430BF9"/>
    <w:rsid w:val="00431045"/>
    <w:rsid w:val="0043133B"/>
    <w:rsid w:val="00431363"/>
    <w:rsid w:val="00431368"/>
    <w:rsid w:val="00431607"/>
    <w:rsid w:val="004317D6"/>
    <w:rsid w:val="00431C58"/>
    <w:rsid w:val="00431E7B"/>
    <w:rsid w:val="00431F36"/>
    <w:rsid w:val="00431FC2"/>
    <w:rsid w:val="004322E0"/>
    <w:rsid w:val="00432327"/>
    <w:rsid w:val="00432363"/>
    <w:rsid w:val="00432BCC"/>
    <w:rsid w:val="00432DC9"/>
    <w:rsid w:val="00432DCB"/>
    <w:rsid w:val="00432E2E"/>
    <w:rsid w:val="00432EEA"/>
    <w:rsid w:val="00433001"/>
    <w:rsid w:val="00433164"/>
    <w:rsid w:val="004331CC"/>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DCE"/>
    <w:rsid w:val="00435E0A"/>
    <w:rsid w:val="00435E2C"/>
    <w:rsid w:val="00435E68"/>
    <w:rsid w:val="00436202"/>
    <w:rsid w:val="00436291"/>
    <w:rsid w:val="004362CA"/>
    <w:rsid w:val="0043630D"/>
    <w:rsid w:val="0043647F"/>
    <w:rsid w:val="004364EC"/>
    <w:rsid w:val="004364FA"/>
    <w:rsid w:val="00436648"/>
    <w:rsid w:val="0043679C"/>
    <w:rsid w:val="004368B2"/>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1E3"/>
    <w:rsid w:val="0044159F"/>
    <w:rsid w:val="00441677"/>
    <w:rsid w:val="00441682"/>
    <w:rsid w:val="004418E0"/>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3B"/>
    <w:rsid w:val="00445F42"/>
    <w:rsid w:val="00446142"/>
    <w:rsid w:val="0044676A"/>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0D24"/>
    <w:rsid w:val="00451110"/>
    <w:rsid w:val="00451520"/>
    <w:rsid w:val="0045181A"/>
    <w:rsid w:val="00451A56"/>
    <w:rsid w:val="00452040"/>
    <w:rsid w:val="0045254A"/>
    <w:rsid w:val="00452D7D"/>
    <w:rsid w:val="00453292"/>
    <w:rsid w:val="00453348"/>
    <w:rsid w:val="00453A0F"/>
    <w:rsid w:val="00453B28"/>
    <w:rsid w:val="00453B78"/>
    <w:rsid w:val="00453E07"/>
    <w:rsid w:val="00453E30"/>
    <w:rsid w:val="00453F3F"/>
    <w:rsid w:val="004544CD"/>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2B"/>
    <w:rsid w:val="004600D4"/>
    <w:rsid w:val="004604E3"/>
    <w:rsid w:val="004605B4"/>
    <w:rsid w:val="00460864"/>
    <w:rsid w:val="00460A00"/>
    <w:rsid w:val="00460A94"/>
    <w:rsid w:val="00460DA1"/>
    <w:rsid w:val="00460E1F"/>
    <w:rsid w:val="00461179"/>
    <w:rsid w:val="00461202"/>
    <w:rsid w:val="004619A6"/>
    <w:rsid w:val="004619FC"/>
    <w:rsid w:val="00461A25"/>
    <w:rsid w:val="00461A86"/>
    <w:rsid w:val="00461B88"/>
    <w:rsid w:val="00461DB2"/>
    <w:rsid w:val="00462678"/>
    <w:rsid w:val="00462743"/>
    <w:rsid w:val="004627B9"/>
    <w:rsid w:val="004629FF"/>
    <w:rsid w:val="00462A37"/>
    <w:rsid w:val="00462C16"/>
    <w:rsid w:val="00462E2D"/>
    <w:rsid w:val="00463083"/>
    <w:rsid w:val="00463281"/>
    <w:rsid w:val="004632E2"/>
    <w:rsid w:val="004634C4"/>
    <w:rsid w:val="004636C9"/>
    <w:rsid w:val="004638E1"/>
    <w:rsid w:val="00463D5D"/>
    <w:rsid w:val="00464223"/>
    <w:rsid w:val="004646B8"/>
    <w:rsid w:val="0046487B"/>
    <w:rsid w:val="00464AA2"/>
    <w:rsid w:val="00464C17"/>
    <w:rsid w:val="00464FB8"/>
    <w:rsid w:val="00465171"/>
    <w:rsid w:val="004651D2"/>
    <w:rsid w:val="00465240"/>
    <w:rsid w:val="00465279"/>
    <w:rsid w:val="004652B6"/>
    <w:rsid w:val="00465505"/>
    <w:rsid w:val="004655BC"/>
    <w:rsid w:val="00465745"/>
    <w:rsid w:val="00465AE4"/>
    <w:rsid w:val="00465E31"/>
    <w:rsid w:val="00466203"/>
    <w:rsid w:val="00466316"/>
    <w:rsid w:val="00466324"/>
    <w:rsid w:val="00466341"/>
    <w:rsid w:val="004663AC"/>
    <w:rsid w:val="004665BA"/>
    <w:rsid w:val="0046685C"/>
    <w:rsid w:val="00466A05"/>
    <w:rsid w:val="00466A30"/>
    <w:rsid w:val="00466ACC"/>
    <w:rsid w:val="00466B80"/>
    <w:rsid w:val="00466DD6"/>
    <w:rsid w:val="004671A8"/>
    <w:rsid w:val="00467692"/>
    <w:rsid w:val="004676C9"/>
    <w:rsid w:val="004676D6"/>
    <w:rsid w:val="004677DB"/>
    <w:rsid w:val="004678C0"/>
    <w:rsid w:val="004678FC"/>
    <w:rsid w:val="00467A74"/>
    <w:rsid w:val="00467BBB"/>
    <w:rsid w:val="0047014D"/>
    <w:rsid w:val="0047049D"/>
    <w:rsid w:val="004708A8"/>
    <w:rsid w:val="004709F6"/>
    <w:rsid w:val="004710D3"/>
    <w:rsid w:val="004712A2"/>
    <w:rsid w:val="0047134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0FD"/>
    <w:rsid w:val="00473331"/>
    <w:rsid w:val="004733CD"/>
    <w:rsid w:val="00473612"/>
    <w:rsid w:val="00473A9C"/>
    <w:rsid w:val="00473B98"/>
    <w:rsid w:val="00473BAD"/>
    <w:rsid w:val="00473C2B"/>
    <w:rsid w:val="00473C73"/>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5FCD"/>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7A"/>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074"/>
    <w:rsid w:val="00482426"/>
    <w:rsid w:val="00482546"/>
    <w:rsid w:val="00482608"/>
    <w:rsid w:val="00482669"/>
    <w:rsid w:val="0048267B"/>
    <w:rsid w:val="00482701"/>
    <w:rsid w:val="00482E64"/>
    <w:rsid w:val="0048326F"/>
    <w:rsid w:val="00483682"/>
    <w:rsid w:val="004836DA"/>
    <w:rsid w:val="00483751"/>
    <w:rsid w:val="00483819"/>
    <w:rsid w:val="00483A93"/>
    <w:rsid w:val="00483BB0"/>
    <w:rsid w:val="00483DA0"/>
    <w:rsid w:val="00483ED1"/>
    <w:rsid w:val="00484001"/>
    <w:rsid w:val="0048424F"/>
    <w:rsid w:val="004842B2"/>
    <w:rsid w:val="004842C0"/>
    <w:rsid w:val="0048443E"/>
    <w:rsid w:val="00484719"/>
    <w:rsid w:val="00484955"/>
    <w:rsid w:val="00484981"/>
    <w:rsid w:val="00484A55"/>
    <w:rsid w:val="00484B0F"/>
    <w:rsid w:val="00484C30"/>
    <w:rsid w:val="00484CFF"/>
    <w:rsid w:val="00484D39"/>
    <w:rsid w:val="00484DDF"/>
    <w:rsid w:val="00485140"/>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DB3"/>
    <w:rsid w:val="00487E02"/>
    <w:rsid w:val="00487F8E"/>
    <w:rsid w:val="00487FBC"/>
    <w:rsid w:val="00490035"/>
    <w:rsid w:val="00490133"/>
    <w:rsid w:val="004902DC"/>
    <w:rsid w:val="0049033D"/>
    <w:rsid w:val="00490353"/>
    <w:rsid w:val="00490393"/>
    <w:rsid w:val="004904AA"/>
    <w:rsid w:val="004907DB"/>
    <w:rsid w:val="004910A5"/>
    <w:rsid w:val="004910C4"/>
    <w:rsid w:val="004912C9"/>
    <w:rsid w:val="004912CF"/>
    <w:rsid w:val="004912FD"/>
    <w:rsid w:val="004915B3"/>
    <w:rsid w:val="00491748"/>
    <w:rsid w:val="00491A0D"/>
    <w:rsid w:val="00491CAB"/>
    <w:rsid w:val="00491E60"/>
    <w:rsid w:val="0049210E"/>
    <w:rsid w:val="0049212C"/>
    <w:rsid w:val="004922B2"/>
    <w:rsid w:val="004922F8"/>
    <w:rsid w:val="00492379"/>
    <w:rsid w:val="00492382"/>
    <w:rsid w:val="004924C1"/>
    <w:rsid w:val="004926AE"/>
    <w:rsid w:val="004927CE"/>
    <w:rsid w:val="004928B0"/>
    <w:rsid w:val="00492B61"/>
    <w:rsid w:val="00492C0B"/>
    <w:rsid w:val="00492CBE"/>
    <w:rsid w:val="00492E08"/>
    <w:rsid w:val="0049326F"/>
    <w:rsid w:val="0049327D"/>
    <w:rsid w:val="00493974"/>
    <w:rsid w:val="00493B68"/>
    <w:rsid w:val="00493B6A"/>
    <w:rsid w:val="00493C78"/>
    <w:rsid w:val="004940F1"/>
    <w:rsid w:val="0049424C"/>
    <w:rsid w:val="00494423"/>
    <w:rsid w:val="00494718"/>
    <w:rsid w:val="004947D9"/>
    <w:rsid w:val="00494983"/>
    <w:rsid w:val="00494A13"/>
    <w:rsid w:val="00494A1A"/>
    <w:rsid w:val="00494A27"/>
    <w:rsid w:val="00494BFA"/>
    <w:rsid w:val="00494CBC"/>
    <w:rsid w:val="00494E8E"/>
    <w:rsid w:val="00494F77"/>
    <w:rsid w:val="004954A2"/>
    <w:rsid w:val="00495AD4"/>
    <w:rsid w:val="00495D38"/>
    <w:rsid w:val="00495DD9"/>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45B"/>
    <w:rsid w:val="004A1567"/>
    <w:rsid w:val="004A16CF"/>
    <w:rsid w:val="004A17D5"/>
    <w:rsid w:val="004A1860"/>
    <w:rsid w:val="004A1BAA"/>
    <w:rsid w:val="004A1C40"/>
    <w:rsid w:val="004A1D0B"/>
    <w:rsid w:val="004A2011"/>
    <w:rsid w:val="004A2031"/>
    <w:rsid w:val="004A22EE"/>
    <w:rsid w:val="004A25FD"/>
    <w:rsid w:val="004A273B"/>
    <w:rsid w:val="004A296B"/>
    <w:rsid w:val="004A296C"/>
    <w:rsid w:val="004A29E3"/>
    <w:rsid w:val="004A2B0A"/>
    <w:rsid w:val="004A2C2C"/>
    <w:rsid w:val="004A2ED9"/>
    <w:rsid w:val="004A3093"/>
    <w:rsid w:val="004A348D"/>
    <w:rsid w:val="004A3751"/>
    <w:rsid w:val="004A3A43"/>
    <w:rsid w:val="004A3C71"/>
    <w:rsid w:val="004A41A4"/>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51"/>
    <w:rsid w:val="004A56E6"/>
    <w:rsid w:val="004A578D"/>
    <w:rsid w:val="004A5866"/>
    <w:rsid w:val="004A58BE"/>
    <w:rsid w:val="004A58E7"/>
    <w:rsid w:val="004A591B"/>
    <w:rsid w:val="004A5933"/>
    <w:rsid w:val="004A59C1"/>
    <w:rsid w:val="004A5A49"/>
    <w:rsid w:val="004A5B90"/>
    <w:rsid w:val="004A5CF1"/>
    <w:rsid w:val="004A6023"/>
    <w:rsid w:val="004A609E"/>
    <w:rsid w:val="004A614B"/>
    <w:rsid w:val="004A64B5"/>
    <w:rsid w:val="004A6519"/>
    <w:rsid w:val="004A664C"/>
    <w:rsid w:val="004A6739"/>
    <w:rsid w:val="004A6F44"/>
    <w:rsid w:val="004A70FE"/>
    <w:rsid w:val="004A7760"/>
    <w:rsid w:val="004A7823"/>
    <w:rsid w:val="004A7A85"/>
    <w:rsid w:val="004A7B9E"/>
    <w:rsid w:val="004A7BDB"/>
    <w:rsid w:val="004A7CD3"/>
    <w:rsid w:val="004A7CF2"/>
    <w:rsid w:val="004A7D46"/>
    <w:rsid w:val="004A7D5B"/>
    <w:rsid w:val="004A7DFA"/>
    <w:rsid w:val="004A7DFB"/>
    <w:rsid w:val="004B0085"/>
    <w:rsid w:val="004B008E"/>
    <w:rsid w:val="004B0796"/>
    <w:rsid w:val="004B0852"/>
    <w:rsid w:val="004B097C"/>
    <w:rsid w:val="004B09C5"/>
    <w:rsid w:val="004B0CC7"/>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594"/>
    <w:rsid w:val="004B3608"/>
    <w:rsid w:val="004B3B80"/>
    <w:rsid w:val="004B3D84"/>
    <w:rsid w:val="004B3F9A"/>
    <w:rsid w:val="004B45E3"/>
    <w:rsid w:val="004B4699"/>
    <w:rsid w:val="004B4727"/>
    <w:rsid w:val="004B4923"/>
    <w:rsid w:val="004B4B5D"/>
    <w:rsid w:val="004B4DEE"/>
    <w:rsid w:val="004B5348"/>
    <w:rsid w:val="004B5380"/>
    <w:rsid w:val="004B5386"/>
    <w:rsid w:val="004B5593"/>
    <w:rsid w:val="004B5742"/>
    <w:rsid w:val="004B5779"/>
    <w:rsid w:val="004B580F"/>
    <w:rsid w:val="004B5844"/>
    <w:rsid w:val="004B5956"/>
    <w:rsid w:val="004B5B3D"/>
    <w:rsid w:val="004B5BE3"/>
    <w:rsid w:val="004B5C52"/>
    <w:rsid w:val="004B5C8A"/>
    <w:rsid w:val="004B5CD5"/>
    <w:rsid w:val="004B5D17"/>
    <w:rsid w:val="004B5FFE"/>
    <w:rsid w:val="004B6669"/>
    <w:rsid w:val="004B66C0"/>
    <w:rsid w:val="004B6947"/>
    <w:rsid w:val="004B6A07"/>
    <w:rsid w:val="004B6A0B"/>
    <w:rsid w:val="004B6EF8"/>
    <w:rsid w:val="004B6F32"/>
    <w:rsid w:val="004B6FA2"/>
    <w:rsid w:val="004B7008"/>
    <w:rsid w:val="004B706C"/>
    <w:rsid w:val="004B71F1"/>
    <w:rsid w:val="004B7437"/>
    <w:rsid w:val="004B77ED"/>
    <w:rsid w:val="004B7A8B"/>
    <w:rsid w:val="004B7B68"/>
    <w:rsid w:val="004B7BA9"/>
    <w:rsid w:val="004B7C0B"/>
    <w:rsid w:val="004B7C2F"/>
    <w:rsid w:val="004B7DAF"/>
    <w:rsid w:val="004B7FE3"/>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7D3"/>
    <w:rsid w:val="004C2800"/>
    <w:rsid w:val="004C28EB"/>
    <w:rsid w:val="004C2C19"/>
    <w:rsid w:val="004C2C1C"/>
    <w:rsid w:val="004C2E1F"/>
    <w:rsid w:val="004C2E70"/>
    <w:rsid w:val="004C2FBA"/>
    <w:rsid w:val="004C3040"/>
    <w:rsid w:val="004C3055"/>
    <w:rsid w:val="004C3092"/>
    <w:rsid w:val="004C309F"/>
    <w:rsid w:val="004C33A4"/>
    <w:rsid w:val="004C363B"/>
    <w:rsid w:val="004C3745"/>
    <w:rsid w:val="004C3781"/>
    <w:rsid w:val="004C383D"/>
    <w:rsid w:val="004C38DF"/>
    <w:rsid w:val="004C3C68"/>
    <w:rsid w:val="004C3E06"/>
    <w:rsid w:val="004C41B3"/>
    <w:rsid w:val="004C42E5"/>
    <w:rsid w:val="004C4679"/>
    <w:rsid w:val="004C47A2"/>
    <w:rsid w:val="004C4ED7"/>
    <w:rsid w:val="004C505D"/>
    <w:rsid w:val="004C54A4"/>
    <w:rsid w:val="004C54A9"/>
    <w:rsid w:val="004C54E5"/>
    <w:rsid w:val="004C58F0"/>
    <w:rsid w:val="004C59B2"/>
    <w:rsid w:val="004C5C7F"/>
    <w:rsid w:val="004C5D13"/>
    <w:rsid w:val="004C5EFD"/>
    <w:rsid w:val="004C6027"/>
    <w:rsid w:val="004C60B9"/>
    <w:rsid w:val="004C620C"/>
    <w:rsid w:val="004C6302"/>
    <w:rsid w:val="004C6307"/>
    <w:rsid w:val="004C63B4"/>
    <w:rsid w:val="004C64AD"/>
    <w:rsid w:val="004C671B"/>
    <w:rsid w:val="004C67A0"/>
    <w:rsid w:val="004C6821"/>
    <w:rsid w:val="004C68E5"/>
    <w:rsid w:val="004C69D3"/>
    <w:rsid w:val="004C69FF"/>
    <w:rsid w:val="004C6AB7"/>
    <w:rsid w:val="004C6C01"/>
    <w:rsid w:val="004C6C60"/>
    <w:rsid w:val="004C6FB0"/>
    <w:rsid w:val="004C7452"/>
    <w:rsid w:val="004C76B8"/>
    <w:rsid w:val="004C782F"/>
    <w:rsid w:val="004C7C0D"/>
    <w:rsid w:val="004C7C12"/>
    <w:rsid w:val="004D0019"/>
    <w:rsid w:val="004D0057"/>
    <w:rsid w:val="004D010D"/>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9C8"/>
    <w:rsid w:val="004D1A4D"/>
    <w:rsid w:val="004D1B60"/>
    <w:rsid w:val="004D1D34"/>
    <w:rsid w:val="004D1D72"/>
    <w:rsid w:val="004D215D"/>
    <w:rsid w:val="004D28FF"/>
    <w:rsid w:val="004D2A56"/>
    <w:rsid w:val="004D2C73"/>
    <w:rsid w:val="004D2CC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C98"/>
    <w:rsid w:val="004D4DA9"/>
    <w:rsid w:val="004D4DDE"/>
    <w:rsid w:val="004D4DED"/>
    <w:rsid w:val="004D50C3"/>
    <w:rsid w:val="004D50D8"/>
    <w:rsid w:val="004D521C"/>
    <w:rsid w:val="004D5484"/>
    <w:rsid w:val="004D55AD"/>
    <w:rsid w:val="004D5645"/>
    <w:rsid w:val="004D577B"/>
    <w:rsid w:val="004D5DB0"/>
    <w:rsid w:val="004D5EA1"/>
    <w:rsid w:val="004D5EAA"/>
    <w:rsid w:val="004D6129"/>
    <w:rsid w:val="004D677C"/>
    <w:rsid w:val="004D681A"/>
    <w:rsid w:val="004D68F1"/>
    <w:rsid w:val="004D6BBF"/>
    <w:rsid w:val="004D6DBA"/>
    <w:rsid w:val="004D6EC1"/>
    <w:rsid w:val="004D6EFE"/>
    <w:rsid w:val="004D6F78"/>
    <w:rsid w:val="004D6FB3"/>
    <w:rsid w:val="004D6FDE"/>
    <w:rsid w:val="004D705B"/>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C19"/>
    <w:rsid w:val="004E1E07"/>
    <w:rsid w:val="004E203E"/>
    <w:rsid w:val="004E2316"/>
    <w:rsid w:val="004E23D4"/>
    <w:rsid w:val="004E2811"/>
    <w:rsid w:val="004E28AF"/>
    <w:rsid w:val="004E2A31"/>
    <w:rsid w:val="004E2A8D"/>
    <w:rsid w:val="004E2B28"/>
    <w:rsid w:val="004E2B80"/>
    <w:rsid w:val="004E2C33"/>
    <w:rsid w:val="004E2C55"/>
    <w:rsid w:val="004E2E07"/>
    <w:rsid w:val="004E2E2F"/>
    <w:rsid w:val="004E2FE0"/>
    <w:rsid w:val="004E33D1"/>
    <w:rsid w:val="004E3498"/>
    <w:rsid w:val="004E34BB"/>
    <w:rsid w:val="004E34FD"/>
    <w:rsid w:val="004E37DA"/>
    <w:rsid w:val="004E3897"/>
    <w:rsid w:val="004E3A96"/>
    <w:rsid w:val="004E3E23"/>
    <w:rsid w:val="004E3E73"/>
    <w:rsid w:val="004E3EE5"/>
    <w:rsid w:val="004E4052"/>
    <w:rsid w:val="004E4084"/>
    <w:rsid w:val="004E4392"/>
    <w:rsid w:val="004E4412"/>
    <w:rsid w:val="004E46E9"/>
    <w:rsid w:val="004E4987"/>
    <w:rsid w:val="004E4A7F"/>
    <w:rsid w:val="004E4ADF"/>
    <w:rsid w:val="004E4CFC"/>
    <w:rsid w:val="004E50A2"/>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B19"/>
    <w:rsid w:val="004F0D0E"/>
    <w:rsid w:val="004F1132"/>
    <w:rsid w:val="004F1402"/>
    <w:rsid w:val="004F1489"/>
    <w:rsid w:val="004F14E3"/>
    <w:rsid w:val="004F1597"/>
    <w:rsid w:val="004F15C9"/>
    <w:rsid w:val="004F1796"/>
    <w:rsid w:val="004F24F5"/>
    <w:rsid w:val="004F261B"/>
    <w:rsid w:val="004F28C4"/>
    <w:rsid w:val="004F2941"/>
    <w:rsid w:val="004F298E"/>
    <w:rsid w:val="004F29D8"/>
    <w:rsid w:val="004F2BC3"/>
    <w:rsid w:val="004F2D14"/>
    <w:rsid w:val="004F2FD2"/>
    <w:rsid w:val="004F3051"/>
    <w:rsid w:val="004F334B"/>
    <w:rsid w:val="004F3593"/>
    <w:rsid w:val="004F3B2E"/>
    <w:rsid w:val="004F3B82"/>
    <w:rsid w:val="004F3CAB"/>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5D0"/>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B83"/>
    <w:rsid w:val="00503C15"/>
    <w:rsid w:val="00503DFE"/>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643"/>
    <w:rsid w:val="005056F6"/>
    <w:rsid w:val="0050580E"/>
    <w:rsid w:val="0050597C"/>
    <w:rsid w:val="005059CA"/>
    <w:rsid w:val="00505B31"/>
    <w:rsid w:val="00505CA1"/>
    <w:rsid w:val="00505D78"/>
    <w:rsid w:val="00505DE6"/>
    <w:rsid w:val="00505EA3"/>
    <w:rsid w:val="00505EB2"/>
    <w:rsid w:val="00506630"/>
    <w:rsid w:val="00506978"/>
    <w:rsid w:val="005069F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07EDA"/>
    <w:rsid w:val="00510234"/>
    <w:rsid w:val="00510306"/>
    <w:rsid w:val="005106B2"/>
    <w:rsid w:val="00510B1A"/>
    <w:rsid w:val="00510E0A"/>
    <w:rsid w:val="00510EE4"/>
    <w:rsid w:val="00510F2B"/>
    <w:rsid w:val="00510F9B"/>
    <w:rsid w:val="00510FCE"/>
    <w:rsid w:val="005111FE"/>
    <w:rsid w:val="0051122B"/>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A6C"/>
    <w:rsid w:val="00512BB6"/>
    <w:rsid w:val="00512C00"/>
    <w:rsid w:val="00512DFF"/>
    <w:rsid w:val="00513185"/>
    <w:rsid w:val="00513348"/>
    <w:rsid w:val="00513413"/>
    <w:rsid w:val="005134C9"/>
    <w:rsid w:val="00513549"/>
    <w:rsid w:val="00513622"/>
    <w:rsid w:val="005136C1"/>
    <w:rsid w:val="005137CC"/>
    <w:rsid w:val="00513AB6"/>
    <w:rsid w:val="00513B71"/>
    <w:rsid w:val="00513C25"/>
    <w:rsid w:val="00513CAE"/>
    <w:rsid w:val="00513EE6"/>
    <w:rsid w:val="00514308"/>
    <w:rsid w:val="005143D7"/>
    <w:rsid w:val="0051471F"/>
    <w:rsid w:val="0051474A"/>
    <w:rsid w:val="00514828"/>
    <w:rsid w:val="00514895"/>
    <w:rsid w:val="00514945"/>
    <w:rsid w:val="00514998"/>
    <w:rsid w:val="00514B0C"/>
    <w:rsid w:val="00514B46"/>
    <w:rsid w:val="00514C0D"/>
    <w:rsid w:val="0051505E"/>
    <w:rsid w:val="00515078"/>
    <w:rsid w:val="00515089"/>
    <w:rsid w:val="005151D4"/>
    <w:rsid w:val="00515237"/>
    <w:rsid w:val="00515412"/>
    <w:rsid w:val="00515538"/>
    <w:rsid w:val="0051554B"/>
    <w:rsid w:val="00515723"/>
    <w:rsid w:val="005157D8"/>
    <w:rsid w:val="005157F7"/>
    <w:rsid w:val="0051581E"/>
    <w:rsid w:val="005159E1"/>
    <w:rsid w:val="005159E4"/>
    <w:rsid w:val="00515AA6"/>
    <w:rsid w:val="00515CE9"/>
    <w:rsid w:val="00515F81"/>
    <w:rsid w:val="005160C6"/>
    <w:rsid w:val="00516111"/>
    <w:rsid w:val="005165AD"/>
    <w:rsid w:val="00516693"/>
    <w:rsid w:val="005166F7"/>
    <w:rsid w:val="005169B1"/>
    <w:rsid w:val="00516C22"/>
    <w:rsid w:val="0051728E"/>
    <w:rsid w:val="00517EB2"/>
    <w:rsid w:val="00517FD0"/>
    <w:rsid w:val="00520122"/>
    <w:rsid w:val="0052014F"/>
    <w:rsid w:val="005201C6"/>
    <w:rsid w:val="005204AB"/>
    <w:rsid w:val="00520659"/>
    <w:rsid w:val="00520669"/>
    <w:rsid w:val="005207F3"/>
    <w:rsid w:val="00520899"/>
    <w:rsid w:val="005208A3"/>
    <w:rsid w:val="00520B89"/>
    <w:rsid w:val="005210A7"/>
    <w:rsid w:val="005213DD"/>
    <w:rsid w:val="0052143F"/>
    <w:rsid w:val="005214CD"/>
    <w:rsid w:val="005215BC"/>
    <w:rsid w:val="00521809"/>
    <w:rsid w:val="0052192E"/>
    <w:rsid w:val="005219CD"/>
    <w:rsid w:val="00521A0D"/>
    <w:rsid w:val="00521B07"/>
    <w:rsid w:val="00521BB9"/>
    <w:rsid w:val="00521E5C"/>
    <w:rsid w:val="00522423"/>
    <w:rsid w:val="00522442"/>
    <w:rsid w:val="00522507"/>
    <w:rsid w:val="00522559"/>
    <w:rsid w:val="00522596"/>
    <w:rsid w:val="00522857"/>
    <w:rsid w:val="00523019"/>
    <w:rsid w:val="005231F9"/>
    <w:rsid w:val="005232E9"/>
    <w:rsid w:val="00523337"/>
    <w:rsid w:val="00523515"/>
    <w:rsid w:val="00523549"/>
    <w:rsid w:val="005236DF"/>
    <w:rsid w:val="005238A1"/>
    <w:rsid w:val="00523B10"/>
    <w:rsid w:val="00523C32"/>
    <w:rsid w:val="00523EFC"/>
    <w:rsid w:val="005240CA"/>
    <w:rsid w:val="0052416D"/>
    <w:rsid w:val="0052443D"/>
    <w:rsid w:val="0052453E"/>
    <w:rsid w:val="00524878"/>
    <w:rsid w:val="00524B7F"/>
    <w:rsid w:val="00524E74"/>
    <w:rsid w:val="00525513"/>
    <w:rsid w:val="0052566E"/>
    <w:rsid w:val="00525716"/>
    <w:rsid w:val="0052576C"/>
    <w:rsid w:val="00525BAD"/>
    <w:rsid w:val="00525E0B"/>
    <w:rsid w:val="00525F26"/>
    <w:rsid w:val="00526059"/>
    <w:rsid w:val="00526148"/>
    <w:rsid w:val="00526664"/>
    <w:rsid w:val="005267CE"/>
    <w:rsid w:val="00526AE8"/>
    <w:rsid w:val="00526C09"/>
    <w:rsid w:val="00526E3C"/>
    <w:rsid w:val="00526FD5"/>
    <w:rsid w:val="00527312"/>
    <w:rsid w:val="005277E8"/>
    <w:rsid w:val="00527906"/>
    <w:rsid w:val="0052793B"/>
    <w:rsid w:val="00527A07"/>
    <w:rsid w:val="00527B73"/>
    <w:rsid w:val="00527D26"/>
    <w:rsid w:val="00527D3A"/>
    <w:rsid w:val="00530257"/>
    <w:rsid w:val="0053025C"/>
    <w:rsid w:val="00530571"/>
    <w:rsid w:val="0053059E"/>
    <w:rsid w:val="0053066A"/>
    <w:rsid w:val="0053072B"/>
    <w:rsid w:val="00530976"/>
    <w:rsid w:val="00530D8F"/>
    <w:rsid w:val="00530EE1"/>
    <w:rsid w:val="00531236"/>
    <w:rsid w:val="00531442"/>
    <w:rsid w:val="00531584"/>
    <w:rsid w:val="0053162C"/>
    <w:rsid w:val="00531921"/>
    <w:rsid w:val="00531CB7"/>
    <w:rsid w:val="00531CDA"/>
    <w:rsid w:val="00531D92"/>
    <w:rsid w:val="00531FC0"/>
    <w:rsid w:val="0053200E"/>
    <w:rsid w:val="0053202E"/>
    <w:rsid w:val="005321A7"/>
    <w:rsid w:val="0053224B"/>
    <w:rsid w:val="005322C0"/>
    <w:rsid w:val="00532461"/>
    <w:rsid w:val="00532726"/>
    <w:rsid w:val="005327C6"/>
    <w:rsid w:val="00532987"/>
    <w:rsid w:val="00532B14"/>
    <w:rsid w:val="00532B83"/>
    <w:rsid w:val="00532FF7"/>
    <w:rsid w:val="00533028"/>
    <w:rsid w:val="00533191"/>
    <w:rsid w:val="00533576"/>
    <w:rsid w:val="00533622"/>
    <w:rsid w:val="00533677"/>
    <w:rsid w:val="00533BC7"/>
    <w:rsid w:val="00533CD2"/>
    <w:rsid w:val="0053403B"/>
    <w:rsid w:val="0053414F"/>
    <w:rsid w:val="0053424A"/>
    <w:rsid w:val="0053438E"/>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DE4"/>
    <w:rsid w:val="00535F64"/>
    <w:rsid w:val="00535F87"/>
    <w:rsid w:val="00536263"/>
    <w:rsid w:val="0053651A"/>
    <w:rsid w:val="005366C8"/>
    <w:rsid w:val="0053681E"/>
    <w:rsid w:val="00536883"/>
    <w:rsid w:val="0053690B"/>
    <w:rsid w:val="005369FA"/>
    <w:rsid w:val="00536A57"/>
    <w:rsid w:val="00536BA9"/>
    <w:rsid w:val="00536DDD"/>
    <w:rsid w:val="00536E4A"/>
    <w:rsid w:val="00536E67"/>
    <w:rsid w:val="0053708C"/>
    <w:rsid w:val="005370AF"/>
    <w:rsid w:val="0053719E"/>
    <w:rsid w:val="00537208"/>
    <w:rsid w:val="00537333"/>
    <w:rsid w:val="00537344"/>
    <w:rsid w:val="005375D3"/>
    <w:rsid w:val="00537783"/>
    <w:rsid w:val="00537A4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12"/>
    <w:rsid w:val="005417B3"/>
    <w:rsid w:val="00541B6F"/>
    <w:rsid w:val="00541B94"/>
    <w:rsid w:val="00541C36"/>
    <w:rsid w:val="00541DB8"/>
    <w:rsid w:val="00541E5C"/>
    <w:rsid w:val="005421BF"/>
    <w:rsid w:val="005421CB"/>
    <w:rsid w:val="00542261"/>
    <w:rsid w:val="005423F1"/>
    <w:rsid w:val="005426EE"/>
    <w:rsid w:val="00542956"/>
    <w:rsid w:val="00542D46"/>
    <w:rsid w:val="00542E2A"/>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43F"/>
    <w:rsid w:val="00547A72"/>
    <w:rsid w:val="00547A9E"/>
    <w:rsid w:val="00547C70"/>
    <w:rsid w:val="00547F3A"/>
    <w:rsid w:val="005503DB"/>
    <w:rsid w:val="005506A2"/>
    <w:rsid w:val="0055079A"/>
    <w:rsid w:val="00550933"/>
    <w:rsid w:val="00550B00"/>
    <w:rsid w:val="00550BB6"/>
    <w:rsid w:val="0055111D"/>
    <w:rsid w:val="00551209"/>
    <w:rsid w:val="00551479"/>
    <w:rsid w:val="005514D7"/>
    <w:rsid w:val="00551613"/>
    <w:rsid w:val="00551AD2"/>
    <w:rsid w:val="00551D92"/>
    <w:rsid w:val="00551F1A"/>
    <w:rsid w:val="0055257B"/>
    <w:rsid w:val="0055257D"/>
    <w:rsid w:val="005529A7"/>
    <w:rsid w:val="00552BEC"/>
    <w:rsid w:val="00552DA0"/>
    <w:rsid w:val="00553555"/>
    <w:rsid w:val="00553579"/>
    <w:rsid w:val="00553AC9"/>
    <w:rsid w:val="00553B41"/>
    <w:rsid w:val="00553BB6"/>
    <w:rsid w:val="00553D0B"/>
    <w:rsid w:val="00553D58"/>
    <w:rsid w:val="0055404C"/>
    <w:rsid w:val="005541B3"/>
    <w:rsid w:val="00554396"/>
    <w:rsid w:val="005545EE"/>
    <w:rsid w:val="0055469D"/>
    <w:rsid w:val="005546AB"/>
    <w:rsid w:val="005547AD"/>
    <w:rsid w:val="00554A2D"/>
    <w:rsid w:val="00554D2A"/>
    <w:rsid w:val="00554DBD"/>
    <w:rsid w:val="00554E29"/>
    <w:rsid w:val="0055507E"/>
    <w:rsid w:val="0055508C"/>
    <w:rsid w:val="005552F7"/>
    <w:rsid w:val="00555315"/>
    <w:rsid w:val="0055536E"/>
    <w:rsid w:val="00555CED"/>
    <w:rsid w:val="00555E19"/>
    <w:rsid w:val="00555EF2"/>
    <w:rsid w:val="0055615D"/>
    <w:rsid w:val="00556186"/>
    <w:rsid w:val="00556264"/>
    <w:rsid w:val="005563B4"/>
    <w:rsid w:val="0055643B"/>
    <w:rsid w:val="00556457"/>
    <w:rsid w:val="005564A8"/>
    <w:rsid w:val="00556633"/>
    <w:rsid w:val="0055674E"/>
    <w:rsid w:val="0055678D"/>
    <w:rsid w:val="00556AE1"/>
    <w:rsid w:val="00556BFC"/>
    <w:rsid w:val="00556C72"/>
    <w:rsid w:val="00556DB3"/>
    <w:rsid w:val="00556E51"/>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4B1"/>
    <w:rsid w:val="005607AB"/>
    <w:rsid w:val="00560B01"/>
    <w:rsid w:val="00560C5E"/>
    <w:rsid w:val="00560DD6"/>
    <w:rsid w:val="00560ED0"/>
    <w:rsid w:val="005611C3"/>
    <w:rsid w:val="0056135A"/>
    <w:rsid w:val="00561527"/>
    <w:rsid w:val="005615E1"/>
    <w:rsid w:val="0056161F"/>
    <w:rsid w:val="0056170A"/>
    <w:rsid w:val="00561ECA"/>
    <w:rsid w:val="00562116"/>
    <w:rsid w:val="005623A2"/>
    <w:rsid w:val="00562759"/>
    <w:rsid w:val="00562945"/>
    <w:rsid w:val="00562B9B"/>
    <w:rsid w:val="00562C52"/>
    <w:rsid w:val="00562CB5"/>
    <w:rsid w:val="00563055"/>
    <w:rsid w:val="0056308B"/>
    <w:rsid w:val="005633AB"/>
    <w:rsid w:val="00563617"/>
    <w:rsid w:val="0056367A"/>
    <w:rsid w:val="005637A5"/>
    <w:rsid w:val="005641D6"/>
    <w:rsid w:val="005644AA"/>
    <w:rsid w:val="005647E2"/>
    <w:rsid w:val="00564921"/>
    <w:rsid w:val="00564DC7"/>
    <w:rsid w:val="00564F4A"/>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A7"/>
    <w:rsid w:val="00566DE5"/>
    <w:rsid w:val="00566E64"/>
    <w:rsid w:val="0056707B"/>
    <w:rsid w:val="005671CD"/>
    <w:rsid w:val="00567226"/>
    <w:rsid w:val="00567362"/>
    <w:rsid w:val="005674B9"/>
    <w:rsid w:val="005675AE"/>
    <w:rsid w:val="00567605"/>
    <w:rsid w:val="005677EC"/>
    <w:rsid w:val="00567A6F"/>
    <w:rsid w:val="00567FA3"/>
    <w:rsid w:val="00570285"/>
    <w:rsid w:val="0057035C"/>
    <w:rsid w:val="00570518"/>
    <w:rsid w:val="00570601"/>
    <w:rsid w:val="00570C7E"/>
    <w:rsid w:val="00570CA9"/>
    <w:rsid w:val="00570D6D"/>
    <w:rsid w:val="00570E18"/>
    <w:rsid w:val="00570EB2"/>
    <w:rsid w:val="00570FC6"/>
    <w:rsid w:val="00571044"/>
    <w:rsid w:val="00571074"/>
    <w:rsid w:val="0057120F"/>
    <w:rsid w:val="00571224"/>
    <w:rsid w:val="0057131F"/>
    <w:rsid w:val="005713F1"/>
    <w:rsid w:val="005714B1"/>
    <w:rsid w:val="00571508"/>
    <w:rsid w:val="00571532"/>
    <w:rsid w:val="00571796"/>
    <w:rsid w:val="00571A25"/>
    <w:rsid w:val="00571A37"/>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2FF0"/>
    <w:rsid w:val="005731C4"/>
    <w:rsid w:val="0057356E"/>
    <w:rsid w:val="005735F3"/>
    <w:rsid w:val="005735F7"/>
    <w:rsid w:val="0057396C"/>
    <w:rsid w:val="00573A2C"/>
    <w:rsid w:val="00573A30"/>
    <w:rsid w:val="00573CE8"/>
    <w:rsid w:val="00573DFC"/>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6B3"/>
    <w:rsid w:val="00576C04"/>
    <w:rsid w:val="00576D3C"/>
    <w:rsid w:val="00576E34"/>
    <w:rsid w:val="00576F81"/>
    <w:rsid w:val="00577004"/>
    <w:rsid w:val="00577140"/>
    <w:rsid w:val="0057749A"/>
    <w:rsid w:val="00577EDA"/>
    <w:rsid w:val="0058052D"/>
    <w:rsid w:val="0058069F"/>
    <w:rsid w:val="00580B2E"/>
    <w:rsid w:val="00580CD8"/>
    <w:rsid w:val="00580E5F"/>
    <w:rsid w:val="00580EB1"/>
    <w:rsid w:val="00580F25"/>
    <w:rsid w:val="00581015"/>
    <w:rsid w:val="00581023"/>
    <w:rsid w:val="00581139"/>
    <w:rsid w:val="005813B3"/>
    <w:rsid w:val="00581621"/>
    <w:rsid w:val="00581A69"/>
    <w:rsid w:val="00581A88"/>
    <w:rsid w:val="00581AE7"/>
    <w:rsid w:val="00581BE0"/>
    <w:rsid w:val="0058208D"/>
    <w:rsid w:val="0058227E"/>
    <w:rsid w:val="005828B6"/>
    <w:rsid w:val="005828DF"/>
    <w:rsid w:val="00582A1A"/>
    <w:rsid w:val="00582A6E"/>
    <w:rsid w:val="00582B76"/>
    <w:rsid w:val="00582BAB"/>
    <w:rsid w:val="00582C3E"/>
    <w:rsid w:val="00582C92"/>
    <w:rsid w:val="00582D52"/>
    <w:rsid w:val="00582E20"/>
    <w:rsid w:val="005830E1"/>
    <w:rsid w:val="005831D5"/>
    <w:rsid w:val="0058331C"/>
    <w:rsid w:val="00583355"/>
    <w:rsid w:val="005835C5"/>
    <w:rsid w:val="0058374D"/>
    <w:rsid w:val="00583758"/>
    <w:rsid w:val="005839C3"/>
    <w:rsid w:val="005839D2"/>
    <w:rsid w:val="00583A3D"/>
    <w:rsid w:val="00583C88"/>
    <w:rsid w:val="00583CC1"/>
    <w:rsid w:val="00583F34"/>
    <w:rsid w:val="005842EA"/>
    <w:rsid w:val="005843C1"/>
    <w:rsid w:val="005844D7"/>
    <w:rsid w:val="00584AD9"/>
    <w:rsid w:val="00584B2E"/>
    <w:rsid w:val="00584BBD"/>
    <w:rsid w:val="00584C11"/>
    <w:rsid w:val="00585008"/>
    <w:rsid w:val="0058508D"/>
    <w:rsid w:val="00585177"/>
    <w:rsid w:val="0058525E"/>
    <w:rsid w:val="0058532A"/>
    <w:rsid w:val="005854AC"/>
    <w:rsid w:val="0058550B"/>
    <w:rsid w:val="00585531"/>
    <w:rsid w:val="00585697"/>
    <w:rsid w:val="0058588D"/>
    <w:rsid w:val="00585A0A"/>
    <w:rsid w:val="00585B9D"/>
    <w:rsid w:val="00586109"/>
    <w:rsid w:val="00586258"/>
    <w:rsid w:val="00586303"/>
    <w:rsid w:val="005863AC"/>
    <w:rsid w:val="005863E3"/>
    <w:rsid w:val="00586637"/>
    <w:rsid w:val="0058681C"/>
    <w:rsid w:val="005868DA"/>
    <w:rsid w:val="00586C15"/>
    <w:rsid w:val="00587213"/>
    <w:rsid w:val="00587528"/>
    <w:rsid w:val="0058753C"/>
    <w:rsid w:val="005876DB"/>
    <w:rsid w:val="005878F5"/>
    <w:rsid w:val="00587A4B"/>
    <w:rsid w:val="00587A83"/>
    <w:rsid w:val="00587A99"/>
    <w:rsid w:val="00587BDD"/>
    <w:rsid w:val="00587E60"/>
    <w:rsid w:val="00587ED6"/>
    <w:rsid w:val="00587F0B"/>
    <w:rsid w:val="00590441"/>
    <w:rsid w:val="00590534"/>
    <w:rsid w:val="0059069B"/>
    <w:rsid w:val="00590788"/>
    <w:rsid w:val="0059086E"/>
    <w:rsid w:val="00590971"/>
    <w:rsid w:val="00590AD2"/>
    <w:rsid w:val="00590B16"/>
    <w:rsid w:val="00590EC3"/>
    <w:rsid w:val="0059106B"/>
    <w:rsid w:val="005910B0"/>
    <w:rsid w:val="0059112B"/>
    <w:rsid w:val="00591146"/>
    <w:rsid w:val="0059114C"/>
    <w:rsid w:val="00591277"/>
    <w:rsid w:val="005914F9"/>
    <w:rsid w:val="005915E2"/>
    <w:rsid w:val="00591745"/>
    <w:rsid w:val="00591885"/>
    <w:rsid w:val="00591C15"/>
    <w:rsid w:val="00591C9C"/>
    <w:rsid w:val="00591D2A"/>
    <w:rsid w:val="00592169"/>
    <w:rsid w:val="005924DA"/>
    <w:rsid w:val="00592652"/>
    <w:rsid w:val="0059288D"/>
    <w:rsid w:val="005928BE"/>
    <w:rsid w:val="00592922"/>
    <w:rsid w:val="00592950"/>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3F"/>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3C0"/>
    <w:rsid w:val="00597671"/>
    <w:rsid w:val="005976C7"/>
    <w:rsid w:val="00597906"/>
    <w:rsid w:val="005979B6"/>
    <w:rsid w:val="00597B37"/>
    <w:rsid w:val="00597B3F"/>
    <w:rsid w:val="00597DC8"/>
    <w:rsid w:val="00597DD4"/>
    <w:rsid w:val="005A0230"/>
    <w:rsid w:val="005A034D"/>
    <w:rsid w:val="005A04FA"/>
    <w:rsid w:val="005A0650"/>
    <w:rsid w:val="005A0652"/>
    <w:rsid w:val="005A068C"/>
    <w:rsid w:val="005A07F3"/>
    <w:rsid w:val="005A0874"/>
    <w:rsid w:val="005A0903"/>
    <w:rsid w:val="005A0BF4"/>
    <w:rsid w:val="005A0E72"/>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2E5"/>
    <w:rsid w:val="005A26CB"/>
    <w:rsid w:val="005A27FE"/>
    <w:rsid w:val="005A29CC"/>
    <w:rsid w:val="005A2AC2"/>
    <w:rsid w:val="005A2B5D"/>
    <w:rsid w:val="005A2CCB"/>
    <w:rsid w:val="005A2E48"/>
    <w:rsid w:val="005A2F89"/>
    <w:rsid w:val="005A31A2"/>
    <w:rsid w:val="005A330C"/>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AB8"/>
    <w:rsid w:val="005A5B29"/>
    <w:rsid w:val="005A5BD1"/>
    <w:rsid w:val="005A5C2C"/>
    <w:rsid w:val="005A5D0C"/>
    <w:rsid w:val="005A5F95"/>
    <w:rsid w:val="005A5FA3"/>
    <w:rsid w:val="005A5FB0"/>
    <w:rsid w:val="005A6177"/>
    <w:rsid w:val="005A62A5"/>
    <w:rsid w:val="005A66D8"/>
    <w:rsid w:val="005A672A"/>
    <w:rsid w:val="005A68CB"/>
    <w:rsid w:val="005A692C"/>
    <w:rsid w:val="005A6A80"/>
    <w:rsid w:val="005A6AF0"/>
    <w:rsid w:val="005A6B18"/>
    <w:rsid w:val="005A6CC2"/>
    <w:rsid w:val="005A6F62"/>
    <w:rsid w:val="005A7118"/>
    <w:rsid w:val="005A7350"/>
    <w:rsid w:val="005A7678"/>
    <w:rsid w:val="005A7693"/>
    <w:rsid w:val="005A76C7"/>
    <w:rsid w:val="005A7ACE"/>
    <w:rsid w:val="005A7D3B"/>
    <w:rsid w:val="005A7DB6"/>
    <w:rsid w:val="005A7F50"/>
    <w:rsid w:val="005B006F"/>
    <w:rsid w:val="005B06BC"/>
    <w:rsid w:val="005B084A"/>
    <w:rsid w:val="005B0A24"/>
    <w:rsid w:val="005B0A4A"/>
    <w:rsid w:val="005B0A4E"/>
    <w:rsid w:val="005B0A7D"/>
    <w:rsid w:val="005B0AA9"/>
    <w:rsid w:val="005B0BE0"/>
    <w:rsid w:val="005B0C73"/>
    <w:rsid w:val="005B0C83"/>
    <w:rsid w:val="005B0D01"/>
    <w:rsid w:val="005B0F27"/>
    <w:rsid w:val="005B0FB0"/>
    <w:rsid w:val="005B1458"/>
    <w:rsid w:val="005B16F6"/>
    <w:rsid w:val="005B17AC"/>
    <w:rsid w:val="005B1983"/>
    <w:rsid w:val="005B2028"/>
    <w:rsid w:val="005B22C6"/>
    <w:rsid w:val="005B2338"/>
    <w:rsid w:val="005B23AD"/>
    <w:rsid w:val="005B258F"/>
    <w:rsid w:val="005B2859"/>
    <w:rsid w:val="005B37EF"/>
    <w:rsid w:val="005B397C"/>
    <w:rsid w:val="005B3B96"/>
    <w:rsid w:val="005B3FE6"/>
    <w:rsid w:val="005B422D"/>
    <w:rsid w:val="005B4255"/>
    <w:rsid w:val="005B43E5"/>
    <w:rsid w:val="005B4522"/>
    <w:rsid w:val="005B4752"/>
    <w:rsid w:val="005B477B"/>
    <w:rsid w:val="005B478D"/>
    <w:rsid w:val="005B47A7"/>
    <w:rsid w:val="005B499D"/>
    <w:rsid w:val="005B4AFB"/>
    <w:rsid w:val="005B4BB1"/>
    <w:rsid w:val="005B4C63"/>
    <w:rsid w:val="005B4FA1"/>
    <w:rsid w:val="005B53A3"/>
    <w:rsid w:val="005B53AC"/>
    <w:rsid w:val="005B574C"/>
    <w:rsid w:val="005B5B44"/>
    <w:rsid w:val="005B5C89"/>
    <w:rsid w:val="005B5D95"/>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A"/>
    <w:rsid w:val="005C178C"/>
    <w:rsid w:val="005C17B3"/>
    <w:rsid w:val="005C1852"/>
    <w:rsid w:val="005C190D"/>
    <w:rsid w:val="005C1AF4"/>
    <w:rsid w:val="005C1D64"/>
    <w:rsid w:val="005C1DB7"/>
    <w:rsid w:val="005C1EB1"/>
    <w:rsid w:val="005C1F2E"/>
    <w:rsid w:val="005C1F89"/>
    <w:rsid w:val="005C1F97"/>
    <w:rsid w:val="005C2077"/>
    <w:rsid w:val="005C20DA"/>
    <w:rsid w:val="005C25D1"/>
    <w:rsid w:val="005C280D"/>
    <w:rsid w:val="005C282E"/>
    <w:rsid w:val="005C29A0"/>
    <w:rsid w:val="005C2BAD"/>
    <w:rsid w:val="005C2F41"/>
    <w:rsid w:val="005C302C"/>
    <w:rsid w:val="005C3103"/>
    <w:rsid w:val="005C33A9"/>
    <w:rsid w:val="005C354B"/>
    <w:rsid w:val="005C3907"/>
    <w:rsid w:val="005C3B39"/>
    <w:rsid w:val="005C406A"/>
    <w:rsid w:val="005C4111"/>
    <w:rsid w:val="005C4295"/>
    <w:rsid w:val="005C42B5"/>
    <w:rsid w:val="005C43B3"/>
    <w:rsid w:val="005C4400"/>
    <w:rsid w:val="005C44F0"/>
    <w:rsid w:val="005C45A0"/>
    <w:rsid w:val="005C46D0"/>
    <w:rsid w:val="005C494A"/>
    <w:rsid w:val="005C49F7"/>
    <w:rsid w:val="005C4E68"/>
    <w:rsid w:val="005C4EA5"/>
    <w:rsid w:val="005C4F66"/>
    <w:rsid w:val="005C50B4"/>
    <w:rsid w:val="005C5292"/>
    <w:rsid w:val="005C5302"/>
    <w:rsid w:val="005C544F"/>
    <w:rsid w:val="005C5485"/>
    <w:rsid w:val="005C5523"/>
    <w:rsid w:val="005C5524"/>
    <w:rsid w:val="005C554E"/>
    <w:rsid w:val="005C55A7"/>
    <w:rsid w:val="005C56DD"/>
    <w:rsid w:val="005C58F4"/>
    <w:rsid w:val="005C5963"/>
    <w:rsid w:val="005C5C76"/>
    <w:rsid w:val="005C5C8B"/>
    <w:rsid w:val="005C5D78"/>
    <w:rsid w:val="005C5E28"/>
    <w:rsid w:val="005C5F38"/>
    <w:rsid w:val="005C5F43"/>
    <w:rsid w:val="005C60D0"/>
    <w:rsid w:val="005C614B"/>
    <w:rsid w:val="005C623F"/>
    <w:rsid w:val="005C6386"/>
    <w:rsid w:val="005C6515"/>
    <w:rsid w:val="005C65B7"/>
    <w:rsid w:val="005C65F8"/>
    <w:rsid w:val="005C684D"/>
    <w:rsid w:val="005C68A6"/>
    <w:rsid w:val="005C6A00"/>
    <w:rsid w:val="005C74A9"/>
    <w:rsid w:val="005C7642"/>
    <w:rsid w:val="005C7692"/>
    <w:rsid w:val="005C78BA"/>
    <w:rsid w:val="005C7A76"/>
    <w:rsid w:val="005C7A7A"/>
    <w:rsid w:val="005C7D3E"/>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7B2"/>
    <w:rsid w:val="005D2A72"/>
    <w:rsid w:val="005D2AE0"/>
    <w:rsid w:val="005D2F8D"/>
    <w:rsid w:val="005D3067"/>
    <w:rsid w:val="005D324C"/>
    <w:rsid w:val="005D32D9"/>
    <w:rsid w:val="005D3647"/>
    <w:rsid w:val="005D36E9"/>
    <w:rsid w:val="005D3834"/>
    <w:rsid w:val="005D396E"/>
    <w:rsid w:val="005D3EFA"/>
    <w:rsid w:val="005D3F15"/>
    <w:rsid w:val="005D3F1B"/>
    <w:rsid w:val="005D4018"/>
    <w:rsid w:val="005D464D"/>
    <w:rsid w:val="005D4736"/>
    <w:rsid w:val="005D47B2"/>
    <w:rsid w:val="005D480D"/>
    <w:rsid w:val="005D4A5C"/>
    <w:rsid w:val="005D4AEA"/>
    <w:rsid w:val="005D4CB7"/>
    <w:rsid w:val="005D4E99"/>
    <w:rsid w:val="005D4EC5"/>
    <w:rsid w:val="005D4F6B"/>
    <w:rsid w:val="005D4F8C"/>
    <w:rsid w:val="005D5078"/>
    <w:rsid w:val="005D5147"/>
    <w:rsid w:val="005D519E"/>
    <w:rsid w:val="005D5269"/>
    <w:rsid w:val="005D534D"/>
    <w:rsid w:val="005D5350"/>
    <w:rsid w:val="005D53D5"/>
    <w:rsid w:val="005D5401"/>
    <w:rsid w:val="005D56DE"/>
    <w:rsid w:val="005D5731"/>
    <w:rsid w:val="005D5954"/>
    <w:rsid w:val="005D5B88"/>
    <w:rsid w:val="005D5DDD"/>
    <w:rsid w:val="005D5EAC"/>
    <w:rsid w:val="005D606A"/>
    <w:rsid w:val="005D61E7"/>
    <w:rsid w:val="005D62E5"/>
    <w:rsid w:val="005D6327"/>
    <w:rsid w:val="005D6341"/>
    <w:rsid w:val="005D6483"/>
    <w:rsid w:val="005D6580"/>
    <w:rsid w:val="005D65C7"/>
    <w:rsid w:val="005D6692"/>
    <w:rsid w:val="005D681D"/>
    <w:rsid w:val="005D68A4"/>
    <w:rsid w:val="005D6C7A"/>
    <w:rsid w:val="005D6C8E"/>
    <w:rsid w:val="005D6CC3"/>
    <w:rsid w:val="005D6EA1"/>
    <w:rsid w:val="005D6F1A"/>
    <w:rsid w:val="005D7177"/>
    <w:rsid w:val="005D7423"/>
    <w:rsid w:val="005D759F"/>
    <w:rsid w:val="005D7739"/>
    <w:rsid w:val="005D78A0"/>
    <w:rsid w:val="005D792B"/>
    <w:rsid w:val="005D7943"/>
    <w:rsid w:val="005D7AFF"/>
    <w:rsid w:val="005D7B36"/>
    <w:rsid w:val="005D7D49"/>
    <w:rsid w:val="005D7F18"/>
    <w:rsid w:val="005E0052"/>
    <w:rsid w:val="005E016B"/>
    <w:rsid w:val="005E01F9"/>
    <w:rsid w:val="005E0292"/>
    <w:rsid w:val="005E02B0"/>
    <w:rsid w:val="005E074A"/>
    <w:rsid w:val="005E0A4F"/>
    <w:rsid w:val="005E0A54"/>
    <w:rsid w:val="005E0D90"/>
    <w:rsid w:val="005E0F6E"/>
    <w:rsid w:val="005E0F8B"/>
    <w:rsid w:val="005E13CB"/>
    <w:rsid w:val="005E17EC"/>
    <w:rsid w:val="005E18AD"/>
    <w:rsid w:val="005E1E6D"/>
    <w:rsid w:val="005E206F"/>
    <w:rsid w:val="005E2149"/>
    <w:rsid w:val="005E22E9"/>
    <w:rsid w:val="005E232C"/>
    <w:rsid w:val="005E2373"/>
    <w:rsid w:val="005E2641"/>
    <w:rsid w:val="005E269E"/>
    <w:rsid w:val="005E2A77"/>
    <w:rsid w:val="005E2D0B"/>
    <w:rsid w:val="005E3298"/>
    <w:rsid w:val="005E32C3"/>
    <w:rsid w:val="005E3403"/>
    <w:rsid w:val="005E3916"/>
    <w:rsid w:val="005E39BA"/>
    <w:rsid w:val="005E3AD2"/>
    <w:rsid w:val="005E4270"/>
    <w:rsid w:val="005E428A"/>
    <w:rsid w:val="005E4387"/>
    <w:rsid w:val="005E4467"/>
    <w:rsid w:val="005E49D0"/>
    <w:rsid w:val="005E4B2B"/>
    <w:rsid w:val="005E4BB5"/>
    <w:rsid w:val="005E4D3F"/>
    <w:rsid w:val="005E4E33"/>
    <w:rsid w:val="005E5055"/>
    <w:rsid w:val="005E55B4"/>
    <w:rsid w:val="005E56AA"/>
    <w:rsid w:val="005E582F"/>
    <w:rsid w:val="005E587C"/>
    <w:rsid w:val="005E5995"/>
    <w:rsid w:val="005E5C8D"/>
    <w:rsid w:val="005E5E2A"/>
    <w:rsid w:val="005E5E7C"/>
    <w:rsid w:val="005E603A"/>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53"/>
    <w:rsid w:val="005F0D8C"/>
    <w:rsid w:val="005F1103"/>
    <w:rsid w:val="005F13FB"/>
    <w:rsid w:val="005F1412"/>
    <w:rsid w:val="005F1458"/>
    <w:rsid w:val="005F14FC"/>
    <w:rsid w:val="005F153F"/>
    <w:rsid w:val="005F1A3E"/>
    <w:rsid w:val="005F1B0D"/>
    <w:rsid w:val="005F1DCB"/>
    <w:rsid w:val="005F1E84"/>
    <w:rsid w:val="005F2219"/>
    <w:rsid w:val="005F2299"/>
    <w:rsid w:val="005F22D9"/>
    <w:rsid w:val="005F241B"/>
    <w:rsid w:val="005F2578"/>
    <w:rsid w:val="005F28C3"/>
    <w:rsid w:val="005F2ADD"/>
    <w:rsid w:val="005F2D1F"/>
    <w:rsid w:val="005F2D9F"/>
    <w:rsid w:val="005F2DB8"/>
    <w:rsid w:val="005F2EF1"/>
    <w:rsid w:val="005F302A"/>
    <w:rsid w:val="005F3038"/>
    <w:rsid w:val="005F322B"/>
    <w:rsid w:val="005F3A4F"/>
    <w:rsid w:val="005F3AAE"/>
    <w:rsid w:val="005F3B35"/>
    <w:rsid w:val="005F3FAA"/>
    <w:rsid w:val="005F3FFB"/>
    <w:rsid w:val="005F44F3"/>
    <w:rsid w:val="005F45A9"/>
    <w:rsid w:val="005F4661"/>
    <w:rsid w:val="005F4ACF"/>
    <w:rsid w:val="005F4B5D"/>
    <w:rsid w:val="005F4C76"/>
    <w:rsid w:val="005F4DD8"/>
    <w:rsid w:val="005F4F16"/>
    <w:rsid w:val="005F51FC"/>
    <w:rsid w:val="005F535E"/>
    <w:rsid w:val="005F5794"/>
    <w:rsid w:val="005F579C"/>
    <w:rsid w:val="005F57F6"/>
    <w:rsid w:val="005F5937"/>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E22"/>
    <w:rsid w:val="00600F5F"/>
    <w:rsid w:val="006011A8"/>
    <w:rsid w:val="006011C7"/>
    <w:rsid w:val="006013CC"/>
    <w:rsid w:val="006015BE"/>
    <w:rsid w:val="0060170C"/>
    <w:rsid w:val="00601781"/>
    <w:rsid w:val="006018E7"/>
    <w:rsid w:val="006019B6"/>
    <w:rsid w:val="00601A87"/>
    <w:rsid w:val="00601B8A"/>
    <w:rsid w:val="00601C95"/>
    <w:rsid w:val="00601D69"/>
    <w:rsid w:val="00601EC2"/>
    <w:rsid w:val="006020A7"/>
    <w:rsid w:val="0060211B"/>
    <w:rsid w:val="00602277"/>
    <w:rsid w:val="00602673"/>
    <w:rsid w:val="00602749"/>
    <w:rsid w:val="006027C1"/>
    <w:rsid w:val="00602AAF"/>
    <w:rsid w:val="00602C46"/>
    <w:rsid w:val="00602C91"/>
    <w:rsid w:val="00602D1C"/>
    <w:rsid w:val="00603355"/>
    <w:rsid w:val="006033EE"/>
    <w:rsid w:val="0060364C"/>
    <w:rsid w:val="0060391C"/>
    <w:rsid w:val="00603B97"/>
    <w:rsid w:val="00603BF9"/>
    <w:rsid w:val="00603F09"/>
    <w:rsid w:val="00603FB1"/>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8AD"/>
    <w:rsid w:val="00605C71"/>
    <w:rsid w:val="00605D24"/>
    <w:rsid w:val="00605D88"/>
    <w:rsid w:val="00605E2E"/>
    <w:rsid w:val="00605E82"/>
    <w:rsid w:val="00605EB3"/>
    <w:rsid w:val="00606548"/>
    <w:rsid w:val="00606689"/>
    <w:rsid w:val="00606924"/>
    <w:rsid w:val="0060693C"/>
    <w:rsid w:val="00606AF5"/>
    <w:rsid w:val="00606B00"/>
    <w:rsid w:val="00606B5B"/>
    <w:rsid w:val="00606BE2"/>
    <w:rsid w:val="00606CC7"/>
    <w:rsid w:val="00606CCB"/>
    <w:rsid w:val="006072EC"/>
    <w:rsid w:val="00607420"/>
    <w:rsid w:val="00607429"/>
    <w:rsid w:val="0060797C"/>
    <w:rsid w:val="006079FD"/>
    <w:rsid w:val="00607A7B"/>
    <w:rsid w:val="00607B99"/>
    <w:rsid w:val="00607B9C"/>
    <w:rsid w:val="006100AF"/>
    <w:rsid w:val="00610BEF"/>
    <w:rsid w:val="00610D19"/>
    <w:rsid w:val="00611178"/>
    <w:rsid w:val="0061119C"/>
    <w:rsid w:val="006117FE"/>
    <w:rsid w:val="0061181C"/>
    <w:rsid w:val="00611A03"/>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D19"/>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B49"/>
    <w:rsid w:val="00615D3C"/>
    <w:rsid w:val="00615F63"/>
    <w:rsid w:val="006163A6"/>
    <w:rsid w:val="0061652F"/>
    <w:rsid w:val="00616817"/>
    <w:rsid w:val="0061685C"/>
    <w:rsid w:val="006169E0"/>
    <w:rsid w:val="00616AC1"/>
    <w:rsid w:val="00616D15"/>
    <w:rsid w:val="00617246"/>
    <w:rsid w:val="006174C7"/>
    <w:rsid w:val="00617600"/>
    <w:rsid w:val="00617750"/>
    <w:rsid w:val="00617798"/>
    <w:rsid w:val="006179B6"/>
    <w:rsid w:val="006179F9"/>
    <w:rsid w:val="00617A4F"/>
    <w:rsid w:val="00617AE6"/>
    <w:rsid w:val="00617B34"/>
    <w:rsid w:val="00617EB9"/>
    <w:rsid w:val="00620842"/>
    <w:rsid w:val="006209B8"/>
    <w:rsid w:val="00620BA4"/>
    <w:rsid w:val="0062185D"/>
    <w:rsid w:val="00621B23"/>
    <w:rsid w:val="00621B6D"/>
    <w:rsid w:val="00621D25"/>
    <w:rsid w:val="00621EC5"/>
    <w:rsid w:val="00621F70"/>
    <w:rsid w:val="00621FF7"/>
    <w:rsid w:val="00622377"/>
    <w:rsid w:val="00622398"/>
    <w:rsid w:val="0062290E"/>
    <w:rsid w:val="00622BF7"/>
    <w:rsid w:val="00623008"/>
    <w:rsid w:val="006230AA"/>
    <w:rsid w:val="006232A3"/>
    <w:rsid w:val="006236B8"/>
    <w:rsid w:val="00623735"/>
    <w:rsid w:val="00623753"/>
    <w:rsid w:val="00623B3E"/>
    <w:rsid w:val="00623BF0"/>
    <w:rsid w:val="00623C93"/>
    <w:rsid w:val="00623EF6"/>
    <w:rsid w:val="00624448"/>
    <w:rsid w:val="00624732"/>
    <w:rsid w:val="0062477C"/>
    <w:rsid w:val="006247E9"/>
    <w:rsid w:val="00624985"/>
    <w:rsid w:val="00624A22"/>
    <w:rsid w:val="00624B9D"/>
    <w:rsid w:val="00624BB3"/>
    <w:rsid w:val="00624C7C"/>
    <w:rsid w:val="006250DC"/>
    <w:rsid w:val="00625100"/>
    <w:rsid w:val="0062528F"/>
    <w:rsid w:val="00625507"/>
    <w:rsid w:val="0062565A"/>
    <w:rsid w:val="0062583B"/>
    <w:rsid w:val="00625880"/>
    <w:rsid w:val="00625882"/>
    <w:rsid w:val="006258F0"/>
    <w:rsid w:val="00625959"/>
    <w:rsid w:val="00625A28"/>
    <w:rsid w:val="00625C73"/>
    <w:rsid w:val="00625DE9"/>
    <w:rsid w:val="00625E0D"/>
    <w:rsid w:val="00625F0D"/>
    <w:rsid w:val="006261DA"/>
    <w:rsid w:val="006262A7"/>
    <w:rsid w:val="00626343"/>
    <w:rsid w:val="006263C9"/>
    <w:rsid w:val="006264B0"/>
    <w:rsid w:val="00626CEB"/>
    <w:rsid w:val="00626E27"/>
    <w:rsid w:val="006274EB"/>
    <w:rsid w:val="00627741"/>
    <w:rsid w:val="00627839"/>
    <w:rsid w:val="00627A05"/>
    <w:rsid w:val="00627A6A"/>
    <w:rsid w:val="00627F09"/>
    <w:rsid w:val="00627F4C"/>
    <w:rsid w:val="0063013A"/>
    <w:rsid w:val="006302CA"/>
    <w:rsid w:val="0063035C"/>
    <w:rsid w:val="00630D8F"/>
    <w:rsid w:val="00630D96"/>
    <w:rsid w:val="00630E43"/>
    <w:rsid w:val="00630E97"/>
    <w:rsid w:val="006312A7"/>
    <w:rsid w:val="006312EB"/>
    <w:rsid w:val="00631353"/>
    <w:rsid w:val="00631527"/>
    <w:rsid w:val="00631723"/>
    <w:rsid w:val="00631920"/>
    <w:rsid w:val="00631963"/>
    <w:rsid w:val="006319A5"/>
    <w:rsid w:val="00631E56"/>
    <w:rsid w:val="00631FB2"/>
    <w:rsid w:val="00631FC6"/>
    <w:rsid w:val="006320EF"/>
    <w:rsid w:val="006322A4"/>
    <w:rsid w:val="0063244F"/>
    <w:rsid w:val="006329AA"/>
    <w:rsid w:val="00632D76"/>
    <w:rsid w:val="00632E00"/>
    <w:rsid w:val="00632EEF"/>
    <w:rsid w:val="00632FB1"/>
    <w:rsid w:val="006330B8"/>
    <w:rsid w:val="00633191"/>
    <w:rsid w:val="006332A9"/>
    <w:rsid w:val="0063342D"/>
    <w:rsid w:val="00633654"/>
    <w:rsid w:val="006338F3"/>
    <w:rsid w:val="006339C0"/>
    <w:rsid w:val="00633ADB"/>
    <w:rsid w:val="00633BE2"/>
    <w:rsid w:val="00633D78"/>
    <w:rsid w:val="00633F2D"/>
    <w:rsid w:val="00633FFC"/>
    <w:rsid w:val="0063403C"/>
    <w:rsid w:val="00634305"/>
    <w:rsid w:val="00634471"/>
    <w:rsid w:val="00634505"/>
    <w:rsid w:val="00634BBE"/>
    <w:rsid w:val="00634E87"/>
    <w:rsid w:val="00634FFF"/>
    <w:rsid w:val="006350D7"/>
    <w:rsid w:val="00635186"/>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944"/>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0BE"/>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2E"/>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6FCD"/>
    <w:rsid w:val="00647197"/>
    <w:rsid w:val="0064722B"/>
    <w:rsid w:val="006472B8"/>
    <w:rsid w:val="00647455"/>
    <w:rsid w:val="0064756E"/>
    <w:rsid w:val="00647597"/>
    <w:rsid w:val="00647A2B"/>
    <w:rsid w:val="00647B18"/>
    <w:rsid w:val="00647D4A"/>
    <w:rsid w:val="00647DC6"/>
    <w:rsid w:val="00647E7E"/>
    <w:rsid w:val="00647E86"/>
    <w:rsid w:val="006501D0"/>
    <w:rsid w:val="006502BE"/>
    <w:rsid w:val="00650760"/>
    <w:rsid w:val="0065076B"/>
    <w:rsid w:val="006507A2"/>
    <w:rsid w:val="006508BC"/>
    <w:rsid w:val="0065092C"/>
    <w:rsid w:val="00650B40"/>
    <w:rsid w:val="00650BE6"/>
    <w:rsid w:val="0065106C"/>
    <w:rsid w:val="006511C6"/>
    <w:rsid w:val="00651440"/>
    <w:rsid w:val="00651B86"/>
    <w:rsid w:val="00651C05"/>
    <w:rsid w:val="00651CAC"/>
    <w:rsid w:val="00651DF2"/>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1EF"/>
    <w:rsid w:val="0065550F"/>
    <w:rsid w:val="006556EE"/>
    <w:rsid w:val="00655B06"/>
    <w:rsid w:val="00655B65"/>
    <w:rsid w:val="00655C8B"/>
    <w:rsid w:val="00655F4F"/>
    <w:rsid w:val="00655FAF"/>
    <w:rsid w:val="00655FEE"/>
    <w:rsid w:val="006560DF"/>
    <w:rsid w:val="00656198"/>
    <w:rsid w:val="006563DB"/>
    <w:rsid w:val="0065674F"/>
    <w:rsid w:val="00656902"/>
    <w:rsid w:val="00656949"/>
    <w:rsid w:val="00656A1F"/>
    <w:rsid w:val="00656A9A"/>
    <w:rsid w:val="00656F80"/>
    <w:rsid w:val="00656FB7"/>
    <w:rsid w:val="00657130"/>
    <w:rsid w:val="0065722B"/>
    <w:rsid w:val="006572BF"/>
    <w:rsid w:val="006572F0"/>
    <w:rsid w:val="00657591"/>
    <w:rsid w:val="00657658"/>
    <w:rsid w:val="006576F8"/>
    <w:rsid w:val="00657CC1"/>
    <w:rsid w:val="00657DB0"/>
    <w:rsid w:val="00657EBE"/>
    <w:rsid w:val="00657F50"/>
    <w:rsid w:val="00657F8F"/>
    <w:rsid w:val="00657F93"/>
    <w:rsid w:val="00660138"/>
    <w:rsid w:val="006605E5"/>
    <w:rsid w:val="006607E5"/>
    <w:rsid w:val="0066082F"/>
    <w:rsid w:val="00660BB3"/>
    <w:rsid w:val="00660C25"/>
    <w:rsid w:val="00660C52"/>
    <w:rsid w:val="00660F5F"/>
    <w:rsid w:val="00660F95"/>
    <w:rsid w:val="0066101C"/>
    <w:rsid w:val="0066111D"/>
    <w:rsid w:val="006612FD"/>
    <w:rsid w:val="00661682"/>
    <w:rsid w:val="006617C8"/>
    <w:rsid w:val="0066198D"/>
    <w:rsid w:val="00661C8D"/>
    <w:rsid w:val="00661F94"/>
    <w:rsid w:val="00662119"/>
    <w:rsid w:val="00662162"/>
    <w:rsid w:val="006621FF"/>
    <w:rsid w:val="0066230C"/>
    <w:rsid w:val="00662360"/>
    <w:rsid w:val="006624D0"/>
    <w:rsid w:val="00662531"/>
    <w:rsid w:val="006626D5"/>
    <w:rsid w:val="0066276C"/>
    <w:rsid w:val="0066291D"/>
    <w:rsid w:val="00662A9C"/>
    <w:rsid w:val="00662C34"/>
    <w:rsid w:val="00662CBD"/>
    <w:rsid w:val="00663075"/>
    <w:rsid w:val="0066334F"/>
    <w:rsid w:val="006634FA"/>
    <w:rsid w:val="00663572"/>
    <w:rsid w:val="006635FA"/>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3F5"/>
    <w:rsid w:val="006655A5"/>
    <w:rsid w:val="00665931"/>
    <w:rsid w:val="006659A8"/>
    <w:rsid w:val="00665B66"/>
    <w:rsid w:val="00665C12"/>
    <w:rsid w:val="00665C77"/>
    <w:rsid w:val="00665D08"/>
    <w:rsid w:val="00665E89"/>
    <w:rsid w:val="00665F72"/>
    <w:rsid w:val="0066601F"/>
    <w:rsid w:val="0066612F"/>
    <w:rsid w:val="006664BB"/>
    <w:rsid w:val="006665AD"/>
    <w:rsid w:val="0066662B"/>
    <w:rsid w:val="0066665F"/>
    <w:rsid w:val="00666821"/>
    <w:rsid w:val="0066683D"/>
    <w:rsid w:val="00666B73"/>
    <w:rsid w:val="00666BE0"/>
    <w:rsid w:val="00666CB2"/>
    <w:rsid w:val="00667172"/>
    <w:rsid w:val="0066725A"/>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3DF"/>
    <w:rsid w:val="00671539"/>
    <w:rsid w:val="0067153B"/>
    <w:rsid w:val="00671544"/>
    <w:rsid w:val="0067170C"/>
    <w:rsid w:val="0067172C"/>
    <w:rsid w:val="0067189A"/>
    <w:rsid w:val="00671A54"/>
    <w:rsid w:val="00671A77"/>
    <w:rsid w:val="00671AAF"/>
    <w:rsid w:val="00671DBF"/>
    <w:rsid w:val="00671DE4"/>
    <w:rsid w:val="0067216B"/>
    <w:rsid w:val="00672176"/>
    <w:rsid w:val="0067238F"/>
    <w:rsid w:val="006723BF"/>
    <w:rsid w:val="006726D1"/>
    <w:rsid w:val="006727AB"/>
    <w:rsid w:val="00672A50"/>
    <w:rsid w:val="00672B67"/>
    <w:rsid w:val="006732A3"/>
    <w:rsid w:val="00673700"/>
    <w:rsid w:val="00673822"/>
    <w:rsid w:val="00673835"/>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C55"/>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AB9"/>
    <w:rsid w:val="00680FBE"/>
    <w:rsid w:val="0068104E"/>
    <w:rsid w:val="006812F6"/>
    <w:rsid w:val="00681501"/>
    <w:rsid w:val="00681A72"/>
    <w:rsid w:val="00681D35"/>
    <w:rsid w:val="00681E78"/>
    <w:rsid w:val="00682018"/>
    <w:rsid w:val="0068242F"/>
    <w:rsid w:val="00682590"/>
    <w:rsid w:val="00682C6E"/>
    <w:rsid w:val="006833C2"/>
    <w:rsid w:val="00683A47"/>
    <w:rsid w:val="00683ABD"/>
    <w:rsid w:val="00683B93"/>
    <w:rsid w:val="00683C63"/>
    <w:rsid w:val="00683F25"/>
    <w:rsid w:val="00684207"/>
    <w:rsid w:val="0068437E"/>
    <w:rsid w:val="006843C9"/>
    <w:rsid w:val="006843E4"/>
    <w:rsid w:val="00684B8F"/>
    <w:rsid w:val="00684EA4"/>
    <w:rsid w:val="00684FC4"/>
    <w:rsid w:val="00685044"/>
    <w:rsid w:val="0068513F"/>
    <w:rsid w:val="00685556"/>
    <w:rsid w:val="00685A3A"/>
    <w:rsid w:val="00685A8F"/>
    <w:rsid w:val="00685F3D"/>
    <w:rsid w:val="00685FEA"/>
    <w:rsid w:val="00686000"/>
    <w:rsid w:val="006860C8"/>
    <w:rsid w:val="00686291"/>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14B"/>
    <w:rsid w:val="00691361"/>
    <w:rsid w:val="0069155B"/>
    <w:rsid w:val="00691692"/>
    <w:rsid w:val="00691772"/>
    <w:rsid w:val="00691C2C"/>
    <w:rsid w:val="00691C83"/>
    <w:rsid w:val="00691E3A"/>
    <w:rsid w:val="00691ED9"/>
    <w:rsid w:val="00691EE0"/>
    <w:rsid w:val="00691F07"/>
    <w:rsid w:val="006921B6"/>
    <w:rsid w:val="00692402"/>
    <w:rsid w:val="00692B49"/>
    <w:rsid w:val="00692D82"/>
    <w:rsid w:val="00692EA2"/>
    <w:rsid w:val="00692F6D"/>
    <w:rsid w:val="00693389"/>
    <w:rsid w:val="0069349F"/>
    <w:rsid w:val="00693542"/>
    <w:rsid w:val="0069354D"/>
    <w:rsid w:val="00693875"/>
    <w:rsid w:val="00693876"/>
    <w:rsid w:val="00693A45"/>
    <w:rsid w:val="00693B02"/>
    <w:rsid w:val="00693B95"/>
    <w:rsid w:val="00693CA0"/>
    <w:rsid w:val="00693CDC"/>
    <w:rsid w:val="00693DDF"/>
    <w:rsid w:val="00694045"/>
    <w:rsid w:val="006943E8"/>
    <w:rsid w:val="00694486"/>
    <w:rsid w:val="00694618"/>
    <w:rsid w:val="006947C4"/>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846"/>
    <w:rsid w:val="0069788E"/>
    <w:rsid w:val="00697956"/>
    <w:rsid w:val="006979B3"/>
    <w:rsid w:val="00697A26"/>
    <w:rsid w:val="00697A65"/>
    <w:rsid w:val="00697FA1"/>
    <w:rsid w:val="006A00E2"/>
    <w:rsid w:val="006A02D8"/>
    <w:rsid w:val="006A0676"/>
    <w:rsid w:val="006A0756"/>
    <w:rsid w:val="006A078E"/>
    <w:rsid w:val="006A0B40"/>
    <w:rsid w:val="006A121C"/>
    <w:rsid w:val="006A14FB"/>
    <w:rsid w:val="006A18B0"/>
    <w:rsid w:val="006A1B99"/>
    <w:rsid w:val="006A1FA0"/>
    <w:rsid w:val="006A2089"/>
    <w:rsid w:val="006A2400"/>
    <w:rsid w:val="006A2610"/>
    <w:rsid w:val="006A26CF"/>
    <w:rsid w:val="006A272F"/>
    <w:rsid w:val="006A28C3"/>
    <w:rsid w:val="006A2BAD"/>
    <w:rsid w:val="006A2E6A"/>
    <w:rsid w:val="006A2F20"/>
    <w:rsid w:val="006A30D8"/>
    <w:rsid w:val="006A3201"/>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5E02"/>
    <w:rsid w:val="006A6163"/>
    <w:rsid w:val="006A61B2"/>
    <w:rsid w:val="006A622B"/>
    <w:rsid w:val="006A6357"/>
    <w:rsid w:val="006A63AE"/>
    <w:rsid w:val="006A7052"/>
    <w:rsid w:val="006A713E"/>
    <w:rsid w:val="006A7148"/>
    <w:rsid w:val="006A77B2"/>
    <w:rsid w:val="006A7C0A"/>
    <w:rsid w:val="006A7C53"/>
    <w:rsid w:val="006A7DC1"/>
    <w:rsid w:val="006B0026"/>
    <w:rsid w:val="006B01E1"/>
    <w:rsid w:val="006B04D9"/>
    <w:rsid w:val="006B0B1C"/>
    <w:rsid w:val="006B0C0E"/>
    <w:rsid w:val="006B0C36"/>
    <w:rsid w:val="006B0C9E"/>
    <w:rsid w:val="006B0CE4"/>
    <w:rsid w:val="006B0DFF"/>
    <w:rsid w:val="006B1091"/>
    <w:rsid w:val="006B11BB"/>
    <w:rsid w:val="006B143D"/>
    <w:rsid w:val="006B160A"/>
    <w:rsid w:val="006B1649"/>
    <w:rsid w:val="006B17F5"/>
    <w:rsid w:val="006B180C"/>
    <w:rsid w:val="006B18A0"/>
    <w:rsid w:val="006B19CE"/>
    <w:rsid w:val="006B19DB"/>
    <w:rsid w:val="006B1BEC"/>
    <w:rsid w:val="006B1C3D"/>
    <w:rsid w:val="006B1DDC"/>
    <w:rsid w:val="006B2023"/>
    <w:rsid w:val="006B2450"/>
    <w:rsid w:val="006B28E3"/>
    <w:rsid w:val="006B291D"/>
    <w:rsid w:val="006B29EA"/>
    <w:rsid w:val="006B2CC4"/>
    <w:rsid w:val="006B2DF6"/>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564"/>
    <w:rsid w:val="006B563B"/>
    <w:rsid w:val="006B5760"/>
    <w:rsid w:val="006B57EC"/>
    <w:rsid w:val="006B5B99"/>
    <w:rsid w:val="006B5E58"/>
    <w:rsid w:val="006B6061"/>
    <w:rsid w:val="006B61B9"/>
    <w:rsid w:val="006B61D4"/>
    <w:rsid w:val="006B6285"/>
    <w:rsid w:val="006B62AB"/>
    <w:rsid w:val="006B6322"/>
    <w:rsid w:val="006B634B"/>
    <w:rsid w:val="006B641A"/>
    <w:rsid w:val="006B649A"/>
    <w:rsid w:val="006B6546"/>
    <w:rsid w:val="006B6707"/>
    <w:rsid w:val="006B67DD"/>
    <w:rsid w:val="006B68AA"/>
    <w:rsid w:val="006B69CF"/>
    <w:rsid w:val="006B6B56"/>
    <w:rsid w:val="006B6C2B"/>
    <w:rsid w:val="006B6DB5"/>
    <w:rsid w:val="006B6EFD"/>
    <w:rsid w:val="006B7056"/>
    <w:rsid w:val="006B70D9"/>
    <w:rsid w:val="006B72EA"/>
    <w:rsid w:val="006B7302"/>
    <w:rsid w:val="006B740A"/>
    <w:rsid w:val="006B752F"/>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0F92"/>
    <w:rsid w:val="006C1164"/>
    <w:rsid w:val="006C1606"/>
    <w:rsid w:val="006C1642"/>
    <w:rsid w:val="006C1646"/>
    <w:rsid w:val="006C1654"/>
    <w:rsid w:val="006C172A"/>
    <w:rsid w:val="006C1769"/>
    <w:rsid w:val="006C180B"/>
    <w:rsid w:val="006C1B44"/>
    <w:rsid w:val="006C1C2E"/>
    <w:rsid w:val="006C1C91"/>
    <w:rsid w:val="006C1CBF"/>
    <w:rsid w:val="006C1EB8"/>
    <w:rsid w:val="006C1ECC"/>
    <w:rsid w:val="006C1F1E"/>
    <w:rsid w:val="006C2526"/>
    <w:rsid w:val="006C25AD"/>
    <w:rsid w:val="006C2F93"/>
    <w:rsid w:val="006C309F"/>
    <w:rsid w:val="006C3129"/>
    <w:rsid w:val="006C325C"/>
    <w:rsid w:val="006C3377"/>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271"/>
    <w:rsid w:val="006C54AC"/>
    <w:rsid w:val="006C5534"/>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7E9"/>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9A1"/>
    <w:rsid w:val="006D5AB0"/>
    <w:rsid w:val="006D5C03"/>
    <w:rsid w:val="006D5C90"/>
    <w:rsid w:val="006D6188"/>
    <w:rsid w:val="006D61E0"/>
    <w:rsid w:val="006D64AF"/>
    <w:rsid w:val="006D65A8"/>
    <w:rsid w:val="006D6778"/>
    <w:rsid w:val="006D683F"/>
    <w:rsid w:val="006D68D0"/>
    <w:rsid w:val="006D69E0"/>
    <w:rsid w:val="006D69EF"/>
    <w:rsid w:val="006D6CA3"/>
    <w:rsid w:val="006D6CBD"/>
    <w:rsid w:val="006D6E01"/>
    <w:rsid w:val="006D6E9D"/>
    <w:rsid w:val="006D70EF"/>
    <w:rsid w:val="006D7385"/>
    <w:rsid w:val="006D7A9E"/>
    <w:rsid w:val="006D7BD1"/>
    <w:rsid w:val="006E00D0"/>
    <w:rsid w:val="006E024C"/>
    <w:rsid w:val="006E04F4"/>
    <w:rsid w:val="006E0C24"/>
    <w:rsid w:val="006E0E51"/>
    <w:rsid w:val="006E1430"/>
    <w:rsid w:val="006E1D96"/>
    <w:rsid w:val="006E1EC8"/>
    <w:rsid w:val="006E2117"/>
    <w:rsid w:val="006E226D"/>
    <w:rsid w:val="006E227B"/>
    <w:rsid w:val="006E2381"/>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8B7"/>
    <w:rsid w:val="006E4931"/>
    <w:rsid w:val="006E4AB4"/>
    <w:rsid w:val="006E4AB7"/>
    <w:rsid w:val="006E4B9E"/>
    <w:rsid w:val="006E4FBE"/>
    <w:rsid w:val="006E5608"/>
    <w:rsid w:val="006E56F6"/>
    <w:rsid w:val="006E5959"/>
    <w:rsid w:val="006E5975"/>
    <w:rsid w:val="006E5AC2"/>
    <w:rsid w:val="006E5AE0"/>
    <w:rsid w:val="006E5BAF"/>
    <w:rsid w:val="006E5BC5"/>
    <w:rsid w:val="006E5CEC"/>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481"/>
    <w:rsid w:val="006F05F2"/>
    <w:rsid w:val="006F093A"/>
    <w:rsid w:val="006F0C4F"/>
    <w:rsid w:val="006F0F1A"/>
    <w:rsid w:val="006F0FFC"/>
    <w:rsid w:val="006F1015"/>
    <w:rsid w:val="006F1109"/>
    <w:rsid w:val="006F1198"/>
    <w:rsid w:val="006F1360"/>
    <w:rsid w:val="006F1595"/>
    <w:rsid w:val="006F1818"/>
    <w:rsid w:val="006F18A6"/>
    <w:rsid w:val="006F1B97"/>
    <w:rsid w:val="006F1D19"/>
    <w:rsid w:val="006F1DFC"/>
    <w:rsid w:val="006F1E17"/>
    <w:rsid w:val="006F1E46"/>
    <w:rsid w:val="006F2066"/>
    <w:rsid w:val="006F20CB"/>
    <w:rsid w:val="006F2137"/>
    <w:rsid w:val="006F23E6"/>
    <w:rsid w:val="006F2503"/>
    <w:rsid w:val="006F257A"/>
    <w:rsid w:val="006F27EA"/>
    <w:rsid w:val="006F2A4F"/>
    <w:rsid w:val="006F2A94"/>
    <w:rsid w:val="006F2B1E"/>
    <w:rsid w:val="006F2BDC"/>
    <w:rsid w:val="006F2E3A"/>
    <w:rsid w:val="006F2F92"/>
    <w:rsid w:val="006F3216"/>
    <w:rsid w:val="006F3673"/>
    <w:rsid w:val="006F3BA6"/>
    <w:rsid w:val="006F4093"/>
    <w:rsid w:val="006F4276"/>
    <w:rsid w:val="006F42DE"/>
    <w:rsid w:val="006F448C"/>
    <w:rsid w:val="006F45DD"/>
    <w:rsid w:val="006F4D1F"/>
    <w:rsid w:val="006F4D69"/>
    <w:rsid w:val="006F4F9B"/>
    <w:rsid w:val="006F54DA"/>
    <w:rsid w:val="006F575A"/>
    <w:rsid w:val="006F58CB"/>
    <w:rsid w:val="006F5E6B"/>
    <w:rsid w:val="006F5EEE"/>
    <w:rsid w:val="006F5EF3"/>
    <w:rsid w:val="006F5F75"/>
    <w:rsid w:val="006F5FBF"/>
    <w:rsid w:val="006F609B"/>
    <w:rsid w:val="006F627A"/>
    <w:rsid w:val="006F6445"/>
    <w:rsid w:val="006F6CFF"/>
    <w:rsid w:val="006F6D4F"/>
    <w:rsid w:val="006F6D99"/>
    <w:rsid w:val="006F6DDA"/>
    <w:rsid w:val="006F6E93"/>
    <w:rsid w:val="006F7097"/>
    <w:rsid w:val="006F7212"/>
    <w:rsid w:val="006F74D4"/>
    <w:rsid w:val="006F74E1"/>
    <w:rsid w:val="006F7580"/>
    <w:rsid w:val="006F75D7"/>
    <w:rsid w:val="006F7687"/>
    <w:rsid w:val="006F7939"/>
    <w:rsid w:val="006F794C"/>
    <w:rsid w:val="006F7BD1"/>
    <w:rsid w:val="006F7C5E"/>
    <w:rsid w:val="006F7FB1"/>
    <w:rsid w:val="0070020E"/>
    <w:rsid w:val="007003D8"/>
    <w:rsid w:val="00700516"/>
    <w:rsid w:val="00700541"/>
    <w:rsid w:val="007008E5"/>
    <w:rsid w:val="00700A13"/>
    <w:rsid w:val="00700B30"/>
    <w:rsid w:val="00700D5D"/>
    <w:rsid w:val="00700DC0"/>
    <w:rsid w:val="0070106E"/>
    <w:rsid w:val="00701132"/>
    <w:rsid w:val="007011AF"/>
    <w:rsid w:val="0070123D"/>
    <w:rsid w:val="0070127D"/>
    <w:rsid w:val="007012E6"/>
    <w:rsid w:val="00701426"/>
    <w:rsid w:val="00701869"/>
    <w:rsid w:val="007018DB"/>
    <w:rsid w:val="007019D2"/>
    <w:rsid w:val="00701A7F"/>
    <w:rsid w:val="00701B9D"/>
    <w:rsid w:val="0070224D"/>
    <w:rsid w:val="0070227E"/>
    <w:rsid w:val="007024F5"/>
    <w:rsid w:val="00702571"/>
    <w:rsid w:val="007025CB"/>
    <w:rsid w:val="00702601"/>
    <w:rsid w:val="00702666"/>
    <w:rsid w:val="007028FF"/>
    <w:rsid w:val="00702A7F"/>
    <w:rsid w:val="00702BC9"/>
    <w:rsid w:val="00702BE7"/>
    <w:rsid w:val="00702C4E"/>
    <w:rsid w:val="00703032"/>
    <w:rsid w:val="00703082"/>
    <w:rsid w:val="007030DC"/>
    <w:rsid w:val="00703621"/>
    <w:rsid w:val="0070386C"/>
    <w:rsid w:val="00703949"/>
    <w:rsid w:val="00703A39"/>
    <w:rsid w:val="00703BDD"/>
    <w:rsid w:val="00703D16"/>
    <w:rsid w:val="00703D61"/>
    <w:rsid w:val="00703E8F"/>
    <w:rsid w:val="00703EB2"/>
    <w:rsid w:val="00703F77"/>
    <w:rsid w:val="007041B3"/>
    <w:rsid w:val="00704849"/>
    <w:rsid w:val="007048DA"/>
    <w:rsid w:val="00704A48"/>
    <w:rsid w:val="00704B7A"/>
    <w:rsid w:val="00704CF8"/>
    <w:rsid w:val="00704D4E"/>
    <w:rsid w:val="00704D52"/>
    <w:rsid w:val="00704F34"/>
    <w:rsid w:val="00705139"/>
    <w:rsid w:val="00705951"/>
    <w:rsid w:val="00705FD5"/>
    <w:rsid w:val="007061CF"/>
    <w:rsid w:val="00706293"/>
    <w:rsid w:val="007062C7"/>
    <w:rsid w:val="007062D2"/>
    <w:rsid w:val="0070645B"/>
    <w:rsid w:val="00706728"/>
    <w:rsid w:val="00706ADA"/>
    <w:rsid w:val="00706B88"/>
    <w:rsid w:val="00706BB8"/>
    <w:rsid w:val="00706C34"/>
    <w:rsid w:val="00706DE0"/>
    <w:rsid w:val="00706DE6"/>
    <w:rsid w:val="00706E4C"/>
    <w:rsid w:val="00706F29"/>
    <w:rsid w:val="00706FE6"/>
    <w:rsid w:val="00706FEC"/>
    <w:rsid w:val="00707352"/>
    <w:rsid w:val="007078E6"/>
    <w:rsid w:val="00707960"/>
    <w:rsid w:val="00707A67"/>
    <w:rsid w:val="00707AEC"/>
    <w:rsid w:val="00707DFC"/>
    <w:rsid w:val="00707E0C"/>
    <w:rsid w:val="00707E0F"/>
    <w:rsid w:val="00707ED6"/>
    <w:rsid w:val="007100C7"/>
    <w:rsid w:val="007100DD"/>
    <w:rsid w:val="00710187"/>
    <w:rsid w:val="007101C2"/>
    <w:rsid w:val="00710222"/>
    <w:rsid w:val="00710482"/>
    <w:rsid w:val="007108A0"/>
    <w:rsid w:val="00710A29"/>
    <w:rsid w:val="00710B03"/>
    <w:rsid w:val="00710B74"/>
    <w:rsid w:val="00710D92"/>
    <w:rsid w:val="00710E59"/>
    <w:rsid w:val="007111EA"/>
    <w:rsid w:val="00711278"/>
    <w:rsid w:val="0071153F"/>
    <w:rsid w:val="0071159C"/>
    <w:rsid w:val="00711925"/>
    <w:rsid w:val="0071198B"/>
    <w:rsid w:val="007119F3"/>
    <w:rsid w:val="00711A42"/>
    <w:rsid w:val="00711A48"/>
    <w:rsid w:val="00711E3D"/>
    <w:rsid w:val="00712194"/>
    <w:rsid w:val="00712873"/>
    <w:rsid w:val="00712A26"/>
    <w:rsid w:val="00712CFC"/>
    <w:rsid w:val="00712D96"/>
    <w:rsid w:val="00712F45"/>
    <w:rsid w:val="00712FC3"/>
    <w:rsid w:val="0071316B"/>
    <w:rsid w:val="00713189"/>
    <w:rsid w:val="007131AA"/>
    <w:rsid w:val="007131EF"/>
    <w:rsid w:val="00713E89"/>
    <w:rsid w:val="00713EFD"/>
    <w:rsid w:val="0071404A"/>
    <w:rsid w:val="007140E0"/>
    <w:rsid w:val="007141AA"/>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A04"/>
    <w:rsid w:val="00716BB5"/>
    <w:rsid w:val="00716E6E"/>
    <w:rsid w:val="0071707D"/>
    <w:rsid w:val="007170AC"/>
    <w:rsid w:val="007172CE"/>
    <w:rsid w:val="0071737C"/>
    <w:rsid w:val="007173AB"/>
    <w:rsid w:val="007175E2"/>
    <w:rsid w:val="007178E9"/>
    <w:rsid w:val="00717D95"/>
    <w:rsid w:val="00720302"/>
    <w:rsid w:val="007204D9"/>
    <w:rsid w:val="00720760"/>
    <w:rsid w:val="00720A09"/>
    <w:rsid w:val="00720A9E"/>
    <w:rsid w:val="00720C8A"/>
    <w:rsid w:val="00720E8C"/>
    <w:rsid w:val="00720FA9"/>
    <w:rsid w:val="00721230"/>
    <w:rsid w:val="00721378"/>
    <w:rsid w:val="007216D9"/>
    <w:rsid w:val="0072181B"/>
    <w:rsid w:val="0072193D"/>
    <w:rsid w:val="00721C0A"/>
    <w:rsid w:val="00721ED6"/>
    <w:rsid w:val="00722002"/>
    <w:rsid w:val="0072213E"/>
    <w:rsid w:val="00722A19"/>
    <w:rsid w:val="00722B46"/>
    <w:rsid w:val="00722C25"/>
    <w:rsid w:val="00722CCA"/>
    <w:rsid w:val="00722D35"/>
    <w:rsid w:val="00722E0F"/>
    <w:rsid w:val="00722E54"/>
    <w:rsid w:val="007232C5"/>
    <w:rsid w:val="007236AC"/>
    <w:rsid w:val="0072373C"/>
    <w:rsid w:val="007237FC"/>
    <w:rsid w:val="00723872"/>
    <w:rsid w:val="00723B9D"/>
    <w:rsid w:val="00723C55"/>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9FA"/>
    <w:rsid w:val="00725AF4"/>
    <w:rsid w:val="00725B00"/>
    <w:rsid w:val="00725D47"/>
    <w:rsid w:val="00725DCD"/>
    <w:rsid w:val="0072633F"/>
    <w:rsid w:val="00726942"/>
    <w:rsid w:val="0072696A"/>
    <w:rsid w:val="00726CB9"/>
    <w:rsid w:val="00726FEF"/>
    <w:rsid w:val="00727093"/>
    <w:rsid w:val="007270A8"/>
    <w:rsid w:val="0072719C"/>
    <w:rsid w:val="00727748"/>
    <w:rsid w:val="007279A3"/>
    <w:rsid w:val="00727A54"/>
    <w:rsid w:val="00727B61"/>
    <w:rsid w:val="00727CD4"/>
    <w:rsid w:val="0073012E"/>
    <w:rsid w:val="007301E9"/>
    <w:rsid w:val="007302AE"/>
    <w:rsid w:val="00730518"/>
    <w:rsid w:val="007305A1"/>
    <w:rsid w:val="007305E7"/>
    <w:rsid w:val="00730603"/>
    <w:rsid w:val="00730664"/>
    <w:rsid w:val="0073086A"/>
    <w:rsid w:val="00730973"/>
    <w:rsid w:val="00730990"/>
    <w:rsid w:val="00730A5C"/>
    <w:rsid w:val="00730CB7"/>
    <w:rsid w:val="00730D0A"/>
    <w:rsid w:val="00730DF2"/>
    <w:rsid w:val="00730EBB"/>
    <w:rsid w:val="007314C4"/>
    <w:rsid w:val="007316C7"/>
    <w:rsid w:val="007317F3"/>
    <w:rsid w:val="00731A70"/>
    <w:rsid w:val="00731D3E"/>
    <w:rsid w:val="00731D84"/>
    <w:rsid w:val="00731E05"/>
    <w:rsid w:val="00731E73"/>
    <w:rsid w:val="007322C6"/>
    <w:rsid w:val="00732434"/>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0D"/>
    <w:rsid w:val="0073459F"/>
    <w:rsid w:val="007345AA"/>
    <w:rsid w:val="007346FD"/>
    <w:rsid w:val="00734779"/>
    <w:rsid w:val="00734783"/>
    <w:rsid w:val="007347FD"/>
    <w:rsid w:val="0073492F"/>
    <w:rsid w:val="00734E58"/>
    <w:rsid w:val="00734F29"/>
    <w:rsid w:val="0073527A"/>
    <w:rsid w:val="00735569"/>
    <w:rsid w:val="00735589"/>
    <w:rsid w:val="0073570C"/>
    <w:rsid w:val="00735794"/>
    <w:rsid w:val="007359FE"/>
    <w:rsid w:val="0073604B"/>
    <w:rsid w:val="00736079"/>
    <w:rsid w:val="007360AE"/>
    <w:rsid w:val="007360C2"/>
    <w:rsid w:val="0073621B"/>
    <w:rsid w:val="0073633F"/>
    <w:rsid w:val="00736456"/>
    <w:rsid w:val="007364D4"/>
    <w:rsid w:val="007367B5"/>
    <w:rsid w:val="007369A5"/>
    <w:rsid w:val="00736AE8"/>
    <w:rsid w:val="00736D2B"/>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4A7"/>
    <w:rsid w:val="00741859"/>
    <w:rsid w:val="007418DB"/>
    <w:rsid w:val="00741B02"/>
    <w:rsid w:val="00741B60"/>
    <w:rsid w:val="00741D8D"/>
    <w:rsid w:val="00741FB3"/>
    <w:rsid w:val="00742022"/>
    <w:rsid w:val="00742322"/>
    <w:rsid w:val="00742472"/>
    <w:rsid w:val="00742967"/>
    <w:rsid w:val="00742A96"/>
    <w:rsid w:val="00742B74"/>
    <w:rsid w:val="00742F43"/>
    <w:rsid w:val="00743074"/>
    <w:rsid w:val="00743113"/>
    <w:rsid w:val="00743623"/>
    <w:rsid w:val="00743856"/>
    <w:rsid w:val="00743A0E"/>
    <w:rsid w:val="00743A29"/>
    <w:rsid w:val="007441C6"/>
    <w:rsid w:val="00744255"/>
    <w:rsid w:val="0074479C"/>
    <w:rsid w:val="007448F8"/>
    <w:rsid w:val="00744BD4"/>
    <w:rsid w:val="00744D38"/>
    <w:rsid w:val="00744E1C"/>
    <w:rsid w:val="00744F27"/>
    <w:rsid w:val="00745106"/>
    <w:rsid w:val="007451D8"/>
    <w:rsid w:val="0074522A"/>
    <w:rsid w:val="007457F5"/>
    <w:rsid w:val="007458B3"/>
    <w:rsid w:val="007458F7"/>
    <w:rsid w:val="007459BE"/>
    <w:rsid w:val="007459EE"/>
    <w:rsid w:val="00745CEC"/>
    <w:rsid w:val="00745F7E"/>
    <w:rsid w:val="007461EB"/>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267"/>
    <w:rsid w:val="00750403"/>
    <w:rsid w:val="0075044B"/>
    <w:rsid w:val="007505DE"/>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161"/>
    <w:rsid w:val="00754247"/>
    <w:rsid w:val="007542A7"/>
    <w:rsid w:val="007544C4"/>
    <w:rsid w:val="00754628"/>
    <w:rsid w:val="007546DB"/>
    <w:rsid w:val="0075470F"/>
    <w:rsid w:val="007547AE"/>
    <w:rsid w:val="00754882"/>
    <w:rsid w:val="0075497B"/>
    <w:rsid w:val="007549B5"/>
    <w:rsid w:val="007549C9"/>
    <w:rsid w:val="00754A62"/>
    <w:rsid w:val="00754A92"/>
    <w:rsid w:val="00754AB9"/>
    <w:rsid w:val="00754BAD"/>
    <w:rsid w:val="00754E30"/>
    <w:rsid w:val="00754E80"/>
    <w:rsid w:val="00754F07"/>
    <w:rsid w:val="00754F29"/>
    <w:rsid w:val="00754FBC"/>
    <w:rsid w:val="0075544D"/>
    <w:rsid w:val="007554C8"/>
    <w:rsid w:val="007559B6"/>
    <w:rsid w:val="007559D5"/>
    <w:rsid w:val="00755BD2"/>
    <w:rsid w:val="007560B2"/>
    <w:rsid w:val="007561B3"/>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5FE"/>
    <w:rsid w:val="00760667"/>
    <w:rsid w:val="0076067D"/>
    <w:rsid w:val="00760B44"/>
    <w:rsid w:val="00760E9D"/>
    <w:rsid w:val="00760F97"/>
    <w:rsid w:val="00760FFA"/>
    <w:rsid w:val="007610FB"/>
    <w:rsid w:val="0076133F"/>
    <w:rsid w:val="00761404"/>
    <w:rsid w:val="00761582"/>
    <w:rsid w:val="00761A48"/>
    <w:rsid w:val="00761B5A"/>
    <w:rsid w:val="00761BB9"/>
    <w:rsid w:val="00761DD2"/>
    <w:rsid w:val="00761F27"/>
    <w:rsid w:val="00761F2C"/>
    <w:rsid w:val="007622AC"/>
    <w:rsid w:val="00762856"/>
    <w:rsid w:val="007628E7"/>
    <w:rsid w:val="00762C56"/>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7F"/>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DA5"/>
    <w:rsid w:val="00770F56"/>
    <w:rsid w:val="00771078"/>
    <w:rsid w:val="0077149F"/>
    <w:rsid w:val="007715F9"/>
    <w:rsid w:val="00771972"/>
    <w:rsid w:val="00771DB3"/>
    <w:rsid w:val="00771EA5"/>
    <w:rsid w:val="00772327"/>
    <w:rsid w:val="007723E0"/>
    <w:rsid w:val="007727BB"/>
    <w:rsid w:val="007728CF"/>
    <w:rsid w:val="007729C5"/>
    <w:rsid w:val="00772C39"/>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849"/>
    <w:rsid w:val="00775AC8"/>
    <w:rsid w:val="00775C73"/>
    <w:rsid w:val="00775FA7"/>
    <w:rsid w:val="00776061"/>
    <w:rsid w:val="00776070"/>
    <w:rsid w:val="00776161"/>
    <w:rsid w:val="007764B2"/>
    <w:rsid w:val="007768ED"/>
    <w:rsid w:val="00776A66"/>
    <w:rsid w:val="007770F6"/>
    <w:rsid w:val="007771E7"/>
    <w:rsid w:val="0077733B"/>
    <w:rsid w:val="007776F8"/>
    <w:rsid w:val="00777878"/>
    <w:rsid w:val="0077789D"/>
    <w:rsid w:val="00777CBA"/>
    <w:rsid w:val="00777F01"/>
    <w:rsid w:val="00777F82"/>
    <w:rsid w:val="0078019D"/>
    <w:rsid w:val="0078051C"/>
    <w:rsid w:val="0078052D"/>
    <w:rsid w:val="0078067D"/>
    <w:rsid w:val="00780917"/>
    <w:rsid w:val="007809BE"/>
    <w:rsid w:val="00780A65"/>
    <w:rsid w:val="00780C5D"/>
    <w:rsid w:val="007812D0"/>
    <w:rsid w:val="00781344"/>
    <w:rsid w:val="007813DA"/>
    <w:rsid w:val="0078170F"/>
    <w:rsid w:val="0078189B"/>
    <w:rsid w:val="00781A5C"/>
    <w:rsid w:val="00781F96"/>
    <w:rsid w:val="00782031"/>
    <w:rsid w:val="00782177"/>
    <w:rsid w:val="00782299"/>
    <w:rsid w:val="00782374"/>
    <w:rsid w:val="007824C1"/>
    <w:rsid w:val="00782684"/>
    <w:rsid w:val="00782898"/>
    <w:rsid w:val="00782A91"/>
    <w:rsid w:val="00782F04"/>
    <w:rsid w:val="007831C8"/>
    <w:rsid w:val="00783213"/>
    <w:rsid w:val="00783273"/>
    <w:rsid w:val="0078348F"/>
    <w:rsid w:val="0078354B"/>
    <w:rsid w:val="007836B4"/>
    <w:rsid w:val="0078371E"/>
    <w:rsid w:val="007837A8"/>
    <w:rsid w:val="007838A8"/>
    <w:rsid w:val="00783AE6"/>
    <w:rsid w:val="00783B55"/>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037"/>
    <w:rsid w:val="00785206"/>
    <w:rsid w:val="0078525F"/>
    <w:rsid w:val="00785308"/>
    <w:rsid w:val="00785497"/>
    <w:rsid w:val="00785516"/>
    <w:rsid w:val="007856D5"/>
    <w:rsid w:val="007859BA"/>
    <w:rsid w:val="00785CE4"/>
    <w:rsid w:val="00785D18"/>
    <w:rsid w:val="00785DFA"/>
    <w:rsid w:val="00785EA4"/>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AF8"/>
    <w:rsid w:val="00791BF3"/>
    <w:rsid w:val="00791D12"/>
    <w:rsid w:val="00791D1E"/>
    <w:rsid w:val="00791D63"/>
    <w:rsid w:val="00791E7E"/>
    <w:rsid w:val="007921E9"/>
    <w:rsid w:val="0079220A"/>
    <w:rsid w:val="007922A5"/>
    <w:rsid w:val="0079231E"/>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1B9"/>
    <w:rsid w:val="00797527"/>
    <w:rsid w:val="00797637"/>
    <w:rsid w:val="007977FD"/>
    <w:rsid w:val="0079783D"/>
    <w:rsid w:val="00797CC4"/>
    <w:rsid w:val="00797CE8"/>
    <w:rsid w:val="007A002B"/>
    <w:rsid w:val="007A0202"/>
    <w:rsid w:val="007A07AB"/>
    <w:rsid w:val="007A0808"/>
    <w:rsid w:val="007A0969"/>
    <w:rsid w:val="007A09BF"/>
    <w:rsid w:val="007A0A53"/>
    <w:rsid w:val="007A0B5B"/>
    <w:rsid w:val="007A0B5D"/>
    <w:rsid w:val="007A0E78"/>
    <w:rsid w:val="007A0EF3"/>
    <w:rsid w:val="007A0FEB"/>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9D1"/>
    <w:rsid w:val="007A2C92"/>
    <w:rsid w:val="007A2DCA"/>
    <w:rsid w:val="007A2F8A"/>
    <w:rsid w:val="007A3249"/>
    <w:rsid w:val="007A3407"/>
    <w:rsid w:val="007A37A5"/>
    <w:rsid w:val="007A3C0E"/>
    <w:rsid w:val="007A4318"/>
    <w:rsid w:val="007A43D3"/>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643"/>
    <w:rsid w:val="007A7753"/>
    <w:rsid w:val="007A788E"/>
    <w:rsid w:val="007A7942"/>
    <w:rsid w:val="007A7964"/>
    <w:rsid w:val="007A7997"/>
    <w:rsid w:val="007A7E81"/>
    <w:rsid w:val="007B0024"/>
    <w:rsid w:val="007B01FC"/>
    <w:rsid w:val="007B03BE"/>
    <w:rsid w:val="007B068C"/>
    <w:rsid w:val="007B07DE"/>
    <w:rsid w:val="007B09E1"/>
    <w:rsid w:val="007B0B44"/>
    <w:rsid w:val="007B0D84"/>
    <w:rsid w:val="007B0EF0"/>
    <w:rsid w:val="007B1ADD"/>
    <w:rsid w:val="007B1B56"/>
    <w:rsid w:val="007B1D77"/>
    <w:rsid w:val="007B2196"/>
    <w:rsid w:val="007B21AC"/>
    <w:rsid w:val="007B243D"/>
    <w:rsid w:val="007B2474"/>
    <w:rsid w:val="007B2633"/>
    <w:rsid w:val="007B2990"/>
    <w:rsid w:val="007B2A7A"/>
    <w:rsid w:val="007B2BD6"/>
    <w:rsid w:val="007B2C44"/>
    <w:rsid w:val="007B2C7F"/>
    <w:rsid w:val="007B2F16"/>
    <w:rsid w:val="007B35BB"/>
    <w:rsid w:val="007B39FC"/>
    <w:rsid w:val="007B3B00"/>
    <w:rsid w:val="007B3C5D"/>
    <w:rsid w:val="007B3D1D"/>
    <w:rsid w:val="007B401F"/>
    <w:rsid w:val="007B4255"/>
    <w:rsid w:val="007B4515"/>
    <w:rsid w:val="007B456C"/>
    <w:rsid w:val="007B46F8"/>
    <w:rsid w:val="007B4905"/>
    <w:rsid w:val="007B4DCF"/>
    <w:rsid w:val="007B4DF2"/>
    <w:rsid w:val="007B500D"/>
    <w:rsid w:val="007B53F8"/>
    <w:rsid w:val="007B55AB"/>
    <w:rsid w:val="007B584E"/>
    <w:rsid w:val="007B587C"/>
    <w:rsid w:val="007B5E08"/>
    <w:rsid w:val="007B5ECC"/>
    <w:rsid w:val="007B6157"/>
    <w:rsid w:val="007B6453"/>
    <w:rsid w:val="007B651A"/>
    <w:rsid w:val="007B6848"/>
    <w:rsid w:val="007B689E"/>
    <w:rsid w:val="007B6950"/>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388"/>
    <w:rsid w:val="007C0646"/>
    <w:rsid w:val="007C085B"/>
    <w:rsid w:val="007C09A8"/>
    <w:rsid w:val="007C0A45"/>
    <w:rsid w:val="007C0DF5"/>
    <w:rsid w:val="007C0F1A"/>
    <w:rsid w:val="007C101B"/>
    <w:rsid w:val="007C1113"/>
    <w:rsid w:val="007C1494"/>
    <w:rsid w:val="007C176B"/>
    <w:rsid w:val="007C191C"/>
    <w:rsid w:val="007C1EB6"/>
    <w:rsid w:val="007C2186"/>
    <w:rsid w:val="007C24CC"/>
    <w:rsid w:val="007C26ED"/>
    <w:rsid w:val="007C2887"/>
    <w:rsid w:val="007C2AB7"/>
    <w:rsid w:val="007C2C60"/>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4FB3"/>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4CC"/>
    <w:rsid w:val="007C7760"/>
    <w:rsid w:val="007C7A0C"/>
    <w:rsid w:val="007C7A2C"/>
    <w:rsid w:val="007C7A52"/>
    <w:rsid w:val="007C7A80"/>
    <w:rsid w:val="007C7C7E"/>
    <w:rsid w:val="007C7F2C"/>
    <w:rsid w:val="007D00D0"/>
    <w:rsid w:val="007D0171"/>
    <w:rsid w:val="007D0480"/>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8CB"/>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699"/>
    <w:rsid w:val="007D4C19"/>
    <w:rsid w:val="007D4C9A"/>
    <w:rsid w:val="007D4CDD"/>
    <w:rsid w:val="007D4E28"/>
    <w:rsid w:val="007D4E7E"/>
    <w:rsid w:val="007D4F82"/>
    <w:rsid w:val="007D53DE"/>
    <w:rsid w:val="007D5413"/>
    <w:rsid w:val="007D567D"/>
    <w:rsid w:val="007D5D3F"/>
    <w:rsid w:val="007D5DFE"/>
    <w:rsid w:val="007D6039"/>
    <w:rsid w:val="007D6097"/>
    <w:rsid w:val="007D617F"/>
    <w:rsid w:val="007D63CD"/>
    <w:rsid w:val="007D6540"/>
    <w:rsid w:val="007D663A"/>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7F2"/>
    <w:rsid w:val="007E0842"/>
    <w:rsid w:val="007E0A16"/>
    <w:rsid w:val="007E0C66"/>
    <w:rsid w:val="007E0CDD"/>
    <w:rsid w:val="007E0D3E"/>
    <w:rsid w:val="007E0D82"/>
    <w:rsid w:val="007E0E91"/>
    <w:rsid w:val="007E1005"/>
    <w:rsid w:val="007E106E"/>
    <w:rsid w:val="007E1126"/>
    <w:rsid w:val="007E132D"/>
    <w:rsid w:val="007E14A8"/>
    <w:rsid w:val="007E15D7"/>
    <w:rsid w:val="007E16CD"/>
    <w:rsid w:val="007E1949"/>
    <w:rsid w:val="007E1997"/>
    <w:rsid w:val="007E1B4B"/>
    <w:rsid w:val="007E1CC0"/>
    <w:rsid w:val="007E2213"/>
    <w:rsid w:val="007E232B"/>
    <w:rsid w:val="007E2441"/>
    <w:rsid w:val="007E24A7"/>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066"/>
    <w:rsid w:val="007E6177"/>
    <w:rsid w:val="007E6188"/>
    <w:rsid w:val="007E62BC"/>
    <w:rsid w:val="007E6448"/>
    <w:rsid w:val="007E6974"/>
    <w:rsid w:val="007E6A5D"/>
    <w:rsid w:val="007E6B8D"/>
    <w:rsid w:val="007E715D"/>
    <w:rsid w:val="007E7252"/>
    <w:rsid w:val="007E73DA"/>
    <w:rsid w:val="007E745C"/>
    <w:rsid w:val="007E7471"/>
    <w:rsid w:val="007E74AF"/>
    <w:rsid w:val="007E7728"/>
    <w:rsid w:val="007E7A9F"/>
    <w:rsid w:val="007E7E30"/>
    <w:rsid w:val="007E7FA5"/>
    <w:rsid w:val="007E7FC5"/>
    <w:rsid w:val="007F027C"/>
    <w:rsid w:val="007F02AA"/>
    <w:rsid w:val="007F031F"/>
    <w:rsid w:val="007F0813"/>
    <w:rsid w:val="007F0940"/>
    <w:rsid w:val="007F0B17"/>
    <w:rsid w:val="007F0EA1"/>
    <w:rsid w:val="007F0ED1"/>
    <w:rsid w:val="007F1004"/>
    <w:rsid w:val="007F10F3"/>
    <w:rsid w:val="007F1111"/>
    <w:rsid w:val="007F1152"/>
    <w:rsid w:val="007F13EF"/>
    <w:rsid w:val="007F1729"/>
    <w:rsid w:val="007F173D"/>
    <w:rsid w:val="007F1B28"/>
    <w:rsid w:val="007F1E70"/>
    <w:rsid w:val="007F21EA"/>
    <w:rsid w:val="007F22FE"/>
    <w:rsid w:val="007F2377"/>
    <w:rsid w:val="007F24F7"/>
    <w:rsid w:val="007F2651"/>
    <w:rsid w:val="007F2687"/>
    <w:rsid w:val="007F281A"/>
    <w:rsid w:val="007F2A49"/>
    <w:rsid w:val="007F2CB7"/>
    <w:rsid w:val="007F2D97"/>
    <w:rsid w:val="007F2EDA"/>
    <w:rsid w:val="007F3156"/>
    <w:rsid w:val="007F31C0"/>
    <w:rsid w:val="007F35D7"/>
    <w:rsid w:val="007F3744"/>
    <w:rsid w:val="007F3820"/>
    <w:rsid w:val="007F3D8C"/>
    <w:rsid w:val="007F4B41"/>
    <w:rsid w:val="007F5078"/>
    <w:rsid w:val="007F5553"/>
    <w:rsid w:val="007F55AC"/>
    <w:rsid w:val="007F575A"/>
    <w:rsid w:val="007F5891"/>
    <w:rsid w:val="007F5B97"/>
    <w:rsid w:val="007F5C92"/>
    <w:rsid w:val="007F5D2F"/>
    <w:rsid w:val="007F62D2"/>
    <w:rsid w:val="007F634B"/>
    <w:rsid w:val="007F6596"/>
    <w:rsid w:val="007F6601"/>
    <w:rsid w:val="007F666A"/>
    <w:rsid w:val="007F6740"/>
    <w:rsid w:val="007F67DF"/>
    <w:rsid w:val="007F6983"/>
    <w:rsid w:val="007F69A6"/>
    <w:rsid w:val="007F6DF4"/>
    <w:rsid w:val="007F6EA0"/>
    <w:rsid w:val="007F7151"/>
    <w:rsid w:val="007F7180"/>
    <w:rsid w:val="007F7357"/>
    <w:rsid w:val="007F7407"/>
    <w:rsid w:val="007F741A"/>
    <w:rsid w:val="007F7438"/>
    <w:rsid w:val="007F75A1"/>
    <w:rsid w:val="007F76A3"/>
    <w:rsid w:val="007F7E88"/>
    <w:rsid w:val="00800084"/>
    <w:rsid w:val="00800362"/>
    <w:rsid w:val="0080061D"/>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0A1"/>
    <w:rsid w:val="00804742"/>
    <w:rsid w:val="00804C1C"/>
    <w:rsid w:val="00804C43"/>
    <w:rsid w:val="00804C57"/>
    <w:rsid w:val="00804C5E"/>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5F"/>
    <w:rsid w:val="0080616D"/>
    <w:rsid w:val="00806374"/>
    <w:rsid w:val="0080647B"/>
    <w:rsid w:val="008065A3"/>
    <w:rsid w:val="00806700"/>
    <w:rsid w:val="00806B98"/>
    <w:rsid w:val="00806C6E"/>
    <w:rsid w:val="00806D2C"/>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7DA"/>
    <w:rsid w:val="00810801"/>
    <w:rsid w:val="008109F0"/>
    <w:rsid w:val="00810A4D"/>
    <w:rsid w:val="00810D13"/>
    <w:rsid w:val="00810D9D"/>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B60"/>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1F8"/>
    <w:rsid w:val="008152CF"/>
    <w:rsid w:val="0081544C"/>
    <w:rsid w:val="008156A5"/>
    <w:rsid w:val="0081572D"/>
    <w:rsid w:val="00815882"/>
    <w:rsid w:val="008159F6"/>
    <w:rsid w:val="00815A0A"/>
    <w:rsid w:val="00815B5C"/>
    <w:rsid w:val="00815BE3"/>
    <w:rsid w:val="00815D60"/>
    <w:rsid w:val="00815DCB"/>
    <w:rsid w:val="00815DDC"/>
    <w:rsid w:val="00815E2B"/>
    <w:rsid w:val="008162AB"/>
    <w:rsid w:val="008165F3"/>
    <w:rsid w:val="00816997"/>
    <w:rsid w:val="00816B12"/>
    <w:rsid w:val="00816B45"/>
    <w:rsid w:val="00816E47"/>
    <w:rsid w:val="0081712F"/>
    <w:rsid w:val="00817515"/>
    <w:rsid w:val="00817551"/>
    <w:rsid w:val="0081766B"/>
    <w:rsid w:val="00817724"/>
    <w:rsid w:val="008178CA"/>
    <w:rsid w:val="00817B9A"/>
    <w:rsid w:val="00817DFF"/>
    <w:rsid w:val="0082015A"/>
    <w:rsid w:val="008202F5"/>
    <w:rsid w:val="00820634"/>
    <w:rsid w:val="008207D9"/>
    <w:rsid w:val="0082084E"/>
    <w:rsid w:val="00820A25"/>
    <w:rsid w:val="00820B2A"/>
    <w:rsid w:val="00820D76"/>
    <w:rsid w:val="00820E4E"/>
    <w:rsid w:val="008210BD"/>
    <w:rsid w:val="0082159B"/>
    <w:rsid w:val="008216CE"/>
    <w:rsid w:val="0082185D"/>
    <w:rsid w:val="008219A4"/>
    <w:rsid w:val="00821C11"/>
    <w:rsid w:val="00821CD0"/>
    <w:rsid w:val="00821E1C"/>
    <w:rsid w:val="00821E95"/>
    <w:rsid w:val="00821F76"/>
    <w:rsid w:val="00822023"/>
    <w:rsid w:val="00822113"/>
    <w:rsid w:val="00822137"/>
    <w:rsid w:val="008222B3"/>
    <w:rsid w:val="00822464"/>
    <w:rsid w:val="0082280A"/>
    <w:rsid w:val="00822873"/>
    <w:rsid w:val="00822943"/>
    <w:rsid w:val="00822C95"/>
    <w:rsid w:val="00822D53"/>
    <w:rsid w:val="00822DE1"/>
    <w:rsid w:val="00822E88"/>
    <w:rsid w:val="00823077"/>
    <w:rsid w:val="008230A5"/>
    <w:rsid w:val="008230D9"/>
    <w:rsid w:val="00823140"/>
    <w:rsid w:val="008233BD"/>
    <w:rsid w:val="008233DE"/>
    <w:rsid w:val="008233ED"/>
    <w:rsid w:val="008233FD"/>
    <w:rsid w:val="00823654"/>
    <w:rsid w:val="008236CA"/>
    <w:rsid w:val="0082380E"/>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8C0"/>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1D"/>
    <w:rsid w:val="008313DA"/>
    <w:rsid w:val="00831467"/>
    <w:rsid w:val="0083146D"/>
    <w:rsid w:val="008314B3"/>
    <w:rsid w:val="008316C8"/>
    <w:rsid w:val="008317B3"/>
    <w:rsid w:val="008317B8"/>
    <w:rsid w:val="00831B71"/>
    <w:rsid w:val="00831BB9"/>
    <w:rsid w:val="00831BBB"/>
    <w:rsid w:val="00831BD7"/>
    <w:rsid w:val="00831F14"/>
    <w:rsid w:val="00832090"/>
    <w:rsid w:val="0083209F"/>
    <w:rsid w:val="008322A6"/>
    <w:rsid w:val="008324EF"/>
    <w:rsid w:val="00832504"/>
    <w:rsid w:val="00832609"/>
    <w:rsid w:val="00832669"/>
    <w:rsid w:val="0083290D"/>
    <w:rsid w:val="008329AA"/>
    <w:rsid w:val="00832C0D"/>
    <w:rsid w:val="00832DB5"/>
    <w:rsid w:val="00832E56"/>
    <w:rsid w:val="00832F39"/>
    <w:rsid w:val="008331F4"/>
    <w:rsid w:val="00833295"/>
    <w:rsid w:val="008332C2"/>
    <w:rsid w:val="00833414"/>
    <w:rsid w:val="008334AF"/>
    <w:rsid w:val="00833B2A"/>
    <w:rsid w:val="00833B86"/>
    <w:rsid w:val="00833D26"/>
    <w:rsid w:val="00833E89"/>
    <w:rsid w:val="0083410B"/>
    <w:rsid w:val="0083462D"/>
    <w:rsid w:val="008347FF"/>
    <w:rsid w:val="00834833"/>
    <w:rsid w:val="0083488D"/>
    <w:rsid w:val="00834AF9"/>
    <w:rsid w:val="00834C4C"/>
    <w:rsid w:val="00834CEE"/>
    <w:rsid w:val="00835160"/>
    <w:rsid w:val="008356CC"/>
    <w:rsid w:val="00835B82"/>
    <w:rsid w:val="00835E85"/>
    <w:rsid w:val="00835FF4"/>
    <w:rsid w:val="00836368"/>
    <w:rsid w:val="008363E1"/>
    <w:rsid w:val="0083659B"/>
    <w:rsid w:val="008365BD"/>
    <w:rsid w:val="00836751"/>
    <w:rsid w:val="00836966"/>
    <w:rsid w:val="00836B68"/>
    <w:rsid w:val="00836DD1"/>
    <w:rsid w:val="00837034"/>
    <w:rsid w:val="00837181"/>
    <w:rsid w:val="0083752A"/>
    <w:rsid w:val="008378DE"/>
    <w:rsid w:val="00837A40"/>
    <w:rsid w:val="00837B0B"/>
    <w:rsid w:val="00837DC7"/>
    <w:rsid w:val="00837DDB"/>
    <w:rsid w:val="00837F4E"/>
    <w:rsid w:val="0084000A"/>
    <w:rsid w:val="00840238"/>
    <w:rsid w:val="008405AC"/>
    <w:rsid w:val="008405F1"/>
    <w:rsid w:val="0084062A"/>
    <w:rsid w:val="0084062E"/>
    <w:rsid w:val="00840700"/>
    <w:rsid w:val="0084080E"/>
    <w:rsid w:val="008409E7"/>
    <w:rsid w:val="00840BBA"/>
    <w:rsid w:val="00840DE7"/>
    <w:rsid w:val="00840F17"/>
    <w:rsid w:val="00840F64"/>
    <w:rsid w:val="0084100B"/>
    <w:rsid w:val="008412A0"/>
    <w:rsid w:val="0084184C"/>
    <w:rsid w:val="008418CB"/>
    <w:rsid w:val="00841E91"/>
    <w:rsid w:val="00841F2D"/>
    <w:rsid w:val="0084205F"/>
    <w:rsid w:val="00842390"/>
    <w:rsid w:val="008425A6"/>
    <w:rsid w:val="00842667"/>
    <w:rsid w:val="008428AA"/>
    <w:rsid w:val="008429AC"/>
    <w:rsid w:val="00842A6C"/>
    <w:rsid w:val="00842BBB"/>
    <w:rsid w:val="00842BE6"/>
    <w:rsid w:val="00842C7A"/>
    <w:rsid w:val="00842D0F"/>
    <w:rsid w:val="00842DBD"/>
    <w:rsid w:val="00842E35"/>
    <w:rsid w:val="008430C9"/>
    <w:rsid w:val="0084339A"/>
    <w:rsid w:val="0084370D"/>
    <w:rsid w:val="00843736"/>
    <w:rsid w:val="008438DF"/>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A30"/>
    <w:rsid w:val="00845C90"/>
    <w:rsid w:val="00845D4D"/>
    <w:rsid w:val="0084616F"/>
    <w:rsid w:val="008461AD"/>
    <w:rsid w:val="008464FC"/>
    <w:rsid w:val="00846603"/>
    <w:rsid w:val="00846C40"/>
    <w:rsid w:val="00846DBD"/>
    <w:rsid w:val="00847015"/>
    <w:rsid w:val="00847110"/>
    <w:rsid w:val="0084721A"/>
    <w:rsid w:val="0084730E"/>
    <w:rsid w:val="00847337"/>
    <w:rsid w:val="008473F2"/>
    <w:rsid w:val="008476E7"/>
    <w:rsid w:val="00847946"/>
    <w:rsid w:val="00847965"/>
    <w:rsid w:val="00847A94"/>
    <w:rsid w:val="00847B7B"/>
    <w:rsid w:val="00847D19"/>
    <w:rsid w:val="00847FBD"/>
    <w:rsid w:val="008500EB"/>
    <w:rsid w:val="00850149"/>
    <w:rsid w:val="008501E9"/>
    <w:rsid w:val="008502EB"/>
    <w:rsid w:val="00850421"/>
    <w:rsid w:val="00850630"/>
    <w:rsid w:val="00850637"/>
    <w:rsid w:val="008506A4"/>
    <w:rsid w:val="008509CE"/>
    <w:rsid w:val="00850A10"/>
    <w:rsid w:val="00850C9F"/>
    <w:rsid w:val="00850CD6"/>
    <w:rsid w:val="008511DE"/>
    <w:rsid w:val="008513D5"/>
    <w:rsid w:val="008514D1"/>
    <w:rsid w:val="00851586"/>
    <w:rsid w:val="00851724"/>
    <w:rsid w:val="0085184D"/>
    <w:rsid w:val="00851883"/>
    <w:rsid w:val="00851959"/>
    <w:rsid w:val="00851ECD"/>
    <w:rsid w:val="0085202C"/>
    <w:rsid w:val="00852173"/>
    <w:rsid w:val="00852269"/>
    <w:rsid w:val="008522A7"/>
    <w:rsid w:val="00852339"/>
    <w:rsid w:val="00852498"/>
    <w:rsid w:val="008524F6"/>
    <w:rsid w:val="00852875"/>
    <w:rsid w:val="008528E3"/>
    <w:rsid w:val="0085293C"/>
    <w:rsid w:val="00852AA1"/>
    <w:rsid w:val="00852AAB"/>
    <w:rsid w:val="00852C75"/>
    <w:rsid w:val="00852F04"/>
    <w:rsid w:val="008530B3"/>
    <w:rsid w:val="00853214"/>
    <w:rsid w:val="008534D7"/>
    <w:rsid w:val="008537C5"/>
    <w:rsid w:val="0085386C"/>
    <w:rsid w:val="00853CC4"/>
    <w:rsid w:val="00853D60"/>
    <w:rsid w:val="00853E68"/>
    <w:rsid w:val="008541C7"/>
    <w:rsid w:val="0085430E"/>
    <w:rsid w:val="0085446F"/>
    <w:rsid w:val="00854B11"/>
    <w:rsid w:val="00854C23"/>
    <w:rsid w:val="0085511B"/>
    <w:rsid w:val="00855359"/>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69"/>
    <w:rsid w:val="008568D1"/>
    <w:rsid w:val="00856969"/>
    <w:rsid w:val="00856A8E"/>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57E38"/>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B6F"/>
    <w:rsid w:val="00860F76"/>
    <w:rsid w:val="0086108F"/>
    <w:rsid w:val="0086114E"/>
    <w:rsid w:val="00861360"/>
    <w:rsid w:val="008619B3"/>
    <w:rsid w:val="00861B38"/>
    <w:rsid w:val="00861F6B"/>
    <w:rsid w:val="0086219E"/>
    <w:rsid w:val="008623EA"/>
    <w:rsid w:val="008624C1"/>
    <w:rsid w:val="008627B6"/>
    <w:rsid w:val="00862922"/>
    <w:rsid w:val="0086292C"/>
    <w:rsid w:val="00862944"/>
    <w:rsid w:val="00862A49"/>
    <w:rsid w:val="00862AE7"/>
    <w:rsid w:val="00862B34"/>
    <w:rsid w:val="00862D04"/>
    <w:rsid w:val="00862ED0"/>
    <w:rsid w:val="00862F5C"/>
    <w:rsid w:val="00863074"/>
    <w:rsid w:val="008630C8"/>
    <w:rsid w:val="00863144"/>
    <w:rsid w:val="00863377"/>
    <w:rsid w:val="00863697"/>
    <w:rsid w:val="008636AD"/>
    <w:rsid w:val="00863862"/>
    <w:rsid w:val="008639EE"/>
    <w:rsid w:val="00863CF4"/>
    <w:rsid w:val="00864620"/>
    <w:rsid w:val="00864768"/>
    <w:rsid w:val="0086488A"/>
    <w:rsid w:val="00864ABD"/>
    <w:rsid w:val="00864CE8"/>
    <w:rsid w:val="00864DD7"/>
    <w:rsid w:val="0086508A"/>
    <w:rsid w:val="0086537F"/>
    <w:rsid w:val="008656B1"/>
    <w:rsid w:val="00865802"/>
    <w:rsid w:val="008658B1"/>
    <w:rsid w:val="008658DB"/>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097"/>
    <w:rsid w:val="008703D2"/>
    <w:rsid w:val="008707FC"/>
    <w:rsid w:val="00870C47"/>
    <w:rsid w:val="00870E20"/>
    <w:rsid w:val="00870F5F"/>
    <w:rsid w:val="00871031"/>
    <w:rsid w:val="0087108B"/>
    <w:rsid w:val="0087131C"/>
    <w:rsid w:val="008716D9"/>
    <w:rsid w:val="0087194A"/>
    <w:rsid w:val="00871B90"/>
    <w:rsid w:val="00871C95"/>
    <w:rsid w:val="00871E7C"/>
    <w:rsid w:val="00871EBD"/>
    <w:rsid w:val="00871FDF"/>
    <w:rsid w:val="008721B9"/>
    <w:rsid w:val="008722E8"/>
    <w:rsid w:val="00872403"/>
    <w:rsid w:val="008726ED"/>
    <w:rsid w:val="008728E9"/>
    <w:rsid w:val="00872A28"/>
    <w:rsid w:val="00872AEF"/>
    <w:rsid w:val="00872BF8"/>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6E8"/>
    <w:rsid w:val="00880BC8"/>
    <w:rsid w:val="00880C09"/>
    <w:rsid w:val="00880F13"/>
    <w:rsid w:val="008810E3"/>
    <w:rsid w:val="008810E8"/>
    <w:rsid w:val="008811AF"/>
    <w:rsid w:val="008811BB"/>
    <w:rsid w:val="0088121B"/>
    <w:rsid w:val="008812BF"/>
    <w:rsid w:val="00881357"/>
    <w:rsid w:val="0088171B"/>
    <w:rsid w:val="008818E4"/>
    <w:rsid w:val="0088191F"/>
    <w:rsid w:val="00881B4C"/>
    <w:rsid w:val="00881BFB"/>
    <w:rsid w:val="00881C2D"/>
    <w:rsid w:val="00881D40"/>
    <w:rsid w:val="00881D92"/>
    <w:rsid w:val="00882084"/>
    <w:rsid w:val="008820E0"/>
    <w:rsid w:val="0088215F"/>
    <w:rsid w:val="0088218A"/>
    <w:rsid w:val="008822EA"/>
    <w:rsid w:val="00882409"/>
    <w:rsid w:val="0088242A"/>
    <w:rsid w:val="0088280F"/>
    <w:rsid w:val="00882A5C"/>
    <w:rsid w:val="00882BE1"/>
    <w:rsid w:val="00882EC0"/>
    <w:rsid w:val="00883242"/>
    <w:rsid w:val="00883527"/>
    <w:rsid w:val="0088361F"/>
    <w:rsid w:val="00883742"/>
    <w:rsid w:val="00883762"/>
    <w:rsid w:val="00883B64"/>
    <w:rsid w:val="00883DC4"/>
    <w:rsid w:val="00883E29"/>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163"/>
    <w:rsid w:val="00887203"/>
    <w:rsid w:val="0088722A"/>
    <w:rsid w:val="00887527"/>
    <w:rsid w:val="0088757B"/>
    <w:rsid w:val="00887696"/>
    <w:rsid w:val="00887980"/>
    <w:rsid w:val="00887A46"/>
    <w:rsid w:val="00887BBA"/>
    <w:rsid w:val="00887C48"/>
    <w:rsid w:val="00887D4B"/>
    <w:rsid w:val="00887ED7"/>
    <w:rsid w:val="00887F58"/>
    <w:rsid w:val="008900E8"/>
    <w:rsid w:val="008901B5"/>
    <w:rsid w:val="0089087B"/>
    <w:rsid w:val="008908EF"/>
    <w:rsid w:val="00890D05"/>
    <w:rsid w:val="0089127F"/>
    <w:rsid w:val="008912CC"/>
    <w:rsid w:val="00891730"/>
    <w:rsid w:val="0089192C"/>
    <w:rsid w:val="0089194D"/>
    <w:rsid w:val="0089195E"/>
    <w:rsid w:val="00891C6A"/>
    <w:rsid w:val="00891D87"/>
    <w:rsid w:val="00892024"/>
    <w:rsid w:val="00892067"/>
    <w:rsid w:val="008920A0"/>
    <w:rsid w:val="00892199"/>
    <w:rsid w:val="00892425"/>
    <w:rsid w:val="0089260D"/>
    <w:rsid w:val="00892776"/>
    <w:rsid w:val="008929AD"/>
    <w:rsid w:val="008929E6"/>
    <w:rsid w:val="00892C4F"/>
    <w:rsid w:val="0089310A"/>
    <w:rsid w:val="008932E2"/>
    <w:rsid w:val="0089384E"/>
    <w:rsid w:val="00893966"/>
    <w:rsid w:val="00893B20"/>
    <w:rsid w:val="00893C05"/>
    <w:rsid w:val="00893C4B"/>
    <w:rsid w:val="00893E32"/>
    <w:rsid w:val="0089441D"/>
    <w:rsid w:val="008944B5"/>
    <w:rsid w:val="0089469D"/>
    <w:rsid w:val="008946F5"/>
    <w:rsid w:val="0089482D"/>
    <w:rsid w:val="00894864"/>
    <w:rsid w:val="008949ED"/>
    <w:rsid w:val="00894AB4"/>
    <w:rsid w:val="00894CB0"/>
    <w:rsid w:val="00894E14"/>
    <w:rsid w:val="00894F26"/>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7E7"/>
    <w:rsid w:val="0089795C"/>
    <w:rsid w:val="00897CF8"/>
    <w:rsid w:val="008A0099"/>
    <w:rsid w:val="008A0498"/>
    <w:rsid w:val="008A04B6"/>
    <w:rsid w:val="008A06BC"/>
    <w:rsid w:val="008A071C"/>
    <w:rsid w:val="008A077C"/>
    <w:rsid w:val="008A07A8"/>
    <w:rsid w:val="008A0EDC"/>
    <w:rsid w:val="008A0F46"/>
    <w:rsid w:val="008A0F70"/>
    <w:rsid w:val="008A0FE2"/>
    <w:rsid w:val="008A10ED"/>
    <w:rsid w:val="008A1143"/>
    <w:rsid w:val="008A121D"/>
    <w:rsid w:val="008A129D"/>
    <w:rsid w:val="008A17BF"/>
    <w:rsid w:val="008A1D3C"/>
    <w:rsid w:val="008A1E7C"/>
    <w:rsid w:val="008A1F4C"/>
    <w:rsid w:val="008A1FB3"/>
    <w:rsid w:val="008A217F"/>
    <w:rsid w:val="008A26EB"/>
    <w:rsid w:val="008A2826"/>
    <w:rsid w:val="008A28C9"/>
    <w:rsid w:val="008A2904"/>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5A1"/>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6EE2"/>
    <w:rsid w:val="008A72D3"/>
    <w:rsid w:val="008A746C"/>
    <w:rsid w:val="008A761E"/>
    <w:rsid w:val="008A7960"/>
    <w:rsid w:val="008A7BFB"/>
    <w:rsid w:val="008A7CE3"/>
    <w:rsid w:val="008A7ED7"/>
    <w:rsid w:val="008A7F68"/>
    <w:rsid w:val="008B00DD"/>
    <w:rsid w:val="008B0252"/>
    <w:rsid w:val="008B0280"/>
    <w:rsid w:val="008B04E0"/>
    <w:rsid w:val="008B04F7"/>
    <w:rsid w:val="008B0523"/>
    <w:rsid w:val="008B0550"/>
    <w:rsid w:val="008B0767"/>
    <w:rsid w:val="008B0A85"/>
    <w:rsid w:val="008B0ACA"/>
    <w:rsid w:val="008B0D10"/>
    <w:rsid w:val="008B0EC9"/>
    <w:rsid w:val="008B0F7C"/>
    <w:rsid w:val="008B0FE5"/>
    <w:rsid w:val="008B12B7"/>
    <w:rsid w:val="008B1403"/>
    <w:rsid w:val="008B1420"/>
    <w:rsid w:val="008B14DB"/>
    <w:rsid w:val="008B1502"/>
    <w:rsid w:val="008B15ED"/>
    <w:rsid w:val="008B17ED"/>
    <w:rsid w:val="008B18C6"/>
    <w:rsid w:val="008B1F12"/>
    <w:rsid w:val="008B26C0"/>
    <w:rsid w:val="008B27DA"/>
    <w:rsid w:val="008B2928"/>
    <w:rsid w:val="008B29DF"/>
    <w:rsid w:val="008B2A4F"/>
    <w:rsid w:val="008B2A89"/>
    <w:rsid w:val="008B2A98"/>
    <w:rsid w:val="008B2ADF"/>
    <w:rsid w:val="008B2C77"/>
    <w:rsid w:val="008B2CB4"/>
    <w:rsid w:val="008B3184"/>
    <w:rsid w:val="008B32ED"/>
    <w:rsid w:val="008B3649"/>
    <w:rsid w:val="008B36E2"/>
    <w:rsid w:val="008B37DA"/>
    <w:rsid w:val="008B3B43"/>
    <w:rsid w:val="008B3BFD"/>
    <w:rsid w:val="008B3C01"/>
    <w:rsid w:val="008B3D7D"/>
    <w:rsid w:val="008B3E32"/>
    <w:rsid w:val="008B3F57"/>
    <w:rsid w:val="008B425B"/>
    <w:rsid w:val="008B4671"/>
    <w:rsid w:val="008B4683"/>
    <w:rsid w:val="008B4B9E"/>
    <w:rsid w:val="008B4BB7"/>
    <w:rsid w:val="008B4C22"/>
    <w:rsid w:val="008B4D4C"/>
    <w:rsid w:val="008B4E26"/>
    <w:rsid w:val="008B4EBF"/>
    <w:rsid w:val="008B4ECA"/>
    <w:rsid w:val="008B4F56"/>
    <w:rsid w:val="008B4FE7"/>
    <w:rsid w:val="008B54DF"/>
    <w:rsid w:val="008B5A99"/>
    <w:rsid w:val="008B6141"/>
    <w:rsid w:val="008B6255"/>
    <w:rsid w:val="008B653D"/>
    <w:rsid w:val="008B6933"/>
    <w:rsid w:val="008B6D33"/>
    <w:rsid w:val="008B7261"/>
    <w:rsid w:val="008B7808"/>
    <w:rsid w:val="008B7962"/>
    <w:rsid w:val="008B7A31"/>
    <w:rsid w:val="008B7B69"/>
    <w:rsid w:val="008B7C05"/>
    <w:rsid w:val="008B7C57"/>
    <w:rsid w:val="008B7C80"/>
    <w:rsid w:val="008B7CEF"/>
    <w:rsid w:val="008B7D3E"/>
    <w:rsid w:val="008B7F53"/>
    <w:rsid w:val="008B7FBE"/>
    <w:rsid w:val="008B7FD8"/>
    <w:rsid w:val="008C0239"/>
    <w:rsid w:val="008C03B1"/>
    <w:rsid w:val="008C0A02"/>
    <w:rsid w:val="008C1079"/>
    <w:rsid w:val="008C10CF"/>
    <w:rsid w:val="008C11E8"/>
    <w:rsid w:val="008C12C2"/>
    <w:rsid w:val="008C1771"/>
    <w:rsid w:val="008C1892"/>
    <w:rsid w:val="008C1943"/>
    <w:rsid w:val="008C19A9"/>
    <w:rsid w:val="008C19EA"/>
    <w:rsid w:val="008C1A80"/>
    <w:rsid w:val="008C1C53"/>
    <w:rsid w:val="008C1CBF"/>
    <w:rsid w:val="008C1E3F"/>
    <w:rsid w:val="008C1FBC"/>
    <w:rsid w:val="008C2025"/>
    <w:rsid w:val="008C20AD"/>
    <w:rsid w:val="008C249E"/>
    <w:rsid w:val="008C2504"/>
    <w:rsid w:val="008C2605"/>
    <w:rsid w:val="008C2732"/>
    <w:rsid w:val="008C2912"/>
    <w:rsid w:val="008C2B1A"/>
    <w:rsid w:val="008C2EAA"/>
    <w:rsid w:val="008C2F30"/>
    <w:rsid w:val="008C3435"/>
    <w:rsid w:val="008C3436"/>
    <w:rsid w:val="008C3540"/>
    <w:rsid w:val="008C3BF1"/>
    <w:rsid w:val="008C3C79"/>
    <w:rsid w:val="008C4074"/>
    <w:rsid w:val="008C408C"/>
    <w:rsid w:val="008C4218"/>
    <w:rsid w:val="008C4319"/>
    <w:rsid w:val="008C439F"/>
    <w:rsid w:val="008C43B2"/>
    <w:rsid w:val="008C4E0A"/>
    <w:rsid w:val="008C4F99"/>
    <w:rsid w:val="008C4F9A"/>
    <w:rsid w:val="008C5605"/>
    <w:rsid w:val="008C564F"/>
    <w:rsid w:val="008C57AE"/>
    <w:rsid w:val="008C57E1"/>
    <w:rsid w:val="008C5951"/>
    <w:rsid w:val="008C5A42"/>
    <w:rsid w:val="008C5CC0"/>
    <w:rsid w:val="008C5E0C"/>
    <w:rsid w:val="008C600F"/>
    <w:rsid w:val="008C6437"/>
    <w:rsid w:val="008C64D0"/>
    <w:rsid w:val="008C663E"/>
    <w:rsid w:val="008C6831"/>
    <w:rsid w:val="008C68C8"/>
    <w:rsid w:val="008C6AF8"/>
    <w:rsid w:val="008C6B3E"/>
    <w:rsid w:val="008C6BC1"/>
    <w:rsid w:val="008C6F97"/>
    <w:rsid w:val="008C7563"/>
    <w:rsid w:val="008C75A0"/>
    <w:rsid w:val="008C75EA"/>
    <w:rsid w:val="008C79E4"/>
    <w:rsid w:val="008C7B05"/>
    <w:rsid w:val="008C7B1C"/>
    <w:rsid w:val="008C7D24"/>
    <w:rsid w:val="008C7E1D"/>
    <w:rsid w:val="008C7EA6"/>
    <w:rsid w:val="008C7F71"/>
    <w:rsid w:val="008C7F74"/>
    <w:rsid w:val="008D0147"/>
    <w:rsid w:val="008D065C"/>
    <w:rsid w:val="008D06B8"/>
    <w:rsid w:val="008D0836"/>
    <w:rsid w:val="008D0ABF"/>
    <w:rsid w:val="008D0BF8"/>
    <w:rsid w:val="008D0C5A"/>
    <w:rsid w:val="008D0F08"/>
    <w:rsid w:val="008D0F81"/>
    <w:rsid w:val="008D1205"/>
    <w:rsid w:val="008D1698"/>
    <w:rsid w:val="008D188A"/>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61F"/>
    <w:rsid w:val="008D38C4"/>
    <w:rsid w:val="008D3C61"/>
    <w:rsid w:val="008D3CEA"/>
    <w:rsid w:val="008D3E94"/>
    <w:rsid w:val="008D3F05"/>
    <w:rsid w:val="008D42EE"/>
    <w:rsid w:val="008D4538"/>
    <w:rsid w:val="008D454D"/>
    <w:rsid w:val="008D4648"/>
    <w:rsid w:val="008D4708"/>
    <w:rsid w:val="008D4B3C"/>
    <w:rsid w:val="008D4FA5"/>
    <w:rsid w:val="008D4FA9"/>
    <w:rsid w:val="008D5246"/>
    <w:rsid w:val="008D5318"/>
    <w:rsid w:val="008D540A"/>
    <w:rsid w:val="008D560F"/>
    <w:rsid w:val="008D5656"/>
    <w:rsid w:val="008D5806"/>
    <w:rsid w:val="008D58CD"/>
    <w:rsid w:val="008D58EA"/>
    <w:rsid w:val="008D5987"/>
    <w:rsid w:val="008D5A46"/>
    <w:rsid w:val="008D5B50"/>
    <w:rsid w:val="008D5B86"/>
    <w:rsid w:val="008D5CA4"/>
    <w:rsid w:val="008D5DB5"/>
    <w:rsid w:val="008D5F43"/>
    <w:rsid w:val="008D60F9"/>
    <w:rsid w:val="008D61B4"/>
    <w:rsid w:val="008D6271"/>
    <w:rsid w:val="008D65FA"/>
    <w:rsid w:val="008D69B0"/>
    <w:rsid w:val="008D6A10"/>
    <w:rsid w:val="008D6CF9"/>
    <w:rsid w:val="008D6F18"/>
    <w:rsid w:val="008D72FD"/>
    <w:rsid w:val="008D7394"/>
    <w:rsid w:val="008D7466"/>
    <w:rsid w:val="008D7500"/>
    <w:rsid w:val="008D7542"/>
    <w:rsid w:val="008D762C"/>
    <w:rsid w:val="008D76C3"/>
    <w:rsid w:val="008D77D1"/>
    <w:rsid w:val="008E0226"/>
    <w:rsid w:val="008E0248"/>
    <w:rsid w:val="008E042B"/>
    <w:rsid w:val="008E0583"/>
    <w:rsid w:val="008E0650"/>
    <w:rsid w:val="008E09F7"/>
    <w:rsid w:val="008E0ABD"/>
    <w:rsid w:val="008E0E66"/>
    <w:rsid w:val="008E0F46"/>
    <w:rsid w:val="008E0F98"/>
    <w:rsid w:val="008E0FC6"/>
    <w:rsid w:val="008E1532"/>
    <w:rsid w:val="008E172E"/>
    <w:rsid w:val="008E1A75"/>
    <w:rsid w:val="008E1C71"/>
    <w:rsid w:val="008E1E33"/>
    <w:rsid w:val="008E203A"/>
    <w:rsid w:val="008E204F"/>
    <w:rsid w:val="008E2269"/>
    <w:rsid w:val="008E23C4"/>
    <w:rsid w:val="008E2436"/>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24"/>
    <w:rsid w:val="008E52E6"/>
    <w:rsid w:val="008E54C2"/>
    <w:rsid w:val="008E5551"/>
    <w:rsid w:val="008E55F5"/>
    <w:rsid w:val="008E5702"/>
    <w:rsid w:val="008E592A"/>
    <w:rsid w:val="008E5B66"/>
    <w:rsid w:val="008E5C3F"/>
    <w:rsid w:val="008E5C61"/>
    <w:rsid w:val="008E6068"/>
    <w:rsid w:val="008E60CA"/>
    <w:rsid w:val="008E60D8"/>
    <w:rsid w:val="008E6400"/>
    <w:rsid w:val="008E65B1"/>
    <w:rsid w:val="008E6CE5"/>
    <w:rsid w:val="008E6EAB"/>
    <w:rsid w:val="008E6F92"/>
    <w:rsid w:val="008E71EF"/>
    <w:rsid w:val="008E743B"/>
    <w:rsid w:val="008E7443"/>
    <w:rsid w:val="008E75E6"/>
    <w:rsid w:val="008E7622"/>
    <w:rsid w:val="008E76E6"/>
    <w:rsid w:val="008E7879"/>
    <w:rsid w:val="008E78D1"/>
    <w:rsid w:val="008E7AEB"/>
    <w:rsid w:val="008E7B41"/>
    <w:rsid w:val="008E7D63"/>
    <w:rsid w:val="008E7FC7"/>
    <w:rsid w:val="008F00D0"/>
    <w:rsid w:val="008F03E6"/>
    <w:rsid w:val="008F04E8"/>
    <w:rsid w:val="008F0C41"/>
    <w:rsid w:val="008F15FB"/>
    <w:rsid w:val="008F1C27"/>
    <w:rsid w:val="008F1C6C"/>
    <w:rsid w:val="008F2062"/>
    <w:rsid w:val="008F2156"/>
    <w:rsid w:val="008F2530"/>
    <w:rsid w:val="008F27DA"/>
    <w:rsid w:val="008F27FB"/>
    <w:rsid w:val="008F2858"/>
    <w:rsid w:val="008F2934"/>
    <w:rsid w:val="008F2937"/>
    <w:rsid w:val="008F2A21"/>
    <w:rsid w:val="008F2ADF"/>
    <w:rsid w:val="008F2BBC"/>
    <w:rsid w:val="008F3191"/>
    <w:rsid w:val="008F328D"/>
    <w:rsid w:val="008F345B"/>
    <w:rsid w:val="008F3979"/>
    <w:rsid w:val="008F39FB"/>
    <w:rsid w:val="008F3A02"/>
    <w:rsid w:val="008F3D42"/>
    <w:rsid w:val="008F411F"/>
    <w:rsid w:val="008F457D"/>
    <w:rsid w:val="008F4694"/>
    <w:rsid w:val="008F47F1"/>
    <w:rsid w:val="008F485D"/>
    <w:rsid w:val="008F4B71"/>
    <w:rsid w:val="008F4C3C"/>
    <w:rsid w:val="008F4E95"/>
    <w:rsid w:val="008F5103"/>
    <w:rsid w:val="008F5189"/>
    <w:rsid w:val="008F538C"/>
    <w:rsid w:val="008F5438"/>
    <w:rsid w:val="008F5858"/>
    <w:rsid w:val="008F586B"/>
    <w:rsid w:val="008F5F6B"/>
    <w:rsid w:val="008F600C"/>
    <w:rsid w:val="008F606F"/>
    <w:rsid w:val="008F60F5"/>
    <w:rsid w:val="008F68B1"/>
    <w:rsid w:val="008F6A06"/>
    <w:rsid w:val="008F6B17"/>
    <w:rsid w:val="008F6EA6"/>
    <w:rsid w:val="008F71E7"/>
    <w:rsid w:val="008F7858"/>
    <w:rsid w:val="008F7925"/>
    <w:rsid w:val="008F7A00"/>
    <w:rsid w:val="008F7A61"/>
    <w:rsid w:val="008F7B98"/>
    <w:rsid w:val="008F7C00"/>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21"/>
    <w:rsid w:val="009031CF"/>
    <w:rsid w:val="009031EA"/>
    <w:rsid w:val="00903369"/>
    <w:rsid w:val="009034E5"/>
    <w:rsid w:val="00903699"/>
    <w:rsid w:val="00903858"/>
    <w:rsid w:val="00903AA6"/>
    <w:rsid w:val="00903B65"/>
    <w:rsid w:val="00903CA0"/>
    <w:rsid w:val="00903ED5"/>
    <w:rsid w:val="00903F04"/>
    <w:rsid w:val="00904206"/>
    <w:rsid w:val="0090432F"/>
    <w:rsid w:val="0090445D"/>
    <w:rsid w:val="00904633"/>
    <w:rsid w:val="009048E5"/>
    <w:rsid w:val="00904A26"/>
    <w:rsid w:val="00904B4F"/>
    <w:rsid w:val="00904BD3"/>
    <w:rsid w:val="00904C22"/>
    <w:rsid w:val="00904C59"/>
    <w:rsid w:val="00905051"/>
    <w:rsid w:val="009050ED"/>
    <w:rsid w:val="009054A9"/>
    <w:rsid w:val="0090582E"/>
    <w:rsid w:val="0090595D"/>
    <w:rsid w:val="00905A02"/>
    <w:rsid w:val="00905A7A"/>
    <w:rsid w:val="00905B2F"/>
    <w:rsid w:val="00905BEC"/>
    <w:rsid w:val="00905C31"/>
    <w:rsid w:val="00905E80"/>
    <w:rsid w:val="00905F67"/>
    <w:rsid w:val="009062CC"/>
    <w:rsid w:val="009063E8"/>
    <w:rsid w:val="009066F7"/>
    <w:rsid w:val="009068E7"/>
    <w:rsid w:val="00906B37"/>
    <w:rsid w:val="00906E34"/>
    <w:rsid w:val="00906E7B"/>
    <w:rsid w:val="00906FFA"/>
    <w:rsid w:val="009073A5"/>
    <w:rsid w:val="00907423"/>
    <w:rsid w:val="00907464"/>
    <w:rsid w:val="009075C1"/>
    <w:rsid w:val="009077D5"/>
    <w:rsid w:val="00907AD1"/>
    <w:rsid w:val="00907C80"/>
    <w:rsid w:val="00907EDE"/>
    <w:rsid w:val="00910248"/>
    <w:rsid w:val="0091034B"/>
    <w:rsid w:val="0091045D"/>
    <w:rsid w:val="00910583"/>
    <w:rsid w:val="009106D8"/>
    <w:rsid w:val="00910754"/>
    <w:rsid w:val="00910B5E"/>
    <w:rsid w:val="0091125C"/>
    <w:rsid w:val="00911384"/>
    <w:rsid w:val="0091149C"/>
    <w:rsid w:val="009114AB"/>
    <w:rsid w:val="009114F8"/>
    <w:rsid w:val="00911615"/>
    <w:rsid w:val="0091171E"/>
    <w:rsid w:val="00911B88"/>
    <w:rsid w:val="00911BB2"/>
    <w:rsid w:val="00911E1E"/>
    <w:rsid w:val="00911F77"/>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B1F"/>
    <w:rsid w:val="00915DB4"/>
    <w:rsid w:val="009168ED"/>
    <w:rsid w:val="009169FC"/>
    <w:rsid w:val="00916C02"/>
    <w:rsid w:val="00916DD7"/>
    <w:rsid w:val="00916E52"/>
    <w:rsid w:val="00917067"/>
    <w:rsid w:val="009170B5"/>
    <w:rsid w:val="00917188"/>
    <w:rsid w:val="00917356"/>
    <w:rsid w:val="009173FD"/>
    <w:rsid w:val="009175DC"/>
    <w:rsid w:val="00917844"/>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279"/>
    <w:rsid w:val="009235B3"/>
    <w:rsid w:val="00923625"/>
    <w:rsid w:val="00923843"/>
    <w:rsid w:val="00923915"/>
    <w:rsid w:val="00923947"/>
    <w:rsid w:val="00923A55"/>
    <w:rsid w:val="00923A5E"/>
    <w:rsid w:val="00923D63"/>
    <w:rsid w:val="00923E34"/>
    <w:rsid w:val="00923F38"/>
    <w:rsid w:val="00923FCC"/>
    <w:rsid w:val="00924191"/>
    <w:rsid w:val="009243C8"/>
    <w:rsid w:val="0092483B"/>
    <w:rsid w:val="00924862"/>
    <w:rsid w:val="00924ECB"/>
    <w:rsid w:val="00924FCC"/>
    <w:rsid w:val="00925179"/>
    <w:rsid w:val="009251CF"/>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0CF5"/>
    <w:rsid w:val="0093132A"/>
    <w:rsid w:val="00931769"/>
    <w:rsid w:val="009317C2"/>
    <w:rsid w:val="00931AE8"/>
    <w:rsid w:val="00931B8A"/>
    <w:rsid w:val="00931C28"/>
    <w:rsid w:val="00931CBE"/>
    <w:rsid w:val="00931CC8"/>
    <w:rsid w:val="00931D0D"/>
    <w:rsid w:val="00931F0A"/>
    <w:rsid w:val="00931FA7"/>
    <w:rsid w:val="0093205F"/>
    <w:rsid w:val="009321CC"/>
    <w:rsid w:val="0093230D"/>
    <w:rsid w:val="009324D0"/>
    <w:rsid w:val="00932681"/>
    <w:rsid w:val="009326A1"/>
    <w:rsid w:val="009326DF"/>
    <w:rsid w:val="0093276D"/>
    <w:rsid w:val="00932834"/>
    <w:rsid w:val="00932AB8"/>
    <w:rsid w:val="00932BE7"/>
    <w:rsid w:val="009330ED"/>
    <w:rsid w:val="009330F6"/>
    <w:rsid w:val="00933177"/>
    <w:rsid w:val="009331C9"/>
    <w:rsid w:val="00933205"/>
    <w:rsid w:val="00933370"/>
    <w:rsid w:val="00933652"/>
    <w:rsid w:val="0093371F"/>
    <w:rsid w:val="00933B45"/>
    <w:rsid w:val="00933EA4"/>
    <w:rsid w:val="0093422D"/>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C91"/>
    <w:rsid w:val="00935E1F"/>
    <w:rsid w:val="00935E5A"/>
    <w:rsid w:val="00935EE7"/>
    <w:rsid w:val="00936130"/>
    <w:rsid w:val="00936678"/>
    <w:rsid w:val="00936697"/>
    <w:rsid w:val="009366BD"/>
    <w:rsid w:val="00936700"/>
    <w:rsid w:val="0093677D"/>
    <w:rsid w:val="009367F2"/>
    <w:rsid w:val="00936ABF"/>
    <w:rsid w:val="00936BC2"/>
    <w:rsid w:val="00936C3D"/>
    <w:rsid w:val="00936D94"/>
    <w:rsid w:val="00936EC5"/>
    <w:rsid w:val="0093708C"/>
    <w:rsid w:val="00937148"/>
    <w:rsid w:val="0093722D"/>
    <w:rsid w:val="00937288"/>
    <w:rsid w:val="0093729C"/>
    <w:rsid w:val="009372CD"/>
    <w:rsid w:val="009375A7"/>
    <w:rsid w:val="009377A9"/>
    <w:rsid w:val="00937843"/>
    <w:rsid w:val="00937907"/>
    <w:rsid w:val="009379FD"/>
    <w:rsid w:val="00937AB5"/>
    <w:rsid w:val="00937C43"/>
    <w:rsid w:val="00937DFF"/>
    <w:rsid w:val="00940333"/>
    <w:rsid w:val="00940455"/>
    <w:rsid w:val="00940520"/>
    <w:rsid w:val="0094059A"/>
    <w:rsid w:val="0094071E"/>
    <w:rsid w:val="0094097A"/>
    <w:rsid w:val="009409A1"/>
    <w:rsid w:val="00940A09"/>
    <w:rsid w:val="00940BFB"/>
    <w:rsid w:val="00940EF6"/>
    <w:rsid w:val="00940FD1"/>
    <w:rsid w:val="00941020"/>
    <w:rsid w:val="0094138A"/>
    <w:rsid w:val="00941396"/>
    <w:rsid w:val="009414F6"/>
    <w:rsid w:val="009416E1"/>
    <w:rsid w:val="00941A14"/>
    <w:rsid w:val="009420B4"/>
    <w:rsid w:val="00942234"/>
    <w:rsid w:val="00942394"/>
    <w:rsid w:val="009423E8"/>
    <w:rsid w:val="00942425"/>
    <w:rsid w:val="009424F0"/>
    <w:rsid w:val="00942533"/>
    <w:rsid w:val="00942581"/>
    <w:rsid w:val="00942880"/>
    <w:rsid w:val="009428FE"/>
    <w:rsid w:val="009429D9"/>
    <w:rsid w:val="00942A03"/>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9E4"/>
    <w:rsid w:val="00946E02"/>
    <w:rsid w:val="00946EF9"/>
    <w:rsid w:val="00946FA1"/>
    <w:rsid w:val="00946FF2"/>
    <w:rsid w:val="00947066"/>
    <w:rsid w:val="00947B78"/>
    <w:rsid w:val="00947C13"/>
    <w:rsid w:val="00947CE9"/>
    <w:rsid w:val="00947D29"/>
    <w:rsid w:val="00947D88"/>
    <w:rsid w:val="00947DFA"/>
    <w:rsid w:val="00947F35"/>
    <w:rsid w:val="00947FD0"/>
    <w:rsid w:val="00950087"/>
    <w:rsid w:val="009501B4"/>
    <w:rsid w:val="0095036B"/>
    <w:rsid w:val="0095096A"/>
    <w:rsid w:val="00950ADD"/>
    <w:rsid w:val="00950B29"/>
    <w:rsid w:val="00950CDE"/>
    <w:rsid w:val="00950D05"/>
    <w:rsid w:val="00950EF3"/>
    <w:rsid w:val="009511A0"/>
    <w:rsid w:val="00951346"/>
    <w:rsid w:val="0095150B"/>
    <w:rsid w:val="0095175B"/>
    <w:rsid w:val="00951ACF"/>
    <w:rsid w:val="00951BE3"/>
    <w:rsid w:val="00951C93"/>
    <w:rsid w:val="009520E7"/>
    <w:rsid w:val="009520FA"/>
    <w:rsid w:val="0095221E"/>
    <w:rsid w:val="009522A2"/>
    <w:rsid w:val="0095246E"/>
    <w:rsid w:val="00952618"/>
    <w:rsid w:val="00952817"/>
    <w:rsid w:val="00952875"/>
    <w:rsid w:val="00952C37"/>
    <w:rsid w:val="00952D10"/>
    <w:rsid w:val="0095315B"/>
    <w:rsid w:val="0095315C"/>
    <w:rsid w:val="009531A0"/>
    <w:rsid w:val="00953401"/>
    <w:rsid w:val="00953A40"/>
    <w:rsid w:val="00953D18"/>
    <w:rsid w:val="00953DB2"/>
    <w:rsid w:val="00953DB6"/>
    <w:rsid w:val="00953DF4"/>
    <w:rsid w:val="0095458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538"/>
    <w:rsid w:val="009566AB"/>
    <w:rsid w:val="0095688C"/>
    <w:rsid w:val="00956B4B"/>
    <w:rsid w:val="00957034"/>
    <w:rsid w:val="00957302"/>
    <w:rsid w:val="00957306"/>
    <w:rsid w:val="00957488"/>
    <w:rsid w:val="009574DB"/>
    <w:rsid w:val="00957547"/>
    <w:rsid w:val="00957A6F"/>
    <w:rsid w:val="00957A83"/>
    <w:rsid w:val="00957B32"/>
    <w:rsid w:val="00957B93"/>
    <w:rsid w:val="00957F96"/>
    <w:rsid w:val="00960367"/>
    <w:rsid w:val="0096054A"/>
    <w:rsid w:val="00960806"/>
    <w:rsid w:val="00960B2A"/>
    <w:rsid w:val="00960BC0"/>
    <w:rsid w:val="00960C32"/>
    <w:rsid w:val="00960D1D"/>
    <w:rsid w:val="00960F2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AFD"/>
    <w:rsid w:val="00962D11"/>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0"/>
    <w:rsid w:val="00967DF9"/>
    <w:rsid w:val="00967F45"/>
    <w:rsid w:val="0097003E"/>
    <w:rsid w:val="00970042"/>
    <w:rsid w:val="009701EE"/>
    <w:rsid w:val="009702A9"/>
    <w:rsid w:val="009702DC"/>
    <w:rsid w:val="00970571"/>
    <w:rsid w:val="009705B7"/>
    <w:rsid w:val="00970B80"/>
    <w:rsid w:val="00970BA7"/>
    <w:rsid w:val="00970DE7"/>
    <w:rsid w:val="00970E6D"/>
    <w:rsid w:val="00970F32"/>
    <w:rsid w:val="00970F5E"/>
    <w:rsid w:val="00971015"/>
    <w:rsid w:val="0097114D"/>
    <w:rsid w:val="0097129E"/>
    <w:rsid w:val="0097174C"/>
    <w:rsid w:val="00971753"/>
    <w:rsid w:val="00971A94"/>
    <w:rsid w:val="00971C63"/>
    <w:rsid w:val="00971CDB"/>
    <w:rsid w:val="00971EFC"/>
    <w:rsid w:val="00972020"/>
    <w:rsid w:val="00972169"/>
    <w:rsid w:val="009721AD"/>
    <w:rsid w:val="0097224E"/>
    <w:rsid w:val="00972349"/>
    <w:rsid w:val="00972366"/>
    <w:rsid w:val="0097251D"/>
    <w:rsid w:val="00972552"/>
    <w:rsid w:val="009725B0"/>
    <w:rsid w:val="0097263D"/>
    <w:rsid w:val="0097290B"/>
    <w:rsid w:val="0097294D"/>
    <w:rsid w:val="00972AF1"/>
    <w:rsid w:val="0097311B"/>
    <w:rsid w:val="009731E5"/>
    <w:rsid w:val="009733CC"/>
    <w:rsid w:val="00973575"/>
    <w:rsid w:val="009735E3"/>
    <w:rsid w:val="009736AD"/>
    <w:rsid w:val="009738D7"/>
    <w:rsid w:val="0097392D"/>
    <w:rsid w:val="0097399E"/>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D53"/>
    <w:rsid w:val="00974E5A"/>
    <w:rsid w:val="00974EC5"/>
    <w:rsid w:val="009751A5"/>
    <w:rsid w:val="00975594"/>
    <w:rsid w:val="0097565F"/>
    <w:rsid w:val="009757E6"/>
    <w:rsid w:val="009758C9"/>
    <w:rsid w:val="00975C95"/>
    <w:rsid w:val="00975D91"/>
    <w:rsid w:val="00975E0C"/>
    <w:rsid w:val="00976286"/>
    <w:rsid w:val="0097646C"/>
    <w:rsid w:val="0097698C"/>
    <w:rsid w:val="009769F5"/>
    <w:rsid w:val="00977259"/>
    <w:rsid w:val="009773BC"/>
    <w:rsid w:val="00977630"/>
    <w:rsid w:val="009777CD"/>
    <w:rsid w:val="00977A70"/>
    <w:rsid w:val="00977BB8"/>
    <w:rsid w:val="00977C1C"/>
    <w:rsid w:val="00977D91"/>
    <w:rsid w:val="00977F7B"/>
    <w:rsid w:val="00980016"/>
    <w:rsid w:val="00980127"/>
    <w:rsid w:val="0098027C"/>
    <w:rsid w:val="00980666"/>
    <w:rsid w:val="0098095C"/>
    <w:rsid w:val="00980C5D"/>
    <w:rsid w:val="00980E8D"/>
    <w:rsid w:val="00980EB4"/>
    <w:rsid w:val="00980FFD"/>
    <w:rsid w:val="00981555"/>
    <w:rsid w:val="00981914"/>
    <w:rsid w:val="00981ADD"/>
    <w:rsid w:val="00981B80"/>
    <w:rsid w:val="00981F3E"/>
    <w:rsid w:val="00982148"/>
    <w:rsid w:val="009821D9"/>
    <w:rsid w:val="009822E4"/>
    <w:rsid w:val="009824AB"/>
    <w:rsid w:val="00982607"/>
    <w:rsid w:val="0098264C"/>
    <w:rsid w:val="009827B4"/>
    <w:rsid w:val="009827D0"/>
    <w:rsid w:val="009829B7"/>
    <w:rsid w:val="00982A49"/>
    <w:rsid w:val="00982E29"/>
    <w:rsid w:val="00982E44"/>
    <w:rsid w:val="00983123"/>
    <w:rsid w:val="009833B3"/>
    <w:rsid w:val="009834D2"/>
    <w:rsid w:val="00983704"/>
    <w:rsid w:val="00983788"/>
    <w:rsid w:val="009837B0"/>
    <w:rsid w:val="009837C1"/>
    <w:rsid w:val="009838B9"/>
    <w:rsid w:val="00983964"/>
    <w:rsid w:val="00983B85"/>
    <w:rsid w:val="00983CF4"/>
    <w:rsid w:val="00983D4A"/>
    <w:rsid w:val="00983FDB"/>
    <w:rsid w:val="0098405E"/>
    <w:rsid w:val="009840FB"/>
    <w:rsid w:val="00984178"/>
    <w:rsid w:val="009842AE"/>
    <w:rsid w:val="009845DD"/>
    <w:rsid w:val="00984649"/>
    <w:rsid w:val="00984746"/>
    <w:rsid w:val="00984869"/>
    <w:rsid w:val="00984A6D"/>
    <w:rsid w:val="009851AA"/>
    <w:rsid w:val="009851D7"/>
    <w:rsid w:val="0098521C"/>
    <w:rsid w:val="00985262"/>
    <w:rsid w:val="0098568B"/>
    <w:rsid w:val="009856A8"/>
    <w:rsid w:val="00985700"/>
    <w:rsid w:val="009857F0"/>
    <w:rsid w:val="00985885"/>
    <w:rsid w:val="00985942"/>
    <w:rsid w:val="00985B63"/>
    <w:rsid w:val="00985BCA"/>
    <w:rsid w:val="00985F74"/>
    <w:rsid w:val="00985FDA"/>
    <w:rsid w:val="0098628A"/>
    <w:rsid w:val="00986519"/>
    <w:rsid w:val="009865B5"/>
    <w:rsid w:val="009866C0"/>
    <w:rsid w:val="009867C2"/>
    <w:rsid w:val="00986A89"/>
    <w:rsid w:val="00986E7B"/>
    <w:rsid w:val="00987096"/>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0F67"/>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47A"/>
    <w:rsid w:val="0099357E"/>
    <w:rsid w:val="00993A42"/>
    <w:rsid w:val="00993F08"/>
    <w:rsid w:val="00993F0D"/>
    <w:rsid w:val="0099422B"/>
    <w:rsid w:val="0099428A"/>
    <w:rsid w:val="0099429A"/>
    <w:rsid w:val="00994AC8"/>
    <w:rsid w:val="00994D8B"/>
    <w:rsid w:val="009952CE"/>
    <w:rsid w:val="009956AF"/>
    <w:rsid w:val="0099580C"/>
    <w:rsid w:val="00995BBA"/>
    <w:rsid w:val="00995CC2"/>
    <w:rsid w:val="00995D82"/>
    <w:rsid w:val="00996031"/>
    <w:rsid w:val="0099621B"/>
    <w:rsid w:val="009962C3"/>
    <w:rsid w:val="00996414"/>
    <w:rsid w:val="0099665A"/>
    <w:rsid w:val="009966BB"/>
    <w:rsid w:val="009966D5"/>
    <w:rsid w:val="00996936"/>
    <w:rsid w:val="0099695E"/>
    <w:rsid w:val="00996BF7"/>
    <w:rsid w:val="00996C16"/>
    <w:rsid w:val="00996D56"/>
    <w:rsid w:val="00996D9A"/>
    <w:rsid w:val="00996F90"/>
    <w:rsid w:val="00996FFB"/>
    <w:rsid w:val="00997122"/>
    <w:rsid w:val="009974C5"/>
    <w:rsid w:val="009978C0"/>
    <w:rsid w:val="009978D3"/>
    <w:rsid w:val="00997903"/>
    <w:rsid w:val="0099795E"/>
    <w:rsid w:val="00997D2D"/>
    <w:rsid w:val="00997E58"/>
    <w:rsid w:val="00997EAD"/>
    <w:rsid w:val="009A00F2"/>
    <w:rsid w:val="009A032A"/>
    <w:rsid w:val="009A0396"/>
    <w:rsid w:val="009A054E"/>
    <w:rsid w:val="009A0591"/>
    <w:rsid w:val="009A078E"/>
    <w:rsid w:val="009A0812"/>
    <w:rsid w:val="009A0CF9"/>
    <w:rsid w:val="009A0E6C"/>
    <w:rsid w:val="009A0F21"/>
    <w:rsid w:val="009A14F4"/>
    <w:rsid w:val="009A154B"/>
    <w:rsid w:val="009A1929"/>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B32"/>
    <w:rsid w:val="009A3C53"/>
    <w:rsid w:val="009A44CE"/>
    <w:rsid w:val="009A4528"/>
    <w:rsid w:val="009A4579"/>
    <w:rsid w:val="009A4587"/>
    <w:rsid w:val="009A45CA"/>
    <w:rsid w:val="009A49CB"/>
    <w:rsid w:val="009A4C22"/>
    <w:rsid w:val="009A4DAE"/>
    <w:rsid w:val="009A4ECF"/>
    <w:rsid w:val="009A4ED5"/>
    <w:rsid w:val="009A4F75"/>
    <w:rsid w:val="009A50EF"/>
    <w:rsid w:val="009A554A"/>
    <w:rsid w:val="009A5836"/>
    <w:rsid w:val="009A58DC"/>
    <w:rsid w:val="009A58EE"/>
    <w:rsid w:val="009A5A45"/>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174"/>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C61"/>
    <w:rsid w:val="009B0D88"/>
    <w:rsid w:val="009B0E5D"/>
    <w:rsid w:val="009B0F7F"/>
    <w:rsid w:val="009B12C8"/>
    <w:rsid w:val="009B12D7"/>
    <w:rsid w:val="009B16B8"/>
    <w:rsid w:val="009B1812"/>
    <w:rsid w:val="009B18F6"/>
    <w:rsid w:val="009B19FA"/>
    <w:rsid w:val="009B1A19"/>
    <w:rsid w:val="009B1A23"/>
    <w:rsid w:val="009B1E73"/>
    <w:rsid w:val="009B1ED8"/>
    <w:rsid w:val="009B2002"/>
    <w:rsid w:val="009B211B"/>
    <w:rsid w:val="009B24B4"/>
    <w:rsid w:val="009B2611"/>
    <w:rsid w:val="009B295C"/>
    <w:rsid w:val="009B2C40"/>
    <w:rsid w:val="009B2F62"/>
    <w:rsid w:val="009B2FD3"/>
    <w:rsid w:val="009B2FD5"/>
    <w:rsid w:val="009B3069"/>
    <w:rsid w:val="009B3345"/>
    <w:rsid w:val="009B3377"/>
    <w:rsid w:val="009B33C8"/>
    <w:rsid w:val="009B366A"/>
    <w:rsid w:val="009B370F"/>
    <w:rsid w:val="009B37D7"/>
    <w:rsid w:val="009B396F"/>
    <w:rsid w:val="009B3C3A"/>
    <w:rsid w:val="009B3C4C"/>
    <w:rsid w:val="009B3DB9"/>
    <w:rsid w:val="009B3F13"/>
    <w:rsid w:val="009B43B9"/>
    <w:rsid w:val="009B4889"/>
    <w:rsid w:val="009B4AF9"/>
    <w:rsid w:val="009B4B6A"/>
    <w:rsid w:val="009B4C22"/>
    <w:rsid w:val="009B4D1E"/>
    <w:rsid w:val="009B4FA2"/>
    <w:rsid w:val="009B577E"/>
    <w:rsid w:val="009B5ABE"/>
    <w:rsid w:val="009B613E"/>
    <w:rsid w:val="009B6175"/>
    <w:rsid w:val="009B654E"/>
    <w:rsid w:val="009B66F1"/>
    <w:rsid w:val="009B6798"/>
    <w:rsid w:val="009B6B71"/>
    <w:rsid w:val="009B6E32"/>
    <w:rsid w:val="009B77CF"/>
    <w:rsid w:val="009B789A"/>
    <w:rsid w:val="009B79E1"/>
    <w:rsid w:val="009B79E7"/>
    <w:rsid w:val="009B7E6B"/>
    <w:rsid w:val="009B7EB2"/>
    <w:rsid w:val="009B7F1D"/>
    <w:rsid w:val="009C0002"/>
    <w:rsid w:val="009C01B0"/>
    <w:rsid w:val="009C02B8"/>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462"/>
    <w:rsid w:val="009C2811"/>
    <w:rsid w:val="009C28B2"/>
    <w:rsid w:val="009C299F"/>
    <w:rsid w:val="009C2D5D"/>
    <w:rsid w:val="009C2D8C"/>
    <w:rsid w:val="009C2F28"/>
    <w:rsid w:val="009C320C"/>
    <w:rsid w:val="009C3273"/>
    <w:rsid w:val="009C3282"/>
    <w:rsid w:val="009C392D"/>
    <w:rsid w:val="009C3A36"/>
    <w:rsid w:val="009C3E78"/>
    <w:rsid w:val="009C409F"/>
    <w:rsid w:val="009C42FD"/>
    <w:rsid w:val="009C4626"/>
    <w:rsid w:val="009C482B"/>
    <w:rsid w:val="009C48B3"/>
    <w:rsid w:val="009C49BA"/>
    <w:rsid w:val="009C4A74"/>
    <w:rsid w:val="009C4B3F"/>
    <w:rsid w:val="009C4C97"/>
    <w:rsid w:val="009C4D09"/>
    <w:rsid w:val="009C4ECF"/>
    <w:rsid w:val="009C5034"/>
    <w:rsid w:val="009C5389"/>
    <w:rsid w:val="009C53C7"/>
    <w:rsid w:val="009C53FA"/>
    <w:rsid w:val="009C5507"/>
    <w:rsid w:val="009C55A0"/>
    <w:rsid w:val="009C5644"/>
    <w:rsid w:val="009C5681"/>
    <w:rsid w:val="009C587A"/>
    <w:rsid w:val="009C5AF5"/>
    <w:rsid w:val="009C5B9E"/>
    <w:rsid w:val="009C5D40"/>
    <w:rsid w:val="009C5E94"/>
    <w:rsid w:val="009C5FD4"/>
    <w:rsid w:val="009C60C8"/>
    <w:rsid w:val="009C60ED"/>
    <w:rsid w:val="009C61F6"/>
    <w:rsid w:val="009C6510"/>
    <w:rsid w:val="009C6613"/>
    <w:rsid w:val="009C6621"/>
    <w:rsid w:val="009C6686"/>
    <w:rsid w:val="009C68F6"/>
    <w:rsid w:val="009C6905"/>
    <w:rsid w:val="009C6B05"/>
    <w:rsid w:val="009C6C30"/>
    <w:rsid w:val="009C6C65"/>
    <w:rsid w:val="009C6CD0"/>
    <w:rsid w:val="009C6F4F"/>
    <w:rsid w:val="009C6F73"/>
    <w:rsid w:val="009C6FE1"/>
    <w:rsid w:val="009C7101"/>
    <w:rsid w:val="009C7224"/>
    <w:rsid w:val="009C73AE"/>
    <w:rsid w:val="009C74CF"/>
    <w:rsid w:val="009C775D"/>
    <w:rsid w:val="009C7979"/>
    <w:rsid w:val="009C7A90"/>
    <w:rsid w:val="009C7A92"/>
    <w:rsid w:val="009C7B7F"/>
    <w:rsid w:val="009C7D84"/>
    <w:rsid w:val="009C7F9E"/>
    <w:rsid w:val="009D0075"/>
    <w:rsid w:val="009D03C8"/>
    <w:rsid w:val="009D0516"/>
    <w:rsid w:val="009D054D"/>
    <w:rsid w:val="009D05C6"/>
    <w:rsid w:val="009D08AB"/>
    <w:rsid w:val="009D08AF"/>
    <w:rsid w:val="009D09FD"/>
    <w:rsid w:val="009D0B63"/>
    <w:rsid w:val="009D0C62"/>
    <w:rsid w:val="009D1031"/>
    <w:rsid w:val="009D10C2"/>
    <w:rsid w:val="009D11C9"/>
    <w:rsid w:val="009D12CB"/>
    <w:rsid w:val="009D14AA"/>
    <w:rsid w:val="009D15B8"/>
    <w:rsid w:val="009D16AD"/>
    <w:rsid w:val="009D1848"/>
    <w:rsid w:val="009D1A93"/>
    <w:rsid w:val="009D1B1E"/>
    <w:rsid w:val="009D1C2B"/>
    <w:rsid w:val="009D1D26"/>
    <w:rsid w:val="009D1E77"/>
    <w:rsid w:val="009D1EFF"/>
    <w:rsid w:val="009D213E"/>
    <w:rsid w:val="009D2237"/>
    <w:rsid w:val="009D22BE"/>
    <w:rsid w:val="009D2429"/>
    <w:rsid w:val="009D290A"/>
    <w:rsid w:val="009D2B24"/>
    <w:rsid w:val="009D2BAE"/>
    <w:rsid w:val="009D2BF2"/>
    <w:rsid w:val="009D2C32"/>
    <w:rsid w:val="009D2D56"/>
    <w:rsid w:val="009D3060"/>
    <w:rsid w:val="009D330E"/>
    <w:rsid w:val="009D3380"/>
    <w:rsid w:val="009D359C"/>
    <w:rsid w:val="009D3696"/>
    <w:rsid w:val="009D3730"/>
    <w:rsid w:val="009D3796"/>
    <w:rsid w:val="009D380C"/>
    <w:rsid w:val="009D38EF"/>
    <w:rsid w:val="009D39DA"/>
    <w:rsid w:val="009D3E71"/>
    <w:rsid w:val="009D3FD9"/>
    <w:rsid w:val="009D4022"/>
    <w:rsid w:val="009D41E9"/>
    <w:rsid w:val="009D49E4"/>
    <w:rsid w:val="009D4AE8"/>
    <w:rsid w:val="009D4B0B"/>
    <w:rsid w:val="009D4EBC"/>
    <w:rsid w:val="009D4ED9"/>
    <w:rsid w:val="009D4EE7"/>
    <w:rsid w:val="009D505F"/>
    <w:rsid w:val="009D5342"/>
    <w:rsid w:val="009D575F"/>
    <w:rsid w:val="009D5829"/>
    <w:rsid w:val="009D597E"/>
    <w:rsid w:val="009D59DF"/>
    <w:rsid w:val="009D5A19"/>
    <w:rsid w:val="009D5D00"/>
    <w:rsid w:val="009D5E1A"/>
    <w:rsid w:val="009D5ED6"/>
    <w:rsid w:val="009D5FD0"/>
    <w:rsid w:val="009D637C"/>
    <w:rsid w:val="009D6587"/>
    <w:rsid w:val="009D6BD2"/>
    <w:rsid w:val="009D6DB8"/>
    <w:rsid w:val="009D6E8F"/>
    <w:rsid w:val="009D6F11"/>
    <w:rsid w:val="009D6FA8"/>
    <w:rsid w:val="009D70D1"/>
    <w:rsid w:val="009D7689"/>
    <w:rsid w:val="009D76CF"/>
    <w:rsid w:val="009D7B39"/>
    <w:rsid w:val="009D7F42"/>
    <w:rsid w:val="009E0383"/>
    <w:rsid w:val="009E0393"/>
    <w:rsid w:val="009E06CC"/>
    <w:rsid w:val="009E073B"/>
    <w:rsid w:val="009E07B6"/>
    <w:rsid w:val="009E0D02"/>
    <w:rsid w:val="009E1102"/>
    <w:rsid w:val="009E1137"/>
    <w:rsid w:val="009E119A"/>
    <w:rsid w:val="009E1411"/>
    <w:rsid w:val="009E14DB"/>
    <w:rsid w:val="009E1564"/>
    <w:rsid w:val="009E15E9"/>
    <w:rsid w:val="009E1624"/>
    <w:rsid w:val="009E177A"/>
    <w:rsid w:val="009E2105"/>
    <w:rsid w:val="009E241C"/>
    <w:rsid w:val="009E261B"/>
    <w:rsid w:val="009E293D"/>
    <w:rsid w:val="009E2D03"/>
    <w:rsid w:val="009E3287"/>
    <w:rsid w:val="009E32A8"/>
    <w:rsid w:val="009E32E3"/>
    <w:rsid w:val="009E345B"/>
    <w:rsid w:val="009E3BE0"/>
    <w:rsid w:val="009E40A0"/>
    <w:rsid w:val="009E40D9"/>
    <w:rsid w:val="009E41E2"/>
    <w:rsid w:val="009E47B7"/>
    <w:rsid w:val="009E492B"/>
    <w:rsid w:val="009E4944"/>
    <w:rsid w:val="009E499F"/>
    <w:rsid w:val="009E4A7C"/>
    <w:rsid w:val="009E4AD2"/>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7B2"/>
    <w:rsid w:val="009E6AD6"/>
    <w:rsid w:val="009E6C36"/>
    <w:rsid w:val="009E6E4C"/>
    <w:rsid w:val="009E6E81"/>
    <w:rsid w:val="009E6EEC"/>
    <w:rsid w:val="009E72B8"/>
    <w:rsid w:val="009E76B6"/>
    <w:rsid w:val="009E78B5"/>
    <w:rsid w:val="009E7A32"/>
    <w:rsid w:val="009E7A66"/>
    <w:rsid w:val="009E7CFD"/>
    <w:rsid w:val="009F0177"/>
    <w:rsid w:val="009F033A"/>
    <w:rsid w:val="009F0421"/>
    <w:rsid w:val="009F05A3"/>
    <w:rsid w:val="009F067F"/>
    <w:rsid w:val="009F0906"/>
    <w:rsid w:val="009F09AE"/>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89E"/>
    <w:rsid w:val="009F29A0"/>
    <w:rsid w:val="009F29F5"/>
    <w:rsid w:val="009F2A78"/>
    <w:rsid w:val="009F2CCC"/>
    <w:rsid w:val="009F2E72"/>
    <w:rsid w:val="009F30ED"/>
    <w:rsid w:val="009F435B"/>
    <w:rsid w:val="009F454B"/>
    <w:rsid w:val="009F49DE"/>
    <w:rsid w:val="009F4C7D"/>
    <w:rsid w:val="009F4CC9"/>
    <w:rsid w:val="009F4D3B"/>
    <w:rsid w:val="009F4F6E"/>
    <w:rsid w:val="009F5394"/>
    <w:rsid w:val="009F5CCD"/>
    <w:rsid w:val="009F619D"/>
    <w:rsid w:val="009F653C"/>
    <w:rsid w:val="009F65EF"/>
    <w:rsid w:val="009F66EC"/>
    <w:rsid w:val="009F6856"/>
    <w:rsid w:val="009F6999"/>
    <w:rsid w:val="009F6BED"/>
    <w:rsid w:val="009F73A8"/>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3D8"/>
    <w:rsid w:val="00A017FC"/>
    <w:rsid w:val="00A0191D"/>
    <w:rsid w:val="00A01C1F"/>
    <w:rsid w:val="00A01CE8"/>
    <w:rsid w:val="00A01D10"/>
    <w:rsid w:val="00A01D7A"/>
    <w:rsid w:val="00A01D9F"/>
    <w:rsid w:val="00A01EF8"/>
    <w:rsid w:val="00A02116"/>
    <w:rsid w:val="00A02129"/>
    <w:rsid w:val="00A02290"/>
    <w:rsid w:val="00A02355"/>
    <w:rsid w:val="00A02478"/>
    <w:rsid w:val="00A025C5"/>
    <w:rsid w:val="00A02CAA"/>
    <w:rsid w:val="00A02DDA"/>
    <w:rsid w:val="00A030B2"/>
    <w:rsid w:val="00A03265"/>
    <w:rsid w:val="00A032FB"/>
    <w:rsid w:val="00A034A1"/>
    <w:rsid w:val="00A034E0"/>
    <w:rsid w:val="00A03573"/>
    <w:rsid w:val="00A03A8A"/>
    <w:rsid w:val="00A03C35"/>
    <w:rsid w:val="00A03D0F"/>
    <w:rsid w:val="00A041DC"/>
    <w:rsid w:val="00A04200"/>
    <w:rsid w:val="00A046BE"/>
    <w:rsid w:val="00A04801"/>
    <w:rsid w:val="00A04A0C"/>
    <w:rsid w:val="00A04A41"/>
    <w:rsid w:val="00A04B00"/>
    <w:rsid w:val="00A04C34"/>
    <w:rsid w:val="00A04D4A"/>
    <w:rsid w:val="00A04E83"/>
    <w:rsid w:val="00A04EBE"/>
    <w:rsid w:val="00A04FBC"/>
    <w:rsid w:val="00A05D07"/>
    <w:rsid w:val="00A05E6C"/>
    <w:rsid w:val="00A06154"/>
    <w:rsid w:val="00A061B1"/>
    <w:rsid w:val="00A061EC"/>
    <w:rsid w:val="00A066D9"/>
    <w:rsid w:val="00A0695C"/>
    <w:rsid w:val="00A0698C"/>
    <w:rsid w:val="00A06E40"/>
    <w:rsid w:val="00A07823"/>
    <w:rsid w:val="00A1020A"/>
    <w:rsid w:val="00A1020C"/>
    <w:rsid w:val="00A1023C"/>
    <w:rsid w:val="00A104EB"/>
    <w:rsid w:val="00A10521"/>
    <w:rsid w:val="00A106AA"/>
    <w:rsid w:val="00A106F7"/>
    <w:rsid w:val="00A10778"/>
    <w:rsid w:val="00A109BA"/>
    <w:rsid w:val="00A10B4B"/>
    <w:rsid w:val="00A10C49"/>
    <w:rsid w:val="00A10FEC"/>
    <w:rsid w:val="00A11268"/>
    <w:rsid w:val="00A1132E"/>
    <w:rsid w:val="00A1143C"/>
    <w:rsid w:val="00A11516"/>
    <w:rsid w:val="00A11531"/>
    <w:rsid w:val="00A11666"/>
    <w:rsid w:val="00A1184C"/>
    <w:rsid w:val="00A11A04"/>
    <w:rsid w:val="00A11BF0"/>
    <w:rsid w:val="00A11CF1"/>
    <w:rsid w:val="00A11D72"/>
    <w:rsid w:val="00A11EC9"/>
    <w:rsid w:val="00A12039"/>
    <w:rsid w:val="00A122E2"/>
    <w:rsid w:val="00A12520"/>
    <w:rsid w:val="00A1267F"/>
    <w:rsid w:val="00A126AD"/>
    <w:rsid w:val="00A126B4"/>
    <w:rsid w:val="00A12B17"/>
    <w:rsid w:val="00A12C46"/>
    <w:rsid w:val="00A13103"/>
    <w:rsid w:val="00A133A9"/>
    <w:rsid w:val="00A136C6"/>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5ECB"/>
    <w:rsid w:val="00A160CD"/>
    <w:rsid w:val="00A1616A"/>
    <w:rsid w:val="00A161A1"/>
    <w:rsid w:val="00A164F7"/>
    <w:rsid w:val="00A165DA"/>
    <w:rsid w:val="00A16615"/>
    <w:rsid w:val="00A1667B"/>
    <w:rsid w:val="00A167B6"/>
    <w:rsid w:val="00A168EA"/>
    <w:rsid w:val="00A16A76"/>
    <w:rsid w:val="00A16CC2"/>
    <w:rsid w:val="00A16DA4"/>
    <w:rsid w:val="00A16ED3"/>
    <w:rsid w:val="00A16F2E"/>
    <w:rsid w:val="00A1704F"/>
    <w:rsid w:val="00A171A0"/>
    <w:rsid w:val="00A171B0"/>
    <w:rsid w:val="00A17398"/>
    <w:rsid w:val="00A17489"/>
    <w:rsid w:val="00A17672"/>
    <w:rsid w:val="00A178A0"/>
    <w:rsid w:val="00A17B19"/>
    <w:rsid w:val="00A17B4F"/>
    <w:rsid w:val="00A17CB2"/>
    <w:rsid w:val="00A200C1"/>
    <w:rsid w:val="00A20237"/>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AC0"/>
    <w:rsid w:val="00A21B4D"/>
    <w:rsid w:val="00A21B52"/>
    <w:rsid w:val="00A21D8A"/>
    <w:rsid w:val="00A21DDD"/>
    <w:rsid w:val="00A21F45"/>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7E"/>
    <w:rsid w:val="00A244E9"/>
    <w:rsid w:val="00A24517"/>
    <w:rsid w:val="00A24763"/>
    <w:rsid w:val="00A247D3"/>
    <w:rsid w:val="00A24812"/>
    <w:rsid w:val="00A24A8F"/>
    <w:rsid w:val="00A24B4F"/>
    <w:rsid w:val="00A24D15"/>
    <w:rsid w:val="00A24FE6"/>
    <w:rsid w:val="00A25151"/>
    <w:rsid w:val="00A25242"/>
    <w:rsid w:val="00A2524E"/>
    <w:rsid w:val="00A25B3D"/>
    <w:rsid w:val="00A25C99"/>
    <w:rsid w:val="00A25CBC"/>
    <w:rsid w:val="00A25ED9"/>
    <w:rsid w:val="00A260B9"/>
    <w:rsid w:val="00A2626C"/>
    <w:rsid w:val="00A263CE"/>
    <w:rsid w:val="00A26A73"/>
    <w:rsid w:val="00A26BD1"/>
    <w:rsid w:val="00A26D12"/>
    <w:rsid w:val="00A2709D"/>
    <w:rsid w:val="00A27207"/>
    <w:rsid w:val="00A2740A"/>
    <w:rsid w:val="00A274D7"/>
    <w:rsid w:val="00A2768D"/>
    <w:rsid w:val="00A276A0"/>
    <w:rsid w:val="00A276E3"/>
    <w:rsid w:val="00A278F8"/>
    <w:rsid w:val="00A27B55"/>
    <w:rsid w:val="00A27FB4"/>
    <w:rsid w:val="00A300C4"/>
    <w:rsid w:val="00A301CF"/>
    <w:rsid w:val="00A3063E"/>
    <w:rsid w:val="00A30724"/>
    <w:rsid w:val="00A30852"/>
    <w:rsid w:val="00A3096F"/>
    <w:rsid w:val="00A30974"/>
    <w:rsid w:val="00A30B0A"/>
    <w:rsid w:val="00A30B46"/>
    <w:rsid w:val="00A30C71"/>
    <w:rsid w:val="00A30F31"/>
    <w:rsid w:val="00A310CE"/>
    <w:rsid w:val="00A311DA"/>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59E"/>
    <w:rsid w:val="00A33853"/>
    <w:rsid w:val="00A33925"/>
    <w:rsid w:val="00A33A67"/>
    <w:rsid w:val="00A33B81"/>
    <w:rsid w:val="00A33B93"/>
    <w:rsid w:val="00A33F2C"/>
    <w:rsid w:val="00A3410F"/>
    <w:rsid w:val="00A3434E"/>
    <w:rsid w:val="00A34361"/>
    <w:rsid w:val="00A34618"/>
    <w:rsid w:val="00A347E0"/>
    <w:rsid w:val="00A34A34"/>
    <w:rsid w:val="00A34CB7"/>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456"/>
    <w:rsid w:val="00A405F0"/>
    <w:rsid w:val="00A408AF"/>
    <w:rsid w:val="00A4095C"/>
    <w:rsid w:val="00A40BB9"/>
    <w:rsid w:val="00A40F1D"/>
    <w:rsid w:val="00A41216"/>
    <w:rsid w:val="00A4121C"/>
    <w:rsid w:val="00A41356"/>
    <w:rsid w:val="00A413A7"/>
    <w:rsid w:val="00A413CC"/>
    <w:rsid w:val="00A4147B"/>
    <w:rsid w:val="00A41719"/>
    <w:rsid w:val="00A41965"/>
    <w:rsid w:val="00A41AD6"/>
    <w:rsid w:val="00A41E75"/>
    <w:rsid w:val="00A42114"/>
    <w:rsid w:val="00A42304"/>
    <w:rsid w:val="00A42648"/>
    <w:rsid w:val="00A428AA"/>
    <w:rsid w:val="00A42A57"/>
    <w:rsid w:val="00A42C0F"/>
    <w:rsid w:val="00A42CDE"/>
    <w:rsid w:val="00A42DD1"/>
    <w:rsid w:val="00A430B3"/>
    <w:rsid w:val="00A4321C"/>
    <w:rsid w:val="00A4339F"/>
    <w:rsid w:val="00A4351F"/>
    <w:rsid w:val="00A43808"/>
    <w:rsid w:val="00A43B1F"/>
    <w:rsid w:val="00A43D1E"/>
    <w:rsid w:val="00A43D9B"/>
    <w:rsid w:val="00A43E6E"/>
    <w:rsid w:val="00A43F4B"/>
    <w:rsid w:val="00A43F54"/>
    <w:rsid w:val="00A43FC9"/>
    <w:rsid w:val="00A44103"/>
    <w:rsid w:val="00A4423B"/>
    <w:rsid w:val="00A442AB"/>
    <w:rsid w:val="00A442D2"/>
    <w:rsid w:val="00A442E0"/>
    <w:rsid w:val="00A4447B"/>
    <w:rsid w:val="00A445B2"/>
    <w:rsid w:val="00A44640"/>
    <w:rsid w:val="00A4474B"/>
    <w:rsid w:val="00A44847"/>
    <w:rsid w:val="00A44BC9"/>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5FFA"/>
    <w:rsid w:val="00A460BA"/>
    <w:rsid w:val="00A4623D"/>
    <w:rsid w:val="00A46288"/>
    <w:rsid w:val="00A462C5"/>
    <w:rsid w:val="00A4640B"/>
    <w:rsid w:val="00A46507"/>
    <w:rsid w:val="00A4663F"/>
    <w:rsid w:val="00A46661"/>
    <w:rsid w:val="00A468B3"/>
    <w:rsid w:val="00A470DA"/>
    <w:rsid w:val="00A47105"/>
    <w:rsid w:val="00A47228"/>
    <w:rsid w:val="00A4747A"/>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0E8A"/>
    <w:rsid w:val="00A51352"/>
    <w:rsid w:val="00A513DE"/>
    <w:rsid w:val="00A514C5"/>
    <w:rsid w:val="00A51B1B"/>
    <w:rsid w:val="00A51B3E"/>
    <w:rsid w:val="00A51CE7"/>
    <w:rsid w:val="00A5251E"/>
    <w:rsid w:val="00A52546"/>
    <w:rsid w:val="00A526E0"/>
    <w:rsid w:val="00A52D4D"/>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4D8"/>
    <w:rsid w:val="00A5678C"/>
    <w:rsid w:val="00A56CF6"/>
    <w:rsid w:val="00A57023"/>
    <w:rsid w:val="00A5715F"/>
    <w:rsid w:val="00A57317"/>
    <w:rsid w:val="00A57355"/>
    <w:rsid w:val="00A5758D"/>
    <w:rsid w:val="00A577A1"/>
    <w:rsid w:val="00A5786E"/>
    <w:rsid w:val="00A57A62"/>
    <w:rsid w:val="00A57AF4"/>
    <w:rsid w:val="00A57BE3"/>
    <w:rsid w:val="00A57CB8"/>
    <w:rsid w:val="00A57DCC"/>
    <w:rsid w:val="00A6011C"/>
    <w:rsid w:val="00A602E1"/>
    <w:rsid w:val="00A605F8"/>
    <w:rsid w:val="00A608ED"/>
    <w:rsid w:val="00A60991"/>
    <w:rsid w:val="00A60C28"/>
    <w:rsid w:val="00A60DE5"/>
    <w:rsid w:val="00A60F57"/>
    <w:rsid w:val="00A6101A"/>
    <w:rsid w:val="00A61197"/>
    <w:rsid w:val="00A613F5"/>
    <w:rsid w:val="00A618F4"/>
    <w:rsid w:val="00A61A9E"/>
    <w:rsid w:val="00A61BF4"/>
    <w:rsid w:val="00A61D76"/>
    <w:rsid w:val="00A61E5A"/>
    <w:rsid w:val="00A6207A"/>
    <w:rsid w:val="00A62197"/>
    <w:rsid w:val="00A62226"/>
    <w:rsid w:val="00A62329"/>
    <w:rsid w:val="00A626CA"/>
    <w:rsid w:val="00A62A4F"/>
    <w:rsid w:val="00A62C26"/>
    <w:rsid w:val="00A62C57"/>
    <w:rsid w:val="00A62D7D"/>
    <w:rsid w:val="00A62DE6"/>
    <w:rsid w:val="00A6307E"/>
    <w:rsid w:val="00A63125"/>
    <w:rsid w:val="00A6320B"/>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458"/>
    <w:rsid w:val="00A6560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895"/>
    <w:rsid w:val="00A6691D"/>
    <w:rsid w:val="00A66B88"/>
    <w:rsid w:val="00A66C34"/>
    <w:rsid w:val="00A66C6E"/>
    <w:rsid w:val="00A66CC5"/>
    <w:rsid w:val="00A66D45"/>
    <w:rsid w:val="00A66D4D"/>
    <w:rsid w:val="00A66D9B"/>
    <w:rsid w:val="00A66E6A"/>
    <w:rsid w:val="00A67184"/>
    <w:rsid w:val="00A6728C"/>
    <w:rsid w:val="00A67351"/>
    <w:rsid w:val="00A67450"/>
    <w:rsid w:val="00A674E6"/>
    <w:rsid w:val="00A675BA"/>
    <w:rsid w:val="00A676A9"/>
    <w:rsid w:val="00A6776C"/>
    <w:rsid w:val="00A67787"/>
    <w:rsid w:val="00A678C9"/>
    <w:rsid w:val="00A67A8D"/>
    <w:rsid w:val="00A67ABB"/>
    <w:rsid w:val="00A67B5D"/>
    <w:rsid w:val="00A67D86"/>
    <w:rsid w:val="00A67DD7"/>
    <w:rsid w:val="00A7013B"/>
    <w:rsid w:val="00A702A4"/>
    <w:rsid w:val="00A704DA"/>
    <w:rsid w:val="00A70C69"/>
    <w:rsid w:val="00A70EC0"/>
    <w:rsid w:val="00A70FC1"/>
    <w:rsid w:val="00A7101B"/>
    <w:rsid w:val="00A710EF"/>
    <w:rsid w:val="00A711C9"/>
    <w:rsid w:val="00A71739"/>
    <w:rsid w:val="00A71812"/>
    <w:rsid w:val="00A71A6E"/>
    <w:rsid w:val="00A71A70"/>
    <w:rsid w:val="00A71BD6"/>
    <w:rsid w:val="00A71BFC"/>
    <w:rsid w:val="00A7204D"/>
    <w:rsid w:val="00A723A1"/>
    <w:rsid w:val="00A72691"/>
    <w:rsid w:val="00A728B6"/>
    <w:rsid w:val="00A728D0"/>
    <w:rsid w:val="00A72904"/>
    <w:rsid w:val="00A729BA"/>
    <w:rsid w:val="00A72C7A"/>
    <w:rsid w:val="00A72F50"/>
    <w:rsid w:val="00A732A3"/>
    <w:rsid w:val="00A7331B"/>
    <w:rsid w:val="00A73366"/>
    <w:rsid w:val="00A73590"/>
    <w:rsid w:val="00A73E18"/>
    <w:rsid w:val="00A73EBC"/>
    <w:rsid w:val="00A74360"/>
    <w:rsid w:val="00A744D3"/>
    <w:rsid w:val="00A7458C"/>
    <w:rsid w:val="00A7468F"/>
    <w:rsid w:val="00A748E5"/>
    <w:rsid w:val="00A74A2F"/>
    <w:rsid w:val="00A74C1D"/>
    <w:rsid w:val="00A74DE3"/>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ECE"/>
    <w:rsid w:val="00A80F51"/>
    <w:rsid w:val="00A81184"/>
    <w:rsid w:val="00A81469"/>
    <w:rsid w:val="00A81689"/>
    <w:rsid w:val="00A8195A"/>
    <w:rsid w:val="00A8195F"/>
    <w:rsid w:val="00A819F6"/>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AEC"/>
    <w:rsid w:val="00A83BF9"/>
    <w:rsid w:val="00A83DAE"/>
    <w:rsid w:val="00A83DE6"/>
    <w:rsid w:val="00A8401B"/>
    <w:rsid w:val="00A840BC"/>
    <w:rsid w:val="00A841DB"/>
    <w:rsid w:val="00A8452E"/>
    <w:rsid w:val="00A84899"/>
    <w:rsid w:val="00A84B3B"/>
    <w:rsid w:val="00A84D1E"/>
    <w:rsid w:val="00A84D4F"/>
    <w:rsid w:val="00A84D5A"/>
    <w:rsid w:val="00A84D80"/>
    <w:rsid w:val="00A85025"/>
    <w:rsid w:val="00A8506A"/>
    <w:rsid w:val="00A8510C"/>
    <w:rsid w:val="00A8528C"/>
    <w:rsid w:val="00A8551B"/>
    <w:rsid w:val="00A85586"/>
    <w:rsid w:val="00A8583A"/>
    <w:rsid w:val="00A858F6"/>
    <w:rsid w:val="00A85A1C"/>
    <w:rsid w:val="00A85B4D"/>
    <w:rsid w:val="00A86056"/>
    <w:rsid w:val="00A86152"/>
    <w:rsid w:val="00A8629C"/>
    <w:rsid w:val="00A86573"/>
    <w:rsid w:val="00A865AE"/>
    <w:rsid w:val="00A8671F"/>
    <w:rsid w:val="00A86825"/>
    <w:rsid w:val="00A86901"/>
    <w:rsid w:val="00A869E4"/>
    <w:rsid w:val="00A86BB2"/>
    <w:rsid w:val="00A86EFF"/>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986"/>
    <w:rsid w:val="00A90A3A"/>
    <w:rsid w:val="00A90B59"/>
    <w:rsid w:val="00A90CF4"/>
    <w:rsid w:val="00A90DC5"/>
    <w:rsid w:val="00A911C3"/>
    <w:rsid w:val="00A91285"/>
    <w:rsid w:val="00A91370"/>
    <w:rsid w:val="00A9141B"/>
    <w:rsid w:val="00A916C3"/>
    <w:rsid w:val="00A9172D"/>
    <w:rsid w:val="00A918CF"/>
    <w:rsid w:val="00A91C7C"/>
    <w:rsid w:val="00A91D89"/>
    <w:rsid w:val="00A91FCC"/>
    <w:rsid w:val="00A91FF0"/>
    <w:rsid w:val="00A92140"/>
    <w:rsid w:val="00A923AD"/>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4C82"/>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70"/>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0F39"/>
    <w:rsid w:val="00AA110E"/>
    <w:rsid w:val="00AA125F"/>
    <w:rsid w:val="00AA138F"/>
    <w:rsid w:val="00AA142A"/>
    <w:rsid w:val="00AA1542"/>
    <w:rsid w:val="00AA1577"/>
    <w:rsid w:val="00AA1720"/>
    <w:rsid w:val="00AA17C8"/>
    <w:rsid w:val="00AA18F3"/>
    <w:rsid w:val="00AA190A"/>
    <w:rsid w:val="00AA2142"/>
    <w:rsid w:val="00AA219C"/>
    <w:rsid w:val="00AA222D"/>
    <w:rsid w:val="00AA2645"/>
    <w:rsid w:val="00AA2814"/>
    <w:rsid w:val="00AA2917"/>
    <w:rsid w:val="00AA2EBC"/>
    <w:rsid w:val="00AA2F07"/>
    <w:rsid w:val="00AA2F57"/>
    <w:rsid w:val="00AA3048"/>
    <w:rsid w:val="00AA3236"/>
    <w:rsid w:val="00AA331D"/>
    <w:rsid w:val="00AA349A"/>
    <w:rsid w:val="00AA34B3"/>
    <w:rsid w:val="00AA3551"/>
    <w:rsid w:val="00AA3567"/>
    <w:rsid w:val="00AA3BC9"/>
    <w:rsid w:val="00AA3CB0"/>
    <w:rsid w:val="00AA3EFE"/>
    <w:rsid w:val="00AA3F1D"/>
    <w:rsid w:val="00AA410E"/>
    <w:rsid w:val="00AA4420"/>
    <w:rsid w:val="00AA451D"/>
    <w:rsid w:val="00AA459B"/>
    <w:rsid w:val="00AA4855"/>
    <w:rsid w:val="00AA49F0"/>
    <w:rsid w:val="00AA4B41"/>
    <w:rsid w:val="00AA4C33"/>
    <w:rsid w:val="00AA4DB9"/>
    <w:rsid w:val="00AA51DC"/>
    <w:rsid w:val="00AA55A8"/>
    <w:rsid w:val="00AA58DC"/>
    <w:rsid w:val="00AA5E1C"/>
    <w:rsid w:val="00AA5EC0"/>
    <w:rsid w:val="00AA5F5B"/>
    <w:rsid w:val="00AA610E"/>
    <w:rsid w:val="00AA61DE"/>
    <w:rsid w:val="00AA63BF"/>
    <w:rsid w:val="00AA6459"/>
    <w:rsid w:val="00AA65A6"/>
    <w:rsid w:val="00AA67A8"/>
    <w:rsid w:val="00AA690C"/>
    <w:rsid w:val="00AA6B6F"/>
    <w:rsid w:val="00AA6CA5"/>
    <w:rsid w:val="00AA6E8B"/>
    <w:rsid w:val="00AA7291"/>
    <w:rsid w:val="00AA7361"/>
    <w:rsid w:val="00AA737F"/>
    <w:rsid w:val="00AA73D7"/>
    <w:rsid w:val="00AA7F24"/>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87F"/>
    <w:rsid w:val="00AB1DAB"/>
    <w:rsid w:val="00AB1E0B"/>
    <w:rsid w:val="00AB2037"/>
    <w:rsid w:val="00AB2056"/>
    <w:rsid w:val="00AB2104"/>
    <w:rsid w:val="00AB24A7"/>
    <w:rsid w:val="00AB291E"/>
    <w:rsid w:val="00AB295A"/>
    <w:rsid w:val="00AB2DE5"/>
    <w:rsid w:val="00AB2ED4"/>
    <w:rsid w:val="00AB2EDF"/>
    <w:rsid w:val="00AB3397"/>
    <w:rsid w:val="00AB3499"/>
    <w:rsid w:val="00AB3647"/>
    <w:rsid w:val="00AB36F5"/>
    <w:rsid w:val="00AB3A7A"/>
    <w:rsid w:val="00AB433B"/>
    <w:rsid w:val="00AB44A2"/>
    <w:rsid w:val="00AB460A"/>
    <w:rsid w:val="00AB481C"/>
    <w:rsid w:val="00AB4E95"/>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49A"/>
    <w:rsid w:val="00AB7512"/>
    <w:rsid w:val="00AB7520"/>
    <w:rsid w:val="00AB7525"/>
    <w:rsid w:val="00AB7626"/>
    <w:rsid w:val="00AB762B"/>
    <w:rsid w:val="00AB7638"/>
    <w:rsid w:val="00AB7692"/>
    <w:rsid w:val="00AB7A0F"/>
    <w:rsid w:val="00AB7BAC"/>
    <w:rsid w:val="00AC03A2"/>
    <w:rsid w:val="00AC06DB"/>
    <w:rsid w:val="00AC075D"/>
    <w:rsid w:val="00AC0997"/>
    <w:rsid w:val="00AC0A4A"/>
    <w:rsid w:val="00AC0B50"/>
    <w:rsid w:val="00AC0B8E"/>
    <w:rsid w:val="00AC0D15"/>
    <w:rsid w:val="00AC0DBC"/>
    <w:rsid w:val="00AC0F2F"/>
    <w:rsid w:val="00AC10AF"/>
    <w:rsid w:val="00AC11D0"/>
    <w:rsid w:val="00AC11E0"/>
    <w:rsid w:val="00AC123F"/>
    <w:rsid w:val="00AC125B"/>
    <w:rsid w:val="00AC1414"/>
    <w:rsid w:val="00AC1C22"/>
    <w:rsid w:val="00AC200D"/>
    <w:rsid w:val="00AC20A7"/>
    <w:rsid w:val="00AC2152"/>
    <w:rsid w:val="00AC219D"/>
    <w:rsid w:val="00AC2491"/>
    <w:rsid w:val="00AC24B8"/>
    <w:rsid w:val="00AC25B3"/>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85"/>
    <w:rsid w:val="00AC47EA"/>
    <w:rsid w:val="00AC4A26"/>
    <w:rsid w:val="00AC4BE8"/>
    <w:rsid w:val="00AC4C14"/>
    <w:rsid w:val="00AC4D22"/>
    <w:rsid w:val="00AC4DD4"/>
    <w:rsid w:val="00AC52C0"/>
    <w:rsid w:val="00AC53CC"/>
    <w:rsid w:val="00AC5436"/>
    <w:rsid w:val="00AC54B1"/>
    <w:rsid w:val="00AC5910"/>
    <w:rsid w:val="00AC59BB"/>
    <w:rsid w:val="00AC5A85"/>
    <w:rsid w:val="00AC5BF2"/>
    <w:rsid w:val="00AC5CCA"/>
    <w:rsid w:val="00AC5CED"/>
    <w:rsid w:val="00AC5D26"/>
    <w:rsid w:val="00AC5DB3"/>
    <w:rsid w:val="00AC608A"/>
    <w:rsid w:val="00AC634B"/>
    <w:rsid w:val="00AC665B"/>
    <w:rsid w:val="00AC6701"/>
    <w:rsid w:val="00AC6BEB"/>
    <w:rsid w:val="00AC6E3E"/>
    <w:rsid w:val="00AC70C8"/>
    <w:rsid w:val="00AC7330"/>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D3E"/>
    <w:rsid w:val="00AD0DBE"/>
    <w:rsid w:val="00AD0F8B"/>
    <w:rsid w:val="00AD0FBF"/>
    <w:rsid w:val="00AD1455"/>
    <w:rsid w:val="00AD15FC"/>
    <w:rsid w:val="00AD172D"/>
    <w:rsid w:val="00AD1916"/>
    <w:rsid w:val="00AD1A01"/>
    <w:rsid w:val="00AD1A18"/>
    <w:rsid w:val="00AD1B39"/>
    <w:rsid w:val="00AD1D7D"/>
    <w:rsid w:val="00AD1D8A"/>
    <w:rsid w:val="00AD22E6"/>
    <w:rsid w:val="00AD235C"/>
    <w:rsid w:val="00AD24CC"/>
    <w:rsid w:val="00AD267F"/>
    <w:rsid w:val="00AD26F5"/>
    <w:rsid w:val="00AD2C33"/>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B"/>
    <w:rsid w:val="00AD596E"/>
    <w:rsid w:val="00AD5A70"/>
    <w:rsid w:val="00AD5C02"/>
    <w:rsid w:val="00AD605E"/>
    <w:rsid w:val="00AD6172"/>
    <w:rsid w:val="00AD689D"/>
    <w:rsid w:val="00AD68FB"/>
    <w:rsid w:val="00AD6954"/>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79"/>
    <w:rsid w:val="00AE1AD8"/>
    <w:rsid w:val="00AE1C35"/>
    <w:rsid w:val="00AE1DC9"/>
    <w:rsid w:val="00AE2117"/>
    <w:rsid w:val="00AE2363"/>
    <w:rsid w:val="00AE2388"/>
    <w:rsid w:val="00AE2424"/>
    <w:rsid w:val="00AE2519"/>
    <w:rsid w:val="00AE2819"/>
    <w:rsid w:val="00AE2940"/>
    <w:rsid w:val="00AE29FD"/>
    <w:rsid w:val="00AE2AEE"/>
    <w:rsid w:val="00AE2B02"/>
    <w:rsid w:val="00AE2C35"/>
    <w:rsid w:val="00AE2C81"/>
    <w:rsid w:val="00AE2CDA"/>
    <w:rsid w:val="00AE2F0A"/>
    <w:rsid w:val="00AE2FCD"/>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BAE"/>
    <w:rsid w:val="00AE6FB2"/>
    <w:rsid w:val="00AE70D2"/>
    <w:rsid w:val="00AE7307"/>
    <w:rsid w:val="00AE74A7"/>
    <w:rsid w:val="00AE769A"/>
    <w:rsid w:val="00AE776C"/>
    <w:rsid w:val="00AE793D"/>
    <w:rsid w:val="00AE7A84"/>
    <w:rsid w:val="00AE7AE2"/>
    <w:rsid w:val="00AE7B36"/>
    <w:rsid w:val="00AE7C68"/>
    <w:rsid w:val="00AE7DAB"/>
    <w:rsid w:val="00AE7E1F"/>
    <w:rsid w:val="00AE7E9D"/>
    <w:rsid w:val="00AE7EFA"/>
    <w:rsid w:val="00AF00B2"/>
    <w:rsid w:val="00AF0133"/>
    <w:rsid w:val="00AF0147"/>
    <w:rsid w:val="00AF052B"/>
    <w:rsid w:val="00AF07D5"/>
    <w:rsid w:val="00AF099F"/>
    <w:rsid w:val="00AF0ECA"/>
    <w:rsid w:val="00AF0EDF"/>
    <w:rsid w:val="00AF12CD"/>
    <w:rsid w:val="00AF13D7"/>
    <w:rsid w:val="00AF1495"/>
    <w:rsid w:val="00AF15EC"/>
    <w:rsid w:val="00AF160A"/>
    <w:rsid w:val="00AF169A"/>
    <w:rsid w:val="00AF1770"/>
    <w:rsid w:val="00AF189C"/>
    <w:rsid w:val="00AF18F2"/>
    <w:rsid w:val="00AF1937"/>
    <w:rsid w:val="00AF1AEC"/>
    <w:rsid w:val="00AF1AF1"/>
    <w:rsid w:val="00AF1B2D"/>
    <w:rsid w:val="00AF1CEC"/>
    <w:rsid w:val="00AF1DA7"/>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DCF"/>
    <w:rsid w:val="00B00F06"/>
    <w:rsid w:val="00B0110A"/>
    <w:rsid w:val="00B01237"/>
    <w:rsid w:val="00B014C9"/>
    <w:rsid w:val="00B01871"/>
    <w:rsid w:val="00B01BE3"/>
    <w:rsid w:val="00B01DDA"/>
    <w:rsid w:val="00B02190"/>
    <w:rsid w:val="00B02314"/>
    <w:rsid w:val="00B026E3"/>
    <w:rsid w:val="00B02ACC"/>
    <w:rsid w:val="00B02F9E"/>
    <w:rsid w:val="00B03005"/>
    <w:rsid w:val="00B03070"/>
    <w:rsid w:val="00B03859"/>
    <w:rsid w:val="00B038F7"/>
    <w:rsid w:val="00B039F2"/>
    <w:rsid w:val="00B03A6D"/>
    <w:rsid w:val="00B03AD0"/>
    <w:rsid w:val="00B03AFE"/>
    <w:rsid w:val="00B03D89"/>
    <w:rsid w:val="00B03E27"/>
    <w:rsid w:val="00B042A2"/>
    <w:rsid w:val="00B04357"/>
    <w:rsid w:val="00B04435"/>
    <w:rsid w:val="00B045B7"/>
    <w:rsid w:val="00B046AF"/>
    <w:rsid w:val="00B046EC"/>
    <w:rsid w:val="00B0491D"/>
    <w:rsid w:val="00B049A0"/>
    <w:rsid w:val="00B04AC5"/>
    <w:rsid w:val="00B04D25"/>
    <w:rsid w:val="00B04FA4"/>
    <w:rsid w:val="00B0511C"/>
    <w:rsid w:val="00B0542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0D0"/>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51D"/>
    <w:rsid w:val="00B11596"/>
    <w:rsid w:val="00B11F13"/>
    <w:rsid w:val="00B11F9A"/>
    <w:rsid w:val="00B11FC8"/>
    <w:rsid w:val="00B11FF1"/>
    <w:rsid w:val="00B12053"/>
    <w:rsid w:val="00B123F8"/>
    <w:rsid w:val="00B125DB"/>
    <w:rsid w:val="00B12661"/>
    <w:rsid w:val="00B12D88"/>
    <w:rsid w:val="00B13268"/>
    <w:rsid w:val="00B133A1"/>
    <w:rsid w:val="00B13500"/>
    <w:rsid w:val="00B137A7"/>
    <w:rsid w:val="00B13829"/>
    <w:rsid w:val="00B1389C"/>
    <w:rsid w:val="00B13910"/>
    <w:rsid w:val="00B13999"/>
    <w:rsid w:val="00B13AB0"/>
    <w:rsid w:val="00B13B1E"/>
    <w:rsid w:val="00B13CCF"/>
    <w:rsid w:val="00B13CD3"/>
    <w:rsid w:val="00B13F83"/>
    <w:rsid w:val="00B140C7"/>
    <w:rsid w:val="00B14264"/>
    <w:rsid w:val="00B14289"/>
    <w:rsid w:val="00B142CB"/>
    <w:rsid w:val="00B142D1"/>
    <w:rsid w:val="00B143C4"/>
    <w:rsid w:val="00B1449A"/>
    <w:rsid w:val="00B14961"/>
    <w:rsid w:val="00B14AAF"/>
    <w:rsid w:val="00B14BD9"/>
    <w:rsid w:val="00B14CBC"/>
    <w:rsid w:val="00B14E24"/>
    <w:rsid w:val="00B14E31"/>
    <w:rsid w:val="00B14FB1"/>
    <w:rsid w:val="00B15196"/>
    <w:rsid w:val="00B15233"/>
    <w:rsid w:val="00B154E9"/>
    <w:rsid w:val="00B1587D"/>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43F"/>
    <w:rsid w:val="00B206E0"/>
    <w:rsid w:val="00B2086E"/>
    <w:rsid w:val="00B208D8"/>
    <w:rsid w:val="00B20A4D"/>
    <w:rsid w:val="00B20C7A"/>
    <w:rsid w:val="00B20D90"/>
    <w:rsid w:val="00B210AF"/>
    <w:rsid w:val="00B211BF"/>
    <w:rsid w:val="00B2131A"/>
    <w:rsid w:val="00B2140D"/>
    <w:rsid w:val="00B215A9"/>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301"/>
    <w:rsid w:val="00B23487"/>
    <w:rsid w:val="00B2364C"/>
    <w:rsid w:val="00B23A9E"/>
    <w:rsid w:val="00B23D0A"/>
    <w:rsid w:val="00B23D1E"/>
    <w:rsid w:val="00B23D42"/>
    <w:rsid w:val="00B240DA"/>
    <w:rsid w:val="00B24171"/>
    <w:rsid w:val="00B24498"/>
    <w:rsid w:val="00B2453B"/>
    <w:rsid w:val="00B2474D"/>
    <w:rsid w:val="00B24750"/>
    <w:rsid w:val="00B247B2"/>
    <w:rsid w:val="00B2481D"/>
    <w:rsid w:val="00B248DA"/>
    <w:rsid w:val="00B24973"/>
    <w:rsid w:val="00B24A56"/>
    <w:rsid w:val="00B2505F"/>
    <w:rsid w:val="00B25485"/>
    <w:rsid w:val="00B255E1"/>
    <w:rsid w:val="00B25C7D"/>
    <w:rsid w:val="00B25CEB"/>
    <w:rsid w:val="00B26000"/>
    <w:rsid w:val="00B261D0"/>
    <w:rsid w:val="00B2660B"/>
    <w:rsid w:val="00B268E9"/>
    <w:rsid w:val="00B26912"/>
    <w:rsid w:val="00B2694A"/>
    <w:rsid w:val="00B26966"/>
    <w:rsid w:val="00B26B23"/>
    <w:rsid w:val="00B26E20"/>
    <w:rsid w:val="00B26F37"/>
    <w:rsid w:val="00B26FCA"/>
    <w:rsid w:val="00B27046"/>
    <w:rsid w:val="00B27103"/>
    <w:rsid w:val="00B272AB"/>
    <w:rsid w:val="00B273DF"/>
    <w:rsid w:val="00B2754B"/>
    <w:rsid w:val="00B27B30"/>
    <w:rsid w:val="00B27C73"/>
    <w:rsid w:val="00B30381"/>
    <w:rsid w:val="00B3077E"/>
    <w:rsid w:val="00B30C1D"/>
    <w:rsid w:val="00B30D27"/>
    <w:rsid w:val="00B30ED8"/>
    <w:rsid w:val="00B31047"/>
    <w:rsid w:val="00B31723"/>
    <w:rsid w:val="00B3191B"/>
    <w:rsid w:val="00B31B34"/>
    <w:rsid w:val="00B32038"/>
    <w:rsid w:val="00B32113"/>
    <w:rsid w:val="00B321D3"/>
    <w:rsid w:val="00B322A5"/>
    <w:rsid w:val="00B32350"/>
    <w:rsid w:val="00B324CA"/>
    <w:rsid w:val="00B3282B"/>
    <w:rsid w:val="00B32BDE"/>
    <w:rsid w:val="00B32D62"/>
    <w:rsid w:val="00B32DDE"/>
    <w:rsid w:val="00B32EC0"/>
    <w:rsid w:val="00B3330F"/>
    <w:rsid w:val="00B33338"/>
    <w:rsid w:val="00B33406"/>
    <w:rsid w:val="00B33469"/>
    <w:rsid w:val="00B3356F"/>
    <w:rsid w:val="00B3378D"/>
    <w:rsid w:val="00B3387E"/>
    <w:rsid w:val="00B33DC7"/>
    <w:rsid w:val="00B33EFA"/>
    <w:rsid w:val="00B33EFF"/>
    <w:rsid w:val="00B341D5"/>
    <w:rsid w:val="00B344B3"/>
    <w:rsid w:val="00B3459A"/>
    <w:rsid w:val="00B3497E"/>
    <w:rsid w:val="00B34E9C"/>
    <w:rsid w:val="00B35051"/>
    <w:rsid w:val="00B3568A"/>
    <w:rsid w:val="00B356D6"/>
    <w:rsid w:val="00B356F5"/>
    <w:rsid w:val="00B35A39"/>
    <w:rsid w:val="00B35EFB"/>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28"/>
    <w:rsid w:val="00B40493"/>
    <w:rsid w:val="00B4054D"/>
    <w:rsid w:val="00B40852"/>
    <w:rsid w:val="00B4090B"/>
    <w:rsid w:val="00B409CD"/>
    <w:rsid w:val="00B40BCE"/>
    <w:rsid w:val="00B40BF2"/>
    <w:rsid w:val="00B40CAA"/>
    <w:rsid w:val="00B40D33"/>
    <w:rsid w:val="00B41011"/>
    <w:rsid w:val="00B41132"/>
    <w:rsid w:val="00B4133E"/>
    <w:rsid w:val="00B41874"/>
    <w:rsid w:val="00B41AF1"/>
    <w:rsid w:val="00B41DAA"/>
    <w:rsid w:val="00B41E38"/>
    <w:rsid w:val="00B41F36"/>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582"/>
    <w:rsid w:val="00B4582D"/>
    <w:rsid w:val="00B45993"/>
    <w:rsid w:val="00B45AA7"/>
    <w:rsid w:val="00B45ADF"/>
    <w:rsid w:val="00B45B7C"/>
    <w:rsid w:val="00B45BE6"/>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A17"/>
    <w:rsid w:val="00B50D80"/>
    <w:rsid w:val="00B50ECB"/>
    <w:rsid w:val="00B50EEE"/>
    <w:rsid w:val="00B51305"/>
    <w:rsid w:val="00B5134D"/>
    <w:rsid w:val="00B51560"/>
    <w:rsid w:val="00B51A6A"/>
    <w:rsid w:val="00B51CFA"/>
    <w:rsid w:val="00B51D06"/>
    <w:rsid w:val="00B51D5C"/>
    <w:rsid w:val="00B51E1A"/>
    <w:rsid w:val="00B5200D"/>
    <w:rsid w:val="00B52177"/>
    <w:rsid w:val="00B522BD"/>
    <w:rsid w:val="00B522D2"/>
    <w:rsid w:val="00B52324"/>
    <w:rsid w:val="00B5234C"/>
    <w:rsid w:val="00B52444"/>
    <w:rsid w:val="00B524DA"/>
    <w:rsid w:val="00B52589"/>
    <w:rsid w:val="00B525E6"/>
    <w:rsid w:val="00B52936"/>
    <w:rsid w:val="00B529D9"/>
    <w:rsid w:val="00B52AB6"/>
    <w:rsid w:val="00B52B31"/>
    <w:rsid w:val="00B52C23"/>
    <w:rsid w:val="00B5302B"/>
    <w:rsid w:val="00B53181"/>
    <w:rsid w:val="00B531AF"/>
    <w:rsid w:val="00B531B6"/>
    <w:rsid w:val="00B5335A"/>
    <w:rsid w:val="00B534BC"/>
    <w:rsid w:val="00B53573"/>
    <w:rsid w:val="00B53691"/>
    <w:rsid w:val="00B53897"/>
    <w:rsid w:val="00B538EC"/>
    <w:rsid w:val="00B53902"/>
    <w:rsid w:val="00B53A35"/>
    <w:rsid w:val="00B53CE8"/>
    <w:rsid w:val="00B53E93"/>
    <w:rsid w:val="00B541A8"/>
    <w:rsid w:val="00B5432F"/>
    <w:rsid w:val="00B544B0"/>
    <w:rsid w:val="00B544E7"/>
    <w:rsid w:val="00B54620"/>
    <w:rsid w:val="00B5464D"/>
    <w:rsid w:val="00B5469F"/>
    <w:rsid w:val="00B54797"/>
    <w:rsid w:val="00B548B7"/>
    <w:rsid w:val="00B548F8"/>
    <w:rsid w:val="00B54A16"/>
    <w:rsid w:val="00B54A77"/>
    <w:rsid w:val="00B54A7C"/>
    <w:rsid w:val="00B54AC9"/>
    <w:rsid w:val="00B54CF4"/>
    <w:rsid w:val="00B54DBA"/>
    <w:rsid w:val="00B54DF5"/>
    <w:rsid w:val="00B54F78"/>
    <w:rsid w:val="00B5527B"/>
    <w:rsid w:val="00B553EA"/>
    <w:rsid w:val="00B5540C"/>
    <w:rsid w:val="00B5545B"/>
    <w:rsid w:val="00B55724"/>
    <w:rsid w:val="00B55791"/>
    <w:rsid w:val="00B557BC"/>
    <w:rsid w:val="00B55B37"/>
    <w:rsid w:val="00B55C1D"/>
    <w:rsid w:val="00B55F43"/>
    <w:rsid w:val="00B55F45"/>
    <w:rsid w:val="00B56328"/>
    <w:rsid w:val="00B56432"/>
    <w:rsid w:val="00B568D4"/>
    <w:rsid w:val="00B56901"/>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6DF"/>
    <w:rsid w:val="00B60AB4"/>
    <w:rsid w:val="00B60FE4"/>
    <w:rsid w:val="00B6116B"/>
    <w:rsid w:val="00B612C4"/>
    <w:rsid w:val="00B612CC"/>
    <w:rsid w:val="00B61334"/>
    <w:rsid w:val="00B61969"/>
    <w:rsid w:val="00B61BF2"/>
    <w:rsid w:val="00B61C2D"/>
    <w:rsid w:val="00B61C80"/>
    <w:rsid w:val="00B61CEC"/>
    <w:rsid w:val="00B61E1B"/>
    <w:rsid w:val="00B61E33"/>
    <w:rsid w:val="00B61FEE"/>
    <w:rsid w:val="00B621A5"/>
    <w:rsid w:val="00B622A6"/>
    <w:rsid w:val="00B624EB"/>
    <w:rsid w:val="00B629F7"/>
    <w:rsid w:val="00B62C15"/>
    <w:rsid w:val="00B63405"/>
    <w:rsid w:val="00B63532"/>
    <w:rsid w:val="00B635A5"/>
    <w:rsid w:val="00B636FF"/>
    <w:rsid w:val="00B63878"/>
    <w:rsid w:val="00B6391B"/>
    <w:rsid w:val="00B63AE2"/>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5E"/>
    <w:rsid w:val="00B668B8"/>
    <w:rsid w:val="00B66A78"/>
    <w:rsid w:val="00B66ADF"/>
    <w:rsid w:val="00B66FBF"/>
    <w:rsid w:val="00B66FE5"/>
    <w:rsid w:val="00B672BF"/>
    <w:rsid w:val="00B673F4"/>
    <w:rsid w:val="00B677BE"/>
    <w:rsid w:val="00B67A32"/>
    <w:rsid w:val="00B67D95"/>
    <w:rsid w:val="00B67E6A"/>
    <w:rsid w:val="00B67E73"/>
    <w:rsid w:val="00B67EB9"/>
    <w:rsid w:val="00B67F1D"/>
    <w:rsid w:val="00B70203"/>
    <w:rsid w:val="00B70459"/>
    <w:rsid w:val="00B7048F"/>
    <w:rsid w:val="00B704BF"/>
    <w:rsid w:val="00B7055F"/>
    <w:rsid w:val="00B705BF"/>
    <w:rsid w:val="00B705E5"/>
    <w:rsid w:val="00B708E6"/>
    <w:rsid w:val="00B70E9A"/>
    <w:rsid w:val="00B71161"/>
    <w:rsid w:val="00B71287"/>
    <w:rsid w:val="00B7148B"/>
    <w:rsid w:val="00B71557"/>
    <w:rsid w:val="00B71760"/>
    <w:rsid w:val="00B71835"/>
    <w:rsid w:val="00B71A46"/>
    <w:rsid w:val="00B71BF2"/>
    <w:rsid w:val="00B71F66"/>
    <w:rsid w:val="00B7219B"/>
    <w:rsid w:val="00B7222D"/>
    <w:rsid w:val="00B722B9"/>
    <w:rsid w:val="00B722E6"/>
    <w:rsid w:val="00B72388"/>
    <w:rsid w:val="00B7240A"/>
    <w:rsid w:val="00B7244B"/>
    <w:rsid w:val="00B725D9"/>
    <w:rsid w:val="00B72849"/>
    <w:rsid w:val="00B728D4"/>
    <w:rsid w:val="00B729D4"/>
    <w:rsid w:val="00B729E6"/>
    <w:rsid w:val="00B72A38"/>
    <w:rsid w:val="00B72E2D"/>
    <w:rsid w:val="00B72F09"/>
    <w:rsid w:val="00B72FD5"/>
    <w:rsid w:val="00B72FD7"/>
    <w:rsid w:val="00B73104"/>
    <w:rsid w:val="00B732EF"/>
    <w:rsid w:val="00B733C8"/>
    <w:rsid w:val="00B73445"/>
    <w:rsid w:val="00B73541"/>
    <w:rsid w:val="00B73578"/>
    <w:rsid w:val="00B7383F"/>
    <w:rsid w:val="00B73981"/>
    <w:rsid w:val="00B739A9"/>
    <w:rsid w:val="00B739DA"/>
    <w:rsid w:val="00B73AB7"/>
    <w:rsid w:val="00B73ADA"/>
    <w:rsid w:val="00B73D3C"/>
    <w:rsid w:val="00B74062"/>
    <w:rsid w:val="00B740FB"/>
    <w:rsid w:val="00B74209"/>
    <w:rsid w:val="00B74284"/>
    <w:rsid w:val="00B7432F"/>
    <w:rsid w:val="00B744B3"/>
    <w:rsid w:val="00B746D1"/>
    <w:rsid w:val="00B74A5F"/>
    <w:rsid w:val="00B74A66"/>
    <w:rsid w:val="00B74D38"/>
    <w:rsid w:val="00B74E7C"/>
    <w:rsid w:val="00B74E95"/>
    <w:rsid w:val="00B74F8B"/>
    <w:rsid w:val="00B752FE"/>
    <w:rsid w:val="00B754AF"/>
    <w:rsid w:val="00B75545"/>
    <w:rsid w:val="00B7568C"/>
    <w:rsid w:val="00B7575A"/>
    <w:rsid w:val="00B75952"/>
    <w:rsid w:val="00B75A81"/>
    <w:rsid w:val="00B75BC9"/>
    <w:rsid w:val="00B75C1F"/>
    <w:rsid w:val="00B75D43"/>
    <w:rsid w:val="00B75E27"/>
    <w:rsid w:val="00B75FD9"/>
    <w:rsid w:val="00B76351"/>
    <w:rsid w:val="00B765C8"/>
    <w:rsid w:val="00B76652"/>
    <w:rsid w:val="00B7668A"/>
    <w:rsid w:val="00B76890"/>
    <w:rsid w:val="00B76A36"/>
    <w:rsid w:val="00B76A6B"/>
    <w:rsid w:val="00B76B8D"/>
    <w:rsid w:val="00B76CA5"/>
    <w:rsid w:val="00B7732A"/>
    <w:rsid w:val="00B77448"/>
    <w:rsid w:val="00B77723"/>
    <w:rsid w:val="00B77839"/>
    <w:rsid w:val="00B77989"/>
    <w:rsid w:val="00B77BF7"/>
    <w:rsid w:val="00B77D28"/>
    <w:rsid w:val="00B77E05"/>
    <w:rsid w:val="00B77E27"/>
    <w:rsid w:val="00B77FC4"/>
    <w:rsid w:val="00B8017F"/>
    <w:rsid w:val="00B801D7"/>
    <w:rsid w:val="00B801F1"/>
    <w:rsid w:val="00B80401"/>
    <w:rsid w:val="00B804E2"/>
    <w:rsid w:val="00B80835"/>
    <w:rsid w:val="00B80AE9"/>
    <w:rsid w:val="00B80B33"/>
    <w:rsid w:val="00B80C68"/>
    <w:rsid w:val="00B80DBC"/>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A7D"/>
    <w:rsid w:val="00B82B9B"/>
    <w:rsid w:val="00B82BED"/>
    <w:rsid w:val="00B82E1F"/>
    <w:rsid w:val="00B82E92"/>
    <w:rsid w:val="00B82FE9"/>
    <w:rsid w:val="00B8307C"/>
    <w:rsid w:val="00B831C1"/>
    <w:rsid w:val="00B83503"/>
    <w:rsid w:val="00B835D0"/>
    <w:rsid w:val="00B83617"/>
    <w:rsid w:val="00B83673"/>
    <w:rsid w:val="00B8375E"/>
    <w:rsid w:val="00B8386F"/>
    <w:rsid w:val="00B83993"/>
    <w:rsid w:val="00B839A4"/>
    <w:rsid w:val="00B83A5B"/>
    <w:rsid w:val="00B83CB1"/>
    <w:rsid w:val="00B83ECA"/>
    <w:rsid w:val="00B83F05"/>
    <w:rsid w:val="00B83F70"/>
    <w:rsid w:val="00B83F97"/>
    <w:rsid w:val="00B84270"/>
    <w:rsid w:val="00B8441C"/>
    <w:rsid w:val="00B8448A"/>
    <w:rsid w:val="00B845D2"/>
    <w:rsid w:val="00B849DE"/>
    <w:rsid w:val="00B84B02"/>
    <w:rsid w:val="00B84B42"/>
    <w:rsid w:val="00B84B5B"/>
    <w:rsid w:val="00B84C87"/>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2EA"/>
    <w:rsid w:val="00B9031E"/>
    <w:rsid w:val="00B90508"/>
    <w:rsid w:val="00B9058F"/>
    <w:rsid w:val="00B905B0"/>
    <w:rsid w:val="00B9069D"/>
    <w:rsid w:val="00B9090F"/>
    <w:rsid w:val="00B90933"/>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C69"/>
    <w:rsid w:val="00B93DBB"/>
    <w:rsid w:val="00B93E05"/>
    <w:rsid w:val="00B93E43"/>
    <w:rsid w:val="00B93FEF"/>
    <w:rsid w:val="00B9413D"/>
    <w:rsid w:val="00B94469"/>
    <w:rsid w:val="00B94571"/>
    <w:rsid w:val="00B94669"/>
    <w:rsid w:val="00B94BA4"/>
    <w:rsid w:val="00B94DD1"/>
    <w:rsid w:val="00B94EA1"/>
    <w:rsid w:val="00B95199"/>
    <w:rsid w:val="00B95424"/>
    <w:rsid w:val="00B954CC"/>
    <w:rsid w:val="00B95786"/>
    <w:rsid w:val="00B95788"/>
    <w:rsid w:val="00B95D84"/>
    <w:rsid w:val="00B95EBE"/>
    <w:rsid w:val="00B96022"/>
    <w:rsid w:val="00B965AB"/>
    <w:rsid w:val="00B96611"/>
    <w:rsid w:val="00B96645"/>
    <w:rsid w:val="00B9674E"/>
    <w:rsid w:val="00B9679C"/>
    <w:rsid w:val="00B967B6"/>
    <w:rsid w:val="00B96809"/>
    <w:rsid w:val="00B96918"/>
    <w:rsid w:val="00B969CE"/>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A2"/>
    <w:rsid w:val="00BA14FE"/>
    <w:rsid w:val="00BA162C"/>
    <w:rsid w:val="00BA169B"/>
    <w:rsid w:val="00BA16AF"/>
    <w:rsid w:val="00BA1AE0"/>
    <w:rsid w:val="00BA1B99"/>
    <w:rsid w:val="00BA1E62"/>
    <w:rsid w:val="00BA1EC6"/>
    <w:rsid w:val="00BA1F05"/>
    <w:rsid w:val="00BA1F29"/>
    <w:rsid w:val="00BA20E5"/>
    <w:rsid w:val="00BA2215"/>
    <w:rsid w:val="00BA2721"/>
    <w:rsid w:val="00BA278C"/>
    <w:rsid w:val="00BA2869"/>
    <w:rsid w:val="00BA28CA"/>
    <w:rsid w:val="00BA2BBD"/>
    <w:rsid w:val="00BA2C80"/>
    <w:rsid w:val="00BA2E99"/>
    <w:rsid w:val="00BA3016"/>
    <w:rsid w:val="00BA3118"/>
    <w:rsid w:val="00BA321E"/>
    <w:rsid w:val="00BA32E0"/>
    <w:rsid w:val="00BA34FE"/>
    <w:rsid w:val="00BA3A54"/>
    <w:rsid w:val="00BA3AF4"/>
    <w:rsid w:val="00BA3E70"/>
    <w:rsid w:val="00BA3E84"/>
    <w:rsid w:val="00BA4039"/>
    <w:rsid w:val="00BA4358"/>
    <w:rsid w:val="00BA4362"/>
    <w:rsid w:val="00BA438C"/>
    <w:rsid w:val="00BA4647"/>
    <w:rsid w:val="00BA46B4"/>
    <w:rsid w:val="00BA47BF"/>
    <w:rsid w:val="00BA4C88"/>
    <w:rsid w:val="00BA4D1A"/>
    <w:rsid w:val="00BA4F0C"/>
    <w:rsid w:val="00BA4F42"/>
    <w:rsid w:val="00BA5194"/>
    <w:rsid w:val="00BA51D5"/>
    <w:rsid w:val="00BA51DD"/>
    <w:rsid w:val="00BA5200"/>
    <w:rsid w:val="00BA5329"/>
    <w:rsid w:val="00BA5780"/>
    <w:rsid w:val="00BA58A7"/>
    <w:rsid w:val="00BA59A9"/>
    <w:rsid w:val="00BA5AF1"/>
    <w:rsid w:val="00BA5DC0"/>
    <w:rsid w:val="00BA5F2D"/>
    <w:rsid w:val="00BA61AD"/>
    <w:rsid w:val="00BA64A9"/>
    <w:rsid w:val="00BA66FD"/>
    <w:rsid w:val="00BA68BD"/>
    <w:rsid w:val="00BA69D9"/>
    <w:rsid w:val="00BA6A1A"/>
    <w:rsid w:val="00BA6C7C"/>
    <w:rsid w:val="00BA6EE9"/>
    <w:rsid w:val="00BA7198"/>
    <w:rsid w:val="00BA72C7"/>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519"/>
    <w:rsid w:val="00BB2752"/>
    <w:rsid w:val="00BB27A0"/>
    <w:rsid w:val="00BB2A3A"/>
    <w:rsid w:val="00BB2A96"/>
    <w:rsid w:val="00BB318E"/>
    <w:rsid w:val="00BB3191"/>
    <w:rsid w:val="00BB3256"/>
    <w:rsid w:val="00BB32F1"/>
    <w:rsid w:val="00BB3523"/>
    <w:rsid w:val="00BB353B"/>
    <w:rsid w:val="00BB3639"/>
    <w:rsid w:val="00BB37E5"/>
    <w:rsid w:val="00BB3A57"/>
    <w:rsid w:val="00BB3BA6"/>
    <w:rsid w:val="00BB3EAC"/>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58C"/>
    <w:rsid w:val="00BB66D4"/>
    <w:rsid w:val="00BB66D8"/>
    <w:rsid w:val="00BB685D"/>
    <w:rsid w:val="00BB6980"/>
    <w:rsid w:val="00BB699C"/>
    <w:rsid w:val="00BB6BDA"/>
    <w:rsid w:val="00BB6BEE"/>
    <w:rsid w:val="00BB6D48"/>
    <w:rsid w:val="00BB6E43"/>
    <w:rsid w:val="00BB74BE"/>
    <w:rsid w:val="00BB74ED"/>
    <w:rsid w:val="00BB777D"/>
    <w:rsid w:val="00BB7912"/>
    <w:rsid w:val="00BB7AD5"/>
    <w:rsid w:val="00BB7C47"/>
    <w:rsid w:val="00BB7CF8"/>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314"/>
    <w:rsid w:val="00BC1453"/>
    <w:rsid w:val="00BC148A"/>
    <w:rsid w:val="00BC14C7"/>
    <w:rsid w:val="00BC1522"/>
    <w:rsid w:val="00BC1682"/>
    <w:rsid w:val="00BC1864"/>
    <w:rsid w:val="00BC197A"/>
    <w:rsid w:val="00BC1983"/>
    <w:rsid w:val="00BC1BDA"/>
    <w:rsid w:val="00BC20B2"/>
    <w:rsid w:val="00BC20B5"/>
    <w:rsid w:val="00BC260F"/>
    <w:rsid w:val="00BC266F"/>
    <w:rsid w:val="00BC2748"/>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C4D"/>
    <w:rsid w:val="00BC4D89"/>
    <w:rsid w:val="00BC4DB2"/>
    <w:rsid w:val="00BC4E8A"/>
    <w:rsid w:val="00BC50A8"/>
    <w:rsid w:val="00BC51D4"/>
    <w:rsid w:val="00BC5640"/>
    <w:rsid w:val="00BC5698"/>
    <w:rsid w:val="00BC58A9"/>
    <w:rsid w:val="00BC5C77"/>
    <w:rsid w:val="00BC5F22"/>
    <w:rsid w:val="00BC5F4C"/>
    <w:rsid w:val="00BC5FEA"/>
    <w:rsid w:val="00BC6002"/>
    <w:rsid w:val="00BC602C"/>
    <w:rsid w:val="00BC619A"/>
    <w:rsid w:val="00BC61E6"/>
    <w:rsid w:val="00BC63A6"/>
    <w:rsid w:val="00BC6460"/>
    <w:rsid w:val="00BC64DF"/>
    <w:rsid w:val="00BC6813"/>
    <w:rsid w:val="00BC6B4A"/>
    <w:rsid w:val="00BC6C1F"/>
    <w:rsid w:val="00BC6CC9"/>
    <w:rsid w:val="00BC6D92"/>
    <w:rsid w:val="00BC6F2F"/>
    <w:rsid w:val="00BC7316"/>
    <w:rsid w:val="00BC7377"/>
    <w:rsid w:val="00BC7466"/>
    <w:rsid w:val="00BC7A7E"/>
    <w:rsid w:val="00BC7AC5"/>
    <w:rsid w:val="00BC7DCC"/>
    <w:rsid w:val="00BC7F7D"/>
    <w:rsid w:val="00BC7FF6"/>
    <w:rsid w:val="00BD00C9"/>
    <w:rsid w:val="00BD0121"/>
    <w:rsid w:val="00BD0212"/>
    <w:rsid w:val="00BD037C"/>
    <w:rsid w:val="00BD04D7"/>
    <w:rsid w:val="00BD066D"/>
    <w:rsid w:val="00BD0789"/>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8CA"/>
    <w:rsid w:val="00BD3949"/>
    <w:rsid w:val="00BD395A"/>
    <w:rsid w:val="00BD3976"/>
    <w:rsid w:val="00BD39DA"/>
    <w:rsid w:val="00BD3AD3"/>
    <w:rsid w:val="00BD3E49"/>
    <w:rsid w:val="00BD3E80"/>
    <w:rsid w:val="00BD3EBD"/>
    <w:rsid w:val="00BD44EB"/>
    <w:rsid w:val="00BD46FA"/>
    <w:rsid w:val="00BD496A"/>
    <w:rsid w:val="00BD4C3D"/>
    <w:rsid w:val="00BD4CAF"/>
    <w:rsid w:val="00BD4D7B"/>
    <w:rsid w:val="00BD4F60"/>
    <w:rsid w:val="00BD508B"/>
    <w:rsid w:val="00BD50E4"/>
    <w:rsid w:val="00BD511E"/>
    <w:rsid w:val="00BD53CD"/>
    <w:rsid w:val="00BD586A"/>
    <w:rsid w:val="00BD58A0"/>
    <w:rsid w:val="00BD5CA6"/>
    <w:rsid w:val="00BD5D49"/>
    <w:rsid w:val="00BD5FD3"/>
    <w:rsid w:val="00BD6075"/>
    <w:rsid w:val="00BD61EC"/>
    <w:rsid w:val="00BD6700"/>
    <w:rsid w:val="00BD67DB"/>
    <w:rsid w:val="00BD6D32"/>
    <w:rsid w:val="00BD6D55"/>
    <w:rsid w:val="00BD6E4A"/>
    <w:rsid w:val="00BD6E7D"/>
    <w:rsid w:val="00BD7132"/>
    <w:rsid w:val="00BD758A"/>
    <w:rsid w:val="00BD75CD"/>
    <w:rsid w:val="00BD77E5"/>
    <w:rsid w:val="00BD78BB"/>
    <w:rsid w:val="00BD7A55"/>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318"/>
    <w:rsid w:val="00BE24C4"/>
    <w:rsid w:val="00BE2510"/>
    <w:rsid w:val="00BE25D2"/>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4F16"/>
    <w:rsid w:val="00BE5560"/>
    <w:rsid w:val="00BE58B8"/>
    <w:rsid w:val="00BE5F7D"/>
    <w:rsid w:val="00BE5FE2"/>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93"/>
    <w:rsid w:val="00BE79C9"/>
    <w:rsid w:val="00BE7A06"/>
    <w:rsid w:val="00BE7C52"/>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01"/>
    <w:rsid w:val="00BF1DEB"/>
    <w:rsid w:val="00BF1DFB"/>
    <w:rsid w:val="00BF1EF9"/>
    <w:rsid w:val="00BF2177"/>
    <w:rsid w:val="00BF21CE"/>
    <w:rsid w:val="00BF2335"/>
    <w:rsid w:val="00BF236B"/>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2FB"/>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3BF"/>
    <w:rsid w:val="00BF65B6"/>
    <w:rsid w:val="00BF6B3E"/>
    <w:rsid w:val="00BF6E4D"/>
    <w:rsid w:val="00BF70D1"/>
    <w:rsid w:val="00BF7145"/>
    <w:rsid w:val="00BF72C0"/>
    <w:rsid w:val="00BF7316"/>
    <w:rsid w:val="00BF73C3"/>
    <w:rsid w:val="00BF7BAB"/>
    <w:rsid w:val="00BF7D2D"/>
    <w:rsid w:val="00BF7D39"/>
    <w:rsid w:val="00BF7F6F"/>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296"/>
    <w:rsid w:val="00C02607"/>
    <w:rsid w:val="00C0279D"/>
    <w:rsid w:val="00C02BF5"/>
    <w:rsid w:val="00C03075"/>
    <w:rsid w:val="00C032FF"/>
    <w:rsid w:val="00C03349"/>
    <w:rsid w:val="00C033C1"/>
    <w:rsid w:val="00C034EE"/>
    <w:rsid w:val="00C036B1"/>
    <w:rsid w:val="00C03742"/>
    <w:rsid w:val="00C0380A"/>
    <w:rsid w:val="00C038C7"/>
    <w:rsid w:val="00C039EB"/>
    <w:rsid w:val="00C03AB5"/>
    <w:rsid w:val="00C03B7D"/>
    <w:rsid w:val="00C03DBA"/>
    <w:rsid w:val="00C03F06"/>
    <w:rsid w:val="00C03FFE"/>
    <w:rsid w:val="00C040E6"/>
    <w:rsid w:val="00C04295"/>
    <w:rsid w:val="00C04DEC"/>
    <w:rsid w:val="00C04F29"/>
    <w:rsid w:val="00C050AD"/>
    <w:rsid w:val="00C050D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929"/>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A5D"/>
    <w:rsid w:val="00C14B4B"/>
    <w:rsid w:val="00C14B5A"/>
    <w:rsid w:val="00C14CBD"/>
    <w:rsid w:val="00C14CC8"/>
    <w:rsid w:val="00C1521F"/>
    <w:rsid w:val="00C15238"/>
    <w:rsid w:val="00C15559"/>
    <w:rsid w:val="00C156A0"/>
    <w:rsid w:val="00C15849"/>
    <w:rsid w:val="00C15A1B"/>
    <w:rsid w:val="00C15A22"/>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6FC"/>
    <w:rsid w:val="00C1785D"/>
    <w:rsid w:val="00C17898"/>
    <w:rsid w:val="00C17995"/>
    <w:rsid w:val="00C17E1F"/>
    <w:rsid w:val="00C17EE1"/>
    <w:rsid w:val="00C201BA"/>
    <w:rsid w:val="00C201F8"/>
    <w:rsid w:val="00C202D2"/>
    <w:rsid w:val="00C203F5"/>
    <w:rsid w:val="00C20688"/>
    <w:rsid w:val="00C20690"/>
    <w:rsid w:val="00C206E1"/>
    <w:rsid w:val="00C20767"/>
    <w:rsid w:val="00C207CA"/>
    <w:rsid w:val="00C20858"/>
    <w:rsid w:val="00C209E1"/>
    <w:rsid w:val="00C20BDE"/>
    <w:rsid w:val="00C20D39"/>
    <w:rsid w:val="00C20E9A"/>
    <w:rsid w:val="00C20F83"/>
    <w:rsid w:val="00C20F88"/>
    <w:rsid w:val="00C21056"/>
    <w:rsid w:val="00C210B8"/>
    <w:rsid w:val="00C21891"/>
    <w:rsid w:val="00C21C2F"/>
    <w:rsid w:val="00C21CD7"/>
    <w:rsid w:val="00C21EB6"/>
    <w:rsid w:val="00C2220E"/>
    <w:rsid w:val="00C22585"/>
    <w:rsid w:val="00C22782"/>
    <w:rsid w:val="00C22CAC"/>
    <w:rsid w:val="00C22D85"/>
    <w:rsid w:val="00C23515"/>
    <w:rsid w:val="00C235A1"/>
    <w:rsid w:val="00C235B8"/>
    <w:rsid w:val="00C238AD"/>
    <w:rsid w:val="00C23B1D"/>
    <w:rsid w:val="00C23C26"/>
    <w:rsid w:val="00C246AB"/>
    <w:rsid w:val="00C24730"/>
    <w:rsid w:val="00C249A8"/>
    <w:rsid w:val="00C249D2"/>
    <w:rsid w:val="00C24ABD"/>
    <w:rsid w:val="00C24B95"/>
    <w:rsid w:val="00C24D13"/>
    <w:rsid w:val="00C24D63"/>
    <w:rsid w:val="00C24E3E"/>
    <w:rsid w:val="00C24F4B"/>
    <w:rsid w:val="00C24FFE"/>
    <w:rsid w:val="00C2507A"/>
    <w:rsid w:val="00C251CD"/>
    <w:rsid w:val="00C25229"/>
    <w:rsid w:val="00C25420"/>
    <w:rsid w:val="00C2547D"/>
    <w:rsid w:val="00C254D2"/>
    <w:rsid w:val="00C25698"/>
    <w:rsid w:val="00C2572A"/>
    <w:rsid w:val="00C25AB6"/>
    <w:rsid w:val="00C25AF2"/>
    <w:rsid w:val="00C25C7B"/>
    <w:rsid w:val="00C25CC9"/>
    <w:rsid w:val="00C25D9F"/>
    <w:rsid w:val="00C25FA3"/>
    <w:rsid w:val="00C2602C"/>
    <w:rsid w:val="00C2604F"/>
    <w:rsid w:val="00C26088"/>
    <w:rsid w:val="00C26271"/>
    <w:rsid w:val="00C26954"/>
    <w:rsid w:val="00C26AEF"/>
    <w:rsid w:val="00C27088"/>
    <w:rsid w:val="00C27550"/>
    <w:rsid w:val="00C27632"/>
    <w:rsid w:val="00C27664"/>
    <w:rsid w:val="00C27997"/>
    <w:rsid w:val="00C27C80"/>
    <w:rsid w:val="00C3006B"/>
    <w:rsid w:val="00C30240"/>
    <w:rsid w:val="00C3026C"/>
    <w:rsid w:val="00C303D7"/>
    <w:rsid w:val="00C30417"/>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3FF3"/>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AE"/>
    <w:rsid w:val="00C35FB7"/>
    <w:rsid w:val="00C36044"/>
    <w:rsid w:val="00C3607C"/>
    <w:rsid w:val="00C36242"/>
    <w:rsid w:val="00C362CB"/>
    <w:rsid w:val="00C3635E"/>
    <w:rsid w:val="00C368A4"/>
    <w:rsid w:val="00C369A1"/>
    <w:rsid w:val="00C36B60"/>
    <w:rsid w:val="00C370D0"/>
    <w:rsid w:val="00C37196"/>
    <w:rsid w:val="00C37213"/>
    <w:rsid w:val="00C37249"/>
    <w:rsid w:val="00C372B4"/>
    <w:rsid w:val="00C375B9"/>
    <w:rsid w:val="00C3784F"/>
    <w:rsid w:val="00C37A20"/>
    <w:rsid w:val="00C37B52"/>
    <w:rsid w:val="00C40011"/>
    <w:rsid w:val="00C40696"/>
    <w:rsid w:val="00C4077A"/>
    <w:rsid w:val="00C409BA"/>
    <w:rsid w:val="00C40ADF"/>
    <w:rsid w:val="00C40AE7"/>
    <w:rsid w:val="00C40DB5"/>
    <w:rsid w:val="00C40DCA"/>
    <w:rsid w:val="00C40E03"/>
    <w:rsid w:val="00C40FB0"/>
    <w:rsid w:val="00C411E3"/>
    <w:rsid w:val="00C41293"/>
    <w:rsid w:val="00C413CE"/>
    <w:rsid w:val="00C41678"/>
    <w:rsid w:val="00C4168D"/>
    <w:rsid w:val="00C41A0E"/>
    <w:rsid w:val="00C41ADC"/>
    <w:rsid w:val="00C41B3B"/>
    <w:rsid w:val="00C41CF1"/>
    <w:rsid w:val="00C41E63"/>
    <w:rsid w:val="00C4213D"/>
    <w:rsid w:val="00C42232"/>
    <w:rsid w:val="00C42308"/>
    <w:rsid w:val="00C42465"/>
    <w:rsid w:val="00C42475"/>
    <w:rsid w:val="00C42E98"/>
    <w:rsid w:val="00C42EB1"/>
    <w:rsid w:val="00C42EB3"/>
    <w:rsid w:val="00C42F64"/>
    <w:rsid w:val="00C42FB4"/>
    <w:rsid w:val="00C42FF8"/>
    <w:rsid w:val="00C4315D"/>
    <w:rsid w:val="00C4320C"/>
    <w:rsid w:val="00C434BE"/>
    <w:rsid w:val="00C43926"/>
    <w:rsid w:val="00C43AC3"/>
    <w:rsid w:val="00C43C17"/>
    <w:rsid w:val="00C43FDA"/>
    <w:rsid w:val="00C4412C"/>
    <w:rsid w:val="00C4435A"/>
    <w:rsid w:val="00C44426"/>
    <w:rsid w:val="00C444DE"/>
    <w:rsid w:val="00C444EC"/>
    <w:rsid w:val="00C4450E"/>
    <w:rsid w:val="00C44897"/>
    <w:rsid w:val="00C449BE"/>
    <w:rsid w:val="00C449D8"/>
    <w:rsid w:val="00C44C1A"/>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79A"/>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168"/>
    <w:rsid w:val="00C50A09"/>
    <w:rsid w:val="00C50C24"/>
    <w:rsid w:val="00C50E6E"/>
    <w:rsid w:val="00C510FC"/>
    <w:rsid w:val="00C518D6"/>
    <w:rsid w:val="00C51A9C"/>
    <w:rsid w:val="00C51D08"/>
    <w:rsid w:val="00C51D51"/>
    <w:rsid w:val="00C5205D"/>
    <w:rsid w:val="00C521E0"/>
    <w:rsid w:val="00C5226B"/>
    <w:rsid w:val="00C52475"/>
    <w:rsid w:val="00C5260F"/>
    <w:rsid w:val="00C52616"/>
    <w:rsid w:val="00C5264C"/>
    <w:rsid w:val="00C527DC"/>
    <w:rsid w:val="00C52896"/>
    <w:rsid w:val="00C52962"/>
    <w:rsid w:val="00C52CE2"/>
    <w:rsid w:val="00C52CF2"/>
    <w:rsid w:val="00C52D0F"/>
    <w:rsid w:val="00C52D70"/>
    <w:rsid w:val="00C52D8D"/>
    <w:rsid w:val="00C530D6"/>
    <w:rsid w:val="00C5357D"/>
    <w:rsid w:val="00C536C8"/>
    <w:rsid w:val="00C53A65"/>
    <w:rsid w:val="00C53A9A"/>
    <w:rsid w:val="00C53C20"/>
    <w:rsid w:val="00C53D1C"/>
    <w:rsid w:val="00C53F66"/>
    <w:rsid w:val="00C5407B"/>
    <w:rsid w:val="00C542B0"/>
    <w:rsid w:val="00C5461F"/>
    <w:rsid w:val="00C54638"/>
    <w:rsid w:val="00C54661"/>
    <w:rsid w:val="00C54A03"/>
    <w:rsid w:val="00C54F36"/>
    <w:rsid w:val="00C55016"/>
    <w:rsid w:val="00C55183"/>
    <w:rsid w:val="00C55293"/>
    <w:rsid w:val="00C55395"/>
    <w:rsid w:val="00C554F8"/>
    <w:rsid w:val="00C55526"/>
    <w:rsid w:val="00C5593B"/>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994"/>
    <w:rsid w:val="00C57C61"/>
    <w:rsid w:val="00C57DB8"/>
    <w:rsid w:val="00C57E6E"/>
    <w:rsid w:val="00C601E4"/>
    <w:rsid w:val="00C601EF"/>
    <w:rsid w:val="00C6037C"/>
    <w:rsid w:val="00C60498"/>
    <w:rsid w:val="00C60888"/>
    <w:rsid w:val="00C608F8"/>
    <w:rsid w:val="00C609CA"/>
    <w:rsid w:val="00C60BF3"/>
    <w:rsid w:val="00C60C35"/>
    <w:rsid w:val="00C60DBB"/>
    <w:rsid w:val="00C60E28"/>
    <w:rsid w:val="00C60E5F"/>
    <w:rsid w:val="00C6107A"/>
    <w:rsid w:val="00C611F9"/>
    <w:rsid w:val="00C61352"/>
    <w:rsid w:val="00C6182E"/>
    <w:rsid w:val="00C61B9F"/>
    <w:rsid w:val="00C61BFC"/>
    <w:rsid w:val="00C61C7E"/>
    <w:rsid w:val="00C61CD7"/>
    <w:rsid w:val="00C61E40"/>
    <w:rsid w:val="00C61E62"/>
    <w:rsid w:val="00C61E81"/>
    <w:rsid w:val="00C61E93"/>
    <w:rsid w:val="00C61F9D"/>
    <w:rsid w:val="00C61FD8"/>
    <w:rsid w:val="00C62265"/>
    <w:rsid w:val="00C62417"/>
    <w:rsid w:val="00C6259C"/>
    <w:rsid w:val="00C627F2"/>
    <w:rsid w:val="00C62D14"/>
    <w:rsid w:val="00C630E7"/>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283"/>
    <w:rsid w:val="00C652E7"/>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552"/>
    <w:rsid w:val="00C675C1"/>
    <w:rsid w:val="00C6766E"/>
    <w:rsid w:val="00C676F0"/>
    <w:rsid w:val="00C677B8"/>
    <w:rsid w:val="00C6783A"/>
    <w:rsid w:val="00C67843"/>
    <w:rsid w:val="00C6789B"/>
    <w:rsid w:val="00C6789D"/>
    <w:rsid w:val="00C67922"/>
    <w:rsid w:val="00C67952"/>
    <w:rsid w:val="00C67CA6"/>
    <w:rsid w:val="00C67FF0"/>
    <w:rsid w:val="00C7019B"/>
    <w:rsid w:val="00C70251"/>
    <w:rsid w:val="00C7027F"/>
    <w:rsid w:val="00C70486"/>
    <w:rsid w:val="00C7072D"/>
    <w:rsid w:val="00C708D4"/>
    <w:rsid w:val="00C70ED7"/>
    <w:rsid w:val="00C70F32"/>
    <w:rsid w:val="00C7127C"/>
    <w:rsid w:val="00C7131A"/>
    <w:rsid w:val="00C7135D"/>
    <w:rsid w:val="00C714FA"/>
    <w:rsid w:val="00C71743"/>
    <w:rsid w:val="00C71987"/>
    <w:rsid w:val="00C71E80"/>
    <w:rsid w:val="00C71F02"/>
    <w:rsid w:val="00C71F6E"/>
    <w:rsid w:val="00C7218B"/>
    <w:rsid w:val="00C72305"/>
    <w:rsid w:val="00C72319"/>
    <w:rsid w:val="00C723BF"/>
    <w:rsid w:val="00C7242F"/>
    <w:rsid w:val="00C7256E"/>
    <w:rsid w:val="00C725B9"/>
    <w:rsid w:val="00C72804"/>
    <w:rsid w:val="00C7284C"/>
    <w:rsid w:val="00C729C6"/>
    <w:rsid w:val="00C729F5"/>
    <w:rsid w:val="00C72AB4"/>
    <w:rsid w:val="00C72DBD"/>
    <w:rsid w:val="00C72DD5"/>
    <w:rsid w:val="00C7336F"/>
    <w:rsid w:val="00C739CE"/>
    <w:rsid w:val="00C73EB6"/>
    <w:rsid w:val="00C73EE0"/>
    <w:rsid w:val="00C73EE9"/>
    <w:rsid w:val="00C73FCD"/>
    <w:rsid w:val="00C74372"/>
    <w:rsid w:val="00C74465"/>
    <w:rsid w:val="00C744AF"/>
    <w:rsid w:val="00C7484C"/>
    <w:rsid w:val="00C74A3A"/>
    <w:rsid w:val="00C74A50"/>
    <w:rsid w:val="00C74DC8"/>
    <w:rsid w:val="00C74E83"/>
    <w:rsid w:val="00C75130"/>
    <w:rsid w:val="00C751F9"/>
    <w:rsid w:val="00C754CC"/>
    <w:rsid w:val="00C7569B"/>
    <w:rsid w:val="00C756A3"/>
    <w:rsid w:val="00C75863"/>
    <w:rsid w:val="00C75B7C"/>
    <w:rsid w:val="00C75D9D"/>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65C"/>
    <w:rsid w:val="00C8187A"/>
    <w:rsid w:val="00C81A16"/>
    <w:rsid w:val="00C81AD3"/>
    <w:rsid w:val="00C81D97"/>
    <w:rsid w:val="00C81F94"/>
    <w:rsid w:val="00C8240D"/>
    <w:rsid w:val="00C824D1"/>
    <w:rsid w:val="00C82A84"/>
    <w:rsid w:val="00C82CA4"/>
    <w:rsid w:val="00C82CD3"/>
    <w:rsid w:val="00C82D86"/>
    <w:rsid w:val="00C82F21"/>
    <w:rsid w:val="00C8349F"/>
    <w:rsid w:val="00C8358E"/>
    <w:rsid w:val="00C83710"/>
    <w:rsid w:val="00C8392C"/>
    <w:rsid w:val="00C83A38"/>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303"/>
    <w:rsid w:val="00C855B3"/>
    <w:rsid w:val="00C85697"/>
    <w:rsid w:val="00C85861"/>
    <w:rsid w:val="00C8592D"/>
    <w:rsid w:val="00C85A2F"/>
    <w:rsid w:val="00C85F2E"/>
    <w:rsid w:val="00C86108"/>
    <w:rsid w:val="00C861B0"/>
    <w:rsid w:val="00C863D3"/>
    <w:rsid w:val="00C86712"/>
    <w:rsid w:val="00C867F5"/>
    <w:rsid w:val="00C86899"/>
    <w:rsid w:val="00C86AB7"/>
    <w:rsid w:val="00C86C7F"/>
    <w:rsid w:val="00C86D9B"/>
    <w:rsid w:val="00C86EC1"/>
    <w:rsid w:val="00C86FBF"/>
    <w:rsid w:val="00C870D8"/>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B99"/>
    <w:rsid w:val="00C90C20"/>
    <w:rsid w:val="00C90D68"/>
    <w:rsid w:val="00C90F8A"/>
    <w:rsid w:val="00C9116B"/>
    <w:rsid w:val="00C9160C"/>
    <w:rsid w:val="00C91819"/>
    <w:rsid w:val="00C919ED"/>
    <w:rsid w:val="00C91C5D"/>
    <w:rsid w:val="00C91D82"/>
    <w:rsid w:val="00C91D85"/>
    <w:rsid w:val="00C9203B"/>
    <w:rsid w:val="00C9235D"/>
    <w:rsid w:val="00C923BA"/>
    <w:rsid w:val="00C92509"/>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AE"/>
    <w:rsid w:val="00C93AB1"/>
    <w:rsid w:val="00C9419E"/>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48C"/>
    <w:rsid w:val="00CA06B2"/>
    <w:rsid w:val="00CA08E6"/>
    <w:rsid w:val="00CA0A76"/>
    <w:rsid w:val="00CA0DCF"/>
    <w:rsid w:val="00CA0FE5"/>
    <w:rsid w:val="00CA1555"/>
    <w:rsid w:val="00CA161F"/>
    <w:rsid w:val="00CA1687"/>
    <w:rsid w:val="00CA1B2A"/>
    <w:rsid w:val="00CA1BDE"/>
    <w:rsid w:val="00CA1F1A"/>
    <w:rsid w:val="00CA1F3D"/>
    <w:rsid w:val="00CA2260"/>
    <w:rsid w:val="00CA2386"/>
    <w:rsid w:val="00CA23CD"/>
    <w:rsid w:val="00CA2780"/>
    <w:rsid w:val="00CA2ABD"/>
    <w:rsid w:val="00CA2AE6"/>
    <w:rsid w:val="00CA2BD0"/>
    <w:rsid w:val="00CA31C2"/>
    <w:rsid w:val="00CA3249"/>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121"/>
    <w:rsid w:val="00CA55B1"/>
    <w:rsid w:val="00CA570A"/>
    <w:rsid w:val="00CA5A6D"/>
    <w:rsid w:val="00CA5CAE"/>
    <w:rsid w:val="00CA5DFE"/>
    <w:rsid w:val="00CA5EB3"/>
    <w:rsid w:val="00CA61D7"/>
    <w:rsid w:val="00CA6220"/>
    <w:rsid w:val="00CA6A59"/>
    <w:rsid w:val="00CA6C7F"/>
    <w:rsid w:val="00CA6E62"/>
    <w:rsid w:val="00CA7100"/>
    <w:rsid w:val="00CA71AE"/>
    <w:rsid w:val="00CA7270"/>
    <w:rsid w:val="00CA75A5"/>
    <w:rsid w:val="00CA7A23"/>
    <w:rsid w:val="00CA7AED"/>
    <w:rsid w:val="00CA7B2A"/>
    <w:rsid w:val="00CA7E01"/>
    <w:rsid w:val="00CB0066"/>
    <w:rsid w:val="00CB01D9"/>
    <w:rsid w:val="00CB0223"/>
    <w:rsid w:val="00CB0465"/>
    <w:rsid w:val="00CB0523"/>
    <w:rsid w:val="00CB052E"/>
    <w:rsid w:val="00CB05AB"/>
    <w:rsid w:val="00CB061F"/>
    <w:rsid w:val="00CB06F6"/>
    <w:rsid w:val="00CB0997"/>
    <w:rsid w:val="00CB09BD"/>
    <w:rsid w:val="00CB0A7A"/>
    <w:rsid w:val="00CB0C7E"/>
    <w:rsid w:val="00CB0D6C"/>
    <w:rsid w:val="00CB0DF2"/>
    <w:rsid w:val="00CB1113"/>
    <w:rsid w:val="00CB1674"/>
    <w:rsid w:val="00CB17B1"/>
    <w:rsid w:val="00CB1810"/>
    <w:rsid w:val="00CB1B15"/>
    <w:rsid w:val="00CB1C82"/>
    <w:rsid w:val="00CB1D06"/>
    <w:rsid w:val="00CB1D07"/>
    <w:rsid w:val="00CB2009"/>
    <w:rsid w:val="00CB202C"/>
    <w:rsid w:val="00CB2042"/>
    <w:rsid w:val="00CB2C31"/>
    <w:rsid w:val="00CB2C8B"/>
    <w:rsid w:val="00CB2F87"/>
    <w:rsid w:val="00CB32FB"/>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2FC"/>
    <w:rsid w:val="00CB651B"/>
    <w:rsid w:val="00CB654C"/>
    <w:rsid w:val="00CB66B9"/>
    <w:rsid w:val="00CB6859"/>
    <w:rsid w:val="00CB6B29"/>
    <w:rsid w:val="00CB6C0F"/>
    <w:rsid w:val="00CB6C5B"/>
    <w:rsid w:val="00CB7016"/>
    <w:rsid w:val="00CB708D"/>
    <w:rsid w:val="00CB7258"/>
    <w:rsid w:val="00CB72A3"/>
    <w:rsid w:val="00CB74F5"/>
    <w:rsid w:val="00CB754B"/>
    <w:rsid w:val="00CB76FF"/>
    <w:rsid w:val="00CB774F"/>
    <w:rsid w:val="00CB784F"/>
    <w:rsid w:val="00CB7A02"/>
    <w:rsid w:val="00CB7A8B"/>
    <w:rsid w:val="00CB7C29"/>
    <w:rsid w:val="00CB7DAD"/>
    <w:rsid w:val="00CB7F2F"/>
    <w:rsid w:val="00CC0049"/>
    <w:rsid w:val="00CC0171"/>
    <w:rsid w:val="00CC036F"/>
    <w:rsid w:val="00CC039C"/>
    <w:rsid w:val="00CC0418"/>
    <w:rsid w:val="00CC042D"/>
    <w:rsid w:val="00CC06FD"/>
    <w:rsid w:val="00CC077D"/>
    <w:rsid w:val="00CC0B3F"/>
    <w:rsid w:val="00CC0B41"/>
    <w:rsid w:val="00CC0BEA"/>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2D8F"/>
    <w:rsid w:val="00CC31CB"/>
    <w:rsid w:val="00CC32E1"/>
    <w:rsid w:val="00CC333E"/>
    <w:rsid w:val="00CC33FB"/>
    <w:rsid w:val="00CC3586"/>
    <w:rsid w:val="00CC35C9"/>
    <w:rsid w:val="00CC3797"/>
    <w:rsid w:val="00CC37CF"/>
    <w:rsid w:val="00CC383D"/>
    <w:rsid w:val="00CC3BEC"/>
    <w:rsid w:val="00CC3F92"/>
    <w:rsid w:val="00CC3FAD"/>
    <w:rsid w:val="00CC41B0"/>
    <w:rsid w:val="00CC4215"/>
    <w:rsid w:val="00CC4304"/>
    <w:rsid w:val="00CC4384"/>
    <w:rsid w:val="00CC4562"/>
    <w:rsid w:val="00CC460A"/>
    <w:rsid w:val="00CC4660"/>
    <w:rsid w:val="00CC4981"/>
    <w:rsid w:val="00CC4BC1"/>
    <w:rsid w:val="00CC523A"/>
    <w:rsid w:val="00CC5274"/>
    <w:rsid w:val="00CC5461"/>
    <w:rsid w:val="00CC548B"/>
    <w:rsid w:val="00CC5658"/>
    <w:rsid w:val="00CC588E"/>
    <w:rsid w:val="00CC60E0"/>
    <w:rsid w:val="00CC63B4"/>
    <w:rsid w:val="00CC646D"/>
    <w:rsid w:val="00CC6A97"/>
    <w:rsid w:val="00CC6BA6"/>
    <w:rsid w:val="00CC6BFE"/>
    <w:rsid w:val="00CC6C9D"/>
    <w:rsid w:val="00CC6F2A"/>
    <w:rsid w:val="00CC704B"/>
    <w:rsid w:val="00CC724A"/>
    <w:rsid w:val="00CC72E3"/>
    <w:rsid w:val="00CC7449"/>
    <w:rsid w:val="00CC76BC"/>
    <w:rsid w:val="00CC77A1"/>
    <w:rsid w:val="00CC78E5"/>
    <w:rsid w:val="00CC79B3"/>
    <w:rsid w:val="00CC7A2C"/>
    <w:rsid w:val="00CD0233"/>
    <w:rsid w:val="00CD065B"/>
    <w:rsid w:val="00CD0664"/>
    <w:rsid w:val="00CD0851"/>
    <w:rsid w:val="00CD085A"/>
    <w:rsid w:val="00CD0917"/>
    <w:rsid w:val="00CD0999"/>
    <w:rsid w:val="00CD0AB6"/>
    <w:rsid w:val="00CD0B1A"/>
    <w:rsid w:val="00CD0BD8"/>
    <w:rsid w:val="00CD0BFF"/>
    <w:rsid w:val="00CD0E20"/>
    <w:rsid w:val="00CD0EAE"/>
    <w:rsid w:val="00CD1008"/>
    <w:rsid w:val="00CD1011"/>
    <w:rsid w:val="00CD1266"/>
    <w:rsid w:val="00CD1337"/>
    <w:rsid w:val="00CD139F"/>
    <w:rsid w:val="00CD13CD"/>
    <w:rsid w:val="00CD179B"/>
    <w:rsid w:val="00CD1E3A"/>
    <w:rsid w:val="00CD2494"/>
    <w:rsid w:val="00CD252A"/>
    <w:rsid w:val="00CD26C8"/>
    <w:rsid w:val="00CD28EE"/>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A9A"/>
    <w:rsid w:val="00CD4CFD"/>
    <w:rsid w:val="00CD4D80"/>
    <w:rsid w:val="00CD5015"/>
    <w:rsid w:val="00CD5283"/>
    <w:rsid w:val="00CD56ED"/>
    <w:rsid w:val="00CD5872"/>
    <w:rsid w:val="00CD58C2"/>
    <w:rsid w:val="00CD5AB7"/>
    <w:rsid w:val="00CD5D6B"/>
    <w:rsid w:val="00CD5DFB"/>
    <w:rsid w:val="00CD5E95"/>
    <w:rsid w:val="00CD5FE5"/>
    <w:rsid w:val="00CD6276"/>
    <w:rsid w:val="00CD62D6"/>
    <w:rsid w:val="00CD630A"/>
    <w:rsid w:val="00CD6322"/>
    <w:rsid w:val="00CD6522"/>
    <w:rsid w:val="00CD6782"/>
    <w:rsid w:val="00CD67F2"/>
    <w:rsid w:val="00CD689B"/>
    <w:rsid w:val="00CD6D14"/>
    <w:rsid w:val="00CD6D7F"/>
    <w:rsid w:val="00CD7056"/>
    <w:rsid w:val="00CD7076"/>
    <w:rsid w:val="00CD70E5"/>
    <w:rsid w:val="00CD71DA"/>
    <w:rsid w:val="00CD7461"/>
    <w:rsid w:val="00CD755C"/>
    <w:rsid w:val="00CD7630"/>
    <w:rsid w:val="00CD7969"/>
    <w:rsid w:val="00CD7C70"/>
    <w:rsid w:val="00CD7D1A"/>
    <w:rsid w:val="00CD7E70"/>
    <w:rsid w:val="00CE0185"/>
    <w:rsid w:val="00CE0446"/>
    <w:rsid w:val="00CE04FF"/>
    <w:rsid w:val="00CE05F2"/>
    <w:rsid w:val="00CE0643"/>
    <w:rsid w:val="00CE07E0"/>
    <w:rsid w:val="00CE081A"/>
    <w:rsid w:val="00CE08D0"/>
    <w:rsid w:val="00CE08EB"/>
    <w:rsid w:val="00CE0BE5"/>
    <w:rsid w:val="00CE0CA3"/>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2F4"/>
    <w:rsid w:val="00CE25AF"/>
    <w:rsid w:val="00CE261C"/>
    <w:rsid w:val="00CE2CC6"/>
    <w:rsid w:val="00CE31E6"/>
    <w:rsid w:val="00CE32A7"/>
    <w:rsid w:val="00CE33AF"/>
    <w:rsid w:val="00CE3614"/>
    <w:rsid w:val="00CE362A"/>
    <w:rsid w:val="00CE3643"/>
    <w:rsid w:val="00CE3988"/>
    <w:rsid w:val="00CE3B00"/>
    <w:rsid w:val="00CE3C68"/>
    <w:rsid w:val="00CE4043"/>
    <w:rsid w:val="00CE418B"/>
    <w:rsid w:val="00CE4248"/>
    <w:rsid w:val="00CE44DE"/>
    <w:rsid w:val="00CE4618"/>
    <w:rsid w:val="00CE463B"/>
    <w:rsid w:val="00CE46F3"/>
    <w:rsid w:val="00CE4759"/>
    <w:rsid w:val="00CE4811"/>
    <w:rsid w:val="00CE4A51"/>
    <w:rsid w:val="00CE4C1B"/>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558"/>
    <w:rsid w:val="00CE76FF"/>
    <w:rsid w:val="00CE7757"/>
    <w:rsid w:val="00CE78BC"/>
    <w:rsid w:val="00CE79E8"/>
    <w:rsid w:val="00CE7A10"/>
    <w:rsid w:val="00CE7CC2"/>
    <w:rsid w:val="00CE7E98"/>
    <w:rsid w:val="00CE7F44"/>
    <w:rsid w:val="00CE7FA4"/>
    <w:rsid w:val="00CF00DD"/>
    <w:rsid w:val="00CF0366"/>
    <w:rsid w:val="00CF05BA"/>
    <w:rsid w:val="00CF0637"/>
    <w:rsid w:val="00CF078C"/>
    <w:rsid w:val="00CF0A59"/>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3E6F"/>
    <w:rsid w:val="00CF4080"/>
    <w:rsid w:val="00CF40B3"/>
    <w:rsid w:val="00CF45C6"/>
    <w:rsid w:val="00CF46CA"/>
    <w:rsid w:val="00CF476C"/>
    <w:rsid w:val="00CF47DD"/>
    <w:rsid w:val="00CF492B"/>
    <w:rsid w:val="00CF49D9"/>
    <w:rsid w:val="00CF4A86"/>
    <w:rsid w:val="00CF4CBB"/>
    <w:rsid w:val="00CF4E46"/>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A"/>
    <w:rsid w:val="00CF71BF"/>
    <w:rsid w:val="00CF74D9"/>
    <w:rsid w:val="00CF767A"/>
    <w:rsid w:val="00CF784C"/>
    <w:rsid w:val="00CF7AC3"/>
    <w:rsid w:val="00CF7B61"/>
    <w:rsid w:val="00CF7F1F"/>
    <w:rsid w:val="00D000ED"/>
    <w:rsid w:val="00D000FB"/>
    <w:rsid w:val="00D004AF"/>
    <w:rsid w:val="00D007C1"/>
    <w:rsid w:val="00D00A70"/>
    <w:rsid w:val="00D00BF4"/>
    <w:rsid w:val="00D00D51"/>
    <w:rsid w:val="00D00D8C"/>
    <w:rsid w:val="00D01448"/>
    <w:rsid w:val="00D0186B"/>
    <w:rsid w:val="00D01898"/>
    <w:rsid w:val="00D01974"/>
    <w:rsid w:val="00D01DFB"/>
    <w:rsid w:val="00D01EE8"/>
    <w:rsid w:val="00D0220C"/>
    <w:rsid w:val="00D02567"/>
    <w:rsid w:val="00D02681"/>
    <w:rsid w:val="00D02D9A"/>
    <w:rsid w:val="00D02EF4"/>
    <w:rsid w:val="00D0327D"/>
    <w:rsid w:val="00D0391E"/>
    <w:rsid w:val="00D03D7B"/>
    <w:rsid w:val="00D03EB0"/>
    <w:rsid w:val="00D0410F"/>
    <w:rsid w:val="00D041A5"/>
    <w:rsid w:val="00D041BA"/>
    <w:rsid w:val="00D0440A"/>
    <w:rsid w:val="00D04543"/>
    <w:rsid w:val="00D046EF"/>
    <w:rsid w:val="00D04926"/>
    <w:rsid w:val="00D04DA2"/>
    <w:rsid w:val="00D04E6F"/>
    <w:rsid w:val="00D04F6D"/>
    <w:rsid w:val="00D0502E"/>
    <w:rsid w:val="00D0552E"/>
    <w:rsid w:val="00D0584F"/>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2C"/>
    <w:rsid w:val="00D06949"/>
    <w:rsid w:val="00D06992"/>
    <w:rsid w:val="00D06A7E"/>
    <w:rsid w:val="00D06FEA"/>
    <w:rsid w:val="00D07319"/>
    <w:rsid w:val="00D0735B"/>
    <w:rsid w:val="00D0737C"/>
    <w:rsid w:val="00D073DC"/>
    <w:rsid w:val="00D07595"/>
    <w:rsid w:val="00D07780"/>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59D"/>
    <w:rsid w:val="00D115F7"/>
    <w:rsid w:val="00D116B6"/>
    <w:rsid w:val="00D118DD"/>
    <w:rsid w:val="00D118E0"/>
    <w:rsid w:val="00D119D7"/>
    <w:rsid w:val="00D11AB5"/>
    <w:rsid w:val="00D11B3D"/>
    <w:rsid w:val="00D11C62"/>
    <w:rsid w:val="00D11C98"/>
    <w:rsid w:val="00D11D8A"/>
    <w:rsid w:val="00D11DBC"/>
    <w:rsid w:val="00D12062"/>
    <w:rsid w:val="00D120E2"/>
    <w:rsid w:val="00D1212B"/>
    <w:rsid w:val="00D12132"/>
    <w:rsid w:val="00D12447"/>
    <w:rsid w:val="00D12753"/>
    <w:rsid w:val="00D12787"/>
    <w:rsid w:val="00D12977"/>
    <w:rsid w:val="00D129E4"/>
    <w:rsid w:val="00D12A18"/>
    <w:rsid w:val="00D12C64"/>
    <w:rsid w:val="00D12D8C"/>
    <w:rsid w:val="00D12E42"/>
    <w:rsid w:val="00D12EAC"/>
    <w:rsid w:val="00D13363"/>
    <w:rsid w:val="00D1358F"/>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4B8"/>
    <w:rsid w:val="00D156A5"/>
    <w:rsid w:val="00D156D6"/>
    <w:rsid w:val="00D15797"/>
    <w:rsid w:val="00D15824"/>
    <w:rsid w:val="00D159A6"/>
    <w:rsid w:val="00D159B3"/>
    <w:rsid w:val="00D159E3"/>
    <w:rsid w:val="00D15C5F"/>
    <w:rsid w:val="00D15D1A"/>
    <w:rsid w:val="00D15D1E"/>
    <w:rsid w:val="00D15DD5"/>
    <w:rsid w:val="00D15DE2"/>
    <w:rsid w:val="00D160F0"/>
    <w:rsid w:val="00D16256"/>
    <w:rsid w:val="00D1658D"/>
    <w:rsid w:val="00D16B16"/>
    <w:rsid w:val="00D16B1F"/>
    <w:rsid w:val="00D16E58"/>
    <w:rsid w:val="00D16EAC"/>
    <w:rsid w:val="00D16F4A"/>
    <w:rsid w:val="00D17170"/>
    <w:rsid w:val="00D1727F"/>
    <w:rsid w:val="00D1764D"/>
    <w:rsid w:val="00D17758"/>
    <w:rsid w:val="00D177FE"/>
    <w:rsid w:val="00D17808"/>
    <w:rsid w:val="00D179F9"/>
    <w:rsid w:val="00D17B4E"/>
    <w:rsid w:val="00D17DBF"/>
    <w:rsid w:val="00D20076"/>
    <w:rsid w:val="00D20100"/>
    <w:rsid w:val="00D2014F"/>
    <w:rsid w:val="00D20447"/>
    <w:rsid w:val="00D208CE"/>
    <w:rsid w:val="00D209F9"/>
    <w:rsid w:val="00D20B1C"/>
    <w:rsid w:val="00D20CBB"/>
    <w:rsid w:val="00D21130"/>
    <w:rsid w:val="00D2132E"/>
    <w:rsid w:val="00D21513"/>
    <w:rsid w:val="00D2154F"/>
    <w:rsid w:val="00D215E9"/>
    <w:rsid w:val="00D21664"/>
    <w:rsid w:val="00D21735"/>
    <w:rsid w:val="00D21753"/>
    <w:rsid w:val="00D218FE"/>
    <w:rsid w:val="00D2192E"/>
    <w:rsid w:val="00D21A81"/>
    <w:rsid w:val="00D21C9E"/>
    <w:rsid w:val="00D2209F"/>
    <w:rsid w:val="00D223AE"/>
    <w:rsid w:val="00D22418"/>
    <w:rsid w:val="00D22449"/>
    <w:rsid w:val="00D2260F"/>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A8A"/>
    <w:rsid w:val="00D23EA2"/>
    <w:rsid w:val="00D24391"/>
    <w:rsid w:val="00D2473B"/>
    <w:rsid w:val="00D248B3"/>
    <w:rsid w:val="00D24A52"/>
    <w:rsid w:val="00D24A99"/>
    <w:rsid w:val="00D24CCC"/>
    <w:rsid w:val="00D24CD8"/>
    <w:rsid w:val="00D24D29"/>
    <w:rsid w:val="00D24D6A"/>
    <w:rsid w:val="00D24E72"/>
    <w:rsid w:val="00D25004"/>
    <w:rsid w:val="00D25047"/>
    <w:rsid w:val="00D251AF"/>
    <w:rsid w:val="00D251F8"/>
    <w:rsid w:val="00D25244"/>
    <w:rsid w:val="00D25400"/>
    <w:rsid w:val="00D2552B"/>
    <w:rsid w:val="00D2565D"/>
    <w:rsid w:val="00D25697"/>
    <w:rsid w:val="00D25DDB"/>
    <w:rsid w:val="00D26642"/>
    <w:rsid w:val="00D266B6"/>
    <w:rsid w:val="00D266DC"/>
    <w:rsid w:val="00D26785"/>
    <w:rsid w:val="00D269A7"/>
    <w:rsid w:val="00D26A0F"/>
    <w:rsid w:val="00D26E04"/>
    <w:rsid w:val="00D26EA1"/>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E63"/>
    <w:rsid w:val="00D32FF5"/>
    <w:rsid w:val="00D330F8"/>
    <w:rsid w:val="00D333C9"/>
    <w:rsid w:val="00D33524"/>
    <w:rsid w:val="00D336E3"/>
    <w:rsid w:val="00D33A10"/>
    <w:rsid w:val="00D33AB5"/>
    <w:rsid w:val="00D33B4A"/>
    <w:rsid w:val="00D33BBA"/>
    <w:rsid w:val="00D34019"/>
    <w:rsid w:val="00D3406A"/>
    <w:rsid w:val="00D340DE"/>
    <w:rsid w:val="00D342CF"/>
    <w:rsid w:val="00D3460D"/>
    <w:rsid w:val="00D34643"/>
    <w:rsid w:val="00D3481C"/>
    <w:rsid w:val="00D34935"/>
    <w:rsid w:val="00D34B00"/>
    <w:rsid w:val="00D34EFC"/>
    <w:rsid w:val="00D34F36"/>
    <w:rsid w:val="00D34F94"/>
    <w:rsid w:val="00D352CC"/>
    <w:rsid w:val="00D356A7"/>
    <w:rsid w:val="00D35871"/>
    <w:rsid w:val="00D35A10"/>
    <w:rsid w:val="00D35BFF"/>
    <w:rsid w:val="00D35C7D"/>
    <w:rsid w:val="00D35CD2"/>
    <w:rsid w:val="00D35DC5"/>
    <w:rsid w:val="00D35E3A"/>
    <w:rsid w:val="00D35F5C"/>
    <w:rsid w:val="00D3600A"/>
    <w:rsid w:val="00D3608A"/>
    <w:rsid w:val="00D3608D"/>
    <w:rsid w:val="00D3637A"/>
    <w:rsid w:val="00D363D3"/>
    <w:rsid w:val="00D365B8"/>
    <w:rsid w:val="00D3679F"/>
    <w:rsid w:val="00D36835"/>
    <w:rsid w:val="00D3688B"/>
    <w:rsid w:val="00D36975"/>
    <w:rsid w:val="00D369B4"/>
    <w:rsid w:val="00D36A31"/>
    <w:rsid w:val="00D36BAA"/>
    <w:rsid w:val="00D36DD6"/>
    <w:rsid w:val="00D3705E"/>
    <w:rsid w:val="00D372A4"/>
    <w:rsid w:val="00D373A2"/>
    <w:rsid w:val="00D376C7"/>
    <w:rsid w:val="00D378C6"/>
    <w:rsid w:val="00D37971"/>
    <w:rsid w:val="00D37D1C"/>
    <w:rsid w:val="00D37E32"/>
    <w:rsid w:val="00D37FA2"/>
    <w:rsid w:val="00D401BD"/>
    <w:rsid w:val="00D4026D"/>
    <w:rsid w:val="00D40368"/>
    <w:rsid w:val="00D40425"/>
    <w:rsid w:val="00D406EA"/>
    <w:rsid w:val="00D40773"/>
    <w:rsid w:val="00D408EB"/>
    <w:rsid w:val="00D409D5"/>
    <w:rsid w:val="00D40B2B"/>
    <w:rsid w:val="00D40C61"/>
    <w:rsid w:val="00D40C9C"/>
    <w:rsid w:val="00D40CA8"/>
    <w:rsid w:val="00D40F60"/>
    <w:rsid w:val="00D415E4"/>
    <w:rsid w:val="00D415F6"/>
    <w:rsid w:val="00D41A9D"/>
    <w:rsid w:val="00D41EA2"/>
    <w:rsid w:val="00D420C1"/>
    <w:rsid w:val="00D423FD"/>
    <w:rsid w:val="00D424DC"/>
    <w:rsid w:val="00D4264D"/>
    <w:rsid w:val="00D4289A"/>
    <w:rsid w:val="00D429C1"/>
    <w:rsid w:val="00D42A16"/>
    <w:rsid w:val="00D42A35"/>
    <w:rsid w:val="00D42C5C"/>
    <w:rsid w:val="00D42D31"/>
    <w:rsid w:val="00D42E6E"/>
    <w:rsid w:val="00D42F6F"/>
    <w:rsid w:val="00D42FD0"/>
    <w:rsid w:val="00D43549"/>
    <w:rsid w:val="00D435DE"/>
    <w:rsid w:val="00D436E0"/>
    <w:rsid w:val="00D43745"/>
    <w:rsid w:val="00D439A1"/>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5F9F"/>
    <w:rsid w:val="00D46000"/>
    <w:rsid w:val="00D4640F"/>
    <w:rsid w:val="00D466C6"/>
    <w:rsid w:val="00D46983"/>
    <w:rsid w:val="00D46BC7"/>
    <w:rsid w:val="00D46E2A"/>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81"/>
    <w:rsid w:val="00D50DA9"/>
    <w:rsid w:val="00D5131A"/>
    <w:rsid w:val="00D51444"/>
    <w:rsid w:val="00D514E9"/>
    <w:rsid w:val="00D5158E"/>
    <w:rsid w:val="00D51634"/>
    <w:rsid w:val="00D5164F"/>
    <w:rsid w:val="00D51813"/>
    <w:rsid w:val="00D51EB5"/>
    <w:rsid w:val="00D51F2B"/>
    <w:rsid w:val="00D51F8B"/>
    <w:rsid w:val="00D5210F"/>
    <w:rsid w:val="00D52423"/>
    <w:rsid w:val="00D52487"/>
    <w:rsid w:val="00D528EF"/>
    <w:rsid w:val="00D529B6"/>
    <w:rsid w:val="00D52AB5"/>
    <w:rsid w:val="00D52ABD"/>
    <w:rsid w:val="00D52CAC"/>
    <w:rsid w:val="00D52F33"/>
    <w:rsid w:val="00D52FE1"/>
    <w:rsid w:val="00D531DC"/>
    <w:rsid w:val="00D53281"/>
    <w:rsid w:val="00D5331B"/>
    <w:rsid w:val="00D53406"/>
    <w:rsid w:val="00D53490"/>
    <w:rsid w:val="00D5365D"/>
    <w:rsid w:val="00D53733"/>
    <w:rsid w:val="00D537A7"/>
    <w:rsid w:val="00D538F2"/>
    <w:rsid w:val="00D53AC7"/>
    <w:rsid w:val="00D53C00"/>
    <w:rsid w:val="00D53CBF"/>
    <w:rsid w:val="00D53FAE"/>
    <w:rsid w:val="00D54038"/>
    <w:rsid w:val="00D54224"/>
    <w:rsid w:val="00D5425D"/>
    <w:rsid w:val="00D54360"/>
    <w:rsid w:val="00D543BE"/>
    <w:rsid w:val="00D543D5"/>
    <w:rsid w:val="00D543EC"/>
    <w:rsid w:val="00D54B99"/>
    <w:rsid w:val="00D54DCC"/>
    <w:rsid w:val="00D54E9C"/>
    <w:rsid w:val="00D54ECE"/>
    <w:rsid w:val="00D55334"/>
    <w:rsid w:val="00D554E7"/>
    <w:rsid w:val="00D55549"/>
    <w:rsid w:val="00D55781"/>
    <w:rsid w:val="00D55CB9"/>
    <w:rsid w:val="00D56174"/>
    <w:rsid w:val="00D561D8"/>
    <w:rsid w:val="00D56483"/>
    <w:rsid w:val="00D56625"/>
    <w:rsid w:val="00D567A4"/>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333"/>
    <w:rsid w:val="00D61AB1"/>
    <w:rsid w:val="00D61AE5"/>
    <w:rsid w:val="00D61BA3"/>
    <w:rsid w:val="00D61DA8"/>
    <w:rsid w:val="00D622A7"/>
    <w:rsid w:val="00D62369"/>
    <w:rsid w:val="00D624AC"/>
    <w:rsid w:val="00D628C7"/>
    <w:rsid w:val="00D62D01"/>
    <w:rsid w:val="00D62DEA"/>
    <w:rsid w:val="00D62FDB"/>
    <w:rsid w:val="00D630C9"/>
    <w:rsid w:val="00D63394"/>
    <w:rsid w:val="00D635D7"/>
    <w:rsid w:val="00D63840"/>
    <w:rsid w:val="00D6396B"/>
    <w:rsid w:val="00D6398A"/>
    <w:rsid w:val="00D63ABC"/>
    <w:rsid w:val="00D63D0F"/>
    <w:rsid w:val="00D63F6D"/>
    <w:rsid w:val="00D641EF"/>
    <w:rsid w:val="00D64DAA"/>
    <w:rsid w:val="00D64EA9"/>
    <w:rsid w:val="00D64F3C"/>
    <w:rsid w:val="00D64F6D"/>
    <w:rsid w:val="00D65030"/>
    <w:rsid w:val="00D6505B"/>
    <w:rsid w:val="00D650B5"/>
    <w:rsid w:val="00D650ED"/>
    <w:rsid w:val="00D65120"/>
    <w:rsid w:val="00D65200"/>
    <w:rsid w:val="00D652A6"/>
    <w:rsid w:val="00D652D0"/>
    <w:rsid w:val="00D65302"/>
    <w:rsid w:val="00D653E6"/>
    <w:rsid w:val="00D6545E"/>
    <w:rsid w:val="00D65ACC"/>
    <w:rsid w:val="00D65B18"/>
    <w:rsid w:val="00D65F81"/>
    <w:rsid w:val="00D66928"/>
    <w:rsid w:val="00D66A6A"/>
    <w:rsid w:val="00D66C02"/>
    <w:rsid w:val="00D66CEF"/>
    <w:rsid w:val="00D67028"/>
    <w:rsid w:val="00D67228"/>
    <w:rsid w:val="00D67440"/>
    <w:rsid w:val="00D674BB"/>
    <w:rsid w:val="00D6773D"/>
    <w:rsid w:val="00D677E7"/>
    <w:rsid w:val="00D67A21"/>
    <w:rsid w:val="00D67A95"/>
    <w:rsid w:val="00D67C2C"/>
    <w:rsid w:val="00D67C45"/>
    <w:rsid w:val="00D67CA3"/>
    <w:rsid w:val="00D67D39"/>
    <w:rsid w:val="00D70663"/>
    <w:rsid w:val="00D7068E"/>
    <w:rsid w:val="00D70745"/>
    <w:rsid w:val="00D70AE0"/>
    <w:rsid w:val="00D70BC0"/>
    <w:rsid w:val="00D70BE8"/>
    <w:rsid w:val="00D70F64"/>
    <w:rsid w:val="00D70FE4"/>
    <w:rsid w:val="00D71006"/>
    <w:rsid w:val="00D715AB"/>
    <w:rsid w:val="00D716F3"/>
    <w:rsid w:val="00D717A0"/>
    <w:rsid w:val="00D718BC"/>
    <w:rsid w:val="00D71A86"/>
    <w:rsid w:val="00D71AF3"/>
    <w:rsid w:val="00D71E88"/>
    <w:rsid w:val="00D71F03"/>
    <w:rsid w:val="00D71FD3"/>
    <w:rsid w:val="00D723E7"/>
    <w:rsid w:val="00D72514"/>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6F6"/>
    <w:rsid w:val="00D74AC3"/>
    <w:rsid w:val="00D74DE1"/>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1E4"/>
    <w:rsid w:val="00D767C9"/>
    <w:rsid w:val="00D76AF1"/>
    <w:rsid w:val="00D76F6C"/>
    <w:rsid w:val="00D77017"/>
    <w:rsid w:val="00D770D4"/>
    <w:rsid w:val="00D772AB"/>
    <w:rsid w:val="00D772E5"/>
    <w:rsid w:val="00D7759C"/>
    <w:rsid w:val="00D77773"/>
    <w:rsid w:val="00D779C3"/>
    <w:rsid w:val="00D77A01"/>
    <w:rsid w:val="00D77A48"/>
    <w:rsid w:val="00D77D85"/>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3E8"/>
    <w:rsid w:val="00D84542"/>
    <w:rsid w:val="00D846F4"/>
    <w:rsid w:val="00D847FC"/>
    <w:rsid w:val="00D84A4C"/>
    <w:rsid w:val="00D84BEF"/>
    <w:rsid w:val="00D84D44"/>
    <w:rsid w:val="00D84F7C"/>
    <w:rsid w:val="00D84F95"/>
    <w:rsid w:val="00D85172"/>
    <w:rsid w:val="00D852AB"/>
    <w:rsid w:val="00D852B1"/>
    <w:rsid w:val="00D85702"/>
    <w:rsid w:val="00D857B2"/>
    <w:rsid w:val="00D8582F"/>
    <w:rsid w:val="00D8583D"/>
    <w:rsid w:val="00D85AE7"/>
    <w:rsid w:val="00D85AFB"/>
    <w:rsid w:val="00D85CE8"/>
    <w:rsid w:val="00D85E65"/>
    <w:rsid w:val="00D85E7B"/>
    <w:rsid w:val="00D85FD6"/>
    <w:rsid w:val="00D8604F"/>
    <w:rsid w:val="00D86161"/>
    <w:rsid w:val="00D862DA"/>
    <w:rsid w:val="00D864C1"/>
    <w:rsid w:val="00D86555"/>
    <w:rsid w:val="00D866CF"/>
    <w:rsid w:val="00D8685F"/>
    <w:rsid w:val="00D86A66"/>
    <w:rsid w:val="00D86E66"/>
    <w:rsid w:val="00D86FCF"/>
    <w:rsid w:val="00D870C0"/>
    <w:rsid w:val="00D870EC"/>
    <w:rsid w:val="00D87245"/>
    <w:rsid w:val="00D875DF"/>
    <w:rsid w:val="00D87A05"/>
    <w:rsid w:val="00D87EAF"/>
    <w:rsid w:val="00D87F54"/>
    <w:rsid w:val="00D90381"/>
    <w:rsid w:val="00D905B7"/>
    <w:rsid w:val="00D908B3"/>
    <w:rsid w:val="00D90BF5"/>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5D"/>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5F1"/>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7ED"/>
    <w:rsid w:val="00D9683D"/>
    <w:rsid w:val="00D96B9E"/>
    <w:rsid w:val="00D96E22"/>
    <w:rsid w:val="00D96FE6"/>
    <w:rsid w:val="00D970AB"/>
    <w:rsid w:val="00D970E5"/>
    <w:rsid w:val="00D971B6"/>
    <w:rsid w:val="00D9732D"/>
    <w:rsid w:val="00D9740B"/>
    <w:rsid w:val="00D9783F"/>
    <w:rsid w:val="00D97CCD"/>
    <w:rsid w:val="00D97CD4"/>
    <w:rsid w:val="00D97D49"/>
    <w:rsid w:val="00D97DE1"/>
    <w:rsid w:val="00D97F08"/>
    <w:rsid w:val="00DA005C"/>
    <w:rsid w:val="00DA01D6"/>
    <w:rsid w:val="00DA066C"/>
    <w:rsid w:val="00DA08FE"/>
    <w:rsid w:val="00DA0ACE"/>
    <w:rsid w:val="00DA0B5E"/>
    <w:rsid w:val="00DA0D38"/>
    <w:rsid w:val="00DA1006"/>
    <w:rsid w:val="00DA107C"/>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B65"/>
    <w:rsid w:val="00DA3DF7"/>
    <w:rsid w:val="00DA3F81"/>
    <w:rsid w:val="00DA43D4"/>
    <w:rsid w:val="00DA4407"/>
    <w:rsid w:val="00DA44D0"/>
    <w:rsid w:val="00DA44D1"/>
    <w:rsid w:val="00DA4B5F"/>
    <w:rsid w:val="00DA4BF7"/>
    <w:rsid w:val="00DA4C67"/>
    <w:rsid w:val="00DA513C"/>
    <w:rsid w:val="00DA51C9"/>
    <w:rsid w:val="00DA5845"/>
    <w:rsid w:val="00DA5A16"/>
    <w:rsid w:val="00DA5B2C"/>
    <w:rsid w:val="00DA5EB1"/>
    <w:rsid w:val="00DA6138"/>
    <w:rsid w:val="00DA6194"/>
    <w:rsid w:val="00DA63EE"/>
    <w:rsid w:val="00DA64E5"/>
    <w:rsid w:val="00DA6E9E"/>
    <w:rsid w:val="00DA6EC1"/>
    <w:rsid w:val="00DA6FAA"/>
    <w:rsid w:val="00DA7082"/>
    <w:rsid w:val="00DA7548"/>
    <w:rsid w:val="00DA75CC"/>
    <w:rsid w:val="00DA7656"/>
    <w:rsid w:val="00DA76F0"/>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743"/>
    <w:rsid w:val="00DB0890"/>
    <w:rsid w:val="00DB1169"/>
    <w:rsid w:val="00DB11E1"/>
    <w:rsid w:val="00DB13C8"/>
    <w:rsid w:val="00DB1679"/>
    <w:rsid w:val="00DB18BD"/>
    <w:rsid w:val="00DB1B1B"/>
    <w:rsid w:val="00DB1C76"/>
    <w:rsid w:val="00DB1D04"/>
    <w:rsid w:val="00DB1DDD"/>
    <w:rsid w:val="00DB1E33"/>
    <w:rsid w:val="00DB1EAD"/>
    <w:rsid w:val="00DB22D7"/>
    <w:rsid w:val="00DB2648"/>
    <w:rsid w:val="00DB2993"/>
    <w:rsid w:val="00DB2A09"/>
    <w:rsid w:val="00DB2B58"/>
    <w:rsid w:val="00DB2FC8"/>
    <w:rsid w:val="00DB32F3"/>
    <w:rsid w:val="00DB3412"/>
    <w:rsid w:val="00DB34AC"/>
    <w:rsid w:val="00DB34BD"/>
    <w:rsid w:val="00DB354F"/>
    <w:rsid w:val="00DB355A"/>
    <w:rsid w:val="00DB3583"/>
    <w:rsid w:val="00DB36B1"/>
    <w:rsid w:val="00DB37BE"/>
    <w:rsid w:val="00DB37F9"/>
    <w:rsid w:val="00DB3AA4"/>
    <w:rsid w:val="00DB3AFB"/>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8F5"/>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0EE"/>
    <w:rsid w:val="00DC12D5"/>
    <w:rsid w:val="00DC14A9"/>
    <w:rsid w:val="00DC151F"/>
    <w:rsid w:val="00DC15EB"/>
    <w:rsid w:val="00DC1956"/>
    <w:rsid w:val="00DC1D3B"/>
    <w:rsid w:val="00DC1D42"/>
    <w:rsid w:val="00DC1F84"/>
    <w:rsid w:val="00DC20D6"/>
    <w:rsid w:val="00DC2118"/>
    <w:rsid w:val="00DC21C7"/>
    <w:rsid w:val="00DC255D"/>
    <w:rsid w:val="00DC25FC"/>
    <w:rsid w:val="00DC282C"/>
    <w:rsid w:val="00DC297F"/>
    <w:rsid w:val="00DC2ADA"/>
    <w:rsid w:val="00DC2BC9"/>
    <w:rsid w:val="00DC2C4D"/>
    <w:rsid w:val="00DC2C74"/>
    <w:rsid w:val="00DC2DFA"/>
    <w:rsid w:val="00DC2E29"/>
    <w:rsid w:val="00DC2ECE"/>
    <w:rsid w:val="00DC2EF1"/>
    <w:rsid w:val="00DC3169"/>
    <w:rsid w:val="00DC3197"/>
    <w:rsid w:val="00DC3476"/>
    <w:rsid w:val="00DC34A3"/>
    <w:rsid w:val="00DC3542"/>
    <w:rsid w:val="00DC3686"/>
    <w:rsid w:val="00DC3A09"/>
    <w:rsid w:val="00DC414A"/>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6BD"/>
    <w:rsid w:val="00DC577B"/>
    <w:rsid w:val="00DC57C9"/>
    <w:rsid w:val="00DC5869"/>
    <w:rsid w:val="00DC5AC2"/>
    <w:rsid w:val="00DC5DFB"/>
    <w:rsid w:val="00DC5F39"/>
    <w:rsid w:val="00DC6057"/>
    <w:rsid w:val="00DC60AE"/>
    <w:rsid w:val="00DC6319"/>
    <w:rsid w:val="00DC6564"/>
    <w:rsid w:val="00DC670C"/>
    <w:rsid w:val="00DC677A"/>
    <w:rsid w:val="00DC6850"/>
    <w:rsid w:val="00DC6A59"/>
    <w:rsid w:val="00DC6A7E"/>
    <w:rsid w:val="00DC6AB9"/>
    <w:rsid w:val="00DC6D65"/>
    <w:rsid w:val="00DC71B7"/>
    <w:rsid w:val="00DC728C"/>
    <w:rsid w:val="00DC7680"/>
    <w:rsid w:val="00DC76BB"/>
    <w:rsid w:val="00DC7B0F"/>
    <w:rsid w:val="00DC7B31"/>
    <w:rsid w:val="00DD0075"/>
    <w:rsid w:val="00DD0121"/>
    <w:rsid w:val="00DD0399"/>
    <w:rsid w:val="00DD03FC"/>
    <w:rsid w:val="00DD0735"/>
    <w:rsid w:val="00DD08FD"/>
    <w:rsid w:val="00DD0CD3"/>
    <w:rsid w:val="00DD0D00"/>
    <w:rsid w:val="00DD0DBD"/>
    <w:rsid w:val="00DD0E64"/>
    <w:rsid w:val="00DD0FF8"/>
    <w:rsid w:val="00DD121C"/>
    <w:rsid w:val="00DD169A"/>
    <w:rsid w:val="00DD1755"/>
    <w:rsid w:val="00DD1843"/>
    <w:rsid w:val="00DD1884"/>
    <w:rsid w:val="00DD1C88"/>
    <w:rsid w:val="00DD1D7C"/>
    <w:rsid w:val="00DD22AD"/>
    <w:rsid w:val="00DD24B7"/>
    <w:rsid w:val="00DD2555"/>
    <w:rsid w:val="00DD273A"/>
    <w:rsid w:val="00DD27D4"/>
    <w:rsid w:val="00DD2825"/>
    <w:rsid w:val="00DD2ADA"/>
    <w:rsid w:val="00DD2B5E"/>
    <w:rsid w:val="00DD2CBE"/>
    <w:rsid w:val="00DD2ED1"/>
    <w:rsid w:val="00DD2FE1"/>
    <w:rsid w:val="00DD30A3"/>
    <w:rsid w:val="00DD33C4"/>
    <w:rsid w:val="00DD3462"/>
    <w:rsid w:val="00DD3767"/>
    <w:rsid w:val="00DD3823"/>
    <w:rsid w:val="00DD3CD4"/>
    <w:rsid w:val="00DD3D01"/>
    <w:rsid w:val="00DD3E5A"/>
    <w:rsid w:val="00DD3F2F"/>
    <w:rsid w:val="00DD4165"/>
    <w:rsid w:val="00DD4290"/>
    <w:rsid w:val="00DD42B3"/>
    <w:rsid w:val="00DD492F"/>
    <w:rsid w:val="00DD4F8D"/>
    <w:rsid w:val="00DD50CB"/>
    <w:rsid w:val="00DD538B"/>
    <w:rsid w:val="00DD5560"/>
    <w:rsid w:val="00DD56E4"/>
    <w:rsid w:val="00DD5FB8"/>
    <w:rsid w:val="00DD6297"/>
    <w:rsid w:val="00DD62BF"/>
    <w:rsid w:val="00DD638F"/>
    <w:rsid w:val="00DD64C4"/>
    <w:rsid w:val="00DD6677"/>
    <w:rsid w:val="00DD6863"/>
    <w:rsid w:val="00DD6956"/>
    <w:rsid w:val="00DD6A15"/>
    <w:rsid w:val="00DD6B2A"/>
    <w:rsid w:val="00DD6C27"/>
    <w:rsid w:val="00DD6CD0"/>
    <w:rsid w:val="00DD6EBE"/>
    <w:rsid w:val="00DD6F22"/>
    <w:rsid w:val="00DD70BE"/>
    <w:rsid w:val="00DD723E"/>
    <w:rsid w:val="00DD734D"/>
    <w:rsid w:val="00DD7664"/>
    <w:rsid w:val="00DD78D5"/>
    <w:rsid w:val="00DD78E1"/>
    <w:rsid w:val="00DD7CE9"/>
    <w:rsid w:val="00DD7D86"/>
    <w:rsid w:val="00DD7DD1"/>
    <w:rsid w:val="00DE049D"/>
    <w:rsid w:val="00DE04DB"/>
    <w:rsid w:val="00DE057B"/>
    <w:rsid w:val="00DE0826"/>
    <w:rsid w:val="00DE0B32"/>
    <w:rsid w:val="00DE0C49"/>
    <w:rsid w:val="00DE1294"/>
    <w:rsid w:val="00DE133E"/>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745"/>
    <w:rsid w:val="00DE39A1"/>
    <w:rsid w:val="00DE3AAA"/>
    <w:rsid w:val="00DE3CB3"/>
    <w:rsid w:val="00DE3D8E"/>
    <w:rsid w:val="00DE434E"/>
    <w:rsid w:val="00DE46E6"/>
    <w:rsid w:val="00DE4C31"/>
    <w:rsid w:val="00DE4CF9"/>
    <w:rsid w:val="00DE4D39"/>
    <w:rsid w:val="00DE4D8E"/>
    <w:rsid w:val="00DE51EB"/>
    <w:rsid w:val="00DE531B"/>
    <w:rsid w:val="00DE54AA"/>
    <w:rsid w:val="00DE54BE"/>
    <w:rsid w:val="00DE55B4"/>
    <w:rsid w:val="00DE574E"/>
    <w:rsid w:val="00DE5871"/>
    <w:rsid w:val="00DE58BC"/>
    <w:rsid w:val="00DE5974"/>
    <w:rsid w:val="00DE5BB1"/>
    <w:rsid w:val="00DE5EBD"/>
    <w:rsid w:val="00DE6141"/>
    <w:rsid w:val="00DE6597"/>
    <w:rsid w:val="00DE67B4"/>
    <w:rsid w:val="00DE6863"/>
    <w:rsid w:val="00DE6B23"/>
    <w:rsid w:val="00DE6B60"/>
    <w:rsid w:val="00DE6B66"/>
    <w:rsid w:val="00DE6B75"/>
    <w:rsid w:val="00DE6B91"/>
    <w:rsid w:val="00DE6EB0"/>
    <w:rsid w:val="00DE711A"/>
    <w:rsid w:val="00DE7150"/>
    <w:rsid w:val="00DE7491"/>
    <w:rsid w:val="00DE76C2"/>
    <w:rsid w:val="00DE76CF"/>
    <w:rsid w:val="00DE7907"/>
    <w:rsid w:val="00DE797D"/>
    <w:rsid w:val="00DE7AA5"/>
    <w:rsid w:val="00DE7CEB"/>
    <w:rsid w:val="00DE7FC1"/>
    <w:rsid w:val="00DF005C"/>
    <w:rsid w:val="00DF00A5"/>
    <w:rsid w:val="00DF0163"/>
    <w:rsid w:val="00DF01B4"/>
    <w:rsid w:val="00DF01C8"/>
    <w:rsid w:val="00DF041E"/>
    <w:rsid w:val="00DF04CB"/>
    <w:rsid w:val="00DF0995"/>
    <w:rsid w:val="00DF099D"/>
    <w:rsid w:val="00DF09A3"/>
    <w:rsid w:val="00DF1460"/>
    <w:rsid w:val="00DF1C65"/>
    <w:rsid w:val="00DF1E0F"/>
    <w:rsid w:val="00DF2018"/>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D6"/>
    <w:rsid w:val="00DF3DDA"/>
    <w:rsid w:val="00DF3DE0"/>
    <w:rsid w:val="00DF41B7"/>
    <w:rsid w:val="00DF4589"/>
    <w:rsid w:val="00DF4902"/>
    <w:rsid w:val="00DF49B8"/>
    <w:rsid w:val="00DF4B8D"/>
    <w:rsid w:val="00DF4D84"/>
    <w:rsid w:val="00DF4E58"/>
    <w:rsid w:val="00DF4F20"/>
    <w:rsid w:val="00DF5392"/>
    <w:rsid w:val="00DF5466"/>
    <w:rsid w:val="00DF5947"/>
    <w:rsid w:val="00DF5B78"/>
    <w:rsid w:val="00DF5C80"/>
    <w:rsid w:val="00DF5E03"/>
    <w:rsid w:val="00DF606D"/>
    <w:rsid w:val="00DF6107"/>
    <w:rsid w:val="00DF61D0"/>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DF7E27"/>
    <w:rsid w:val="00E00037"/>
    <w:rsid w:val="00E0013A"/>
    <w:rsid w:val="00E00284"/>
    <w:rsid w:val="00E0048D"/>
    <w:rsid w:val="00E004F1"/>
    <w:rsid w:val="00E006FC"/>
    <w:rsid w:val="00E0078E"/>
    <w:rsid w:val="00E0094C"/>
    <w:rsid w:val="00E00964"/>
    <w:rsid w:val="00E00A22"/>
    <w:rsid w:val="00E00D55"/>
    <w:rsid w:val="00E0112C"/>
    <w:rsid w:val="00E011AC"/>
    <w:rsid w:val="00E011F3"/>
    <w:rsid w:val="00E01212"/>
    <w:rsid w:val="00E01265"/>
    <w:rsid w:val="00E01349"/>
    <w:rsid w:val="00E0152E"/>
    <w:rsid w:val="00E01703"/>
    <w:rsid w:val="00E0180B"/>
    <w:rsid w:val="00E01A00"/>
    <w:rsid w:val="00E01DF2"/>
    <w:rsid w:val="00E01E9E"/>
    <w:rsid w:val="00E01EA9"/>
    <w:rsid w:val="00E01F17"/>
    <w:rsid w:val="00E0202B"/>
    <w:rsid w:val="00E02320"/>
    <w:rsid w:val="00E023A6"/>
    <w:rsid w:val="00E0266A"/>
    <w:rsid w:val="00E02AEC"/>
    <w:rsid w:val="00E02B53"/>
    <w:rsid w:val="00E02D9B"/>
    <w:rsid w:val="00E02FC0"/>
    <w:rsid w:val="00E031F9"/>
    <w:rsid w:val="00E033FC"/>
    <w:rsid w:val="00E036BA"/>
    <w:rsid w:val="00E03735"/>
    <w:rsid w:val="00E039C0"/>
    <w:rsid w:val="00E03F85"/>
    <w:rsid w:val="00E0400C"/>
    <w:rsid w:val="00E042C6"/>
    <w:rsid w:val="00E04400"/>
    <w:rsid w:val="00E04609"/>
    <w:rsid w:val="00E046E6"/>
    <w:rsid w:val="00E0479D"/>
    <w:rsid w:val="00E04839"/>
    <w:rsid w:val="00E04AD4"/>
    <w:rsid w:val="00E04B8C"/>
    <w:rsid w:val="00E04BFD"/>
    <w:rsid w:val="00E04CBD"/>
    <w:rsid w:val="00E04FBF"/>
    <w:rsid w:val="00E05289"/>
    <w:rsid w:val="00E052D3"/>
    <w:rsid w:val="00E053C2"/>
    <w:rsid w:val="00E0548A"/>
    <w:rsid w:val="00E054D0"/>
    <w:rsid w:val="00E057EC"/>
    <w:rsid w:val="00E05806"/>
    <w:rsid w:val="00E059A1"/>
    <w:rsid w:val="00E05A19"/>
    <w:rsid w:val="00E05C4E"/>
    <w:rsid w:val="00E05CC1"/>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AF2"/>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0D41"/>
    <w:rsid w:val="00E11199"/>
    <w:rsid w:val="00E111B1"/>
    <w:rsid w:val="00E11346"/>
    <w:rsid w:val="00E11540"/>
    <w:rsid w:val="00E1160E"/>
    <w:rsid w:val="00E1161A"/>
    <w:rsid w:val="00E11663"/>
    <w:rsid w:val="00E11B6D"/>
    <w:rsid w:val="00E11C4F"/>
    <w:rsid w:val="00E11D0D"/>
    <w:rsid w:val="00E11D87"/>
    <w:rsid w:val="00E11F9A"/>
    <w:rsid w:val="00E122BA"/>
    <w:rsid w:val="00E12416"/>
    <w:rsid w:val="00E1275E"/>
    <w:rsid w:val="00E1290D"/>
    <w:rsid w:val="00E129E6"/>
    <w:rsid w:val="00E12BD8"/>
    <w:rsid w:val="00E12C50"/>
    <w:rsid w:val="00E12CB1"/>
    <w:rsid w:val="00E12D5B"/>
    <w:rsid w:val="00E12F74"/>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187"/>
    <w:rsid w:val="00E1423B"/>
    <w:rsid w:val="00E14346"/>
    <w:rsid w:val="00E145E7"/>
    <w:rsid w:val="00E148C4"/>
    <w:rsid w:val="00E14AE0"/>
    <w:rsid w:val="00E150B1"/>
    <w:rsid w:val="00E15459"/>
    <w:rsid w:val="00E15465"/>
    <w:rsid w:val="00E1559F"/>
    <w:rsid w:val="00E155A8"/>
    <w:rsid w:val="00E15610"/>
    <w:rsid w:val="00E159F4"/>
    <w:rsid w:val="00E15AAF"/>
    <w:rsid w:val="00E15D3A"/>
    <w:rsid w:val="00E15EB4"/>
    <w:rsid w:val="00E15F8B"/>
    <w:rsid w:val="00E16396"/>
    <w:rsid w:val="00E163F2"/>
    <w:rsid w:val="00E16793"/>
    <w:rsid w:val="00E16A3D"/>
    <w:rsid w:val="00E16FA2"/>
    <w:rsid w:val="00E170A8"/>
    <w:rsid w:val="00E170CB"/>
    <w:rsid w:val="00E17115"/>
    <w:rsid w:val="00E1720C"/>
    <w:rsid w:val="00E17329"/>
    <w:rsid w:val="00E177C7"/>
    <w:rsid w:val="00E177FD"/>
    <w:rsid w:val="00E178BE"/>
    <w:rsid w:val="00E17A26"/>
    <w:rsid w:val="00E17A8F"/>
    <w:rsid w:val="00E17B09"/>
    <w:rsid w:val="00E17EDD"/>
    <w:rsid w:val="00E17FAC"/>
    <w:rsid w:val="00E2009D"/>
    <w:rsid w:val="00E20202"/>
    <w:rsid w:val="00E20299"/>
    <w:rsid w:val="00E205C2"/>
    <w:rsid w:val="00E20688"/>
    <w:rsid w:val="00E209A9"/>
    <w:rsid w:val="00E20A25"/>
    <w:rsid w:val="00E20B93"/>
    <w:rsid w:val="00E20D6A"/>
    <w:rsid w:val="00E20EB9"/>
    <w:rsid w:val="00E21BDD"/>
    <w:rsid w:val="00E21D26"/>
    <w:rsid w:val="00E21DDF"/>
    <w:rsid w:val="00E21E00"/>
    <w:rsid w:val="00E21FFD"/>
    <w:rsid w:val="00E22093"/>
    <w:rsid w:val="00E2222F"/>
    <w:rsid w:val="00E22404"/>
    <w:rsid w:val="00E2267D"/>
    <w:rsid w:val="00E226F2"/>
    <w:rsid w:val="00E226F3"/>
    <w:rsid w:val="00E2292B"/>
    <w:rsid w:val="00E2299B"/>
    <w:rsid w:val="00E22ADA"/>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3F71"/>
    <w:rsid w:val="00E24100"/>
    <w:rsid w:val="00E2428E"/>
    <w:rsid w:val="00E2436A"/>
    <w:rsid w:val="00E2476E"/>
    <w:rsid w:val="00E24A64"/>
    <w:rsid w:val="00E24AAF"/>
    <w:rsid w:val="00E24C3D"/>
    <w:rsid w:val="00E24C85"/>
    <w:rsid w:val="00E24C90"/>
    <w:rsid w:val="00E24DB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ED7"/>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B03"/>
    <w:rsid w:val="00E31C66"/>
    <w:rsid w:val="00E31D76"/>
    <w:rsid w:val="00E31E4E"/>
    <w:rsid w:val="00E322BC"/>
    <w:rsid w:val="00E3231D"/>
    <w:rsid w:val="00E32449"/>
    <w:rsid w:val="00E3248F"/>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CAD"/>
    <w:rsid w:val="00E34D7D"/>
    <w:rsid w:val="00E34E8D"/>
    <w:rsid w:val="00E350FD"/>
    <w:rsid w:val="00E35158"/>
    <w:rsid w:val="00E351E6"/>
    <w:rsid w:val="00E352A0"/>
    <w:rsid w:val="00E3540C"/>
    <w:rsid w:val="00E3543D"/>
    <w:rsid w:val="00E35D90"/>
    <w:rsid w:val="00E35EAF"/>
    <w:rsid w:val="00E35F06"/>
    <w:rsid w:val="00E360BC"/>
    <w:rsid w:val="00E3618E"/>
    <w:rsid w:val="00E3664F"/>
    <w:rsid w:val="00E36657"/>
    <w:rsid w:val="00E36727"/>
    <w:rsid w:val="00E36DD1"/>
    <w:rsid w:val="00E3710B"/>
    <w:rsid w:val="00E371CA"/>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E0A"/>
    <w:rsid w:val="00E40F81"/>
    <w:rsid w:val="00E4102B"/>
    <w:rsid w:val="00E412B8"/>
    <w:rsid w:val="00E415C3"/>
    <w:rsid w:val="00E41887"/>
    <w:rsid w:val="00E41C16"/>
    <w:rsid w:val="00E42020"/>
    <w:rsid w:val="00E4207C"/>
    <w:rsid w:val="00E420EF"/>
    <w:rsid w:val="00E42149"/>
    <w:rsid w:val="00E421F0"/>
    <w:rsid w:val="00E42241"/>
    <w:rsid w:val="00E423B0"/>
    <w:rsid w:val="00E425DF"/>
    <w:rsid w:val="00E42850"/>
    <w:rsid w:val="00E428CD"/>
    <w:rsid w:val="00E42960"/>
    <w:rsid w:val="00E42B5C"/>
    <w:rsid w:val="00E42FAF"/>
    <w:rsid w:val="00E430AF"/>
    <w:rsid w:val="00E431B7"/>
    <w:rsid w:val="00E432FC"/>
    <w:rsid w:val="00E4356B"/>
    <w:rsid w:val="00E4359B"/>
    <w:rsid w:val="00E43832"/>
    <w:rsid w:val="00E43CD4"/>
    <w:rsid w:val="00E43DC1"/>
    <w:rsid w:val="00E43E78"/>
    <w:rsid w:val="00E43F43"/>
    <w:rsid w:val="00E43FAE"/>
    <w:rsid w:val="00E43FD5"/>
    <w:rsid w:val="00E440EA"/>
    <w:rsid w:val="00E442E6"/>
    <w:rsid w:val="00E4447D"/>
    <w:rsid w:val="00E4449D"/>
    <w:rsid w:val="00E4476C"/>
    <w:rsid w:val="00E44C44"/>
    <w:rsid w:val="00E44EF1"/>
    <w:rsid w:val="00E45258"/>
    <w:rsid w:val="00E45289"/>
    <w:rsid w:val="00E454E9"/>
    <w:rsid w:val="00E457FF"/>
    <w:rsid w:val="00E458F3"/>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1DD"/>
    <w:rsid w:val="00E47446"/>
    <w:rsid w:val="00E47548"/>
    <w:rsid w:val="00E475DB"/>
    <w:rsid w:val="00E47687"/>
    <w:rsid w:val="00E476A1"/>
    <w:rsid w:val="00E47AEA"/>
    <w:rsid w:val="00E47CE4"/>
    <w:rsid w:val="00E50038"/>
    <w:rsid w:val="00E500B2"/>
    <w:rsid w:val="00E501FF"/>
    <w:rsid w:val="00E50286"/>
    <w:rsid w:val="00E503C4"/>
    <w:rsid w:val="00E5052F"/>
    <w:rsid w:val="00E50544"/>
    <w:rsid w:val="00E50B76"/>
    <w:rsid w:val="00E50BCD"/>
    <w:rsid w:val="00E50DBE"/>
    <w:rsid w:val="00E50EFC"/>
    <w:rsid w:val="00E50FCE"/>
    <w:rsid w:val="00E510AB"/>
    <w:rsid w:val="00E510C9"/>
    <w:rsid w:val="00E515C5"/>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1E0"/>
    <w:rsid w:val="00E5332D"/>
    <w:rsid w:val="00E5339A"/>
    <w:rsid w:val="00E53888"/>
    <w:rsid w:val="00E538A8"/>
    <w:rsid w:val="00E53966"/>
    <w:rsid w:val="00E53BB0"/>
    <w:rsid w:val="00E53EA8"/>
    <w:rsid w:val="00E5404C"/>
    <w:rsid w:val="00E54227"/>
    <w:rsid w:val="00E54749"/>
    <w:rsid w:val="00E547D7"/>
    <w:rsid w:val="00E54A83"/>
    <w:rsid w:val="00E54F31"/>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84C"/>
    <w:rsid w:val="00E56BAE"/>
    <w:rsid w:val="00E56BF5"/>
    <w:rsid w:val="00E56C67"/>
    <w:rsid w:val="00E56E45"/>
    <w:rsid w:val="00E56E66"/>
    <w:rsid w:val="00E56F8F"/>
    <w:rsid w:val="00E56FEF"/>
    <w:rsid w:val="00E5709E"/>
    <w:rsid w:val="00E572B5"/>
    <w:rsid w:val="00E57483"/>
    <w:rsid w:val="00E5782C"/>
    <w:rsid w:val="00E57985"/>
    <w:rsid w:val="00E57B7D"/>
    <w:rsid w:val="00E57CC0"/>
    <w:rsid w:val="00E57D77"/>
    <w:rsid w:val="00E57ECF"/>
    <w:rsid w:val="00E6023A"/>
    <w:rsid w:val="00E603CE"/>
    <w:rsid w:val="00E60522"/>
    <w:rsid w:val="00E605AE"/>
    <w:rsid w:val="00E606E0"/>
    <w:rsid w:val="00E606F8"/>
    <w:rsid w:val="00E60D89"/>
    <w:rsid w:val="00E60E3F"/>
    <w:rsid w:val="00E60FB6"/>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3C66"/>
    <w:rsid w:val="00E6401C"/>
    <w:rsid w:val="00E64486"/>
    <w:rsid w:val="00E646C3"/>
    <w:rsid w:val="00E647A2"/>
    <w:rsid w:val="00E6487C"/>
    <w:rsid w:val="00E648CF"/>
    <w:rsid w:val="00E649A4"/>
    <w:rsid w:val="00E64B80"/>
    <w:rsid w:val="00E64E23"/>
    <w:rsid w:val="00E64F8E"/>
    <w:rsid w:val="00E64FF9"/>
    <w:rsid w:val="00E65331"/>
    <w:rsid w:val="00E655FB"/>
    <w:rsid w:val="00E65700"/>
    <w:rsid w:val="00E657C9"/>
    <w:rsid w:val="00E65AA9"/>
    <w:rsid w:val="00E65B11"/>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9D4"/>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03E"/>
    <w:rsid w:val="00E7217C"/>
    <w:rsid w:val="00E72315"/>
    <w:rsid w:val="00E7249F"/>
    <w:rsid w:val="00E724EF"/>
    <w:rsid w:val="00E7253E"/>
    <w:rsid w:val="00E725DA"/>
    <w:rsid w:val="00E72683"/>
    <w:rsid w:val="00E7273B"/>
    <w:rsid w:val="00E7283C"/>
    <w:rsid w:val="00E72923"/>
    <w:rsid w:val="00E72AC8"/>
    <w:rsid w:val="00E72C66"/>
    <w:rsid w:val="00E72F90"/>
    <w:rsid w:val="00E730ED"/>
    <w:rsid w:val="00E7336A"/>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390"/>
    <w:rsid w:val="00E76478"/>
    <w:rsid w:val="00E76769"/>
    <w:rsid w:val="00E76791"/>
    <w:rsid w:val="00E76928"/>
    <w:rsid w:val="00E76CB6"/>
    <w:rsid w:val="00E76F62"/>
    <w:rsid w:val="00E76FE5"/>
    <w:rsid w:val="00E7700E"/>
    <w:rsid w:val="00E770B5"/>
    <w:rsid w:val="00E7726E"/>
    <w:rsid w:val="00E77276"/>
    <w:rsid w:val="00E775A1"/>
    <w:rsid w:val="00E77980"/>
    <w:rsid w:val="00E77C02"/>
    <w:rsid w:val="00E77CF8"/>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9B1"/>
    <w:rsid w:val="00E81C9C"/>
    <w:rsid w:val="00E81EB3"/>
    <w:rsid w:val="00E82537"/>
    <w:rsid w:val="00E826F8"/>
    <w:rsid w:val="00E8271D"/>
    <w:rsid w:val="00E82726"/>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3D9"/>
    <w:rsid w:val="00E86ACA"/>
    <w:rsid w:val="00E86BA3"/>
    <w:rsid w:val="00E86C00"/>
    <w:rsid w:val="00E86C21"/>
    <w:rsid w:val="00E86C6D"/>
    <w:rsid w:val="00E86FC7"/>
    <w:rsid w:val="00E87095"/>
    <w:rsid w:val="00E87337"/>
    <w:rsid w:val="00E87783"/>
    <w:rsid w:val="00E879AD"/>
    <w:rsid w:val="00E87A65"/>
    <w:rsid w:val="00E87D2A"/>
    <w:rsid w:val="00E901E5"/>
    <w:rsid w:val="00E90445"/>
    <w:rsid w:val="00E90BC7"/>
    <w:rsid w:val="00E90CD7"/>
    <w:rsid w:val="00E910CC"/>
    <w:rsid w:val="00E912A5"/>
    <w:rsid w:val="00E91576"/>
    <w:rsid w:val="00E91685"/>
    <w:rsid w:val="00E919CF"/>
    <w:rsid w:val="00E91DD1"/>
    <w:rsid w:val="00E91F16"/>
    <w:rsid w:val="00E9222A"/>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4F89"/>
    <w:rsid w:val="00E9501B"/>
    <w:rsid w:val="00E950D4"/>
    <w:rsid w:val="00E952BC"/>
    <w:rsid w:val="00E9565F"/>
    <w:rsid w:val="00E956D4"/>
    <w:rsid w:val="00E95B38"/>
    <w:rsid w:val="00E95C43"/>
    <w:rsid w:val="00E95EA9"/>
    <w:rsid w:val="00E96310"/>
    <w:rsid w:val="00E9636A"/>
    <w:rsid w:val="00E964E5"/>
    <w:rsid w:val="00E96B75"/>
    <w:rsid w:val="00E96C2B"/>
    <w:rsid w:val="00E96D93"/>
    <w:rsid w:val="00E97098"/>
    <w:rsid w:val="00E972E0"/>
    <w:rsid w:val="00E97428"/>
    <w:rsid w:val="00E97442"/>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CBB"/>
    <w:rsid w:val="00EA0E36"/>
    <w:rsid w:val="00EA0F21"/>
    <w:rsid w:val="00EA0F4C"/>
    <w:rsid w:val="00EA0F54"/>
    <w:rsid w:val="00EA105C"/>
    <w:rsid w:val="00EA1424"/>
    <w:rsid w:val="00EA153A"/>
    <w:rsid w:val="00EA179E"/>
    <w:rsid w:val="00EA17E6"/>
    <w:rsid w:val="00EA18E6"/>
    <w:rsid w:val="00EA19F9"/>
    <w:rsid w:val="00EA1A74"/>
    <w:rsid w:val="00EA201C"/>
    <w:rsid w:val="00EA21F2"/>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D0F"/>
    <w:rsid w:val="00EA3EE6"/>
    <w:rsid w:val="00EA40D6"/>
    <w:rsid w:val="00EA430A"/>
    <w:rsid w:val="00EA44BC"/>
    <w:rsid w:val="00EA45DC"/>
    <w:rsid w:val="00EA46C2"/>
    <w:rsid w:val="00EA4C9F"/>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764"/>
    <w:rsid w:val="00EA6841"/>
    <w:rsid w:val="00EA6A07"/>
    <w:rsid w:val="00EA6B4B"/>
    <w:rsid w:val="00EA70DC"/>
    <w:rsid w:val="00EA711A"/>
    <w:rsid w:val="00EA72D6"/>
    <w:rsid w:val="00EA7590"/>
    <w:rsid w:val="00EA7595"/>
    <w:rsid w:val="00EA77B7"/>
    <w:rsid w:val="00EA78D6"/>
    <w:rsid w:val="00EA7B3A"/>
    <w:rsid w:val="00EA7E8B"/>
    <w:rsid w:val="00EA7F5C"/>
    <w:rsid w:val="00EB015A"/>
    <w:rsid w:val="00EB0575"/>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6CF"/>
    <w:rsid w:val="00EB2716"/>
    <w:rsid w:val="00EB279A"/>
    <w:rsid w:val="00EB2862"/>
    <w:rsid w:val="00EB28B6"/>
    <w:rsid w:val="00EB29D9"/>
    <w:rsid w:val="00EB2C63"/>
    <w:rsid w:val="00EB2CC9"/>
    <w:rsid w:val="00EB3042"/>
    <w:rsid w:val="00EB35D7"/>
    <w:rsid w:val="00EB369A"/>
    <w:rsid w:val="00EB36CF"/>
    <w:rsid w:val="00EB37B3"/>
    <w:rsid w:val="00EB3889"/>
    <w:rsid w:val="00EB397A"/>
    <w:rsid w:val="00EB3F73"/>
    <w:rsid w:val="00EB4025"/>
    <w:rsid w:val="00EB4236"/>
    <w:rsid w:val="00EB45B4"/>
    <w:rsid w:val="00EB47CA"/>
    <w:rsid w:val="00EB4A6D"/>
    <w:rsid w:val="00EB4C61"/>
    <w:rsid w:val="00EB4DA2"/>
    <w:rsid w:val="00EB4F3F"/>
    <w:rsid w:val="00EB5078"/>
    <w:rsid w:val="00EB538D"/>
    <w:rsid w:val="00EB538F"/>
    <w:rsid w:val="00EB592E"/>
    <w:rsid w:val="00EB5980"/>
    <w:rsid w:val="00EB59ED"/>
    <w:rsid w:val="00EB5A34"/>
    <w:rsid w:val="00EB5CBD"/>
    <w:rsid w:val="00EB5EA8"/>
    <w:rsid w:val="00EB5F36"/>
    <w:rsid w:val="00EB5F9E"/>
    <w:rsid w:val="00EB6106"/>
    <w:rsid w:val="00EB637D"/>
    <w:rsid w:val="00EB6535"/>
    <w:rsid w:val="00EB6594"/>
    <w:rsid w:val="00EB68B2"/>
    <w:rsid w:val="00EB6D72"/>
    <w:rsid w:val="00EB6D9B"/>
    <w:rsid w:val="00EB6E98"/>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641"/>
    <w:rsid w:val="00EC38C7"/>
    <w:rsid w:val="00EC3AFD"/>
    <w:rsid w:val="00EC3D5C"/>
    <w:rsid w:val="00EC3E98"/>
    <w:rsid w:val="00EC3F24"/>
    <w:rsid w:val="00EC3FA8"/>
    <w:rsid w:val="00EC403E"/>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5E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4E7"/>
    <w:rsid w:val="00ED0606"/>
    <w:rsid w:val="00ED0975"/>
    <w:rsid w:val="00ED09CC"/>
    <w:rsid w:val="00ED0B37"/>
    <w:rsid w:val="00ED0C4B"/>
    <w:rsid w:val="00ED0C99"/>
    <w:rsid w:val="00ED0D2B"/>
    <w:rsid w:val="00ED0E54"/>
    <w:rsid w:val="00ED1328"/>
    <w:rsid w:val="00ED1498"/>
    <w:rsid w:val="00ED15A9"/>
    <w:rsid w:val="00ED169A"/>
    <w:rsid w:val="00ED16A1"/>
    <w:rsid w:val="00ED173F"/>
    <w:rsid w:val="00ED1988"/>
    <w:rsid w:val="00ED1BFA"/>
    <w:rsid w:val="00ED1F42"/>
    <w:rsid w:val="00ED210E"/>
    <w:rsid w:val="00ED2178"/>
    <w:rsid w:val="00ED22EF"/>
    <w:rsid w:val="00ED2811"/>
    <w:rsid w:val="00ED2840"/>
    <w:rsid w:val="00ED2887"/>
    <w:rsid w:val="00ED2A6C"/>
    <w:rsid w:val="00ED2B42"/>
    <w:rsid w:val="00ED2B48"/>
    <w:rsid w:val="00ED2CBF"/>
    <w:rsid w:val="00ED2EF4"/>
    <w:rsid w:val="00ED30BD"/>
    <w:rsid w:val="00ED3293"/>
    <w:rsid w:val="00ED33C8"/>
    <w:rsid w:val="00ED36DB"/>
    <w:rsid w:val="00ED3ACB"/>
    <w:rsid w:val="00ED3DB8"/>
    <w:rsid w:val="00ED422F"/>
    <w:rsid w:val="00ED4667"/>
    <w:rsid w:val="00ED46F3"/>
    <w:rsid w:val="00ED474F"/>
    <w:rsid w:val="00ED49D9"/>
    <w:rsid w:val="00ED4A47"/>
    <w:rsid w:val="00ED4B1B"/>
    <w:rsid w:val="00ED4E49"/>
    <w:rsid w:val="00ED516C"/>
    <w:rsid w:val="00ED51DC"/>
    <w:rsid w:val="00ED5255"/>
    <w:rsid w:val="00ED549F"/>
    <w:rsid w:val="00ED5C11"/>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8A5"/>
    <w:rsid w:val="00EE0981"/>
    <w:rsid w:val="00EE0BB7"/>
    <w:rsid w:val="00EE0E55"/>
    <w:rsid w:val="00EE10C4"/>
    <w:rsid w:val="00EE1480"/>
    <w:rsid w:val="00EE1783"/>
    <w:rsid w:val="00EE1825"/>
    <w:rsid w:val="00EE1864"/>
    <w:rsid w:val="00EE1A92"/>
    <w:rsid w:val="00EE2150"/>
    <w:rsid w:val="00EE2330"/>
    <w:rsid w:val="00EE26BA"/>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BEE"/>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654"/>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17"/>
    <w:rsid w:val="00EF11C5"/>
    <w:rsid w:val="00EF13B0"/>
    <w:rsid w:val="00EF16C8"/>
    <w:rsid w:val="00EF1914"/>
    <w:rsid w:val="00EF19C9"/>
    <w:rsid w:val="00EF1A0A"/>
    <w:rsid w:val="00EF1B8C"/>
    <w:rsid w:val="00EF1C73"/>
    <w:rsid w:val="00EF1DC4"/>
    <w:rsid w:val="00EF1DE4"/>
    <w:rsid w:val="00EF21E4"/>
    <w:rsid w:val="00EF22A3"/>
    <w:rsid w:val="00EF2326"/>
    <w:rsid w:val="00EF23FE"/>
    <w:rsid w:val="00EF25AB"/>
    <w:rsid w:val="00EF26C8"/>
    <w:rsid w:val="00EF29C6"/>
    <w:rsid w:val="00EF2EDF"/>
    <w:rsid w:val="00EF2F24"/>
    <w:rsid w:val="00EF2F5D"/>
    <w:rsid w:val="00EF32A6"/>
    <w:rsid w:val="00EF3A6A"/>
    <w:rsid w:val="00EF3B4A"/>
    <w:rsid w:val="00EF3C4E"/>
    <w:rsid w:val="00EF3CFD"/>
    <w:rsid w:val="00EF3E56"/>
    <w:rsid w:val="00EF3FBF"/>
    <w:rsid w:val="00EF4158"/>
    <w:rsid w:val="00EF445C"/>
    <w:rsid w:val="00EF450D"/>
    <w:rsid w:val="00EF45AB"/>
    <w:rsid w:val="00EF4C49"/>
    <w:rsid w:val="00EF4CEB"/>
    <w:rsid w:val="00EF52BE"/>
    <w:rsid w:val="00EF549A"/>
    <w:rsid w:val="00EF5511"/>
    <w:rsid w:val="00EF5825"/>
    <w:rsid w:val="00EF59E4"/>
    <w:rsid w:val="00EF5E22"/>
    <w:rsid w:val="00EF6094"/>
    <w:rsid w:val="00EF61A6"/>
    <w:rsid w:val="00EF624B"/>
    <w:rsid w:val="00EF627A"/>
    <w:rsid w:val="00EF6391"/>
    <w:rsid w:val="00EF65D1"/>
    <w:rsid w:val="00EF6606"/>
    <w:rsid w:val="00EF6817"/>
    <w:rsid w:val="00EF6820"/>
    <w:rsid w:val="00EF683E"/>
    <w:rsid w:val="00EF68AD"/>
    <w:rsid w:val="00EF6920"/>
    <w:rsid w:val="00EF6A8E"/>
    <w:rsid w:val="00EF6F75"/>
    <w:rsid w:val="00EF6FAA"/>
    <w:rsid w:val="00EF6FB6"/>
    <w:rsid w:val="00EF7043"/>
    <w:rsid w:val="00EF721E"/>
    <w:rsid w:val="00EF72B8"/>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624"/>
    <w:rsid w:val="00F00A7E"/>
    <w:rsid w:val="00F00C1C"/>
    <w:rsid w:val="00F00C49"/>
    <w:rsid w:val="00F00CA3"/>
    <w:rsid w:val="00F00E6B"/>
    <w:rsid w:val="00F00EE3"/>
    <w:rsid w:val="00F01ADB"/>
    <w:rsid w:val="00F01C5B"/>
    <w:rsid w:val="00F01E41"/>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05A"/>
    <w:rsid w:val="00F0544C"/>
    <w:rsid w:val="00F05683"/>
    <w:rsid w:val="00F05B3D"/>
    <w:rsid w:val="00F05CF1"/>
    <w:rsid w:val="00F06146"/>
    <w:rsid w:val="00F0618B"/>
    <w:rsid w:val="00F061C2"/>
    <w:rsid w:val="00F06233"/>
    <w:rsid w:val="00F06381"/>
    <w:rsid w:val="00F065C8"/>
    <w:rsid w:val="00F0685E"/>
    <w:rsid w:val="00F06B0C"/>
    <w:rsid w:val="00F06DE0"/>
    <w:rsid w:val="00F06E2F"/>
    <w:rsid w:val="00F06F58"/>
    <w:rsid w:val="00F0706A"/>
    <w:rsid w:val="00F0733E"/>
    <w:rsid w:val="00F073F6"/>
    <w:rsid w:val="00F07508"/>
    <w:rsid w:val="00F07541"/>
    <w:rsid w:val="00F07AC7"/>
    <w:rsid w:val="00F07BB3"/>
    <w:rsid w:val="00F10062"/>
    <w:rsid w:val="00F103BD"/>
    <w:rsid w:val="00F10546"/>
    <w:rsid w:val="00F10965"/>
    <w:rsid w:val="00F10E06"/>
    <w:rsid w:val="00F11216"/>
    <w:rsid w:val="00F11443"/>
    <w:rsid w:val="00F11474"/>
    <w:rsid w:val="00F11510"/>
    <w:rsid w:val="00F11611"/>
    <w:rsid w:val="00F11887"/>
    <w:rsid w:val="00F119A4"/>
    <w:rsid w:val="00F119C3"/>
    <w:rsid w:val="00F11A1A"/>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88"/>
    <w:rsid w:val="00F12FE0"/>
    <w:rsid w:val="00F13174"/>
    <w:rsid w:val="00F13177"/>
    <w:rsid w:val="00F131EF"/>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23F"/>
    <w:rsid w:val="00F143EA"/>
    <w:rsid w:val="00F14598"/>
    <w:rsid w:val="00F145E3"/>
    <w:rsid w:val="00F14E68"/>
    <w:rsid w:val="00F14EE8"/>
    <w:rsid w:val="00F151B6"/>
    <w:rsid w:val="00F15393"/>
    <w:rsid w:val="00F15487"/>
    <w:rsid w:val="00F157FC"/>
    <w:rsid w:val="00F1593E"/>
    <w:rsid w:val="00F15951"/>
    <w:rsid w:val="00F15C1D"/>
    <w:rsid w:val="00F15DC4"/>
    <w:rsid w:val="00F15DF6"/>
    <w:rsid w:val="00F15F66"/>
    <w:rsid w:val="00F15F7D"/>
    <w:rsid w:val="00F15F9E"/>
    <w:rsid w:val="00F15FFF"/>
    <w:rsid w:val="00F16081"/>
    <w:rsid w:val="00F162C1"/>
    <w:rsid w:val="00F1636E"/>
    <w:rsid w:val="00F16499"/>
    <w:rsid w:val="00F164F1"/>
    <w:rsid w:val="00F1659D"/>
    <w:rsid w:val="00F16D53"/>
    <w:rsid w:val="00F16DC7"/>
    <w:rsid w:val="00F16E43"/>
    <w:rsid w:val="00F16EAF"/>
    <w:rsid w:val="00F16EBC"/>
    <w:rsid w:val="00F16F96"/>
    <w:rsid w:val="00F17193"/>
    <w:rsid w:val="00F1744B"/>
    <w:rsid w:val="00F17483"/>
    <w:rsid w:val="00F174CA"/>
    <w:rsid w:val="00F17743"/>
    <w:rsid w:val="00F17760"/>
    <w:rsid w:val="00F17828"/>
    <w:rsid w:val="00F178FF"/>
    <w:rsid w:val="00F17C01"/>
    <w:rsid w:val="00F2011E"/>
    <w:rsid w:val="00F202BD"/>
    <w:rsid w:val="00F202CF"/>
    <w:rsid w:val="00F203B4"/>
    <w:rsid w:val="00F2048E"/>
    <w:rsid w:val="00F206C0"/>
    <w:rsid w:val="00F206EC"/>
    <w:rsid w:val="00F20C51"/>
    <w:rsid w:val="00F20CCA"/>
    <w:rsid w:val="00F210FB"/>
    <w:rsid w:val="00F21208"/>
    <w:rsid w:val="00F2132A"/>
    <w:rsid w:val="00F21530"/>
    <w:rsid w:val="00F21726"/>
    <w:rsid w:val="00F218A2"/>
    <w:rsid w:val="00F21D21"/>
    <w:rsid w:val="00F21E7A"/>
    <w:rsid w:val="00F21E95"/>
    <w:rsid w:val="00F225D7"/>
    <w:rsid w:val="00F226C9"/>
    <w:rsid w:val="00F22893"/>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2D"/>
    <w:rsid w:val="00F2456A"/>
    <w:rsid w:val="00F24699"/>
    <w:rsid w:val="00F24C3A"/>
    <w:rsid w:val="00F24ECA"/>
    <w:rsid w:val="00F24FB6"/>
    <w:rsid w:val="00F2541F"/>
    <w:rsid w:val="00F25614"/>
    <w:rsid w:val="00F25864"/>
    <w:rsid w:val="00F25AD7"/>
    <w:rsid w:val="00F25BAB"/>
    <w:rsid w:val="00F25D25"/>
    <w:rsid w:val="00F25D93"/>
    <w:rsid w:val="00F25FC9"/>
    <w:rsid w:val="00F260AF"/>
    <w:rsid w:val="00F261F9"/>
    <w:rsid w:val="00F26291"/>
    <w:rsid w:val="00F2635A"/>
    <w:rsid w:val="00F264E0"/>
    <w:rsid w:val="00F266F5"/>
    <w:rsid w:val="00F267E5"/>
    <w:rsid w:val="00F26968"/>
    <w:rsid w:val="00F26A0A"/>
    <w:rsid w:val="00F26EC9"/>
    <w:rsid w:val="00F271BB"/>
    <w:rsid w:val="00F2737F"/>
    <w:rsid w:val="00F2768F"/>
    <w:rsid w:val="00F27A91"/>
    <w:rsid w:val="00F27AD4"/>
    <w:rsid w:val="00F27C70"/>
    <w:rsid w:val="00F27CF0"/>
    <w:rsid w:val="00F27D6F"/>
    <w:rsid w:val="00F27D72"/>
    <w:rsid w:val="00F30034"/>
    <w:rsid w:val="00F304A4"/>
    <w:rsid w:val="00F3075C"/>
    <w:rsid w:val="00F30934"/>
    <w:rsid w:val="00F30A48"/>
    <w:rsid w:val="00F30C92"/>
    <w:rsid w:val="00F30D7B"/>
    <w:rsid w:val="00F30D93"/>
    <w:rsid w:val="00F30E09"/>
    <w:rsid w:val="00F3103A"/>
    <w:rsid w:val="00F313A6"/>
    <w:rsid w:val="00F31966"/>
    <w:rsid w:val="00F31ACF"/>
    <w:rsid w:val="00F320E6"/>
    <w:rsid w:val="00F325DF"/>
    <w:rsid w:val="00F32954"/>
    <w:rsid w:val="00F32A5A"/>
    <w:rsid w:val="00F32B82"/>
    <w:rsid w:val="00F32D83"/>
    <w:rsid w:val="00F32DBC"/>
    <w:rsid w:val="00F32F49"/>
    <w:rsid w:val="00F33170"/>
    <w:rsid w:val="00F333CD"/>
    <w:rsid w:val="00F33428"/>
    <w:rsid w:val="00F33566"/>
    <w:rsid w:val="00F335E4"/>
    <w:rsid w:val="00F33991"/>
    <w:rsid w:val="00F33E53"/>
    <w:rsid w:val="00F33EA2"/>
    <w:rsid w:val="00F33FB1"/>
    <w:rsid w:val="00F34424"/>
    <w:rsid w:val="00F344B2"/>
    <w:rsid w:val="00F347CF"/>
    <w:rsid w:val="00F3491C"/>
    <w:rsid w:val="00F34A54"/>
    <w:rsid w:val="00F34AC3"/>
    <w:rsid w:val="00F34AE1"/>
    <w:rsid w:val="00F34B11"/>
    <w:rsid w:val="00F34CAA"/>
    <w:rsid w:val="00F34D5D"/>
    <w:rsid w:val="00F34E9E"/>
    <w:rsid w:val="00F35376"/>
    <w:rsid w:val="00F35834"/>
    <w:rsid w:val="00F3596B"/>
    <w:rsid w:val="00F35C05"/>
    <w:rsid w:val="00F35D84"/>
    <w:rsid w:val="00F35F5D"/>
    <w:rsid w:val="00F36208"/>
    <w:rsid w:val="00F3644F"/>
    <w:rsid w:val="00F364A3"/>
    <w:rsid w:val="00F3680B"/>
    <w:rsid w:val="00F36AEB"/>
    <w:rsid w:val="00F36B20"/>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0C85"/>
    <w:rsid w:val="00F410FF"/>
    <w:rsid w:val="00F41126"/>
    <w:rsid w:val="00F41133"/>
    <w:rsid w:val="00F4115B"/>
    <w:rsid w:val="00F41349"/>
    <w:rsid w:val="00F417AE"/>
    <w:rsid w:val="00F41A8A"/>
    <w:rsid w:val="00F41B9B"/>
    <w:rsid w:val="00F41BA6"/>
    <w:rsid w:val="00F423D8"/>
    <w:rsid w:val="00F423DB"/>
    <w:rsid w:val="00F423E7"/>
    <w:rsid w:val="00F430FA"/>
    <w:rsid w:val="00F4369D"/>
    <w:rsid w:val="00F4376E"/>
    <w:rsid w:val="00F43EAA"/>
    <w:rsid w:val="00F43ECA"/>
    <w:rsid w:val="00F43F1C"/>
    <w:rsid w:val="00F43F56"/>
    <w:rsid w:val="00F4401F"/>
    <w:rsid w:val="00F4436F"/>
    <w:rsid w:val="00F44523"/>
    <w:rsid w:val="00F446C6"/>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A6F"/>
    <w:rsid w:val="00F46EFE"/>
    <w:rsid w:val="00F470AD"/>
    <w:rsid w:val="00F4747B"/>
    <w:rsid w:val="00F47556"/>
    <w:rsid w:val="00F476D4"/>
    <w:rsid w:val="00F4776B"/>
    <w:rsid w:val="00F4796E"/>
    <w:rsid w:val="00F50223"/>
    <w:rsid w:val="00F50A49"/>
    <w:rsid w:val="00F50C7E"/>
    <w:rsid w:val="00F50CCF"/>
    <w:rsid w:val="00F513A6"/>
    <w:rsid w:val="00F51605"/>
    <w:rsid w:val="00F51712"/>
    <w:rsid w:val="00F5195D"/>
    <w:rsid w:val="00F51B0A"/>
    <w:rsid w:val="00F51C64"/>
    <w:rsid w:val="00F5209C"/>
    <w:rsid w:val="00F520A3"/>
    <w:rsid w:val="00F5262C"/>
    <w:rsid w:val="00F5267D"/>
    <w:rsid w:val="00F526C4"/>
    <w:rsid w:val="00F52AC5"/>
    <w:rsid w:val="00F52E5D"/>
    <w:rsid w:val="00F53146"/>
    <w:rsid w:val="00F53266"/>
    <w:rsid w:val="00F535CD"/>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5FCE"/>
    <w:rsid w:val="00F56280"/>
    <w:rsid w:val="00F5646C"/>
    <w:rsid w:val="00F564E0"/>
    <w:rsid w:val="00F56913"/>
    <w:rsid w:val="00F569C5"/>
    <w:rsid w:val="00F56FF8"/>
    <w:rsid w:val="00F57050"/>
    <w:rsid w:val="00F5708F"/>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9CE"/>
    <w:rsid w:val="00F61BBF"/>
    <w:rsid w:val="00F61E02"/>
    <w:rsid w:val="00F61FA2"/>
    <w:rsid w:val="00F6246F"/>
    <w:rsid w:val="00F62470"/>
    <w:rsid w:val="00F6273B"/>
    <w:rsid w:val="00F6297F"/>
    <w:rsid w:val="00F629FB"/>
    <w:rsid w:val="00F62E2F"/>
    <w:rsid w:val="00F62E56"/>
    <w:rsid w:val="00F62ECF"/>
    <w:rsid w:val="00F63279"/>
    <w:rsid w:val="00F632F6"/>
    <w:rsid w:val="00F6359E"/>
    <w:rsid w:val="00F6373C"/>
    <w:rsid w:val="00F6388B"/>
    <w:rsid w:val="00F638F8"/>
    <w:rsid w:val="00F639FC"/>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75A"/>
    <w:rsid w:val="00F657D6"/>
    <w:rsid w:val="00F65811"/>
    <w:rsid w:val="00F65850"/>
    <w:rsid w:val="00F65BFA"/>
    <w:rsid w:val="00F65C2F"/>
    <w:rsid w:val="00F65EAD"/>
    <w:rsid w:val="00F66121"/>
    <w:rsid w:val="00F661B9"/>
    <w:rsid w:val="00F66225"/>
    <w:rsid w:val="00F6623D"/>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60"/>
    <w:rsid w:val="00F70BF7"/>
    <w:rsid w:val="00F70C30"/>
    <w:rsid w:val="00F70EA5"/>
    <w:rsid w:val="00F7117A"/>
    <w:rsid w:val="00F711F0"/>
    <w:rsid w:val="00F717E8"/>
    <w:rsid w:val="00F7193A"/>
    <w:rsid w:val="00F719F2"/>
    <w:rsid w:val="00F71B38"/>
    <w:rsid w:val="00F71C78"/>
    <w:rsid w:val="00F72003"/>
    <w:rsid w:val="00F7210A"/>
    <w:rsid w:val="00F722DD"/>
    <w:rsid w:val="00F72374"/>
    <w:rsid w:val="00F724DC"/>
    <w:rsid w:val="00F72699"/>
    <w:rsid w:val="00F726B6"/>
    <w:rsid w:val="00F7270D"/>
    <w:rsid w:val="00F728AA"/>
    <w:rsid w:val="00F72E39"/>
    <w:rsid w:val="00F73001"/>
    <w:rsid w:val="00F73022"/>
    <w:rsid w:val="00F7318C"/>
    <w:rsid w:val="00F733EA"/>
    <w:rsid w:val="00F735B7"/>
    <w:rsid w:val="00F73803"/>
    <w:rsid w:val="00F73876"/>
    <w:rsid w:val="00F73BDA"/>
    <w:rsid w:val="00F73E06"/>
    <w:rsid w:val="00F73E62"/>
    <w:rsid w:val="00F73FE5"/>
    <w:rsid w:val="00F741A2"/>
    <w:rsid w:val="00F74485"/>
    <w:rsid w:val="00F745D1"/>
    <w:rsid w:val="00F74659"/>
    <w:rsid w:val="00F746B8"/>
    <w:rsid w:val="00F7480B"/>
    <w:rsid w:val="00F74BA6"/>
    <w:rsid w:val="00F74C19"/>
    <w:rsid w:val="00F74F7E"/>
    <w:rsid w:val="00F7525F"/>
    <w:rsid w:val="00F755F3"/>
    <w:rsid w:val="00F75647"/>
    <w:rsid w:val="00F75708"/>
    <w:rsid w:val="00F7586A"/>
    <w:rsid w:val="00F7592F"/>
    <w:rsid w:val="00F75B06"/>
    <w:rsid w:val="00F75B49"/>
    <w:rsid w:val="00F75EE1"/>
    <w:rsid w:val="00F75F74"/>
    <w:rsid w:val="00F75F98"/>
    <w:rsid w:val="00F760B3"/>
    <w:rsid w:val="00F76193"/>
    <w:rsid w:val="00F76284"/>
    <w:rsid w:val="00F76352"/>
    <w:rsid w:val="00F764DF"/>
    <w:rsid w:val="00F7652B"/>
    <w:rsid w:val="00F765B6"/>
    <w:rsid w:val="00F7673F"/>
    <w:rsid w:val="00F76783"/>
    <w:rsid w:val="00F768AE"/>
    <w:rsid w:val="00F76B15"/>
    <w:rsid w:val="00F76B28"/>
    <w:rsid w:val="00F76BAF"/>
    <w:rsid w:val="00F76C21"/>
    <w:rsid w:val="00F76C41"/>
    <w:rsid w:val="00F76E1D"/>
    <w:rsid w:val="00F77073"/>
    <w:rsid w:val="00F77203"/>
    <w:rsid w:val="00F772E6"/>
    <w:rsid w:val="00F7754A"/>
    <w:rsid w:val="00F77838"/>
    <w:rsid w:val="00F80200"/>
    <w:rsid w:val="00F80323"/>
    <w:rsid w:val="00F80383"/>
    <w:rsid w:val="00F803DF"/>
    <w:rsid w:val="00F80427"/>
    <w:rsid w:val="00F80532"/>
    <w:rsid w:val="00F8055E"/>
    <w:rsid w:val="00F807B8"/>
    <w:rsid w:val="00F809AB"/>
    <w:rsid w:val="00F80D8D"/>
    <w:rsid w:val="00F80F2C"/>
    <w:rsid w:val="00F80F35"/>
    <w:rsid w:val="00F80FAC"/>
    <w:rsid w:val="00F81376"/>
    <w:rsid w:val="00F81845"/>
    <w:rsid w:val="00F81FC2"/>
    <w:rsid w:val="00F82103"/>
    <w:rsid w:val="00F82120"/>
    <w:rsid w:val="00F82170"/>
    <w:rsid w:val="00F8217C"/>
    <w:rsid w:val="00F82213"/>
    <w:rsid w:val="00F82583"/>
    <w:rsid w:val="00F82718"/>
    <w:rsid w:val="00F827DC"/>
    <w:rsid w:val="00F828A5"/>
    <w:rsid w:val="00F828D4"/>
    <w:rsid w:val="00F82AE2"/>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0F4"/>
    <w:rsid w:val="00F851DA"/>
    <w:rsid w:val="00F8524C"/>
    <w:rsid w:val="00F852A2"/>
    <w:rsid w:val="00F853D6"/>
    <w:rsid w:val="00F854F6"/>
    <w:rsid w:val="00F8554F"/>
    <w:rsid w:val="00F85729"/>
    <w:rsid w:val="00F85765"/>
    <w:rsid w:val="00F85898"/>
    <w:rsid w:val="00F858A4"/>
    <w:rsid w:val="00F858BD"/>
    <w:rsid w:val="00F85A79"/>
    <w:rsid w:val="00F85AA8"/>
    <w:rsid w:val="00F85C5D"/>
    <w:rsid w:val="00F85C77"/>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0AD3"/>
    <w:rsid w:val="00F90E6E"/>
    <w:rsid w:val="00F90EA1"/>
    <w:rsid w:val="00F9125D"/>
    <w:rsid w:val="00F913C5"/>
    <w:rsid w:val="00F9144A"/>
    <w:rsid w:val="00F91527"/>
    <w:rsid w:val="00F9161E"/>
    <w:rsid w:val="00F916B3"/>
    <w:rsid w:val="00F9195E"/>
    <w:rsid w:val="00F91B3B"/>
    <w:rsid w:val="00F91DE5"/>
    <w:rsid w:val="00F91E48"/>
    <w:rsid w:val="00F91F68"/>
    <w:rsid w:val="00F92018"/>
    <w:rsid w:val="00F92157"/>
    <w:rsid w:val="00F9219B"/>
    <w:rsid w:val="00F9253D"/>
    <w:rsid w:val="00F92649"/>
    <w:rsid w:val="00F9264C"/>
    <w:rsid w:val="00F9265B"/>
    <w:rsid w:val="00F92754"/>
    <w:rsid w:val="00F92B7E"/>
    <w:rsid w:val="00F92BD9"/>
    <w:rsid w:val="00F92D48"/>
    <w:rsid w:val="00F92E21"/>
    <w:rsid w:val="00F93327"/>
    <w:rsid w:val="00F935B6"/>
    <w:rsid w:val="00F9364C"/>
    <w:rsid w:val="00F93822"/>
    <w:rsid w:val="00F93858"/>
    <w:rsid w:val="00F93866"/>
    <w:rsid w:val="00F93A40"/>
    <w:rsid w:val="00F93F25"/>
    <w:rsid w:val="00F940B7"/>
    <w:rsid w:val="00F94140"/>
    <w:rsid w:val="00F9418E"/>
    <w:rsid w:val="00F94369"/>
    <w:rsid w:val="00F9446A"/>
    <w:rsid w:val="00F94556"/>
    <w:rsid w:val="00F94930"/>
    <w:rsid w:val="00F94DA4"/>
    <w:rsid w:val="00F94EA9"/>
    <w:rsid w:val="00F95108"/>
    <w:rsid w:val="00F95147"/>
    <w:rsid w:val="00F95403"/>
    <w:rsid w:val="00F955CA"/>
    <w:rsid w:val="00F962A7"/>
    <w:rsid w:val="00F962C5"/>
    <w:rsid w:val="00F96367"/>
    <w:rsid w:val="00F96402"/>
    <w:rsid w:val="00F96764"/>
    <w:rsid w:val="00F96ED8"/>
    <w:rsid w:val="00F970FF"/>
    <w:rsid w:val="00F9760F"/>
    <w:rsid w:val="00F97BBE"/>
    <w:rsid w:val="00F97C3D"/>
    <w:rsid w:val="00F97E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61D"/>
    <w:rsid w:val="00FA18FB"/>
    <w:rsid w:val="00FA19D4"/>
    <w:rsid w:val="00FA1CC4"/>
    <w:rsid w:val="00FA1EA9"/>
    <w:rsid w:val="00FA1F09"/>
    <w:rsid w:val="00FA1F78"/>
    <w:rsid w:val="00FA2140"/>
    <w:rsid w:val="00FA2150"/>
    <w:rsid w:val="00FA23FB"/>
    <w:rsid w:val="00FA2417"/>
    <w:rsid w:val="00FA2B5B"/>
    <w:rsid w:val="00FA2B6E"/>
    <w:rsid w:val="00FA2B8D"/>
    <w:rsid w:val="00FA2DD3"/>
    <w:rsid w:val="00FA2EA6"/>
    <w:rsid w:val="00FA30E9"/>
    <w:rsid w:val="00FA3148"/>
    <w:rsid w:val="00FA31EB"/>
    <w:rsid w:val="00FA3348"/>
    <w:rsid w:val="00FA3672"/>
    <w:rsid w:val="00FA375A"/>
    <w:rsid w:val="00FA3794"/>
    <w:rsid w:val="00FA3C1E"/>
    <w:rsid w:val="00FA3E3B"/>
    <w:rsid w:val="00FA3E71"/>
    <w:rsid w:val="00FA3F80"/>
    <w:rsid w:val="00FA4089"/>
    <w:rsid w:val="00FA41F5"/>
    <w:rsid w:val="00FA42EA"/>
    <w:rsid w:val="00FA4C22"/>
    <w:rsid w:val="00FA4D43"/>
    <w:rsid w:val="00FA5025"/>
    <w:rsid w:val="00FA508D"/>
    <w:rsid w:val="00FA51A4"/>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1A4"/>
    <w:rsid w:val="00FA76AF"/>
    <w:rsid w:val="00FA7B55"/>
    <w:rsid w:val="00FA7B58"/>
    <w:rsid w:val="00FA7BE9"/>
    <w:rsid w:val="00FA7C8E"/>
    <w:rsid w:val="00FA7E95"/>
    <w:rsid w:val="00FB01DA"/>
    <w:rsid w:val="00FB045C"/>
    <w:rsid w:val="00FB0495"/>
    <w:rsid w:val="00FB0576"/>
    <w:rsid w:val="00FB08BD"/>
    <w:rsid w:val="00FB0F77"/>
    <w:rsid w:val="00FB10A7"/>
    <w:rsid w:val="00FB1137"/>
    <w:rsid w:val="00FB1295"/>
    <w:rsid w:val="00FB1305"/>
    <w:rsid w:val="00FB13D6"/>
    <w:rsid w:val="00FB15CF"/>
    <w:rsid w:val="00FB15F6"/>
    <w:rsid w:val="00FB167B"/>
    <w:rsid w:val="00FB1858"/>
    <w:rsid w:val="00FB190B"/>
    <w:rsid w:val="00FB1A11"/>
    <w:rsid w:val="00FB1D1F"/>
    <w:rsid w:val="00FB2182"/>
    <w:rsid w:val="00FB2725"/>
    <w:rsid w:val="00FB2DD5"/>
    <w:rsid w:val="00FB2F67"/>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05"/>
    <w:rsid w:val="00FB5FA8"/>
    <w:rsid w:val="00FB60B7"/>
    <w:rsid w:val="00FB646E"/>
    <w:rsid w:val="00FB64EE"/>
    <w:rsid w:val="00FB65CE"/>
    <w:rsid w:val="00FB679B"/>
    <w:rsid w:val="00FB6848"/>
    <w:rsid w:val="00FB693A"/>
    <w:rsid w:val="00FB69F7"/>
    <w:rsid w:val="00FB6DC7"/>
    <w:rsid w:val="00FB6FC6"/>
    <w:rsid w:val="00FB71AD"/>
    <w:rsid w:val="00FB746A"/>
    <w:rsid w:val="00FB74AD"/>
    <w:rsid w:val="00FB74B1"/>
    <w:rsid w:val="00FB7514"/>
    <w:rsid w:val="00FB75BC"/>
    <w:rsid w:val="00FB78E0"/>
    <w:rsid w:val="00FB7D50"/>
    <w:rsid w:val="00FC0134"/>
    <w:rsid w:val="00FC045D"/>
    <w:rsid w:val="00FC04C2"/>
    <w:rsid w:val="00FC06A8"/>
    <w:rsid w:val="00FC0847"/>
    <w:rsid w:val="00FC0928"/>
    <w:rsid w:val="00FC0AD1"/>
    <w:rsid w:val="00FC0BAD"/>
    <w:rsid w:val="00FC0C42"/>
    <w:rsid w:val="00FC0F9E"/>
    <w:rsid w:val="00FC0FAA"/>
    <w:rsid w:val="00FC1058"/>
    <w:rsid w:val="00FC1BE2"/>
    <w:rsid w:val="00FC1C4A"/>
    <w:rsid w:val="00FC1C7E"/>
    <w:rsid w:val="00FC2150"/>
    <w:rsid w:val="00FC227E"/>
    <w:rsid w:val="00FC26AB"/>
    <w:rsid w:val="00FC2708"/>
    <w:rsid w:val="00FC282B"/>
    <w:rsid w:val="00FC2BD4"/>
    <w:rsid w:val="00FC2F80"/>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4E1F"/>
    <w:rsid w:val="00FC5089"/>
    <w:rsid w:val="00FC5434"/>
    <w:rsid w:val="00FC543A"/>
    <w:rsid w:val="00FC5923"/>
    <w:rsid w:val="00FC5AB0"/>
    <w:rsid w:val="00FC5E50"/>
    <w:rsid w:val="00FC5F6B"/>
    <w:rsid w:val="00FC64F7"/>
    <w:rsid w:val="00FC65EB"/>
    <w:rsid w:val="00FC6799"/>
    <w:rsid w:val="00FC696A"/>
    <w:rsid w:val="00FC6B2D"/>
    <w:rsid w:val="00FC6B71"/>
    <w:rsid w:val="00FC6BB5"/>
    <w:rsid w:val="00FC6C79"/>
    <w:rsid w:val="00FC6DCB"/>
    <w:rsid w:val="00FC6DD9"/>
    <w:rsid w:val="00FC6E29"/>
    <w:rsid w:val="00FC6F64"/>
    <w:rsid w:val="00FC6F96"/>
    <w:rsid w:val="00FC7208"/>
    <w:rsid w:val="00FC77AA"/>
    <w:rsid w:val="00FC7B53"/>
    <w:rsid w:val="00FC7F53"/>
    <w:rsid w:val="00FC7F87"/>
    <w:rsid w:val="00FC7F90"/>
    <w:rsid w:val="00FC7FC3"/>
    <w:rsid w:val="00FD02D2"/>
    <w:rsid w:val="00FD0497"/>
    <w:rsid w:val="00FD04EF"/>
    <w:rsid w:val="00FD0668"/>
    <w:rsid w:val="00FD0A25"/>
    <w:rsid w:val="00FD0AB8"/>
    <w:rsid w:val="00FD12AD"/>
    <w:rsid w:val="00FD1506"/>
    <w:rsid w:val="00FD18E1"/>
    <w:rsid w:val="00FD1908"/>
    <w:rsid w:val="00FD1AFF"/>
    <w:rsid w:val="00FD1C5E"/>
    <w:rsid w:val="00FD1CDA"/>
    <w:rsid w:val="00FD1D0F"/>
    <w:rsid w:val="00FD20D3"/>
    <w:rsid w:val="00FD21B2"/>
    <w:rsid w:val="00FD2237"/>
    <w:rsid w:val="00FD22D1"/>
    <w:rsid w:val="00FD232B"/>
    <w:rsid w:val="00FD262F"/>
    <w:rsid w:val="00FD2719"/>
    <w:rsid w:val="00FD2790"/>
    <w:rsid w:val="00FD27C3"/>
    <w:rsid w:val="00FD2800"/>
    <w:rsid w:val="00FD28EF"/>
    <w:rsid w:val="00FD2930"/>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246"/>
    <w:rsid w:val="00FD72D4"/>
    <w:rsid w:val="00FD7465"/>
    <w:rsid w:val="00FD7674"/>
    <w:rsid w:val="00FD79FE"/>
    <w:rsid w:val="00FD7B44"/>
    <w:rsid w:val="00FD7D10"/>
    <w:rsid w:val="00FD7D2A"/>
    <w:rsid w:val="00FD7F35"/>
    <w:rsid w:val="00FD7FEC"/>
    <w:rsid w:val="00FE03C5"/>
    <w:rsid w:val="00FE0458"/>
    <w:rsid w:val="00FE061E"/>
    <w:rsid w:val="00FE06B4"/>
    <w:rsid w:val="00FE096E"/>
    <w:rsid w:val="00FE0B4B"/>
    <w:rsid w:val="00FE0C18"/>
    <w:rsid w:val="00FE0D1C"/>
    <w:rsid w:val="00FE0D6B"/>
    <w:rsid w:val="00FE0DE9"/>
    <w:rsid w:val="00FE0ECA"/>
    <w:rsid w:val="00FE1021"/>
    <w:rsid w:val="00FE125A"/>
    <w:rsid w:val="00FE1437"/>
    <w:rsid w:val="00FE1601"/>
    <w:rsid w:val="00FE1666"/>
    <w:rsid w:val="00FE1816"/>
    <w:rsid w:val="00FE198E"/>
    <w:rsid w:val="00FE1BC8"/>
    <w:rsid w:val="00FE1DC6"/>
    <w:rsid w:val="00FE1F31"/>
    <w:rsid w:val="00FE2286"/>
    <w:rsid w:val="00FE29BE"/>
    <w:rsid w:val="00FE2E17"/>
    <w:rsid w:val="00FE3191"/>
    <w:rsid w:val="00FE3206"/>
    <w:rsid w:val="00FE3425"/>
    <w:rsid w:val="00FE35BB"/>
    <w:rsid w:val="00FE383B"/>
    <w:rsid w:val="00FE38B0"/>
    <w:rsid w:val="00FE3A81"/>
    <w:rsid w:val="00FE3D29"/>
    <w:rsid w:val="00FE3E70"/>
    <w:rsid w:val="00FE3FDB"/>
    <w:rsid w:val="00FE4068"/>
    <w:rsid w:val="00FE4407"/>
    <w:rsid w:val="00FE44E0"/>
    <w:rsid w:val="00FE47E3"/>
    <w:rsid w:val="00FE4A3F"/>
    <w:rsid w:val="00FE4DF6"/>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4A8"/>
    <w:rsid w:val="00FE6557"/>
    <w:rsid w:val="00FE66D5"/>
    <w:rsid w:val="00FE6A83"/>
    <w:rsid w:val="00FE6AA0"/>
    <w:rsid w:val="00FE6B8B"/>
    <w:rsid w:val="00FE6CFF"/>
    <w:rsid w:val="00FE6DB9"/>
    <w:rsid w:val="00FE6FCA"/>
    <w:rsid w:val="00FE7014"/>
    <w:rsid w:val="00FE7081"/>
    <w:rsid w:val="00FE709D"/>
    <w:rsid w:val="00FE723B"/>
    <w:rsid w:val="00FE7252"/>
    <w:rsid w:val="00FE7876"/>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ED6"/>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0BF"/>
    <w:rsid w:val="00FF32AA"/>
    <w:rsid w:val="00FF35CC"/>
    <w:rsid w:val="00FF36E6"/>
    <w:rsid w:val="00FF3937"/>
    <w:rsid w:val="00FF3A04"/>
    <w:rsid w:val="00FF3B1E"/>
    <w:rsid w:val="00FF3B63"/>
    <w:rsid w:val="00FF3B9A"/>
    <w:rsid w:val="00FF3DC4"/>
    <w:rsid w:val="00FF3F30"/>
    <w:rsid w:val="00FF413C"/>
    <w:rsid w:val="00FF41A9"/>
    <w:rsid w:val="00FF4318"/>
    <w:rsid w:val="00FF4408"/>
    <w:rsid w:val="00FF44FB"/>
    <w:rsid w:val="00FF48B5"/>
    <w:rsid w:val="00FF4A53"/>
    <w:rsid w:val="00FF4D08"/>
    <w:rsid w:val="00FF53FE"/>
    <w:rsid w:val="00FF545B"/>
    <w:rsid w:val="00FF552A"/>
    <w:rsid w:val="00FF561E"/>
    <w:rsid w:val="00FF56E9"/>
    <w:rsid w:val="00FF5924"/>
    <w:rsid w:val="00FF5DA6"/>
    <w:rsid w:val="00FF5E10"/>
    <w:rsid w:val="00FF627F"/>
    <w:rsid w:val="00FF62CE"/>
    <w:rsid w:val="00FF63A3"/>
    <w:rsid w:val="00FF6409"/>
    <w:rsid w:val="00FF643C"/>
    <w:rsid w:val="00FF6508"/>
    <w:rsid w:val="00FF6BCD"/>
    <w:rsid w:val="00FF6CD9"/>
    <w:rsid w:val="00FF6D9C"/>
    <w:rsid w:val="00FF6E5A"/>
    <w:rsid w:val="00FF6E60"/>
    <w:rsid w:val="00FF6F3B"/>
    <w:rsid w:val="00FF6F52"/>
    <w:rsid w:val="00FF6F81"/>
    <w:rsid w:val="00FF70A3"/>
    <w:rsid w:val="00FF7178"/>
    <w:rsid w:val="00FF73D9"/>
    <w:rsid w:val="00FF755A"/>
    <w:rsid w:val="00FF7612"/>
    <w:rsid w:val="00FF7648"/>
    <w:rsid w:val="00FF7682"/>
    <w:rsid w:val="00FF7699"/>
    <w:rsid w:val="00FF76C0"/>
    <w:rsid w:val="00FF7808"/>
    <w:rsid w:val="00FF7893"/>
    <w:rsid w:val="00FF7B06"/>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7B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297CD0"/>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BT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 w:type="character" w:styleId="PlaceholderText">
    <w:name w:val="Placeholder Text"/>
    <w:basedOn w:val="DefaultParagraphFont"/>
    <w:uiPriority w:val="99"/>
    <w:semiHidden/>
    <w:rsid w:val="00685F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05781825">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06607">
      <w:bodyDiv w:val="1"/>
      <w:marLeft w:val="0"/>
      <w:marRight w:val="0"/>
      <w:marTop w:val="0"/>
      <w:marBottom w:val="0"/>
      <w:divBdr>
        <w:top w:val="none" w:sz="0" w:space="0" w:color="auto"/>
        <w:left w:val="none" w:sz="0" w:space="0" w:color="auto"/>
        <w:bottom w:val="none" w:sz="0" w:space="0" w:color="auto"/>
        <w:right w:val="none" w:sz="0" w:space="0" w:color="auto"/>
      </w:divBdr>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512425">
      <w:bodyDiv w:val="1"/>
      <w:marLeft w:val="0"/>
      <w:marRight w:val="0"/>
      <w:marTop w:val="0"/>
      <w:marBottom w:val="0"/>
      <w:divBdr>
        <w:top w:val="none" w:sz="0" w:space="0" w:color="auto"/>
        <w:left w:val="none" w:sz="0" w:space="0" w:color="auto"/>
        <w:bottom w:val="none" w:sz="0" w:space="0" w:color="auto"/>
        <w:right w:val="none" w:sz="0" w:space="0" w:color="auto"/>
      </w:divBdr>
    </w:div>
    <w:div w:id="587351021">
      <w:bodyDiv w:val="1"/>
      <w:marLeft w:val="0"/>
      <w:marRight w:val="0"/>
      <w:marTop w:val="0"/>
      <w:marBottom w:val="0"/>
      <w:divBdr>
        <w:top w:val="none" w:sz="0" w:space="0" w:color="auto"/>
        <w:left w:val="none" w:sz="0" w:space="0" w:color="auto"/>
        <w:bottom w:val="none" w:sz="0" w:space="0" w:color="auto"/>
        <w:right w:val="none" w:sz="0" w:space="0" w:color="auto"/>
      </w:divBdr>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655188925">
      <w:bodyDiv w:val="1"/>
      <w:marLeft w:val="0"/>
      <w:marRight w:val="0"/>
      <w:marTop w:val="0"/>
      <w:marBottom w:val="0"/>
      <w:divBdr>
        <w:top w:val="none" w:sz="0" w:space="0" w:color="auto"/>
        <w:left w:val="none" w:sz="0" w:space="0" w:color="auto"/>
        <w:bottom w:val="none" w:sz="0" w:space="0" w:color="auto"/>
        <w:right w:val="none" w:sz="0" w:space="0" w:color="auto"/>
      </w:divBdr>
    </w:div>
    <w:div w:id="679820410">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09782876">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5917398">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58797908">
      <w:bodyDiv w:val="1"/>
      <w:marLeft w:val="0"/>
      <w:marRight w:val="0"/>
      <w:marTop w:val="0"/>
      <w:marBottom w:val="0"/>
      <w:divBdr>
        <w:top w:val="none" w:sz="0" w:space="0" w:color="auto"/>
        <w:left w:val="none" w:sz="0" w:space="0" w:color="auto"/>
        <w:bottom w:val="none" w:sz="0" w:space="0" w:color="auto"/>
        <w:right w:val="none" w:sz="0" w:space="0" w:color="auto"/>
      </w:divBdr>
    </w:div>
    <w:div w:id="97834559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0644401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43217210">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00905120">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352997992">
      <w:bodyDiv w:val="1"/>
      <w:marLeft w:val="0"/>
      <w:marRight w:val="0"/>
      <w:marTop w:val="0"/>
      <w:marBottom w:val="0"/>
      <w:divBdr>
        <w:top w:val="none" w:sz="0" w:space="0" w:color="auto"/>
        <w:left w:val="none" w:sz="0" w:space="0" w:color="auto"/>
        <w:bottom w:val="none" w:sz="0" w:space="0" w:color="auto"/>
        <w:right w:val="none" w:sz="0" w:space="0" w:color="auto"/>
      </w:divBdr>
    </w:div>
    <w:div w:id="1433164610">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85475435">
      <w:bodyDiv w:val="1"/>
      <w:marLeft w:val="0"/>
      <w:marRight w:val="0"/>
      <w:marTop w:val="0"/>
      <w:marBottom w:val="0"/>
      <w:divBdr>
        <w:top w:val="none" w:sz="0" w:space="0" w:color="auto"/>
        <w:left w:val="none" w:sz="0" w:space="0" w:color="auto"/>
        <w:bottom w:val="none" w:sz="0" w:space="0" w:color="auto"/>
        <w:right w:val="none" w:sz="0" w:space="0" w:color="auto"/>
      </w:divBdr>
    </w:div>
    <w:div w:id="1695032479">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25201746">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21518225">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customXml/itemProps2.xml><?xml version="1.0" encoding="utf-8"?>
<ds:datastoreItem xmlns:ds="http://schemas.openxmlformats.org/officeDocument/2006/customXml" ds:itemID="{06498C35-F2ED-4E3A-BDAD-096D0999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800701-5FB3-4AF6-B46E-8E065ADB22B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1286CC5-EC3F-4A02-AD41-C01F56F0C17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6</Pages>
  <Words>1923</Words>
  <Characters>10964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12862</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danuphol rajaburana</cp:lastModifiedBy>
  <cp:revision>2</cp:revision>
  <cp:lastPrinted>2025-11-24T02:58:00Z</cp:lastPrinted>
  <dcterms:created xsi:type="dcterms:W3CDTF">2025-11-24T10:14:00Z</dcterms:created>
  <dcterms:modified xsi:type="dcterms:W3CDTF">2025-11-24T10:14:00Z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y fmtid="{D5CDD505-2E9C-101B-9397-08002B2CF9AE}" pid="7" name="ContentTypeId">
    <vt:lpwstr>0x010100FC3C573FF70E394A86433F5E112C33AA</vt:lpwstr>
  </property>
</Properties>
</file>