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644" w:type="dxa"/>
        <w:tblInd w:w="108" w:type="dxa"/>
        <w:tblLook w:val="01E0" w:firstRow="1" w:lastRow="1" w:firstColumn="1" w:lastColumn="1" w:noHBand="0" w:noVBand="0"/>
      </w:tblPr>
      <w:tblGrid>
        <w:gridCol w:w="882"/>
        <w:gridCol w:w="269"/>
        <w:gridCol w:w="8493"/>
      </w:tblGrid>
      <w:tr w:rsidR="007E06C6" w:rsidRPr="001219F9" w14:paraId="0061F4A3" w14:textId="77777777" w:rsidTr="00634350">
        <w:trPr>
          <w:trHeight w:val="80"/>
        </w:trPr>
        <w:tc>
          <w:tcPr>
            <w:tcW w:w="882" w:type="dxa"/>
          </w:tcPr>
          <w:p w14:paraId="02E8765D"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b/>
                <w:bCs/>
                <w:sz w:val="22"/>
                <w:szCs w:val="22"/>
              </w:rPr>
            </w:pPr>
            <w:r w:rsidRPr="001219F9">
              <w:rPr>
                <w:rFonts w:ascii="Times New Roman" w:hAnsi="Times New Roman" w:cs="Times New Roman"/>
                <w:b/>
                <w:bCs/>
                <w:sz w:val="22"/>
                <w:szCs w:val="22"/>
              </w:rPr>
              <w:t>Note</w:t>
            </w:r>
          </w:p>
        </w:tc>
        <w:tc>
          <w:tcPr>
            <w:tcW w:w="269" w:type="dxa"/>
          </w:tcPr>
          <w:p w14:paraId="2B11738D"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tc>
        <w:tc>
          <w:tcPr>
            <w:tcW w:w="8493" w:type="dxa"/>
          </w:tcPr>
          <w:p w14:paraId="578ABC2D" w14:textId="77777777" w:rsidR="009E45F7"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r w:rsidRPr="001219F9">
              <w:rPr>
                <w:rFonts w:ascii="Times New Roman" w:hAnsi="Times New Roman" w:cs="Times New Roman"/>
                <w:b/>
                <w:bCs/>
                <w:sz w:val="22"/>
                <w:szCs w:val="22"/>
              </w:rPr>
              <w:t>Contents</w:t>
            </w:r>
          </w:p>
        </w:tc>
      </w:tr>
      <w:tr w:rsidR="007E06C6" w:rsidRPr="001219F9" w14:paraId="63C5A2A6" w14:textId="77777777" w:rsidTr="00634350">
        <w:tc>
          <w:tcPr>
            <w:tcW w:w="882" w:type="dxa"/>
          </w:tcPr>
          <w:p w14:paraId="48F2CAC2" w14:textId="77777777" w:rsidR="007E06C6" w:rsidRPr="001219F9" w:rsidRDefault="007E06C6" w:rsidP="006343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559618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0FE3860" w14:textId="77777777" w:rsidR="007E06C6" w:rsidRPr="001219F9" w:rsidRDefault="007E06C6" w:rsidP="002121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D11E52" w:rsidRPr="001219F9" w14:paraId="416795A9" w14:textId="77777777" w:rsidTr="00634350">
        <w:tc>
          <w:tcPr>
            <w:tcW w:w="882" w:type="dxa"/>
          </w:tcPr>
          <w:p w14:paraId="00CC7A65" w14:textId="74D1D25D"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1</w:t>
            </w:r>
          </w:p>
        </w:tc>
        <w:tc>
          <w:tcPr>
            <w:tcW w:w="269" w:type="dxa"/>
          </w:tcPr>
          <w:p w14:paraId="3F801DC1"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31025445"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Basis of preparation of the interim financial statements</w:t>
            </w:r>
          </w:p>
        </w:tc>
      </w:tr>
      <w:tr w:rsidR="00D11E52" w:rsidRPr="001219F9" w14:paraId="5E3D0FA3" w14:textId="77777777" w:rsidTr="00634350">
        <w:tc>
          <w:tcPr>
            <w:tcW w:w="882" w:type="dxa"/>
          </w:tcPr>
          <w:p w14:paraId="0255D3CE" w14:textId="3F635182" w:rsidR="00D11E52"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2</w:t>
            </w:r>
          </w:p>
        </w:tc>
        <w:tc>
          <w:tcPr>
            <w:tcW w:w="269" w:type="dxa"/>
          </w:tcPr>
          <w:p w14:paraId="31AB327F"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FBCEF82" w14:textId="77777777" w:rsidR="00D11E52" w:rsidRPr="001219F9" w:rsidRDefault="00D11E52" w:rsidP="00D11E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Related parties</w:t>
            </w:r>
          </w:p>
        </w:tc>
      </w:tr>
      <w:tr w:rsidR="008A12B8" w:rsidRPr="001219F9" w14:paraId="42EBAD06" w14:textId="77777777" w:rsidTr="00634350">
        <w:tc>
          <w:tcPr>
            <w:tcW w:w="882" w:type="dxa"/>
          </w:tcPr>
          <w:p w14:paraId="5FBB553E" w14:textId="4611DBEE" w:rsidR="008A12B8" w:rsidRPr="001219F9" w:rsidRDefault="00013F91" w:rsidP="00D07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1219F9">
              <w:rPr>
                <w:rFonts w:ascii="Times New Roman" w:hAnsi="Times New Roman" w:cs="Times New Roman"/>
                <w:sz w:val="22"/>
                <w:szCs w:val="22"/>
              </w:rPr>
              <w:t>3</w:t>
            </w:r>
          </w:p>
        </w:tc>
        <w:tc>
          <w:tcPr>
            <w:tcW w:w="269" w:type="dxa"/>
          </w:tcPr>
          <w:p w14:paraId="30C20F8E"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FDB80DF" w14:textId="77777777" w:rsidR="008A12B8" w:rsidRPr="001219F9" w:rsidRDefault="008A12B8" w:rsidP="008A12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Property, plant and equipment</w:t>
            </w:r>
          </w:p>
        </w:tc>
      </w:tr>
      <w:tr w:rsidR="00B85E71" w:rsidRPr="001219F9" w14:paraId="425705CC" w14:textId="77777777" w:rsidTr="00634350">
        <w:tc>
          <w:tcPr>
            <w:tcW w:w="882" w:type="dxa"/>
          </w:tcPr>
          <w:p w14:paraId="18D467C1" w14:textId="68BCE23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heme="minorBidi"/>
                <w:sz w:val="22"/>
                <w:szCs w:val="22"/>
              </w:rPr>
              <w:t>4</w:t>
            </w:r>
          </w:p>
        </w:tc>
        <w:tc>
          <w:tcPr>
            <w:tcW w:w="269" w:type="dxa"/>
          </w:tcPr>
          <w:p w14:paraId="279D108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8F2A4F" w14:textId="6B8B25B5"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Pr>
                <w:rFonts w:ascii="Times New Roman" w:hAnsi="Times New Roman" w:cs="Times New Roman"/>
                <w:sz w:val="22"/>
                <w:szCs w:val="22"/>
              </w:rPr>
              <w:t>Interest-bearing liabilities</w:t>
            </w:r>
          </w:p>
        </w:tc>
      </w:tr>
      <w:tr w:rsidR="00B85E71" w:rsidRPr="001219F9" w14:paraId="6EB10148" w14:textId="77777777" w:rsidTr="00634350">
        <w:tc>
          <w:tcPr>
            <w:tcW w:w="882" w:type="dxa"/>
          </w:tcPr>
          <w:p w14:paraId="6B612FD8" w14:textId="0369C3BA" w:rsidR="00B85E71" w:rsidRPr="005D0564"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heme="minorBidi"/>
                <w:sz w:val="22"/>
                <w:szCs w:val="22"/>
              </w:rPr>
            </w:pPr>
            <w:r>
              <w:rPr>
                <w:rFonts w:ascii="Times New Roman" w:hAnsi="Times New Roman" w:cs="Times New Roman"/>
                <w:sz w:val="22"/>
                <w:szCs w:val="22"/>
              </w:rPr>
              <w:t>5</w:t>
            </w:r>
          </w:p>
        </w:tc>
        <w:tc>
          <w:tcPr>
            <w:tcW w:w="269" w:type="dxa"/>
          </w:tcPr>
          <w:p w14:paraId="0A7560E4"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412C233" w14:textId="33D781CA"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Segment information and disaggregation of revenue</w:t>
            </w:r>
          </w:p>
        </w:tc>
      </w:tr>
      <w:tr w:rsidR="00B85E71" w:rsidRPr="001219F9" w14:paraId="6757FFBD" w14:textId="77777777" w:rsidTr="00634350">
        <w:tc>
          <w:tcPr>
            <w:tcW w:w="882" w:type="dxa"/>
          </w:tcPr>
          <w:p w14:paraId="5ED43567" w14:textId="3EE41CEE"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6</w:t>
            </w:r>
          </w:p>
        </w:tc>
        <w:tc>
          <w:tcPr>
            <w:tcW w:w="269" w:type="dxa"/>
          </w:tcPr>
          <w:p w14:paraId="0E118C49"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23F7428" w14:textId="1E840B9D"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Discontinued operation</w:t>
            </w:r>
          </w:p>
        </w:tc>
      </w:tr>
      <w:tr w:rsidR="00840C48" w:rsidRPr="001219F9" w14:paraId="32C96957" w14:textId="77777777" w:rsidTr="00634350">
        <w:tc>
          <w:tcPr>
            <w:tcW w:w="882" w:type="dxa"/>
          </w:tcPr>
          <w:p w14:paraId="708F81CE" w14:textId="73DAF782" w:rsidR="00840C48" w:rsidRPr="002928C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sidRPr="002928C9">
              <w:rPr>
                <w:rFonts w:ascii="Times New Roman" w:hAnsi="Times New Roman" w:cs="Times New Roman"/>
                <w:sz w:val="22"/>
                <w:szCs w:val="22"/>
              </w:rPr>
              <w:t>7</w:t>
            </w:r>
          </w:p>
        </w:tc>
        <w:tc>
          <w:tcPr>
            <w:tcW w:w="269" w:type="dxa"/>
          </w:tcPr>
          <w:p w14:paraId="4C73AC74" w14:textId="77777777" w:rsidR="00840C48" w:rsidRPr="002928C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0CABB848" w14:textId="0AD0FDC3" w:rsidR="00840C48" w:rsidRPr="002928C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2928C9">
              <w:rPr>
                <w:rFonts w:ascii="Times New Roman" w:hAnsi="Times New Roman" w:cs="Times New Roman"/>
                <w:sz w:val="22"/>
                <w:szCs w:val="22"/>
              </w:rPr>
              <w:t>Dividends</w:t>
            </w:r>
          </w:p>
        </w:tc>
      </w:tr>
      <w:tr w:rsidR="00B85E71" w:rsidRPr="001219F9" w14:paraId="71F64111" w14:textId="77777777" w:rsidTr="00634350">
        <w:tc>
          <w:tcPr>
            <w:tcW w:w="882" w:type="dxa"/>
          </w:tcPr>
          <w:p w14:paraId="6FF4E3F0" w14:textId="2EEEDD18" w:rsidR="00B85E71" w:rsidRPr="001219F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8"/>
              </w:rPr>
            </w:pPr>
            <w:r>
              <w:rPr>
                <w:rFonts w:ascii="Times New Roman" w:hAnsi="Times New Roman" w:cs="Times New Roman"/>
                <w:sz w:val="22"/>
                <w:szCs w:val="28"/>
              </w:rPr>
              <w:t>8</w:t>
            </w:r>
          </w:p>
        </w:tc>
        <w:tc>
          <w:tcPr>
            <w:tcW w:w="269" w:type="dxa"/>
          </w:tcPr>
          <w:p w14:paraId="20D9664D"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F36520B" w14:textId="51D17231"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r w:rsidRPr="001219F9">
              <w:rPr>
                <w:rFonts w:ascii="Times New Roman" w:hAnsi="Times New Roman" w:cs="Times New Roman"/>
                <w:sz w:val="22"/>
                <w:szCs w:val="22"/>
              </w:rPr>
              <w:t>Financial instruments</w:t>
            </w:r>
          </w:p>
        </w:tc>
      </w:tr>
      <w:tr w:rsidR="00B85E71" w:rsidRPr="001219F9" w14:paraId="72A89042" w14:textId="77777777" w:rsidTr="00634350">
        <w:tc>
          <w:tcPr>
            <w:tcW w:w="882" w:type="dxa"/>
          </w:tcPr>
          <w:p w14:paraId="1C66F1C1" w14:textId="73CDF05F" w:rsidR="00B85E71" w:rsidRPr="001219F9"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8" w:right="-115" w:hanging="58"/>
              <w:rPr>
                <w:rFonts w:ascii="Times New Roman" w:hAnsi="Times New Roman" w:cs="Times New Roman"/>
                <w:sz w:val="22"/>
                <w:szCs w:val="22"/>
              </w:rPr>
            </w:pPr>
            <w:r>
              <w:rPr>
                <w:rFonts w:ascii="Times New Roman" w:hAnsi="Times New Roman" w:cs="Times New Roman"/>
                <w:sz w:val="22"/>
                <w:szCs w:val="22"/>
              </w:rPr>
              <w:t>9</w:t>
            </w:r>
          </w:p>
        </w:tc>
        <w:tc>
          <w:tcPr>
            <w:tcW w:w="269" w:type="dxa"/>
          </w:tcPr>
          <w:p w14:paraId="345529F8"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4237D30E" w14:textId="65B23E08" w:rsidR="00B85E71" w:rsidRPr="001219F9" w:rsidRDefault="0092087D"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0"/>
              </w:rPr>
            </w:pPr>
            <w:r w:rsidRPr="005D0564">
              <w:rPr>
                <w:rFonts w:ascii="Times New Roman" w:hAnsi="Times New Roman" w:cs="Times New Roman"/>
                <w:sz w:val="22"/>
                <w:szCs w:val="22"/>
              </w:rPr>
              <w:t>Commitments with non-related parties</w:t>
            </w:r>
          </w:p>
        </w:tc>
      </w:tr>
      <w:tr w:rsidR="00B85E71" w:rsidRPr="001219F9" w14:paraId="1542377B" w14:textId="77777777" w:rsidTr="00634350">
        <w:tc>
          <w:tcPr>
            <w:tcW w:w="882" w:type="dxa"/>
          </w:tcPr>
          <w:p w14:paraId="47B31B74" w14:textId="29AC6423" w:rsidR="00B85E71" w:rsidRPr="00B85E71" w:rsidRDefault="00840C48"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2"/>
                <w:szCs w:val="22"/>
              </w:rPr>
            </w:pPr>
            <w:r>
              <w:rPr>
                <w:rFonts w:ascii="Times New Roman" w:hAnsi="Times New Roman" w:cstheme="minorBidi"/>
                <w:sz w:val="22"/>
                <w:szCs w:val="22"/>
              </w:rPr>
              <w:t>10</w:t>
            </w:r>
          </w:p>
        </w:tc>
        <w:tc>
          <w:tcPr>
            <w:tcW w:w="269" w:type="dxa"/>
          </w:tcPr>
          <w:p w14:paraId="3D310523" w14:textId="77777777" w:rsidR="00B85E71" w:rsidRPr="001219F9" w:rsidRDefault="00B85E71"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1C9EDAF2" w14:textId="2F19CBD1" w:rsidR="00B85E71" w:rsidRPr="001219F9" w:rsidRDefault="00B85E71" w:rsidP="00B85E71">
            <w:pPr>
              <w:pStyle w:val="index"/>
              <w:numPr>
                <w:ilvl w:val="0"/>
                <w:numId w:val="0"/>
              </w:numPr>
              <w:shd w:val="clear" w:color="auto" w:fill="FFFFFF"/>
              <w:tabs>
                <w:tab w:val="num" w:pos="1170"/>
              </w:tabs>
              <w:spacing w:after="0" w:line="260" w:lineRule="exact"/>
              <w:outlineLvl w:val="0"/>
              <w:rPr>
                <w:szCs w:val="22"/>
              </w:rPr>
            </w:pPr>
            <w:r>
              <w:rPr>
                <w:szCs w:val="22"/>
              </w:rPr>
              <w:t>Contingent liabilities</w:t>
            </w:r>
          </w:p>
        </w:tc>
      </w:tr>
      <w:tr w:rsidR="001F4C2C" w:rsidRPr="001219F9" w14:paraId="369D7EB6" w14:textId="77777777" w:rsidTr="00634350">
        <w:tc>
          <w:tcPr>
            <w:tcW w:w="882" w:type="dxa"/>
          </w:tcPr>
          <w:p w14:paraId="28571AB0" w14:textId="2E8A39C8"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269" w:type="dxa"/>
          </w:tcPr>
          <w:p w14:paraId="30A7A3D6"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4510AD" w14:textId="07D77CA2" w:rsidR="001F4C2C" w:rsidRPr="001219F9" w:rsidRDefault="001F4C2C" w:rsidP="00B85E71">
            <w:pPr>
              <w:pStyle w:val="index"/>
              <w:numPr>
                <w:ilvl w:val="0"/>
                <w:numId w:val="0"/>
              </w:numPr>
              <w:shd w:val="clear" w:color="auto" w:fill="FFFFFF"/>
              <w:tabs>
                <w:tab w:val="num" w:pos="1170"/>
              </w:tabs>
              <w:spacing w:after="0" w:line="260" w:lineRule="exact"/>
              <w:outlineLvl w:val="0"/>
              <w:rPr>
                <w:szCs w:val="22"/>
              </w:rPr>
            </w:pPr>
          </w:p>
        </w:tc>
      </w:tr>
      <w:tr w:rsidR="001F4C2C" w:rsidRPr="001219F9" w14:paraId="038FEE50" w14:textId="77777777" w:rsidTr="00634350">
        <w:trPr>
          <w:trHeight w:val="245"/>
        </w:trPr>
        <w:tc>
          <w:tcPr>
            <w:tcW w:w="882" w:type="dxa"/>
          </w:tcPr>
          <w:p w14:paraId="5312D8FE"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51B700D"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58A66C27"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r>
      <w:tr w:rsidR="001F4C2C" w:rsidRPr="001219F9" w14:paraId="7D5BC9CE" w14:textId="77777777" w:rsidTr="00634350">
        <w:tc>
          <w:tcPr>
            <w:tcW w:w="882" w:type="dxa"/>
          </w:tcPr>
          <w:p w14:paraId="43B613E2"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3B258E02"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2AC5B274" w14:textId="77777777" w:rsidR="001F4C2C" w:rsidRPr="001219F9" w:rsidRDefault="001F4C2C"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F4C2C" w:rsidRPr="001219F9" w14:paraId="57138EA7" w14:textId="77777777" w:rsidTr="00634350">
        <w:tc>
          <w:tcPr>
            <w:tcW w:w="882" w:type="dxa"/>
          </w:tcPr>
          <w:p w14:paraId="4559D07B"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219FE736"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E75C502" w14:textId="77777777" w:rsidR="001F4C2C" w:rsidRPr="001219F9" w:rsidRDefault="001F4C2C"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F4C2C" w:rsidRPr="001219F9" w14:paraId="55DD2B9B" w14:textId="77777777" w:rsidTr="00634350">
        <w:tc>
          <w:tcPr>
            <w:tcW w:w="882" w:type="dxa"/>
          </w:tcPr>
          <w:p w14:paraId="24548DF6"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5AD6E26B"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Pr>
                <w:rFonts w:ascii="Times New Roman" w:hAnsi="Times New Roman" w:cs="Times New Roman"/>
                <w:sz w:val="22"/>
                <w:szCs w:val="22"/>
              </w:rPr>
            </w:pPr>
          </w:p>
        </w:tc>
        <w:tc>
          <w:tcPr>
            <w:tcW w:w="8493" w:type="dxa"/>
          </w:tcPr>
          <w:p w14:paraId="00B90ABA" w14:textId="77777777" w:rsidR="001F4C2C" w:rsidRPr="001219F9" w:rsidRDefault="001F4C2C" w:rsidP="00B85E71">
            <w:pPr>
              <w:pStyle w:val="index"/>
              <w:numPr>
                <w:ilvl w:val="0"/>
                <w:numId w:val="0"/>
              </w:numPr>
              <w:shd w:val="clear" w:color="auto" w:fill="FFFFFF"/>
              <w:tabs>
                <w:tab w:val="num" w:pos="1170"/>
              </w:tabs>
              <w:spacing w:after="0" w:line="230" w:lineRule="exact"/>
              <w:ind w:left="567" w:hanging="567"/>
              <w:outlineLvl w:val="0"/>
              <w:rPr>
                <w:szCs w:val="22"/>
                <w:lang w:bidi="th-TH"/>
              </w:rPr>
            </w:pPr>
          </w:p>
        </w:tc>
      </w:tr>
      <w:tr w:rsidR="001F4C2C" w:rsidRPr="001219F9" w14:paraId="26AFBA46" w14:textId="77777777" w:rsidTr="00634350">
        <w:tc>
          <w:tcPr>
            <w:tcW w:w="882" w:type="dxa"/>
          </w:tcPr>
          <w:p w14:paraId="20DEAF54"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7"/>
              <w:jc w:val="center"/>
              <w:rPr>
                <w:rFonts w:ascii="Times New Roman" w:hAnsi="Times New Roman" w:cs="Times New Roman"/>
                <w:sz w:val="22"/>
                <w:szCs w:val="22"/>
              </w:rPr>
            </w:pPr>
          </w:p>
        </w:tc>
        <w:tc>
          <w:tcPr>
            <w:tcW w:w="269" w:type="dxa"/>
          </w:tcPr>
          <w:p w14:paraId="19F8FC8A"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22"/>
                <w:szCs w:val="22"/>
              </w:rPr>
            </w:pPr>
          </w:p>
        </w:tc>
        <w:tc>
          <w:tcPr>
            <w:tcW w:w="8493" w:type="dxa"/>
          </w:tcPr>
          <w:p w14:paraId="7FFCF77F" w14:textId="77777777" w:rsidR="001F4C2C" w:rsidRPr="001219F9" w:rsidRDefault="001F4C2C" w:rsidP="00B85E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4"/>
                <w:szCs w:val="24"/>
              </w:rPr>
            </w:pPr>
          </w:p>
        </w:tc>
      </w:tr>
    </w:tbl>
    <w:p w14:paraId="6A11A25E" w14:textId="77777777" w:rsidR="00015CB4" w:rsidRPr="001219F9" w:rsidRDefault="00015CB4" w:rsidP="00A32D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p>
    <w:p w14:paraId="238D9F88" w14:textId="77777777" w:rsidR="00015CB4" w:rsidRPr="001219F9" w:rsidRDefault="00015CB4" w:rsidP="00015CB4">
      <w:pPr>
        <w:rPr>
          <w:rFonts w:ascii="Times New Roman" w:hAnsi="Times New Roman" w:cs="Times New Roman"/>
          <w:lang w:val="en-GB"/>
        </w:rPr>
      </w:pPr>
    </w:p>
    <w:p w14:paraId="0D7003D6" w14:textId="77777777" w:rsidR="00015CB4" w:rsidRPr="001219F9" w:rsidRDefault="00015CB4" w:rsidP="00015CB4">
      <w:pPr>
        <w:rPr>
          <w:rFonts w:ascii="Times New Roman" w:hAnsi="Times New Roman" w:cs="Times New Roman"/>
          <w:lang w:val="en-GB"/>
        </w:rPr>
      </w:pPr>
    </w:p>
    <w:p w14:paraId="1EF63D08" w14:textId="77777777" w:rsidR="00015CB4" w:rsidRPr="001219F9" w:rsidRDefault="00015CB4" w:rsidP="00015CB4">
      <w:pPr>
        <w:rPr>
          <w:rFonts w:ascii="Times New Roman" w:hAnsi="Times New Roman" w:cs="Times New Roman"/>
          <w:lang w:val="en-GB"/>
        </w:rPr>
      </w:pPr>
    </w:p>
    <w:p w14:paraId="1E31E2B0" w14:textId="77777777" w:rsidR="00015CB4" w:rsidRPr="001219F9" w:rsidRDefault="00015CB4" w:rsidP="00015CB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center"/>
        <w:rPr>
          <w:rFonts w:ascii="Times New Roman" w:hAnsi="Times New Roman" w:cs="Times New Roman"/>
          <w:sz w:val="22"/>
          <w:szCs w:val="22"/>
          <w:lang w:val="en-GB"/>
        </w:rPr>
      </w:pPr>
    </w:p>
    <w:p w14:paraId="3E89E213" w14:textId="67901992" w:rsidR="007E06C6" w:rsidRPr="001219F9" w:rsidRDefault="002D7AA8"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lang w:val="en-GB"/>
        </w:rPr>
      </w:pPr>
      <w:r w:rsidRPr="001219F9">
        <w:rPr>
          <w:rFonts w:ascii="Times New Roman" w:hAnsi="Times New Roman" w:cs="Times New Roman"/>
          <w:cs/>
          <w:lang w:val="en-GB"/>
        </w:rPr>
        <w:br w:type="page"/>
      </w:r>
      <w:r w:rsidR="007E06C6" w:rsidRPr="001219F9">
        <w:rPr>
          <w:rFonts w:ascii="Times New Roman" w:hAnsi="Times New Roman" w:cs="Times New Roman"/>
          <w:sz w:val="22"/>
          <w:szCs w:val="22"/>
          <w:lang w:val="en-GB"/>
        </w:rPr>
        <w:lastRenderedPageBreak/>
        <w:t>These notes form</w:t>
      </w:r>
      <w:r w:rsidR="00F15476" w:rsidRPr="001219F9">
        <w:rPr>
          <w:rFonts w:ascii="Times New Roman" w:hAnsi="Times New Roman" w:cs="Times New Roman"/>
          <w:sz w:val="22"/>
          <w:szCs w:val="22"/>
          <w:lang w:val="en-GB"/>
        </w:rPr>
        <w:t xml:space="preserve"> an integral part of the</w:t>
      </w:r>
      <w:r w:rsidR="008F57B1" w:rsidRPr="001219F9">
        <w:rPr>
          <w:rFonts w:ascii="Times New Roman" w:hAnsi="Times New Roman" w:cs="Times New Roman"/>
          <w:sz w:val="22"/>
          <w:szCs w:val="22"/>
          <w:lang w:val="en-GB"/>
        </w:rPr>
        <w:t xml:space="preserve"> interim</w:t>
      </w:r>
      <w:r w:rsidR="007E06C6" w:rsidRPr="001219F9">
        <w:rPr>
          <w:rFonts w:ascii="Times New Roman" w:hAnsi="Times New Roman" w:cs="Times New Roman"/>
          <w:sz w:val="22"/>
          <w:szCs w:val="22"/>
          <w:lang w:val="en-GB"/>
        </w:rPr>
        <w:t xml:space="preserve"> financial statements</w:t>
      </w:r>
      <w:r w:rsidR="007E06C6" w:rsidRPr="001219F9">
        <w:rPr>
          <w:rFonts w:ascii="Times New Roman" w:hAnsi="Times New Roman" w:cs="Times New Roman"/>
          <w:sz w:val="22"/>
          <w:szCs w:val="22"/>
          <w:cs/>
          <w:lang w:val="en-GB"/>
        </w:rPr>
        <w:t>.</w:t>
      </w:r>
    </w:p>
    <w:p w14:paraId="4AB2DA27" w14:textId="77777777" w:rsidR="007E06C6" w:rsidRPr="00F41898" w:rsidRDefault="007E06C6" w:rsidP="00AF5DE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7"/>
        <w:jc w:val="thaiDistribute"/>
        <w:rPr>
          <w:rFonts w:ascii="Times New Roman" w:hAnsi="Times New Roman" w:cs="Times New Roman"/>
          <w:sz w:val="20"/>
          <w:szCs w:val="20"/>
          <w:lang w:val="en-GB"/>
        </w:rPr>
      </w:pPr>
    </w:p>
    <w:p w14:paraId="13E18244" w14:textId="487FFD1F" w:rsidR="007E06C6" w:rsidRPr="00070151" w:rsidRDefault="00547DC0"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1219F9">
        <w:rPr>
          <w:rFonts w:ascii="Times New Roman" w:hAnsi="Times New Roman" w:cs="Times New Roman"/>
          <w:sz w:val="22"/>
          <w:szCs w:val="22"/>
          <w:lang w:val="en-GB"/>
        </w:rPr>
        <w:t>The interim financial statements issued for Thai regulatory reporting purposes are prepared in the Thai language</w:t>
      </w:r>
      <w:r w:rsidRPr="001219F9">
        <w:rPr>
          <w:rFonts w:ascii="Times New Roman" w:hAnsi="Times New Roman" w:cs="Times New Roman"/>
          <w:sz w:val="22"/>
          <w:szCs w:val="22"/>
          <w:cs/>
          <w:lang w:val="en-GB"/>
        </w:rPr>
        <w:t xml:space="preserve">. </w:t>
      </w:r>
      <w:r w:rsidRPr="001219F9">
        <w:rPr>
          <w:rFonts w:ascii="Times New Roman" w:hAnsi="Times New Roman" w:cs="Times New Roman"/>
          <w:sz w:val="22"/>
          <w:szCs w:val="22"/>
          <w:lang w:val="en-GB"/>
        </w:rPr>
        <w:t>These English language financial statements have been prepared from the Thai language</w:t>
      </w:r>
      <w:r w:rsidRPr="001219F9">
        <w:rPr>
          <w:rFonts w:ascii="Times New Roman" w:hAnsi="Times New Roman" w:cs="Times New Roman"/>
          <w:sz w:val="22"/>
          <w:szCs w:val="22"/>
          <w:cs/>
        </w:rPr>
        <w:t xml:space="preserve"> </w:t>
      </w:r>
      <w:r w:rsidRPr="001219F9">
        <w:rPr>
          <w:rFonts w:ascii="Times New Roman" w:hAnsi="Times New Roman" w:cs="Times New Roman"/>
          <w:sz w:val="22"/>
          <w:szCs w:val="22"/>
          <w:lang w:val="en-GB"/>
        </w:rPr>
        <w:t>statutory financial statements and were approved and authorised for issue by the Board of Directors o</w:t>
      </w:r>
      <w:r w:rsidR="00077F3C" w:rsidRPr="001219F9">
        <w:rPr>
          <w:rFonts w:ascii="Times New Roman" w:hAnsi="Times New Roman" w:cs="Times New Roman"/>
          <w:sz w:val="22"/>
          <w:szCs w:val="22"/>
          <w:lang w:val="en-GB"/>
        </w:rPr>
        <w:t>n</w:t>
      </w:r>
      <w:r w:rsidR="00822129" w:rsidRPr="001219F9">
        <w:rPr>
          <w:rFonts w:ascii="Times New Roman" w:hAnsi="Times New Roman" w:cs="Times New Roman"/>
          <w:sz w:val="22"/>
          <w:szCs w:val="22"/>
          <w:cs/>
          <w:lang w:val="en-GB"/>
        </w:rPr>
        <w:t xml:space="preserve"> </w:t>
      </w:r>
      <w:r w:rsidR="00945967">
        <w:rPr>
          <w:rFonts w:ascii="Times New Roman" w:hAnsi="Times New Roman" w:cstheme="minorBidi"/>
          <w:sz w:val="22"/>
          <w:szCs w:val="22"/>
          <w:lang w:val="en-GB"/>
        </w:rPr>
        <w:t>12</w:t>
      </w:r>
      <w:r w:rsidR="008664D5">
        <w:rPr>
          <w:rFonts w:ascii="Times New Roman" w:hAnsi="Times New Roman" w:cstheme="minorBidi"/>
          <w:sz w:val="22"/>
          <w:szCs w:val="22"/>
          <w:lang w:val="en-GB"/>
        </w:rPr>
        <w:t xml:space="preserve"> November</w:t>
      </w:r>
      <w:r w:rsidR="003B53A4">
        <w:rPr>
          <w:rFonts w:ascii="Times New Roman" w:hAnsi="Times New Roman"/>
          <w:sz w:val="22"/>
          <w:szCs w:val="22"/>
          <w:lang w:val="en-GB"/>
        </w:rPr>
        <w:t xml:space="preserve"> </w:t>
      </w:r>
      <w:r w:rsidR="00070151">
        <w:rPr>
          <w:rFonts w:ascii="Times New Roman" w:hAnsi="Times New Roman" w:cstheme="minorBidi"/>
          <w:sz w:val="22"/>
          <w:szCs w:val="22"/>
          <w:lang w:val="en-GB"/>
        </w:rPr>
        <w:t>202</w:t>
      </w:r>
      <w:r w:rsidR="00BA7265">
        <w:rPr>
          <w:rFonts w:ascii="Times New Roman" w:hAnsi="Times New Roman" w:cstheme="minorBidi"/>
          <w:sz w:val="22"/>
          <w:szCs w:val="22"/>
          <w:lang w:val="en-GB"/>
        </w:rPr>
        <w:t>5</w:t>
      </w:r>
      <w:r w:rsidR="00070151">
        <w:rPr>
          <w:rFonts w:ascii="Times New Roman" w:hAnsi="Times New Roman" w:cstheme="minorBidi"/>
          <w:sz w:val="22"/>
          <w:szCs w:val="22"/>
          <w:lang w:val="en-GB"/>
        </w:rPr>
        <w:t>.</w:t>
      </w:r>
    </w:p>
    <w:p w14:paraId="72128A32" w14:textId="77777777" w:rsidR="00AF5DEB" w:rsidRPr="00F41898" w:rsidRDefault="00AF5DE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imes New Roman"/>
          <w:sz w:val="20"/>
          <w:szCs w:val="20"/>
        </w:rPr>
      </w:pPr>
    </w:p>
    <w:p w14:paraId="1CE5157E" w14:textId="1FDEF128" w:rsidR="007E06C6" w:rsidRPr="001219F9" w:rsidRDefault="00F15476"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Basis of preparation of</w:t>
      </w:r>
      <w:r w:rsidR="00377AB4" w:rsidRPr="001219F9">
        <w:rPr>
          <w:rFonts w:ascii="Times New Roman" w:hAnsi="Times New Roman" w:cs="Times New Roman"/>
          <w:b/>
          <w:bCs/>
          <w:sz w:val="24"/>
          <w:szCs w:val="24"/>
        </w:rPr>
        <w:t xml:space="preserve"> the</w:t>
      </w:r>
      <w:r w:rsidR="00A32D11" w:rsidRPr="001219F9">
        <w:rPr>
          <w:rFonts w:ascii="Times New Roman" w:hAnsi="Times New Roman" w:cs="Times New Roman"/>
          <w:b/>
          <w:bCs/>
          <w:sz w:val="24"/>
          <w:szCs w:val="24"/>
        </w:rPr>
        <w:t xml:space="preserve"> interim</w:t>
      </w:r>
      <w:r w:rsidR="007E06C6" w:rsidRPr="001219F9">
        <w:rPr>
          <w:rFonts w:ascii="Times New Roman" w:hAnsi="Times New Roman" w:cs="Times New Roman"/>
          <w:b/>
          <w:bCs/>
          <w:sz w:val="24"/>
          <w:szCs w:val="24"/>
        </w:rPr>
        <w:t xml:space="preserve"> financial statements</w:t>
      </w:r>
    </w:p>
    <w:p w14:paraId="1B76380D" w14:textId="77777777" w:rsidR="007E06C6" w:rsidRPr="00F41898" w:rsidRDefault="007E06C6" w:rsidP="00AF5DEB">
      <w:pPr>
        <w:pStyle w:val="BodyText"/>
        <w:tabs>
          <w:tab w:val="left" w:pos="540"/>
        </w:tabs>
        <w:spacing w:after="0"/>
        <w:jc w:val="thaiDistribute"/>
        <w:rPr>
          <w:rFonts w:ascii="Times New Roman" w:hAnsi="Times New Roman" w:cs="Times New Roman"/>
          <w:sz w:val="20"/>
          <w:szCs w:val="20"/>
        </w:rPr>
      </w:pPr>
    </w:p>
    <w:p w14:paraId="3FC5CFB8" w14:textId="6D62AB17" w:rsidR="00AC6BA3" w:rsidRPr="001219F9" w:rsidRDefault="007755BA" w:rsidP="00AF5DEB">
      <w:pPr>
        <w:pStyle w:val="BodyText"/>
        <w:spacing w:after="0"/>
        <w:ind w:left="540"/>
        <w:jc w:val="both"/>
        <w:rPr>
          <w:rFonts w:ascii="Times New Roman" w:hAnsi="Times New Roman" w:cs="Times New Roman"/>
          <w:sz w:val="22"/>
          <w:szCs w:val="22"/>
        </w:rPr>
      </w:pPr>
      <w:r w:rsidRPr="001219F9">
        <w:rPr>
          <w:rFonts w:ascii="Times New Roman" w:hAnsi="Times New Roman" w:cs="Times New Roman"/>
          <w:spacing w:val="-2"/>
          <w:sz w:val="22"/>
          <w:szCs w:val="22"/>
        </w:rPr>
        <w:t>The</w:t>
      </w:r>
      <w:r w:rsidR="00595FD8" w:rsidRPr="001219F9">
        <w:rPr>
          <w:rFonts w:ascii="Times New Roman" w:hAnsi="Times New Roman" w:cs="Times New Roman"/>
          <w:spacing w:val="-2"/>
          <w:sz w:val="22"/>
          <w:szCs w:val="22"/>
        </w:rPr>
        <w:t xml:space="preserve"> condensed </w:t>
      </w:r>
      <w:r w:rsidRPr="001219F9">
        <w:rPr>
          <w:rFonts w:ascii="Times New Roman" w:hAnsi="Times New Roman" w:cs="Times New Roman"/>
          <w:spacing w:val="-2"/>
          <w:sz w:val="22"/>
          <w:szCs w:val="22"/>
        </w:rPr>
        <w:t>interim</w:t>
      </w:r>
      <w:r w:rsidR="00363E6A"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financial statements are </w:t>
      </w:r>
      <w:r w:rsidR="00B47545" w:rsidRPr="001219F9">
        <w:rPr>
          <w:rFonts w:ascii="Times New Roman" w:hAnsi="Times New Roman" w:cs="Times New Roman"/>
          <w:spacing w:val="-2"/>
          <w:sz w:val="22"/>
          <w:szCs w:val="22"/>
        </w:rPr>
        <w:t>presented in the same format as the annual financial statements</w:t>
      </w:r>
      <w:r w:rsidR="00595FD8" w:rsidRPr="001219F9">
        <w:rPr>
          <w:rFonts w:ascii="Times New Roman" w:hAnsi="Times New Roman" w:cs="Times New Roman"/>
          <w:spacing w:val="-2"/>
          <w:sz w:val="22"/>
          <w:szCs w:val="22"/>
          <w:cs/>
        </w:rPr>
        <w:t xml:space="preserve"> </w:t>
      </w:r>
      <w:r w:rsidR="00E6044E" w:rsidRPr="001219F9">
        <w:rPr>
          <w:rFonts w:ascii="Times New Roman" w:hAnsi="Times New Roman" w:cs="Times New Roman"/>
          <w:spacing w:val="-2"/>
          <w:sz w:val="22"/>
          <w:szCs w:val="22"/>
        </w:rPr>
        <w:t>together with</w:t>
      </w:r>
      <w:r w:rsidR="00B47545" w:rsidRPr="001219F9">
        <w:rPr>
          <w:rFonts w:ascii="Times New Roman" w:hAnsi="Times New Roman" w:cs="Times New Roman"/>
          <w:spacing w:val="-2"/>
          <w:sz w:val="22"/>
          <w:szCs w:val="22"/>
        </w:rPr>
        <w:t xml:space="preserve"> notes to the interim financial statements </w:t>
      </w:r>
      <w:r w:rsidR="00595FD8" w:rsidRPr="001219F9">
        <w:rPr>
          <w:rFonts w:ascii="Times New Roman" w:hAnsi="Times New Roman" w:cs="Times New Roman"/>
          <w:spacing w:val="-2"/>
          <w:sz w:val="22"/>
          <w:szCs w:val="22"/>
        </w:rPr>
        <w:t xml:space="preserve">on a condensed basis </w:t>
      </w:r>
      <w:r w:rsidR="00595FD8" w:rsidRPr="001219F9">
        <w:rPr>
          <w:rFonts w:ascii="Times New Roman" w:hAnsi="Times New Roman" w:cs="Times New Roman"/>
          <w:spacing w:val="-2"/>
          <w:sz w:val="22"/>
          <w:szCs w:val="22"/>
          <w:cs/>
        </w:rPr>
        <w:t>(“</w:t>
      </w:r>
      <w:r w:rsidR="00595FD8" w:rsidRPr="001219F9">
        <w:rPr>
          <w:rFonts w:ascii="Times New Roman" w:hAnsi="Times New Roman" w:cs="Times New Roman"/>
          <w:spacing w:val="-2"/>
          <w:sz w:val="22"/>
          <w:szCs w:val="22"/>
        </w:rPr>
        <w:t>interim financial statements</w:t>
      </w:r>
      <w:r w:rsidR="00595FD8" w:rsidRPr="001219F9">
        <w:rPr>
          <w:rFonts w:ascii="Times New Roman" w:hAnsi="Times New Roman" w:cs="Times New Roman"/>
          <w:spacing w:val="-2"/>
          <w:sz w:val="22"/>
          <w:szCs w:val="22"/>
          <w:cs/>
        </w:rPr>
        <w:t xml:space="preserve">”) </w:t>
      </w:r>
      <w:r w:rsidR="00B47545" w:rsidRPr="001219F9">
        <w:rPr>
          <w:rFonts w:ascii="Times New Roman" w:hAnsi="Times New Roman" w:cs="Times New Roman"/>
          <w:spacing w:val="-2"/>
          <w:sz w:val="22"/>
          <w:szCs w:val="22"/>
        </w:rPr>
        <w:t xml:space="preserve">in accordance with Thai Accounting Standard </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TAS</w:t>
      </w:r>
      <w:r w:rsidR="00B47545" w:rsidRPr="001219F9">
        <w:rPr>
          <w:rFonts w:ascii="Times New Roman" w:hAnsi="Times New Roman" w:cs="Times New Roman"/>
          <w:spacing w:val="-2"/>
          <w:sz w:val="22"/>
          <w:szCs w:val="22"/>
          <w:cs/>
        </w:rPr>
        <w:t>)</w:t>
      </w:r>
      <w:r w:rsidR="00B47545" w:rsidRPr="001219F9">
        <w:rPr>
          <w:rFonts w:ascii="Times New Roman" w:hAnsi="Times New Roman" w:cs="Times New Roman"/>
          <w:spacing w:val="-2"/>
          <w:sz w:val="22"/>
          <w:szCs w:val="22"/>
        </w:rPr>
        <w:t xml:space="preserve"> No</w:t>
      </w:r>
      <w:r w:rsidR="00B47545" w:rsidRPr="001219F9">
        <w:rPr>
          <w:rFonts w:ascii="Times New Roman" w:hAnsi="Times New Roman" w:cs="Times New Roman"/>
          <w:spacing w:val="-2"/>
          <w:sz w:val="22"/>
          <w:szCs w:val="22"/>
          <w:cs/>
        </w:rPr>
        <w:t xml:space="preserve">. </w:t>
      </w:r>
      <w:r w:rsidR="002A64D4" w:rsidRPr="001219F9">
        <w:rPr>
          <w:rFonts w:ascii="Times New Roman" w:hAnsi="Times New Roman" w:cs="Times New Roman"/>
          <w:spacing w:val="-2"/>
          <w:sz w:val="22"/>
          <w:szCs w:val="22"/>
        </w:rPr>
        <w:t>34</w:t>
      </w:r>
      <w:r w:rsidR="00B47545" w:rsidRPr="001219F9">
        <w:rPr>
          <w:rFonts w:ascii="Times New Roman" w:hAnsi="Times New Roman" w:cs="Times New Roman"/>
          <w:spacing w:val="-2"/>
          <w:sz w:val="22"/>
          <w:szCs w:val="22"/>
          <w:cs/>
        </w:rPr>
        <w:t xml:space="preserve"> </w:t>
      </w:r>
      <w:r w:rsidR="00B47545" w:rsidRPr="005A206F">
        <w:rPr>
          <w:rFonts w:ascii="Times New Roman" w:hAnsi="Times New Roman" w:cs="Times New Roman"/>
          <w:i/>
          <w:iCs/>
          <w:spacing w:val="-2"/>
          <w:sz w:val="22"/>
          <w:szCs w:val="22"/>
        </w:rPr>
        <w:t>Interim Financial Reporting,</w:t>
      </w:r>
      <w:r w:rsidR="00B47545" w:rsidRPr="001219F9">
        <w:rPr>
          <w:rFonts w:ascii="Times New Roman" w:hAnsi="Times New Roman" w:cs="Times New Roman"/>
          <w:spacing w:val="-2"/>
          <w:sz w:val="22"/>
          <w:szCs w:val="22"/>
        </w:rPr>
        <w:t xml:space="preserve"> guidelines promulgated by the Federation of Accounting Professions and applicable rules and regulations of the Thai Securities and Exchange Commission</w:t>
      </w:r>
      <w:r w:rsidR="00B47545" w:rsidRPr="001219F9">
        <w:rPr>
          <w:rFonts w:ascii="Times New Roman" w:hAnsi="Times New Roman" w:cs="Times New Roman"/>
          <w:spacing w:val="-2"/>
          <w:sz w:val="22"/>
          <w:szCs w:val="22"/>
          <w:cs/>
        </w:rPr>
        <w:t>.</w:t>
      </w:r>
      <w:r w:rsidR="00480281" w:rsidRPr="001219F9">
        <w:rPr>
          <w:rFonts w:ascii="Times New Roman" w:hAnsi="Times New Roman" w:cs="Times New Roman"/>
          <w:spacing w:val="-2"/>
          <w:sz w:val="22"/>
          <w:szCs w:val="22"/>
        </w:rPr>
        <w:t xml:space="preserve"> The interim financial statements focus on new activities, events and circumstances to avoid repetition of information previously reported</w:t>
      </w:r>
      <w:r w:rsidR="002943D7" w:rsidRPr="001219F9">
        <w:rPr>
          <w:rFonts w:ascii="Times New Roman" w:hAnsi="Times New Roman" w:cs="Times New Roman"/>
          <w:spacing w:val="-2"/>
          <w:sz w:val="22"/>
          <w:szCs w:val="22"/>
        </w:rPr>
        <w:t xml:space="preserve"> in annual financial statements</w:t>
      </w:r>
      <w:r w:rsidR="002943D7" w:rsidRPr="001219F9">
        <w:rPr>
          <w:rFonts w:ascii="Times New Roman" w:hAnsi="Times New Roman" w:cs="Times New Roman"/>
          <w:spacing w:val="-2"/>
          <w:sz w:val="22"/>
          <w:szCs w:val="22"/>
          <w:cs/>
        </w:rPr>
        <w:t>.</w:t>
      </w:r>
      <w:r w:rsidR="00AC6BA3" w:rsidRPr="001219F9">
        <w:rPr>
          <w:rFonts w:ascii="Times New Roman" w:hAnsi="Times New Roman" w:cs="Times New Roman"/>
          <w:spacing w:val="-2"/>
          <w:sz w:val="22"/>
          <w:szCs w:val="22"/>
        </w:rPr>
        <w:t xml:space="preserve"> Accordingly, these interim financial statements should be read in conjunction with the financial statements of the Company </w:t>
      </w:r>
      <w:r w:rsidR="007A3D43" w:rsidRPr="001219F9">
        <w:rPr>
          <w:rFonts w:ascii="Times New Roman" w:hAnsi="Times New Roman" w:cs="Times New Roman"/>
          <w:spacing w:val="-2"/>
          <w:sz w:val="22"/>
          <w:szCs w:val="22"/>
        </w:rPr>
        <w:t xml:space="preserve">and its </w:t>
      </w:r>
      <w:r w:rsidR="00B976E4" w:rsidRPr="001219F9">
        <w:rPr>
          <w:rFonts w:ascii="Times New Roman" w:hAnsi="Times New Roman" w:cs="Times New Roman"/>
          <w:spacing w:val="-2"/>
          <w:sz w:val="22"/>
          <w:szCs w:val="22"/>
        </w:rPr>
        <w:t>subsidiaries</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for</w:t>
      </w:r>
      <w:r w:rsidR="00843BE0" w:rsidRPr="001219F9">
        <w:rPr>
          <w:rFonts w:ascii="Times New Roman" w:hAnsi="Times New Roman" w:cs="Times New Roman"/>
          <w:spacing w:val="-2"/>
          <w:sz w:val="22"/>
          <w:szCs w:val="22"/>
          <w:cs/>
        </w:rPr>
        <w:t xml:space="preserve"> </w:t>
      </w:r>
      <w:r w:rsidR="00AC6BA3" w:rsidRPr="001219F9">
        <w:rPr>
          <w:rFonts w:ascii="Times New Roman" w:hAnsi="Times New Roman" w:cs="Times New Roman"/>
          <w:spacing w:val="-2"/>
          <w:sz w:val="22"/>
          <w:szCs w:val="22"/>
        </w:rPr>
        <w:t xml:space="preserve">the year ended </w:t>
      </w:r>
      <w:r w:rsidR="002A64D4" w:rsidRPr="001219F9">
        <w:rPr>
          <w:rFonts w:ascii="Times New Roman" w:hAnsi="Times New Roman" w:cs="Times New Roman"/>
          <w:spacing w:val="-2"/>
          <w:sz w:val="22"/>
          <w:szCs w:val="22"/>
        </w:rPr>
        <w:t>31</w:t>
      </w:r>
      <w:r w:rsidR="00AC6BA3" w:rsidRPr="001219F9">
        <w:rPr>
          <w:rFonts w:ascii="Times New Roman" w:hAnsi="Times New Roman" w:cs="Times New Roman"/>
          <w:spacing w:val="-2"/>
          <w:sz w:val="22"/>
          <w:szCs w:val="22"/>
        </w:rPr>
        <w:t xml:space="preserve"> December </w:t>
      </w:r>
      <w:r w:rsidR="002A64D4" w:rsidRPr="001219F9">
        <w:rPr>
          <w:rFonts w:ascii="Times New Roman" w:hAnsi="Times New Roman" w:cs="Times New Roman"/>
          <w:spacing w:val="-2"/>
          <w:sz w:val="22"/>
          <w:szCs w:val="22"/>
        </w:rPr>
        <w:t>20</w:t>
      </w:r>
      <w:r w:rsidR="00B102D3" w:rsidRPr="001219F9">
        <w:rPr>
          <w:rFonts w:ascii="Times New Roman" w:hAnsi="Times New Roman" w:cs="Times New Roman"/>
          <w:spacing w:val="-2"/>
          <w:sz w:val="22"/>
          <w:szCs w:val="22"/>
        </w:rPr>
        <w:t>2</w:t>
      </w:r>
      <w:r w:rsidR="00BA7265">
        <w:rPr>
          <w:rFonts w:ascii="Times New Roman" w:hAnsi="Times New Roman"/>
          <w:spacing w:val="-2"/>
          <w:sz w:val="22"/>
          <w:szCs w:val="28"/>
        </w:rPr>
        <w:t>4</w:t>
      </w:r>
      <w:r w:rsidR="00AC6BA3" w:rsidRPr="001219F9">
        <w:rPr>
          <w:rFonts w:ascii="Times New Roman" w:hAnsi="Times New Roman" w:cs="Times New Roman"/>
          <w:spacing w:val="-2"/>
          <w:sz w:val="22"/>
          <w:szCs w:val="22"/>
          <w:cs/>
        </w:rPr>
        <w:t>.</w:t>
      </w:r>
      <w:r w:rsidR="00AC6BA3" w:rsidRPr="001219F9">
        <w:rPr>
          <w:rFonts w:ascii="Times New Roman" w:hAnsi="Times New Roman" w:cs="Times New Roman"/>
          <w:sz w:val="22"/>
          <w:szCs w:val="22"/>
          <w:cs/>
        </w:rPr>
        <w:t xml:space="preserve"> </w:t>
      </w:r>
    </w:p>
    <w:p w14:paraId="7CD50C77" w14:textId="144C1DE1" w:rsidR="003B38D7" w:rsidRPr="00F41898" w:rsidRDefault="003B38D7" w:rsidP="00AF5DEB">
      <w:pPr>
        <w:pStyle w:val="BodyText"/>
        <w:spacing w:after="0"/>
        <w:ind w:left="540"/>
        <w:jc w:val="both"/>
        <w:rPr>
          <w:rFonts w:ascii="Times New Roman" w:hAnsi="Times New Roman" w:cs="Times New Roman"/>
          <w:sz w:val="20"/>
          <w:szCs w:val="20"/>
        </w:rPr>
      </w:pPr>
    </w:p>
    <w:p w14:paraId="188A0C66" w14:textId="409499C0" w:rsidR="000719F2" w:rsidRPr="001219F9" w:rsidRDefault="007C31AF" w:rsidP="00AF5DEB">
      <w:pPr>
        <w:pStyle w:val="BodyText"/>
        <w:tabs>
          <w:tab w:val="clear" w:pos="454"/>
          <w:tab w:val="clear" w:pos="680"/>
          <w:tab w:val="left" w:pos="540"/>
        </w:tabs>
        <w:spacing w:after="0"/>
        <w:ind w:left="540"/>
        <w:jc w:val="both"/>
        <w:rPr>
          <w:rFonts w:ascii="Times New Roman" w:hAnsi="Times New Roman" w:cs="Times New Roman"/>
          <w:spacing w:val="-2"/>
          <w:sz w:val="22"/>
          <w:szCs w:val="22"/>
        </w:rPr>
      </w:pPr>
      <w:r w:rsidRPr="001219F9">
        <w:rPr>
          <w:rFonts w:ascii="Times New Roman" w:hAnsi="Times New Roman" w:cs="Times New Roman"/>
          <w:spacing w:val="-2"/>
          <w:sz w:val="22"/>
          <w:szCs w:val="22"/>
        </w:rPr>
        <w:t>In preparing these interim financial statements, judgements and estimates are made by management in applying the Group</w:t>
      </w:r>
      <w:r w:rsidRPr="001219F9">
        <w:rPr>
          <w:rFonts w:ascii="Times New Roman" w:hAnsi="Times New Roman" w:cs="Times New Roman"/>
          <w:spacing w:val="-2"/>
          <w:sz w:val="22"/>
          <w:szCs w:val="22"/>
          <w:cs/>
        </w:rPr>
        <w:t>’</w:t>
      </w:r>
      <w:r w:rsidRPr="001219F9">
        <w:rPr>
          <w:rFonts w:ascii="Times New Roman" w:hAnsi="Times New Roman" w:cs="Times New Roman"/>
          <w:spacing w:val="-2"/>
          <w:sz w:val="22"/>
          <w:szCs w:val="22"/>
        </w:rPr>
        <w:t>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accounting policies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Actual results may differ from these estimates</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The accounting policies, methods of computation and the key sources of estimation uncertainty were the same as those that </w:t>
      </w:r>
      <w:r w:rsidR="007D2FAA" w:rsidRPr="001219F9">
        <w:rPr>
          <w:rFonts w:ascii="Times New Roman" w:hAnsi="Times New Roman" w:cs="Times New Roman"/>
          <w:spacing w:val="-2"/>
          <w:sz w:val="22"/>
          <w:szCs w:val="22"/>
        </w:rPr>
        <w:t xml:space="preserve">described in </w:t>
      </w:r>
      <w:r w:rsidRPr="001219F9">
        <w:rPr>
          <w:rFonts w:ascii="Times New Roman" w:hAnsi="Times New Roman" w:cs="Times New Roman"/>
          <w:spacing w:val="-2"/>
          <w:sz w:val="22"/>
          <w:szCs w:val="22"/>
        </w:rPr>
        <w:t xml:space="preserve">the financial statements for the year ended </w:t>
      </w:r>
      <w:r w:rsidR="002A64D4" w:rsidRPr="001219F9">
        <w:rPr>
          <w:rFonts w:ascii="Times New Roman" w:hAnsi="Times New Roman" w:cs="Times New Roman"/>
          <w:spacing w:val="-2"/>
          <w:sz w:val="22"/>
          <w:szCs w:val="22"/>
          <w:cs/>
        </w:rPr>
        <w:t>31</w:t>
      </w:r>
      <w:r w:rsidRPr="001219F9">
        <w:rPr>
          <w:rFonts w:ascii="Times New Roman" w:hAnsi="Times New Roman" w:cs="Times New Roman"/>
          <w:spacing w:val="-2"/>
          <w:sz w:val="22"/>
          <w:szCs w:val="22"/>
          <w:cs/>
        </w:rPr>
        <w:t xml:space="preserve"> </w:t>
      </w:r>
      <w:r w:rsidRPr="001219F9">
        <w:rPr>
          <w:rFonts w:ascii="Times New Roman" w:hAnsi="Times New Roman" w:cs="Times New Roman"/>
          <w:spacing w:val="-2"/>
          <w:sz w:val="22"/>
          <w:szCs w:val="22"/>
        </w:rPr>
        <w:t xml:space="preserve">December </w:t>
      </w:r>
      <w:r w:rsidR="002A64D4" w:rsidRPr="001219F9">
        <w:rPr>
          <w:rFonts w:ascii="Times New Roman" w:hAnsi="Times New Roman" w:cs="Times New Roman"/>
          <w:spacing w:val="-2"/>
          <w:sz w:val="22"/>
          <w:szCs w:val="22"/>
          <w:cs/>
        </w:rPr>
        <w:t>20</w:t>
      </w:r>
      <w:r w:rsidR="00B102D3" w:rsidRPr="001219F9">
        <w:rPr>
          <w:rFonts w:ascii="Times New Roman" w:hAnsi="Times New Roman" w:cs="Times New Roman"/>
          <w:spacing w:val="-2"/>
          <w:sz w:val="22"/>
          <w:szCs w:val="22"/>
        </w:rPr>
        <w:t>2</w:t>
      </w:r>
      <w:r w:rsidR="00BA7265">
        <w:rPr>
          <w:rFonts w:ascii="Times New Roman" w:hAnsi="Times New Roman" w:cs="Times New Roman"/>
          <w:spacing w:val="-2"/>
          <w:sz w:val="22"/>
          <w:szCs w:val="22"/>
        </w:rPr>
        <w:t>4</w:t>
      </w:r>
      <w:r w:rsidR="000D6365" w:rsidRPr="001219F9">
        <w:rPr>
          <w:rFonts w:ascii="Times New Roman" w:hAnsi="Times New Roman" w:cs="Times New Roman"/>
          <w:spacing w:val="-2"/>
          <w:sz w:val="22"/>
          <w:szCs w:val="22"/>
          <w:cs/>
        </w:rPr>
        <w:t>.</w:t>
      </w:r>
    </w:p>
    <w:p w14:paraId="4082B91A" w14:textId="25AC15B0" w:rsidR="00761BBD" w:rsidRPr="00F41898" w:rsidRDefault="00761BBD"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22"/>
          <w:szCs w:val="22"/>
        </w:rPr>
      </w:pPr>
    </w:p>
    <w:p w14:paraId="0DC8517C" w14:textId="08A83590" w:rsidR="005C177A" w:rsidRPr="001219F9" w:rsidRDefault="007E06C6" w:rsidP="008664D5">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Related parties</w:t>
      </w:r>
    </w:p>
    <w:p w14:paraId="27660D3C" w14:textId="6B083EFE" w:rsidR="00E377AB" w:rsidRPr="00F41898" w:rsidRDefault="00E377AB"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cs="Times New Roman"/>
          <w:sz w:val="22"/>
          <w:szCs w:val="22"/>
        </w:rPr>
      </w:pPr>
    </w:p>
    <w:tbl>
      <w:tblPr>
        <w:tblW w:w="10000" w:type="dxa"/>
        <w:tblInd w:w="360" w:type="dxa"/>
        <w:tblLayout w:type="fixed"/>
        <w:tblLook w:val="01E0" w:firstRow="1" w:lastRow="1" w:firstColumn="1" w:lastColumn="1" w:noHBand="0" w:noVBand="0"/>
      </w:tblPr>
      <w:tblGrid>
        <w:gridCol w:w="3960"/>
        <w:gridCol w:w="1350"/>
        <w:gridCol w:w="270"/>
        <w:gridCol w:w="1264"/>
        <w:gridCol w:w="6"/>
        <w:gridCol w:w="264"/>
        <w:gridCol w:w="6"/>
        <w:gridCol w:w="1340"/>
        <w:gridCol w:w="8"/>
        <w:gridCol w:w="262"/>
        <w:gridCol w:w="8"/>
        <w:gridCol w:w="1256"/>
        <w:gridCol w:w="6"/>
      </w:tblGrid>
      <w:tr w:rsidR="008664D5" w:rsidRPr="001219F9" w14:paraId="4C9322F8" w14:textId="77777777" w:rsidTr="00F41898">
        <w:trPr>
          <w:gridAfter w:val="1"/>
          <w:wAfter w:w="6" w:type="dxa"/>
        </w:trPr>
        <w:tc>
          <w:tcPr>
            <w:tcW w:w="3960" w:type="dxa"/>
          </w:tcPr>
          <w:p w14:paraId="078CEA05"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43FA6B40"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Consolidated</w:t>
            </w:r>
          </w:p>
        </w:tc>
        <w:tc>
          <w:tcPr>
            <w:tcW w:w="270" w:type="dxa"/>
            <w:gridSpan w:val="2"/>
          </w:tcPr>
          <w:p w14:paraId="78F1613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6"/>
          </w:tcPr>
          <w:p w14:paraId="5F2C9669"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Separate</w:t>
            </w:r>
          </w:p>
        </w:tc>
      </w:tr>
      <w:tr w:rsidR="008664D5" w:rsidRPr="001219F9" w14:paraId="655ECA96" w14:textId="77777777" w:rsidTr="00F41898">
        <w:trPr>
          <w:gridAfter w:val="1"/>
          <w:wAfter w:w="6" w:type="dxa"/>
        </w:trPr>
        <w:tc>
          <w:tcPr>
            <w:tcW w:w="3960" w:type="dxa"/>
          </w:tcPr>
          <w:p w14:paraId="43B1625B"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p>
        </w:tc>
        <w:tc>
          <w:tcPr>
            <w:tcW w:w="2884" w:type="dxa"/>
            <w:gridSpan w:val="3"/>
          </w:tcPr>
          <w:p w14:paraId="071703D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c>
          <w:tcPr>
            <w:tcW w:w="270" w:type="dxa"/>
            <w:gridSpan w:val="2"/>
          </w:tcPr>
          <w:p w14:paraId="18FC2814"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p>
        </w:tc>
        <w:tc>
          <w:tcPr>
            <w:tcW w:w="2880" w:type="dxa"/>
            <w:gridSpan w:val="6"/>
          </w:tcPr>
          <w:p w14:paraId="1C9A453C"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22"/>
                <w:szCs w:val="22"/>
              </w:rPr>
            </w:pPr>
            <w:r w:rsidRPr="001219F9">
              <w:rPr>
                <w:rFonts w:ascii="Times New Roman" w:hAnsi="Times New Roman" w:cs="Times New Roman"/>
                <w:b/>
                <w:bCs/>
                <w:sz w:val="22"/>
                <w:szCs w:val="22"/>
              </w:rPr>
              <w:t>financial statements</w:t>
            </w:r>
          </w:p>
        </w:tc>
      </w:tr>
      <w:tr w:rsidR="008664D5" w:rsidRPr="001219F9" w14:paraId="65BF234D" w14:textId="77777777" w:rsidTr="00F41898">
        <w:trPr>
          <w:gridAfter w:val="1"/>
          <w:wAfter w:w="6" w:type="dxa"/>
        </w:trPr>
        <w:tc>
          <w:tcPr>
            <w:tcW w:w="3960" w:type="dxa"/>
          </w:tcPr>
          <w:p w14:paraId="008EDAC0"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i/>
                <w:iCs/>
                <w:sz w:val="22"/>
                <w:szCs w:val="22"/>
              </w:rPr>
            </w:pPr>
            <w:r>
              <w:rPr>
                <w:rFonts w:ascii="Times New Roman" w:hAnsi="Times New Roman" w:cs="Times New Roman"/>
                <w:b/>
                <w:bCs/>
                <w:i/>
                <w:iCs/>
                <w:sz w:val="22"/>
                <w:szCs w:val="22"/>
              </w:rPr>
              <w:t>Nine-month period ended 30 September</w:t>
            </w:r>
          </w:p>
        </w:tc>
        <w:tc>
          <w:tcPr>
            <w:tcW w:w="1350" w:type="dxa"/>
          </w:tcPr>
          <w:p w14:paraId="036AADB4" w14:textId="72D1BA5C"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80"/>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tcPr>
          <w:p w14:paraId="2E967D7A"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tcPr>
          <w:p w14:paraId="5E58814D" w14:textId="1E04F613"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c>
          <w:tcPr>
            <w:tcW w:w="270" w:type="dxa"/>
            <w:gridSpan w:val="2"/>
          </w:tcPr>
          <w:p w14:paraId="04654892"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346" w:type="dxa"/>
            <w:gridSpan w:val="2"/>
          </w:tcPr>
          <w:p w14:paraId="3C9DBFE3" w14:textId="52E13E74"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2025</w:t>
            </w:r>
          </w:p>
        </w:tc>
        <w:tc>
          <w:tcPr>
            <w:tcW w:w="270" w:type="dxa"/>
            <w:gridSpan w:val="2"/>
          </w:tcPr>
          <w:p w14:paraId="0AD73FC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p>
        </w:tc>
        <w:tc>
          <w:tcPr>
            <w:tcW w:w="1264" w:type="dxa"/>
            <w:gridSpan w:val="2"/>
          </w:tcPr>
          <w:p w14:paraId="7EB7A197" w14:textId="384603D8"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22"/>
                <w:szCs w:val="22"/>
              </w:rPr>
            </w:pPr>
            <w:r>
              <w:rPr>
                <w:rFonts w:ascii="Times New Roman" w:hAnsi="Times New Roman" w:cs="Times New Roman"/>
                <w:sz w:val="22"/>
                <w:szCs w:val="22"/>
              </w:rPr>
              <w:t>2024</w:t>
            </w:r>
          </w:p>
        </w:tc>
      </w:tr>
      <w:tr w:rsidR="008664D5" w:rsidRPr="001219F9" w14:paraId="71E5E1FA" w14:textId="77777777" w:rsidTr="00F41898">
        <w:trPr>
          <w:gridAfter w:val="1"/>
          <w:wAfter w:w="6" w:type="dxa"/>
        </w:trPr>
        <w:tc>
          <w:tcPr>
            <w:tcW w:w="3960" w:type="dxa"/>
          </w:tcPr>
          <w:p w14:paraId="70BA2E24"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72"/>
              <w:jc w:val="both"/>
              <w:rPr>
                <w:rFonts w:ascii="Times New Roman" w:hAnsi="Times New Roman" w:cs="Times New Roman"/>
                <w:sz w:val="22"/>
                <w:szCs w:val="22"/>
              </w:rPr>
            </w:pPr>
          </w:p>
        </w:tc>
        <w:tc>
          <w:tcPr>
            <w:tcW w:w="6034" w:type="dxa"/>
            <w:gridSpan w:val="11"/>
          </w:tcPr>
          <w:p w14:paraId="31890DDF" w14:textId="77777777" w:rsidR="008664D5" w:rsidRPr="001219F9" w:rsidRDefault="008664D5" w:rsidP="00405C96">
            <w:pPr>
              <w:jc w:val="center"/>
              <w:rPr>
                <w:rFonts w:ascii="Times New Roman" w:hAnsi="Times New Roman" w:cs="Times New Roman"/>
                <w:i/>
                <w:iCs/>
                <w:sz w:val="22"/>
                <w:szCs w:val="22"/>
              </w:rPr>
            </w:pPr>
            <w:r w:rsidRPr="001219F9">
              <w:rPr>
                <w:rFonts w:ascii="Times New Roman" w:hAnsi="Times New Roman" w:cs="Times New Roman"/>
                <w:i/>
                <w:iCs/>
                <w:sz w:val="22"/>
                <w:szCs w:val="22"/>
                <w:cs/>
              </w:rPr>
              <w:t>(</w:t>
            </w:r>
            <w:r w:rsidRPr="001219F9">
              <w:rPr>
                <w:rFonts w:ascii="Times New Roman" w:hAnsi="Times New Roman" w:cs="Times New Roman"/>
                <w:i/>
                <w:iCs/>
                <w:sz w:val="22"/>
                <w:szCs w:val="22"/>
              </w:rPr>
              <w:t>in thousand Baht</w:t>
            </w:r>
            <w:r w:rsidRPr="001219F9">
              <w:rPr>
                <w:rFonts w:ascii="Times New Roman" w:hAnsi="Times New Roman" w:cs="Times New Roman"/>
                <w:i/>
                <w:iCs/>
                <w:sz w:val="22"/>
                <w:szCs w:val="22"/>
                <w:cs/>
              </w:rPr>
              <w:t>)</w:t>
            </w:r>
          </w:p>
        </w:tc>
      </w:tr>
      <w:tr w:rsidR="008664D5" w:rsidRPr="001219F9" w14:paraId="3068813A" w14:textId="77777777" w:rsidTr="00F41898">
        <w:trPr>
          <w:gridAfter w:val="1"/>
          <w:wAfter w:w="6" w:type="dxa"/>
        </w:trPr>
        <w:tc>
          <w:tcPr>
            <w:tcW w:w="3960" w:type="dxa"/>
          </w:tcPr>
          <w:p w14:paraId="1B1B15FB"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Subsidiaries</w:t>
            </w:r>
          </w:p>
        </w:tc>
        <w:tc>
          <w:tcPr>
            <w:tcW w:w="1350" w:type="dxa"/>
          </w:tcPr>
          <w:p w14:paraId="7926EFDC"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65CCB52B"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94F2256"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6BE536C6"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53733BB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06C7E4E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3DA6506F" w14:textId="77777777" w:rsidR="008664D5" w:rsidRPr="001219F9" w:rsidRDefault="008664D5" w:rsidP="00405C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8664D5" w:rsidRPr="001219F9" w14:paraId="705CD783" w14:textId="77777777" w:rsidTr="00F41898">
        <w:trPr>
          <w:gridAfter w:val="1"/>
          <w:wAfter w:w="6" w:type="dxa"/>
        </w:trPr>
        <w:tc>
          <w:tcPr>
            <w:tcW w:w="3960" w:type="dxa"/>
          </w:tcPr>
          <w:p w14:paraId="34324BD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Sales of goods</w:t>
            </w:r>
          </w:p>
        </w:tc>
        <w:tc>
          <w:tcPr>
            <w:tcW w:w="1350" w:type="dxa"/>
          </w:tcPr>
          <w:p w14:paraId="089337D1"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12D10AD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898CF1C"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194E678D"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6FE741CB" w14:textId="1A9C4480" w:rsidR="008664D5" w:rsidRPr="0069610B"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sz w:val="22"/>
                <w:szCs w:val="28"/>
              </w:rPr>
            </w:pPr>
            <w:r>
              <w:rPr>
                <w:rFonts w:ascii="Times New Roman" w:hAnsi="Times New Roman"/>
                <w:sz w:val="22"/>
                <w:szCs w:val="28"/>
              </w:rPr>
              <w:t>16</w:t>
            </w:r>
          </w:p>
        </w:tc>
        <w:tc>
          <w:tcPr>
            <w:tcW w:w="270" w:type="dxa"/>
            <w:gridSpan w:val="2"/>
          </w:tcPr>
          <w:p w14:paraId="15D4041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01AD4C82" w14:textId="5A52E73C"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41</w:t>
            </w:r>
          </w:p>
        </w:tc>
      </w:tr>
      <w:tr w:rsidR="008664D5" w:rsidRPr="001219F9" w14:paraId="0387497A" w14:textId="77777777" w:rsidTr="00F41898">
        <w:trPr>
          <w:gridAfter w:val="1"/>
          <w:wAfter w:w="6" w:type="dxa"/>
        </w:trPr>
        <w:tc>
          <w:tcPr>
            <w:tcW w:w="3960" w:type="dxa"/>
          </w:tcPr>
          <w:p w14:paraId="34C4B6F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Purchase of goods </w:t>
            </w:r>
          </w:p>
        </w:tc>
        <w:tc>
          <w:tcPr>
            <w:tcW w:w="1350" w:type="dxa"/>
          </w:tcPr>
          <w:p w14:paraId="79AB6A81"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021DC16"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E05105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gridSpan w:val="2"/>
          </w:tcPr>
          <w:p w14:paraId="53506CA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4F648873" w14:textId="77FCB2E5" w:rsidR="008664D5"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3"/>
              </w:tabs>
              <w:ind w:left="-108" w:right="-99"/>
              <w:rPr>
                <w:rFonts w:ascii="Times New Roman" w:hAnsi="Times New Roman" w:cs="Times New Roman"/>
                <w:sz w:val="22"/>
                <w:szCs w:val="22"/>
              </w:rPr>
            </w:pPr>
            <w:r>
              <w:rPr>
                <w:rFonts w:ascii="Times New Roman" w:hAnsi="Times New Roman" w:cs="Times New Roman"/>
                <w:sz w:val="22"/>
                <w:szCs w:val="22"/>
              </w:rPr>
              <w:t>-</w:t>
            </w:r>
          </w:p>
        </w:tc>
        <w:tc>
          <w:tcPr>
            <w:tcW w:w="270" w:type="dxa"/>
            <w:gridSpan w:val="2"/>
          </w:tcPr>
          <w:p w14:paraId="5ED3787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71C090FE" w14:textId="2A58851A"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42</w:t>
            </w:r>
          </w:p>
        </w:tc>
      </w:tr>
      <w:tr w:rsidR="008664D5" w:rsidRPr="001219F9" w14:paraId="7613D957" w14:textId="77777777" w:rsidTr="00F41898">
        <w:trPr>
          <w:gridAfter w:val="1"/>
          <w:wAfter w:w="6" w:type="dxa"/>
        </w:trPr>
        <w:tc>
          <w:tcPr>
            <w:tcW w:w="3960" w:type="dxa"/>
          </w:tcPr>
          <w:p w14:paraId="781A81B1"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Purchases of containers</w:t>
            </w:r>
          </w:p>
        </w:tc>
        <w:tc>
          <w:tcPr>
            <w:tcW w:w="1350" w:type="dxa"/>
          </w:tcPr>
          <w:p w14:paraId="2BEE623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733B3FE1"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30EA1C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2360759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468C84E3" w14:textId="58935D3B"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438,052</w:t>
            </w:r>
          </w:p>
        </w:tc>
        <w:tc>
          <w:tcPr>
            <w:tcW w:w="270" w:type="dxa"/>
            <w:gridSpan w:val="2"/>
          </w:tcPr>
          <w:p w14:paraId="17D2E08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0FFCF370" w14:textId="3EA64FCF"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hint="cs"/>
                <w:sz w:val="22"/>
                <w:szCs w:val="22"/>
                <w:cs/>
              </w:rPr>
              <w:t>501</w:t>
            </w:r>
            <w:r w:rsidRPr="00603BF1">
              <w:rPr>
                <w:rFonts w:ascii="Times New Roman" w:hAnsi="Times New Roman" w:cs="Times New Roman"/>
                <w:sz w:val="22"/>
                <w:szCs w:val="22"/>
              </w:rPr>
              <w:t>,798</w:t>
            </w:r>
          </w:p>
        </w:tc>
      </w:tr>
      <w:tr w:rsidR="008664D5" w:rsidRPr="001219F9" w14:paraId="3898671C" w14:textId="77777777" w:rsidTr="00F41898">
        <w:trPr>
          <w:gridAfter w:val="1"/>
          <w:wAfter w:w="6" w:type="dxa"/>
        </w:trPr>
        <w:tc>
          <w:tcPr>
            <w:tcW w:w="3960" w:type="dxa"/>
          </w:tcPr>
          <w:p w14:paraId="7285CDA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highlight w:val="yellow"/>
              </w:rPr>
            </w:pPr>
            <w:r w:rsidRPr="001219F9">
              <w:rPr>
                <w:rFonts w:ascii="Times New Roman" w:hAnsi="Times New Roman" w:cs="Times New Roman"/>
                <w:sz w:val="22"/>
                <w:szCs w:val="22"/>
              </w:rPr>
              <w:t>Blowing plastic bottles service</w:t>
            </w:r>
          </w:p>
        </w:tc>
        <w:tc>
          <w:tcPr>
            <w:tcW w:w="1350" w:type="dxa"/>
          </w:tcPr>
          <w:p w14:paraId="122F3AA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38E9574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AC542DC"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2CA2E17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7FB16414" w14:textId="5C48A0E6"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22,693</w:t>
            </w:r>
          </w:p>
        </w:tc>
        <w:tc>
          <w:tcPr>
            <w:tcW w:w="270" w:type="dxa"/>
            <w:gridSpan w:val="2"/>
          </w:tcPr>
          <w:p w14:paraId="5359542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24FDD31B" w14:textId="64A0D69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22,219</w:t>
            </w:r>
          </w:p>
        </w:tc>
      </w:tr>
      <w:tr w:rsidR="008664D5" w:rsidRPr="001219F9" w14:paraId="3498678D" w14:textId="77777777" w:rsidTr="00F41898">
        <w:trPr>
          <w:gridAfter w:val="1"/>
          <w:wAfter w:w="6" w:type="dxa"/>
        </w:trPr>
        <w:tc>
          <w:tcPr>
            <w:tcW w:w="3960" w:type="dxa"/>
          </w:tcPr>
          <w:p w14:paraId="49B86EC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sidRPr="001219F9">
              <w:rPr>
                <w:rFonts w:ascii="Times New Roman" w:hAnsi="Times New Roman" w:cs="Times New Roman"/>
                <w:sz w:val="22"/>
                <w:szCs w:val="22"/>
              </w:rPr>
              <w:t xml:space="preserve">Service fee for area utilisation </w:t>
            </w:r>
          </w:p>
        </w:tc>
        <w:tc>
          <w:tcPr>
            <w:tcW w:w="1350" w:type="dxa"/>
          </w:tcPr>
          <w:p w14:paraId="437E4DFD"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F82B541"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470705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5893228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1FA19713" w14:textId="7FD89A8B"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221</w:t>
            </w:r>
          </w:p>
        </w:tc>
        <w:tc>
          <w:tcPr>
            <w:tcW w:w="270" w:type="dxa"/>
            <w:gridSpan w:val="2"/>
          </w:tcPr>
          <w:p w14:paraId="152D868D"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0E8F901D" w14:textId="292FCB03"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221</w:t>
            </w:r>
          </w:p>
        </w:tc>
      </w:tr>
      <w:tr w:rsidR="008664D5" w:rsidRPr="001219F9" w14:paraId="06BF0B5C" w14:textId="77777777" w:rsidTr="00F41898">
        <w:trPr>
          <w:gridAfter w:val="1"/>
          <w:wAfter w:w="6" w:type="dxa"/>
        </w:trPr>
        <w:tc>
          <w:tcPr>
            <w:tcW w:w="3960" w:type="dxa"/>
          </w:tcPr>
          <w:p w14:paraId="55C95CD8" w14:textId="2D7BA955" w:rsidR="008664D5" w:rsidRPr="001219F9" w:rsidRDefault="007C4933"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cs/>
              </w:rPr>
            </w:pPr>
            <w:r>
              <w:rPr>
                <w:rFonts w:ascii="Times New Roman" w:hAnsi="Times New Roman" w:cs="Times New Roman"/>
                <w:sz w:val="22"/>
                <w:szCs w:val="22"/>
              </w:rPr>
              <w:t>Land r</w:t>
            </w:r>
            <w:r w:rsidR="008664D5" w:rsidRPr="001219F9">
              <w:rPr>
                <w:rFonts w:ascii="Times New Roman" w:hAnsi="Times New Roman" w:cs="Times New Roman"/>
                <w:sz w:val="22"/>
                <w:szCs w:val="22"/>
              </w:rPr>
              <w:t>ental income</w:t>
            </w:r>
          </w:p>
        </w:tc>
        <w:tc>
          <w:tcPr>
            <w:tcW w:w="1350" w:type="dxa"/>
          </w:tcPr>
          <w:p w14:paraId="28FBB56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5B6A9EE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45E30F9"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4C89976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55810C53" w14:textId="02FCF104"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158</w:t>
            </w:r>
          </w:p>
        </w:tc>
        <w:tc>
          <w:tcPr>
            <w:tcW w:w="270" w:type="dxa"/>
            <w:gridSpan w:val="2"/>
          </w:tcPr>
          <w:p w14:paraId="52C2ACC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116C672E" w14:textId="7CB55B00"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158</w:t>
            </w:r>
          </w:p>
        </w:tc>
      </w:tr>
      <w:tr w:rsidR="008664D5" w:rsidRPr="001219F9" w14:paraId="2DF48D36" w14:textId="77777777" w:rsidTr="00F41898">
        <w:trPr>
          <w:gridAfter w:val="1"/>
          <w:wAfter w:w="6" w:type="dxa"/>
        </w:trPr>
        <w:tc>
          <w:tcPr>
            <w:tcW w:w="3960" w:type="dxa"/>
          </w:tcPr>
          <w:p w14:paraId="6A236C0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Management income</w:t>
            </w:r>
          </w:p>
        </w:tc>
        <w:tc>
          <w:tcPr>
            <w:tcW w:w="1350" w:type="dxa"/>
          </w:tcPr>
          <w:p w14:paraId="6BF393A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7A73F1A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D09EC2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10B68531"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45207288" w14:textId="7CDACFCD"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1,224</w:t>
            </w:r>
          </w:p>
        </w:tc>
        <w:tc>
          <w:tcPr>
            <w:tcW w:w="270" w:type="dxa"/>
            <w:gridSpan w:val="2"/>
          </w:tcPr>
          <w:p w14:paraId="08D69B0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2C074526" w14:textId="0FB1B79B"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1,751</w:t>
            </w:r>
          </w:p>
        </w:tc>
      </w:tr>
      <w:tr w:rsidR="008664D5" w:rsidRPr="001219F9" w14:paraId="74893F61" w14:textId="77777777" w:rsidTr="00F41898">
        <w:trPr>
          <w:gridAfter w:val="1"/>
          <w:wAfter w:w="6" w:type="dxa"/>
        </w:trPr>
        <w:tc>
          <w:tcPr>
            <w:tcW w:w="3960" w:type="dxa"/>
          </w:tcPr>
          <w:p w14:paraId="19DA124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Dividend income</w:t>
            </w:r>
          </w:p>
        </w:tc>
        <w:tc>
          <w:tcPr>
            <w:tcW w:w="1350" w:type="dxa"/>
          </w:tcPr>
          <w:p w14:paraId="5DFB25F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06EBA90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9C1466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26B64F09"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3B02C48B" w14:textId="222C802D" w:rsidR="008664D5"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99"/>
              <w:rPr>
                <w:rFonts w:ascii="Times New Roman" w:hAnsi="Times New Roman" w:cs="Times New Roman"/>
                <w:sz w:val="22"/>
                <w:szCs w:val="22"/>
              </w:rPr>
            </w:pPr>
            <w:r>
              <w:rPr>
                <w:rFonts w:ascii="Times New Roman" w:hAnsi="Times New Roman" w:cs="Times New Roman"/>
                <w:sz w:val="22"/>
                <w:szCs w:val="22"/>
              </w:rPr>
              <w:t>30,068</w:t>
            </w:r>
          </w:p>
        </w:tc>
        <w:tc>
          <w:tcPr>
            <w:tcW w:w="270" w:type="dxa"/>
            <w:gridSpan w:val="2"/>
          </w:tcPr>
          <w:p w14:paraId="743ACBC7"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0EA895D8" w14:textId="5B7CDF0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79,534</w:t>
            </w:r>
          </w:p>
        </w:tc>
      </w:tr>
      <w:tr w:rsidR="008664D5" w:rsidRPr="001219F9" w14:paraId="13C87BC3" w14:textId="77777777" w:rsidTr="00F41898">
        <w:trPr>
          <w:gridAfter w:val="1"/>
          <w:wAfter w:w="6" w:type="dxa"/>
        </w:trPr>
        <w:tc>
          <w:tcPr>
            <w:tcW w:w="3960" w:type="dxa"/>
          </w:tcPr>
          <w:p w14:paraId="50516A1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Interest income</w:t>
            </w:r>
          </w:p>
        </w:tc>
        <w:tc>
          <w:tcPr>
            <w:tcW w:w="1350" w:type="dxa"/>
          </w:tcPr>
          <w:p w14:paraId="5E60E0B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tcPr>
          <w:p w14:paraId="459A4BFC"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4B61EB8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gridSpan w:val="2"/>
          </w:tcPr>
          <w:p w14:paraId="0695398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25CC3B85" w14:textId="203DF426" w:rsidR="008664D5"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w:t>
            </w:r>
          </w:p>
        </w:tc>
        <w:tc>
          <w:tcPr>
            <w:tcW w:w="270" w:type="dxa"/>
            <w:gridSpan w:val="2"/>
          </w:tcPr>
          <w:p w14:paraId="27142A7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4BAF010F" w14:textId="676CF597" w:rsidR="008664D5" w:rsidRPr="001219F9" w:rsidRDefault="008664D5" w:rsidP="00E815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ind w:left="-108" w:right="-99"/>
              <w:rPr>
                <w:rFonts w:ascii="Times New Roman" w:hAnsi="Times New Roman" w:cs="Times New Roman"/>
                <w:sz w:val="22"/>
                <w:szCs w:val="22"/>
              </w:rPr>
            </w:pPr>
            <w:r w:rsidRPr="00603BF1">
              <w:rPr>
                <w:rFonts w:ascii="Times New Roman" w:hAnsi="Times New Roman" w:cs="Times New Roman"/>
                <w:sz w:val="22"/>
                <w:szCs w:val="22"/>
              </w:rPr>
              <w:t>-</w:t>
            </w:r>
          </w:p>
        </w:tc>
      </w:tr>
      <w:tr w:rsidR="008664D5" w:rsidRPr="001219F9" w14:paraId="5079B2CC" w14:textId="77777777" w:rsidTr="00F41898">
        <w:trPr>
          <w:gridAfter w:val="1"/>
          <w:wAfter w:w="6" w:type="dxa"/>
        </w:trPr>
        <w:tc>
          <w:tcPr>
            <w:tcW w:w="3960" w:type="dxa"/>
          </w:tcPr>
          <w:p w14:paraId="0D409D1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income</w:t>
            </w:r>
          </w:p>
        </w:tc>
        <w:tc>
          <w:tcPr>
            <w:tcW w:w="1350" w:type="dxa"/>
          </w:tcPr>
          <w:p w14:paraId="02D840F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cs/>
              </w:rPr>
            </w:pPr>
            <w:r w:rsidRPr="001219F9">
              <w:rPr>
                <w:rFonts w:ascii="Times New Roman" w:hAnsi="Times New Roman" w:cs="Times New Roman"/>
                <w:sz w:val="22"/>
                <w:szCs w:val="22"/>
              </w:rPr>
              <w:t>-</w:t>
            </w:r>
          </w:p>
        </w:tc>
        <w:tc>
          <w:tcPr>
            <w:tcW w:w="270" w:type="dxa"/>
          </w:tcPr>
          <w:p w14:paraId="3D4239D9"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0B2110D"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2"/>
              </w:tabs>
              <w:ind w:left="-108" w:right="-99"/>
              <w:rPr>
                <w:rFonts w:ascii="Times New Roman" w:hAnsi="Times New Roman" w:cs="Times New Roman"/>
                <w:sz w:val="22"/>
                <w:szCs w:val="22"/>
              </w:rPr>
            </w:pPr>
            <w:r w:rsidRPr="001219F9">
              <w:rPr>
                <w:rFonts w:ascii="Times New Roman" w:hAnsi="Times New Roman" w:cs="Times New Roman"/>
                <w:sz w:val="22"/>
                <w:szCs w:val="22"/>
              </w:rPr>
              <w:t>-</w:t>
            </w:r>
          </w:p>
        </w:tc>
        <w:tc>
          <w:tcPr>
            <w:tcW w:w="270" w:type="dxa"/>
            <w:gridSpan w:val="2"/>
          </w:tcPr>
          <w:p w14:paraId="3A44FAB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0351F90C" w14:textId="47F40527"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15</w:t>
            </w:r>
          </w:p>
        </w:tc>
        <w:tc>
          <w:tcPr>
            <w:tcW w:w="270" w:type="dxa"/>
            <w:gridSpan w:val="2"/>
          </w:tcPr>
          <w:p w14:paraId="7ACC034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7FA74E74" w14:textId="2C54C4AC"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15</w:t>
            </w:r>
          </w:p>
        </w:tc>
      </w:tr>
      <w:tr w:rsidR="008664D5" w:rsidRPr="001219F9" w14:paraId="3F9D6243" w14:textId="77777777" w:rsidTr="00F41898">
        <w:trPr>
          <w:gridAfter w:val="1"/>
          <w:wAfter w:w="6" w:type="dxa"/>
        </w:trPr>
        <w:tc>
          <w:tcPr>
            <w:tcW w:w="3960" w:type="dxa"/>
          </w:tcPr>
          <w:p w14:paraId="67CD2349"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p>
        </w:tc>
        <w:tc>
          <w:tcPr>
            <w:tcW w:w="1350" w:type="dxa"/>
          </w:tcPr>
          <w:p w14:paraId="43CF85E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7"/>
              </w:tabs>
              <w:ind w:left="-108" w:right="-99"/>
              <w:rPr>
                <w:rFonts w:ascii="Times New Roman" w:hAnsi="Times New Roman" w:cs="Times New Roman"/>
                <w:sz w:val="22"/>
                <w:szCs w:val="22"/>
              </w:rPr>
            </w:pPr>
          </w:p>
        </w:tc>
        <w:tc>
          <w:tcPr>
            <w:tcW w:w="270" w:type="dxa"/>
          </w:tcPr>
          <w:p w14:paraId="0B51D03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5CAD457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gridSpan w:val="2"/>
          </w:tcPr>
          <w:p w14:paraId="7E4DBEC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079C405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105C3879"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3CEF33A7"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8664D5" w:rsidRPr="001219F9" w14:paraId="6B70E59D" w14:textId="77777777" w:rsidTr="00F41898">
        <w:trPr>
          <w:gridAfter w:val="1"/>
          <w:wAfter w:w="6" w:type="dxa"/>
          <w:trHeight w:val="146"/>
        </w:trPr>
        <w:tc>
          <w:tcPr>
            <w:tcW w:w="3960" w:type="dxa"/>
          </w:tcPr>
          <w:p w14:paraId="13CF80F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b/>
                <w:bCs/>
                <w:sz w:val="22"/>
                <w:szCs w:val="22"/>
              </w:rPr>
            </w:pPr>
            <w:r w:rsidRPr="001219F9">
              <w:rPr>
                <w:rFonts w:ascii="Times New Roman" w:hAnsi="Times New Roman" w:cs="Times New Roman"/>
                <w:b/>
                <w:bCs/>
                <w:sz w:val="22"/>
                <w:szCs w:val="22"/>
              </w:rPr>
              <w:t>Other related companies</w:t>
            </w:r>
          </w:p>
        </w:tc>
        <w:tc>
          <w:tcPr>
            <w:tcW w:w="1350" w:type="dxa"/>
          </w:tcPr>
          <w:p w14:paraId="1A92D79A"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0E65E2F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75C039F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p>
        </w:tc>
        <w:tc>
          <w:tcPr>
            <w:tcW w:w="270" w:type="dxa"/>
            <w:gridSpan w:val="2"/>
          </w:tcPr>
          <w:p w14:paraId="6A7DF4E7"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7D29392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3181807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5029B77C"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9610B" w:rsidRPr="001219F9" w14:paraId="003F7658" w14:textId="77777777" w:rsidTr="00F41898">
        <w:trPr>
          <w:gridAfter w:val="1"/>
          <w:wAfter w:w="6" w:type="dxa"/>
        </w:trPr>
        <w:tc>
          <w:tcPr>
            <w:tcW w:w="3960" w:type="dxa"/>
          </w:tcPr>
          <w:p w14:paraId="6525A282"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Construction service fee</w:t>
            </w:r>
          </w:p>
        </w:tc>
        <w:tc>
          <w:tcPr>
            <w:tcW w:w="1350" w:type="dxa"/>
          </w:tcPr>
          <w:p w14:paraId="6FD83369" w14:textId="15E9B95B"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tcPr>
          <w:p w14:paraId="54392959"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FF40BE2" w14:textId="2F195E8E"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4,089</w:t>
            </w:r>
          </w:p>
        </w:tc>
        <w:tc>
          <w:tcPr>
            <w:tcW w:w="270" w:type="dxa"/>
            <w:gridSpan w:val="2"/>
          </w:tcPr>
          <w:p w14:paraId="40789AB1"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6DD35DFA" w14:textId="4497E51D"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c>
          <w:tcPr>
            <w:tcW w:w="270" w:type="dxa"/>
            <w:gridSpan w:val="2"/>
          </w:tcPr>
          <w:p w14:paraId="60C92C51"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20B5F9DE" w14:textId="1F51F03B"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4,089</w:t>
            </w:r>
          </w:p>
        </w:tc>
      </w:tr>
      <w:tr w:rsidR="0069610B" w:rsidRPr="001219F9" w14:paraId="123B7BF4" w14:textId="77777777" w:rsidTr="00F41898">
        <w:trPr>
          <w:gridAfter w:val="1"/>
          <w:wAfter w:w="6" w:type="dxa"/>
        </w:trPr>
        <w:tc>
          <w:tcPr>
            <w:tcW w:w="3960" w:type="dxa"/>
          </w:tcPr>
          <w:p w14:paraId="1DABC664"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Other service fee</w:t>
            </w:r>
          </w:p>
        </w:tc>
        <w:tc>
          <w:tcPr>
            <w:tcW w:w="1350" w:type="dxa"/>
          </w:tcPr>
          <w:p w14:paraId="61E6BB8D" w14:textId="4278A2D6"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4,500</w:t>
            </w:r>
          </w:p>
        </w:tc>
        <w:tc>
          <w:tcPr>
            <w:tcW w:w="270" w:type="dxa"/>
          </w:tcPr>
          <w:p w14:paraId="6BB5F48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E73A761" w14:textId="5C24D003"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cs/>
              </w:rPr>
            </w:pPr>
            <w:r>
              <w:rPr>
                <w:rFonts w:ascii="Times New Roman" w:hAnsi="Times New Roman" w:cs="Times New Roman"/>
                <w:sz w:val="22"/>
                <w:szCs w:val="22"/>
              </w:rPr>
              <w:t>4,500</w:t>
            </w:r>
          </w:p>
        </w:tc>
        <w:tc>
          <w:tcPr>
            <w:tcW w:w="270" w:type="dxa"/>
            <w:gridSpan w:val="2"/>
          </w:tcPr>
          <w:p w14:paraId="75E90C47"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0888EA0C" w14:textId="4B7AD680"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4,500</w:t>
            </w:r>
          </w:p>
        </w:tc>
        <w:tc>
          <w:tcPr>
            <w:tcW w:w="270" w:type="dxa"/>
            <w:gridSpan w:val="2"/>
          </w:tcPr>
          <w:p w14:paraId="0787715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72145CDD" w14:textId="4E769B1A"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4,500</w:t>
            </w:r>
          </w:p>
        </w:tc>
      </w:tr>
      <w:tr w:rsidR="0069610B" w:rsidRPr="001219F9" w14:paraId="01561D49" w14:textId="77777777" w:rsidTr="00F41898">
        <w:trPr>
          <w:gridAfter w:val="1"/>
          <w:wAfter w:w="6" w:type="dxa"/>
        </w:trPr>
        <w:tc>
          <w:tcPr>
            <w:tcW w:w="3960" w:type="dxa"/>
          </w:tcPr>
          <w:p w14:paraId="0F0F084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cs="Times New Roman"/>
                <w:b/>
                <w:bCs/>
                <w:sz w:val="22"/>
                <w:szCs w:val="22"/>
              </w:rPr>
            </w:pPr>
          </w:p>
        </w:tc>
        <w:tc>
          <w:tcPr>
            <w:tcW w:w="1350" w:type="dxa"/>
          </w:tcPr>
          <w:p w14:paraId="4EBC331A"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25013A99"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B31C45E"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7F471A3E"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65C6C364"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1542D1BC"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3F74DD2F"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9610B" w:rsidRPr="001219F9" w14:paraId="566D1E43" w14:textId="77777777" w:rsidTr="00F41898">
        <w:trPr>
          <w:gridAfter w:val="1"/>
          <w:wAfter w:w="6" w:type="dxa"/>
        </w:trPr>
        <w:tc>
          <w:tcPr>
            <w:tcW w:w="3960" w:type="dxa"/>
          </w:tcPr>
          <w:p w14:paraId="23FD5E6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65"/>
              <w:rPr>
                <w:rFonts w:ascii="Times New Roman" w:hAnsi="Times New Roman" w:cs="Times New Roman"/>
                <w:b/>
                <w:bCs/>
                <w:sz w:val="22"/>
                <w:szCs w:val="22"/>
              </w:rPr>
            </w:pPr>
            <w:r w:rsidRPr="001219F9">
              <w:rPr>
                <w:rFonts w:ascii="Times New Roman" w:hAnsi="Times New Roman" w:cs="Times New Roman"/>
                <w:b/>
                <w:bCs/>
                <w:sz w:val="22"/>
                <w:szCs w:val="22"/>
              </w:rPr>
              <w:t>Key management personnel</w:t>
            </w:r>
          </w:p>
        </w:tc>
        <w:tc>
          <w:tcPr>
            <w:tcW w:w="1350" w:type="dxa"/>
          </w:tcPr>
          <w:p w14:paraId="4A1C494C"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5"/>
                <w:tab w:val="decimal" w:pos="969"/>
              </w:tabs>
              <w:ind w:left="-108" w:right="-99"/>
              <w:rPr>
                <w:rFonts w:ascii="Times New Roman" w:hAnsi="Times New Roman" w:cs="Times New Roman"/>
                <w:sz w:val="22"/>
                <w:szCs w:val="22"/>
              </w:rPr>
            </w:pPr>
          </w:p>
        </w:tc>
        <w:tc>
          <w:tcPr>
            <w:tcW w:w="270" w:type="dxa"/>
          </w:tcPr>
          <w:p w14:paraId="3A34D05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7284F87"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007FA5F2"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3C0DD55C"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79BEF6D9"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2E10D2A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9610B" w:rsidRPr="001219F9" w14:paraId="7C7CD02E" w14:textId="77777777" w:rsidTr="00F41898">
        <w:trPr>
          <w:gridAfter w:val="1"/>
          <w:wAfter w:w="6" w:type="dxa"/>
        </w:trPr>
        <w:tc>
          <w:tcPr>
            <w:tcW w:w="3960" w:type="dxa"/>
          </w:tcPr>
          <w:p w14:paraId="332EDDE3"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Key management personnel  </w:t>
            </w:r>
          </w:p>
        </w:tc>
        <w:tc>
          <w:tcPr>
            <w:tcW w:w="1350" w:type="dxa"/>
          </w:tcPr>
          <w:p w14:paraId="2803165F"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197E0A3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135B83D4"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38DD224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1679A5F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53E18F5C"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0F459BF5"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9610B" w:rsidRPr="001219F9" w14:paraId="38E59EB5" w14:textId="77777777" w:rsidTr="00F41898">
        <w:trPr>
          <w:gridAfter w:val="1"/>
          <w:wAfter w:w="6" w:type="dxa"/>
        </w:trPr>
        <w:tc>
          <w:tcPr>
            <w:tcW w:w="3960" w:type="dxa"/>
          </w:tcPr>
          <w:p w14:paraId="5B4B6E2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compensation</w:t>
            </w:r>
          </w:p>
        </w:tc>
        <w:tc>
          <w:tcPr>
            <w:tcW w:w="1350" w:type="dxa"/>
          </w:tcPr>
          <w:p w14:paraId="77CE5264"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413BC05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2C4D8BD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35F980B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3FCC5B6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1DDC481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26C6EFAE"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9610B" w:rsidRPr="001219F9" w14:paraId="02F7A660" w14:textId="77777777" w:rsidTr="00F41898">
        <w:trPr>
          <w:gridAfter w:val="1"/>
          <w:wAfter w:w="6" w:type="dxa"/>
        </w:trPr>
        <w:tc>
          <w:tcPr>
            <w:tcW w:w="3960" w:type="dxa"/>
          </w:tcPr>
          <w:p w14:paraId="5C065DF1"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Short</w:t>
            </w:r>
            <w:r w:rsidRPr="001219F9">
              <w:rPr>
                <w:rFonts w:ascii="Times New Roman" w:hAnsi="Times New Roman" w:cs="Times New Roman"/>
                <w:sz w:val="22"/>
                <w:szCs w:val="22"/>
                <w:cs/>
              </w:rPr>
              <w:t>-</w:t>
            </w:r>
            <w:r w:rsidRPr="001219F9">
              <w:rPr>
                <w:rFonts w:ascii="Times New Roman" w:hAnsi="Times New Roman" w:cs="Times New Roman"/>
                <w:sz w:val="22"/>
                <w:szCs w:val="22"/>
              </w:rPr>
              <w:t>term benefits</w:t>
            </w:r>
          </w:p>
        </w:tc>
        <w:tc>
          <w:tcPr>
            <w:tcW w:w="1350" w:type="dxa"/>
          </w:tcPr>
          <w:p w14:paraId="7B4EDEBC" w14:textId="328BAD93"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135,868</w:t>
            </w:r>
          </w:p>
        </w:tc>
        <w:tc>
          <w:tcPr>
            <w:tcW w:w="270" w:type="dxa"/>
          </w:tcPr>
          <w:p w14:paraId="1BC3B9A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3EB4F52F" w14:textId="37907E25"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146,288</w:t>
            </w:r>
          </w:p>
        </w:tc>
        <w:tc>
          <w:tcPr>
            <w:tcW w:w="270" w:type="dxa"/>
            <w:gridSpan w:val="2"/>
          </w:tcPr>
          <w:p w14:paraId="3F2EDF8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0442BEAD" w14:textId="40F61DB6"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135,868</w:t>
            </w:r>
          </w:p>
        </w:tc>
        <w:tc>
          <w:tcPr>
            <w:tcW w:w="270" w:type="dxa"/>
            <w:gridSpan w:val="2"/>
          </w:tcPr>
          <w:p w14:paraId="0F99AAE6"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153DE7F0" w14:textId="553ED794"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146,288</w:t>
            </w:r>
          </w:p>
        </w:tc>
      </w:tr>
      <w:tr w:rsidR="0069610B" w:rsidRPr="001219F9" w14:paraId="4A204967" w14:textId="77777777" w:rsidTr="00F41898">
        <w:trPr>
          <w:gridAfter w:val="1"/>
          <w:wAfter w:w="6" w:type="dxa"/>
        </w:trPr>
        <w:tc>
          <w:tcPr>
            <w:tcW w:w="3960" w:type="dxa"/>
          </w:tcPr>
          <w:p w14:paraId="71B66F96"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sidRPr="001219F9">
              <w:rPr>
                <w:rFonts w:ascii="Times New Roman" w:hAnsi="Times New Roman" w:cs="Times New Roman"/>
                <w:sz w:val="22"/>
                <w:szCs w:val="22"/>
              </w:rPr>
              <w:t xml:space="preserve">   Post</w:t>
            </w:r>
            <w:r w:rsidRPr="001219F9">
              <w:rPr>
                <w:rFonts w:ascii="Times New Roman" w:hAnsi="Times New Roman" w:cs="Times New Roman"/>
                <w:sz w:val="22"/>
                <w:szCs w:val="22"/>
                <w:cs/>
              </w:rPr>
              <w:t>-</w:t>
            </w:r>
            <w:r w:rsidRPr="001219F9">
              <w:rPr>
                <w:rFonts w:ascii="Times New Roman" w:hAnsi="Times New Roman" w:cs="Times New Roman"/>
                <w:sz w:val="22"/>
                <w:szCs w:val="22"/>
              </w:rPr>
              <w:t>employment benefits</w:t>
            </w:r>
          </w:p>
        </w:tc>
        <w:tc>
          <w:tcPr>
            <w:tcW w:w="1350" w:type="dxa"/>
          </w:tcPr>
          <w:p w14:paraId="7EE3CEF8" w14:textId="69889DD6"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4,383</w:t>
            </w:r>
          </w:p>
        </w:tc>
        <w:tc>
          <w:tcPr>
            <w:tcW w:w="270" w:type="dxa"/>
          </w:tcPr>
          <w:p w14:paraId="0487EC38"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Pr>
          <w:p w14:paraId="6D7DD803" w14:textId="7C626DA2"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4,402</w:t>
            </w:r>
          </w:p>
        </w:tc>
        <w:tc>
          <w:tcPr>
            <w:tcW w:w="270" w:type="dxa"/>
            <w:gridSpan w:val="2"/>
          </w:tcPr>
          <w:p w14:paraId="0FD4E9B9"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Pr>
          <w:p w14:paraId="761710C8" w14:textId="3BF006CF"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4,383</w:t>
            </w:r>
          </w:p>
        </w:tc>
        <w:tc>
          <w:tcPr>
            <w:tcW w:w="270" w:type="dxa"/>
            <w:gridSpan w:val="2"/>
          </w:tcPr>
          <w:p w14:paraId="6DEBB9CC"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Pr>
          <w:p w14:paraId="0743ABBE" w14:textId="657AEBAB"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4,402</w:t>
            </w:r>
          </w:p>
        </w:tc>
      </w:tr>
      <w:tr w:rsidR="0069610B" w:rsidRPr="001219F9" w14:paraId="7F2CD4F0" w14:textId="77777777" w:rsidTr="00F41898">
        <w:trPr>
          <w:gridAfter w:val="1"/>
          <w:wAfter w:w="6" w:type="dxa"/>
        </w:trPr>
        <w:tc>
          <w:tcPr>
            <w:tcW w:w="3960" w:type="dxa"/>
          </w:tcPr>
          <w:p w14:paraId="53ACC2C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firstLine="72"/>
              <w:rPr>
                <w:rFonts w:ascii="Times New Roman" w:hAnsi="Times New Roman" w:cs="Times New Roman"/>
                <w:sz w:val="22"/>
                <w:szCs w:val="22"/>
              </w:rPr>
            </w:pPr>
            <w:r>
              <w:rPr>
                <w:rFonts w:ascii="Times New Roman" w:hAnsi="Times New Roman" w:cs="Times New Roman"/>
                <w:sz w:val="22"/>
                <w:szCs w:val="22"/>
              </w:rPr>
              <w:t xml:space="preserve">   Other long-term employee benefit</w:t>
            </w:r>
          </w:p>
        </w:tc>
        <w:tc>
          <w:tcPr>
            <w:tcW w:w="1350" w:type="dxa"/>
            <w:tcBorders>
              <w:bottom w:val="single" w:sz="4" w:space="0" w:color="auto"/>
            </w:tcBorders>
          </w:tcPr>
          <w:p w14:paraId="25B9BF70" w14:textId="5B5F1CDA"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99"/>
              <w:rPr>
                <w:rFonts w:ascii="Times New Roman" w:hAnsi="Times New Roman" w:cs="Times New Roman"/>
                <w:sz w:val="22"/>
                <w:szCs w:val="22"/>
              </w:rPr>
            </w:pPr>
            <w:r>
              <w:rPr>
                <w:rFonts w:ascii="Times New Roman" w:hAnsi="Times New Roman" w:cs="Times New Roman"/>
                <w:sz w:val="22"/>
                <w:szCs w:val="22"/>
              </w:rPr>
              <w:t>19,413</w:t>
            </w:r>
          </w:p>
        </w:tc>
        <w:tc>
          <w:tcPr>
            <w:tcW w:w="270" w:type="dxa"/>
          </w:tcPr>
          <w:p w14:paraId="61F1EF6C"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tcBorders>
              <w:bottom w:val="single" w:sz="4" w:space="0" w:color="auto"/>
            </w:tcBorders>
          </w:tcPr>
          <w:p w14:paraId="197AE3DE" w14:textId="271248C4"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20,713</w:t>
            </w:r>
          </w:p>
        </w:tc>
        <w:tc>
          <w:tcPr>
            <w:tcW w:w="270" w:type="dxa"/>
            <w:gridSpan w:val="2"/>
          </w:tcPr>
          <w:p w14:paraId="1A848920"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346" w:type="dxa"/>
            <w:gridSpan w:val="2"/>
            <w:tcBorders>
              <w:bottom w:val="single" w:sz="4" w:space="0" w:color="auto"/>
            </w:tcBorders>
          </w:tcPr>
          <w:p w14:paraId="698D636B" w14:textId="4AE3C740"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Pr>
                <w:rFonts w:ascii="Times New Roman" w:hAnsi="Times New Roman" w:cs="Times New Roman"/>
                <w:sz w:val="22"/>
                <w:szCs w:val="22"/>
              </w:rPr>
              <w:t>19,413</w:t>
            </w:r>
          </w:p>
        </w:tc>
        <w:tc>
          <w:tcPr>
            <w:tcW w:w="270" w:type="dxa"/>
            <w:gridSpan w:val="2"/>
          </w:tcPr>
          <w:p w14:paraId="702BF50E"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1264" w:type="dxa"/>
            <w:gridSpan w:val="2"/>
            <w:tcBorders>
              <w:bottom w:val="single" w:sz="4" w:space="0" w:color="auto"/>
            </w:tcBorders>
          </w:tcPr>
          <w:p w14:paraId="61651D95" w14:textId="743F37B4"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r w:rsidRPr="00603BF1">
              <w:rPr>
                <w:rFonts w:ascii="Times New Roman" w:hAnsi="Times New Roman" w:cs="Times New Roman"/>
                <w:sz w:val="22"/>
                <w:szCs w:val="22"/>
              </w:rPr>
              <w:t>20,713</w:t>
            </w:r>
          </w:p>
        </w:tc>
      </w:tr>
      <w:tr w:rsidR="0069610B" w:rsidRPr="001219F9" w14:paraId="3AE563CE" w14:textId="77777777" w:rsidTr="00F41898">
        <w:trPr>
          <w:gridAfter w:val="1"/>
          <w:wAfter w:w="6" w:type="dxa"/>
        </w:trPr>
        <w:tc>
          <w:tcPr>
            <w:tcW w:w="3960" w:type="dxa"/>
          </w:tcPr>
          <w:p w14:paraId="75F1E608"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7"/>
              </w:tabs>
              <w:ind w:firstLine="72"/>
              <w:rPr>
                <w:rFonts w:ascii="Times New Roman" w:hAnsi="Times New Roman" w:cs="Times New Roman"/>
                <w:b/>
                <w:bCs/>
                <w:sz w:val="22"/>
                <w:szCs w:val="22"/>
              </w:rPr>
            </w:pPr>
            <w:r w:rsidRPr="001219F9">
              <w:rPr>
                <w:rFonts w:ascii="Times New Roman" w:hAnsi="Times New Roman" w:cs="Times New Roman"/>
                <w:b/>
                <w:bCs/>
                <w:sz w:val="22"/>
                <w:szCs w:val="22"/>
              </w:rPr>
              <w:t>Total key management personnel</w:t>
            </w:r>
          </w:p>
        </w:tc>
        <w:tc>
          <w:tcPr>
            <w:tcW w:w="1350" w:type="dxa"/>
            <w:tcBorders>
              <w:top w:val="single" w:sz="4" w:space="0" w:color="auto"/>
            </w:tcBorders>
          </w:tcPr>
          <w:p w14:paraId="5C12C202"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tcPr>
          <w:p w14:paraId="56A99F5E"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top w:val="single" w:sz="4" w:space="0" w:color="auto"/>
            </w:tcBorders>
          </w:tcPr>
          <w:p w14:paraId="4453AE6B"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59570D78"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gridSpan w:val="2"/>
            <w:tcBorders>
              <w:top w:val="single" w:sz="4" w:space="0" w:color="auto"/>
            </w:tcBorders>
          </w:tcPr>
          <w:p w14:paraId="7BACA32F"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c>
          <w:tcPr>
            <w:tcW w:w="270" w:type="dxa"/>
            <w:gridSpan w:val="2"/>
          </w:tcPr>
          <w:p w14:paraId="28FD462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gridSpan w:val="2"/>
            <w:tcBorders>
              <w:top w:val="single" w:sz="4" w:space="0" w:color="auto"/>
            </w:tcBorders>
          </w:tcPr>
          <w:p w14:paraId="1779E8D1"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sz w:val="22"/>
                <w:szCs w:val="22"/>
              </w:rPr>
            </w:pPr>
          </w:p>
        </w:tc>
      </w:tr>
      <w:tr w:rsidR="0069610B" w:rsidRPr="001219F9" w14:paraId="0FD55D07" w14:textId="77777777" w:rsidTr="00F41898">
        <w:trPr>
          <w:gridAfter w:val="1"/>
          <w:wAfter w:w="6" w:type="dxa"/>
        </w:trPr>
        <w:tc>
          <w:tcPr>
            <w:tcW w:w="3960" w:type="dxa"/>
          </w:tcPr>
          <w:p w14:paraId="0D32B36D"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2"/>
              </w:tabs>
              <w:ind w:firstLine="72"/>
              <w:rPr>
                <w:rFonts w:ascii="Times New Roman" w:hAnsi="Times New Roman" w:cs="Times New Roman"/>
                <w:b/>
                <w:bCs/>
                <w:sz w:val="22"/>
                <w:szCs w:val="22"/>
              </w:rPr>
            </w:pPr>
            <w:r w:rsidRPr="001219F9">
              <w:rPr>
                <w:rFonts w:ascii="Times New Roman" w:hAnsi="Times New Roman" w:cs="Times New Roman"/>
                <w:b/>
                <w:bCs/>
                <w:sz w:val="22"/>
                <w:szCs w:val="22"/>
              </w:rPr>
              <w:t xml:space="preserve">   compensation</w:t>
            </w:r>
          </w:p>
        </w:tc>
        <w:tc>
          <w:tcPr>
            <w:tcW w:w="1350" w:type="dxa"/>
            <w:tcBorders>
              <w:bottom w:val="double" w:sz="4" w:space="0" w:color="auto"/>
            </w:tcBorders>
          </w:tcPr>
          <w:p w14:paraId="6D1A0B0D" w14:textId="38106038"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159,664</w:t>
            </w:r>
          </w:p>
        </w:tc>
        <w:tc>
          <w:tcPr>
            <w:tcW w:w="270" w:type="dxa"/>
          </w:tcPr>
          <w:p w14:paraId="1B26E33E"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tcBorders>
              <w:bottom w:val="double" w:sz="4" w:space="0" w:color="auto"/>
            </w:tcBorders>
          </w:tcPr>
          <w:p w14:paraId="3DE87C31" w14:textId="1F35F903"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171,403</w:t>
            </w:r>
          </w:p>
        </w:tc>
        <w:tc>
          <w:tcPr>
            <w:tcW w:w="270" w:type="dxa"/>
            <w:gridSpan w:val="2"/>
          </w:tcPr>
          <w:p w14:paraId="1AF14642"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346" w:type="dxa"/>
            <w:gridSpan w:val="2"/>
            <w:tcBorders>
              <w:bottom w:val="double" w:sz="4" w:space="0" w:color="auto"/>
            </w:tcBorders>
          </w:tcPr>
          <w:p w14:paraId="35211F61" w14:textId="024EAB9F"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159,664</w:t>
            </w:r>
          </w:p>
        </w:tc>
        <w:tc>
          <w:tcPr>
            <w:tcW w:w="270" w:type="dxa"/>
            <w:gridSpan w:val="2"/>
          </w:tcPr>
          <w:p w14:paraId="52BD9811" w14:textId="77777777"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p>
        </w:tc>
        <w:tc>
          <w:tcPr>
            <w:tcW w:w="1264" w:type="dxa"/>
            <w:gridSpan w:val="2"/>
            <w:tcBorders>
              <w:bottom w:val="double" w:sz="4" w:space="0" w:color="auto"/>
            </w:tcBorders>
          </w:tcPr>
          <w:p w14:paraId="4E7F971F" w14:textId="5FF952B1" w:rsidR="0069610B" w:rsidRPr="001219F9" w:rsidRDefault="0069610B" w:rsidP="006961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left="-108" w:right="-99"/>
              <w:rPr>
                <w:rFonts w:ascii="Times New Roman" w:hAnsi="Times New Roman" w:cs="Times New Roman"/>
                <w:b/>
                <w:bCs/>
                <w:sz w:val="22"/>
                <w:szCs w:val="22"/>
              </w:rPr>
            </w:pPr>
            <w:r>
              <w:rPr>
                <w:rFonts w:ascii="Times New Roman" w:hAnsi="Times New Roman" w:cs="Times New Roman"/>
                <w:b/>
                <w:bCs/>
                <w:sz w:val="22"/>
                <w:szCs w:val="22"/>
              </w:rPr>
              <w:t>171,403</w:t>
            </w:r>
          </w:p>
        </w:tc>
      </w:tr>
      <w:tr w:rsidR="00D3538B" w:rsidRPr="001219F9" w14:paraId="4BCC2566" w14:textId="77777777" w:rsidTr="00F41898">
        <w:tc>
          <w:tcPr>
            <w:tcW w:w="3960" w:type="dxa"/>
          </w:tcPr>
          <w:p w14:paraId="576137DD"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4"/>
          </w:tcPr>
          <w:p w14:paraId="47A902B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25"/>
              <w:jc w:val="center"/>
              <w:rPr>
                <w:rFonts w:ascii="Times New Roman" w:hAnsi="Times New Roman" w:cs="Times New Roman"/>
                <w:sz w:val="22"/>
                <w:szCs w:val="22"/>
              </w:rPr>
            </w:pPr>
            <w:r w:rsidRPr="001219F9">
              <w:rPr>
                <w:rFonts w:ascii="Times New Roman" w:hAnsi="Times New Roman" w:cs="Times New Roman"/>
                <w:b/>
                <w:bCs/>
                <w:sz w:val="22"/>
                <w:szCs w:val="22"/>
              </w:rPr>
              <w:t>Consolidated</w:t>
            </w:r>
          </w:p>
        </w:tc>
        <w:tc>
          <w:tcPr>
            <w:tcW w:w="270" w:type="dxa"/>
            <w:gridSpan w:val="2"/>
          </w:tcPr>
          <w:p w14:paraId="39D9C96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6"/>
          </w:tcPr>
          <w:p w14:paraId="73101A41"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Separate</w:t>
            </w:r>
          </w:p>
        </w:tc>
      </w:tr>
      <w:tr w:rsidR="00D3538B" w:rsidRPr="001219F9" w14:paraId="1A991527" w14:textId="77777777" w:rsidTr="00F41898">
        <w:tc>
          <w:tcPr>
            <w:tcW w:w="3960" w:type="dxa"/>
          </w:tcPr>
          <w:p w14:paraId="71C3A892"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2890" w:type="dxa"/>
            <w:gridSpan w:val="4"/>
          </w:tcPr>
          <w:p w14:paraId="7A26E62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6"/>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c>
          <w:tcPr>
            <w:tcW w:w="270" w:type="dxa"/>
            <w:gridSpan w:val="2"/>
          </w:tcPr>
          <w:p w14:paraId="4158E6A6"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center"/>
              <w:rPr>
                <w:rFonts w:ascii="Times New Roman" w:hAnsi="Times New Roman" w:cs="Times New Roman"/>
                <w:b/>
                <w:bCs/>
                <w:sz w:val="22"/>
                <w:szCs w:val="22"/>
              </w:rPr>
            </w:pPr>
          </w:p>
        </w:tc>
        <w:tc>
          <w:tcPr>
            <w:tcW w:w="2880" w:type="dxa"/>
            <w:gridSpan w:val="6"/>
          </w:tcPr>
          <w:p w14:paraId="0A953EDB" w14:textId="77777777" w:rsidR="00D3538B" w:rsidRPr="001219F9" w:rsidRDefault="00D3538B" w:rsidP="00A623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5" w:right="-29"/>
              <w:jc w:val="center"/>
              <w:rPr>
                <w:rFonts w:ascii="Times New Roman" w:hAnsi="Times New Roman" w:cs="Times New Roman"/>
                <w:sz w:val="22"/>
                <w:szCs w:val="22"/>
              </w:rPr>
            </w:pPr>
            <w:r w:rsidRPr="001219F9">
              <w:rPr>
                <w:rFonts w:ascii="Times New Roman" w:hAnsi="Times New Roman" w:cs="Times New Roman"/>
                <w:b/>
                <w:bCs/>
                <w:sz w:val="22"/>
                <w:szCs w:val="22"/>
              </w:rPr>
              <w:t>financial statements</w:t>
            </w:r>
          </w:p>
        </w:tc>
      </w:tr>
      <w:tr w:rsidR="008664D5" w:rsidRPr="001219F9" w14:paraId="3374C41F" w14:textId="77777777" w:rsidTr="00F41898">
        <w:tc>
          <w:tcPr>
            <w:tcW w:w="3960" w:type="dxa"/>
          </w:tcPr>
          <w:p w14:paraId="7DCD387B"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1350" w:type="dxa"/>
          </w:tcPr>
          <w:p w14:paraId="44FCB32E" w14:textId="619126C9"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tcPr>
          <w:p w14:paraId="2D72C627"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270" w:type="dxa"/>
            <w:gridSpan w:val="2"/>
          </w:tcPr>
          <w:p w14:paraId="272882DD"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sidRPr="001219F9">
              <w:rPr>
                <w:rFonts w:ascii="Times New Roman" w:hAnsi="Times New Roman" w:cs="Times New Roman"/>
                <w:sz w:val="22"/>
                <w:szCs w:val="22"/>
              </w:rPr>
              <w:t>31 December</w:t>
            </w:r>
          </w:p>
        </w:tc>
        <w:tc>
          <w:tcPr>
            <w:tcW w:w="270" w:type="dxa"/>
            <w:gridSpan w:val="2"/>
          </w:tcPr>
          <w:p w14:paraId="583110B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348" w:type="dxa"/>
            <w:gridSpan w:val="2"/>
          </w:tcPr>
          <w:p w14:paraId="6D5AC0F9" w14:textId="08E7326B"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sz w:val="22"/>
                <w:szCs w:val="22"/>
              </w:rPr>
            </w:pPr>
            <w:r>
              <w:rPr>
                <w:rFonts w:ascii="Times New Roman" w:hAnsi="Times New Roman" w:cs="Times New Roman"/>
                <w:sz w:val="22"/>
                <w:szCs w:val="22"/>
              </w:rPr>
              <w:t>30 September</w:t>
            </w:r>
          </w:p>
        </w:tc>
        <w:tc>
          <w:tcPr>
            <w:tcW w:w="270" w:type="dxa"/>
            <w:gridSpan w:val="2"/>
          </w:tcPr>
          <w:p w14:paraId="4DAA0CC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p>
        </w:tc>
        <w:tc>
          <w:tcPr>
            <w:tcW w:w="1262" w:type="dxa"/>
            <w:gridSpan w:val="2"/>
          </w:tcPr>
          <w:p w14:paraId="0FB87BD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rPr>
                <w:rFonts w:ascii="Times New Roman" w:hAnsi="Times New Roman" w:cs="Times New Roman"/>
                <w:sz w:val="22"/>
                <w:szCs w:val="22"/>
              </w:rPr>
            </w:pPr>
            <w:r w:rsidRPr="001219F9">
              <w:rPr>
                <w:rFonts w:ascii="Times New Roman" w:hAnsi="Times New Roman" w:cs="Times New Roman"/>
                <w:sz w:val="22"/>
                <w:szCs w:val="22"/>
              </w:rPr>
              <w:t>31 December</w:t>
            </w:r>
          </w:p>
        </w:tc>
      </w:tr>
      <w:tr w:rsidR="008664D5" w:rsidRPr="001219F9" w14:paraId="6CF50B48" w14:textId="77777777" w:rsidTr="00F41898">
        <w:tc>
          <w:tcPr>
            <w:tcW w:w="3960" w:type="dxa"/>
            <w:vAlign w:val="bottom"/>
          </w:tcPr>
          <w:p w14:paraId="2194B64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Balances with related parties at</w:t>
            </w:r>
          </w:p>
        </w:tc>
        <w:tc>
          <w:tcPr>
            <w:tcW w:w="1350" w:type="dxa"/>
          </w:tcPr>
          <w:p w14:paraId="612078AF" w14:textId="1285D59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1"/>
              </w:tabs>
              <w:ind w:left="-109" w:right="-110"/>
              <w:jc w:val="center"/>
              <w:rPr>
                <w:rFonts w:ascii="Times New Roman" w:hAnsi="Times New Roman" w:cs="Times New Roman"/>
                <w:b/>
                <w:bCs/>
                <w:sz w:val="22"/>
                <w:szCs w:val="22"/>
              </w:rPr>
            </w:pPr>
            <w:r>
              <w:rPr>
                <w:rFonts w:ascii="Times New Roman" w:hAnsi="Times New Roman" w:cs="Times New Roman"/>
                <w:sz w:val="22"/>
                <w:szCs w:val="22"/>
              </w:rPr>
              <w:t xml:space="preserve"> </w:t>
            </w:r>
            <w:r w:rsidRPr="001219F9">
              <w:rPr>
                <w:rFonts w:ascii="Times New Roman" w:hAnsi="Times New Roman" w:cs="Times New Roman"/>
                <w:sz w:val="22"/>
                <w:szCs w:val="22"/>
              </w:rPr>
              <w:t>202</w:t>
            </w:r>
            <w:r>
              <w:rPr>
                <w:rFonts w:ascii="Times New Roman" w:hAnsi="Times New Roman" w:cs="Times New Roman"/>
                <w:sz w:val="22"/>
                <w:szCs w:val="22"/>
              </w:rPr>
              <w:t>5</w:t>
            </w:r>
          </w:p>
        </w:tc>
        <w:tc>
          <w:tcPr>
            <w:tcW w:w="270" w:type="dxa"/>
          </w:tcPr>
          <w:p w14:paraId="35C2BDB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270" w:type="dxa"/>
            <w:gridSpan w:val="2"/>
          </w:tcPr>
          <w:p w14:paraId="0AF433A1" w14:textId="7C17F464"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4</w:t>
            </w:r>
          </w:p>
        </w:tc>
        <w:tc>
          <w:tcPr>
            <w:tcW w:w="270" w:type="dxa"/>
            <w:gridSpan w:val="2"/>
          </w:tcPr>
          <w:p w14:paraId="556D526C"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9" w:right="-110"/>
              <w:jc w:val="center"/>
              <w:rPr>
                <w:rFonts w:ascii="Times New Roman" w:hAnsi="Times New Roman" w:cs="Times New Roman"/>
                <w:b/>
                <w:bCs/>
                <w:sz w:val="22"/>
                <w:szCs w:val="22"/>
              </w:rPr>
            </w:pPr>
          </w:p>
        </w:tc>
        <w:tc>
          <w:tcPr>
            <w:tcW w:w="1348" w:type="dxa"/>
            <w:gridSpan w:val="2"/>
          </w:tcPr>
          <w:p w14:paraId="5DFFD625" w14:textId="425EF8EB"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87"/>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5</w:t>
            </w:r>
          </w:p>
        </w:tc>
        <w:tc>
          <w:tcPr>
            <w:tcW w:w="270" w:type="dxa"/>
            <w:gridSpan w:val="2"/>
          </w:tcPr>
          <w:p w14:paraId="3AC72C46"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p>
        </w:tc>
        <w:tc>
          <w:tcPr>
            <w:tcW w:w="1262" w:type="dxa"/>
            <w:gridSpan w:val="2"/>
          </w:tcPr>
          <w:p w14:paraId="05FA4350" w14:textId="5D108CF0"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9" w:right="-110"/>
              <w:jc w:val="center"/>
              <w:rPr>
                <w:rFonts w:ascii="Times New Roman" w:hAnsi="Times New Roman" w:cs="Times New Roman"/>
                <w:b/>
                <w:bCs/>
                <w:sz w:val="22"/>
                <w:szCs w:val="22"/>
              </w:rPr>
            </w:pPr>
            <w:r w:rsidRPr="001219F9">
              <w:rPr>
                <w:rFonts w:ascii="Times New Roman" w:hAnsi="Times New Roman" w:cs="Times New Roman"/>
                <w:sz w:val="22"/>
                <w:szCs w:val="22"/>
              </w:rPr>
              <w:t>202</w:t>
            </w:r>
            <w:r>
              <w:rPr>
                <w:rFonts w:ascii="Times New Roman" w:hAnsi="Times New Roman" w:cs="Times New Roman"/>
                <w:sz w:val="22"/>
                <w:szCs w:val="22"/>
              </w:rPr>
              <w:t>4</w:t>
            </w:r>
          </w:p>
        </w:tc>
      </w:tr>
      <w:tr w:rsidR="008664D5" w:rsidRPr="001219F9" w14:paraId="387FDB6F" w14:textId="77777777" w:rsidTr="00F41898">
        <w:tc>
          <w:tcPr>
            <w:tcW w:w="3960" w:type="dxa"/>
          </w:tcPr>
          <w:p w14:paraId="0FBEC457"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36" w:right="-25"/>
              <w:jc w:val="thaiDistribute"/>
              <w:rPr>
                <w:rFonts w:ascii="Times New Roman" w:hAnsi="Times New Roman" w:cs="Times New Roman"/>
                <w:b/>
                <w:bCs/>
                <w:i/>
                <w:iCs/>
                <w:sz w:val="22"/>
                <w:szCs w:val="22"/>
              </w:rPr>
            </w:pPr>
          </w:p>
        </w:tc>
        <w:tc>
          <w:tcPr>
            <w:tcW w:w="6040" w:type="dxa"/>
            <w:gridSpan w:val="12"/>
          </w:tcPr>
          <w:p w14:paraId="247F08C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center"/>
              <w:rPr>
                <w:rFonts w:ascii="Times New Roman" w:hAnsi="Times New Roman" w:cs="Times New Roman"/>
                <w:b/>
                <w:bCs/>
                <w:sz w:val="22"/>
                <w:szCs w:val="22"/>
              </w:rPr>
            </w:pPr>
            <w:r w:rsidRPr="001219F9">
              <w:rPr>
                <w:rFonts w:ascii="Times New Roman" w:hAnsi="Times New Roman" w:cs="Times New Roman"/>
                <w:i/>
                <w:iCs/>
                <w:sz w:val="22"/>
                <w:szCs w:val="22"/>
              </w:rPr>
              <w:t>(in thousand Baht)</w:t>
            </w:r>
          </w:p>
        </w:tc>
      </w:tr>
      <w:tr w:rsidR="008664D5" w:rsidRPr="001219F9" w14:paraId="2D63F3B5" w14:textId="77777777" w:rsidTr="00F41898">
        <w:tc>
          <w:tcPr>
            <w:tcW w:w="3960" w:type="dxa"/>
          </w:tcPr>
          <w:p w14:paraId="1C120CD0" w14:textId="0B956E12" w:rsidR="008664D5" w:rsidRPr="004E4F5C"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heme="minorBidi"/>
                <w:sz w:val="22"/>
                <w:szCs w:val="22"/>
                <w:cs/>
              </w:rPr>
            </w:pPr>
            <w:r w:rsidRPr="004E4F5C">
              <w:rPr>
                <w:rFonts w:ascii="Times New Roman" w:hAnsi="Times New Roman" w:cs="Times New Roman"/>
                <w:b/>
                <w:bCs/>
                <w:sz w:val="22"/>
                <w:szCs w:val="22"/>
              </w:rPr>
              <w:t>Other current receivables</w:t>
            </w:r>
          </w:p>
        </w:tc>
        <w:tc>
          <w:tcPr>
            <w:tcW w:w="1350" w:type="dxa"/>
          </w:tcPr>
          <w:p w14:paraId="7B82591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ind w:left="-108" w:right="-25"/>
              <w:jc w:val="thaiDistribute"/>
              <w:rPr>
                <w:rFonts w:ascii="Times New Roman" w:hAnsi="Times New Roman" w:cs="Times New Roman"/>
                <w:b/>
                <w:bCs/>
                <w:sz w:val="22"/>
                <w:szCs w:val="22"/>
              </w:rPr>
            </w:pPr>
          </w:p>
        </w:tc>
        <w:tc>
          <w:tcPr>
            <w:tcW w:w="270" w:type="dxa"/>
          </w:tcPr>
          <w:p w14:paraId="52A06C7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Pr>
          <w:p w14:paraId="6F6D27F4"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3"/>
              </w:tabs>
              <w:ind w:left="-108" w:right="-25"/>
              <w:jc w:val="thaiDistribute"/>
              <w:rPr>
                <w:rFonts w:ascii="Times New Roman" w:hAnsi="Times New Roman" w:cs="Times New Roman"/>
                <w:b/>
                <w:bCs/>
                <w:sz w:val="22"/>
                <w:szCs w:val="22"/>
              </w:rPr>
            </w:pPr>
          </w:p>
        </w:tc>
        <w:tc>
          <w:tcPr>
            <w:tcW w:w="270" w:type="dxa"/>
            <w:gridSpan w:val="2"/>
          </w:tcPr>
          <w:p w14:paraId="49A2B3FA"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Pr>
          <w:p w14:paraId="01DF4CE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s>
              <w:ind w:left="-108" w:right="-25"/>
              <w:jc w:val="thaiDistribute"/>
              <w:rPr>
                <w:rFonts w:ascii="Times New Roman" w:hAnsi="Times New Roman" w:cs="Times New Roman"/>
                <w:b/>
                <w:bCs/>
                <w:sz w:val="22"/>
                <w:szCs w:val="22"/>
              </w:rPr>
            </w:pPr>
          </w:p>
        </w:tc>
        <w:tc>
          <w:tcPr>
            <w:tcW w:w="270" w:type="dxa"/>
            <w:gridSpan w:val="2"/>
          </w:tcPr>
          <w:p w14:paraId="6E94D2B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Pr>
          <w:p w14:paraId="5E639550"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ind w:left="-108" w:right="-25"/>
              <w:jc w:val="thaiDistribute"/>
              <w:rPr>
                <w:rFonts w:ascii="Times New Roman" w:hAnsi="Times New Roman" w:cs="Times New Roman"/>
                <w:b/>
                <w:bCs/>
                <w:sz w:val="22"/>
                <w:szCs w:val="22"/>
              </w:rPr>
            </w:pPr>
          </w:p>
        </w:tc>
      </w:tr>
      <w:tr w:rsidR="008664D5" w:rsidRPr="001219F9" w14:paraId="594C8E00" w14:textId="77777777" w:rsidTr="00F41898">
        <w:tc>
          <w:tcPr>
            <w:tcW w:w="3960" w:type="dxa"/>
          </w:tcPr>
          <w:p w14:paraId="6E8931D4" w14:textId="77777777" w:rsidR="008664D5" w:rsidRPr="004E4F5C"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sz w:val="22"/>
                <w:szCs w:val="22"/>
              </w:rPr>
              <w:t>Subsidiaries</w:t>
            </w:r>
          </w:p>
        </w:tc>
        <w:tc>
          <w:tcPr>
            <w:tcW w:w="1350" w:type="dxa"/>
            <w:tcBorders>
              <w:bottom w:val="double" w:sz="4" w:space="0" w:color="auto"/>
            </w:tcBorders>
          </w:tcPr>
          <w:p w14:paraId="2049925F" w14:textId="1F1AAB56"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4180FFD5"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Borders>
              <w:bottom w:val="double" w:sz="4" w:space="0" w:color="auto"/>
            </w:tcBorders>
          </w:tcPr>
          <w:p w14:paraId="0CE3667F" w14:textId="77777777" w:rsidR="008664D5" w:rsidRPr="0050198F"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50198F">
              <w:rPr>
                <w:rFonts w:ascii="Times New Roman" w:hAnsi="Times New Roman" w:cs="Times New Roman"/>
                <w:b/>
                <w:bCs/>
                <w:sz w:val="22"/>
                <w:szCs w:val="22"/>
              </w:rPr>
              <w:t>-</w:t>
            </w:r>
          </w:p>
        </w:tc>
        <w:tc>
          <w:tcPr>
            <w:tcW w:w="270" w:type="dxa"/>
            <w:gridSpan w:val="2"/>
          </w:tcPr>
          <w:p w14:paraId="0ADFE0F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Borders>
              <w:bottom w:val="double" w:sz="4" w:space="0" w:color="auto"/>
            </w:tcBorders>
          </w:tcPr>
          <w:p w14:paraId="49C7355B" w14:textId="4A051EA9" w:rsidR="008664D5"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3,283</w:t>
            </w:r>
          </w:p>
        </w:tc>
        <w:tc>
          <w:tcPr>
            <w:tcW w:w="270" w:type="dxa"/>
            <w:gridSpan w:val="2"/>
          </w:tcPr>
          <w:p w14:paraId="7A56D007"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Borders>
              <w:bottom w:val="double" w:sz="4" w:space="0" w:color="auto"/>
            </w:tcBorders>
          </w:tcPr>
          <w:p w14:paraId="6F7792ED" w14:textId="1B50DFF6"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3,199</w:t>
            </w:r>
          </w:p>
        </w:tc>
      </w:tr>
      <w:tr w:rsidR="008664D5" w:rsidRPr="001219F9" w14:paraId="1CB7E178" w14:textId="77777777" w:rsidTr="00F41898">
        <w:tc>
          <w:tcPr>
            <w:tcW w:w="3960" w:type="dxa"/>
          </w:tcPr>
          <w:p w14:paraId="63F238EC" w14:textId="77777777" w:rsidR="008664D5" w:rsidRPr="004E4F5C"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350" w:type="dxa"/>
            <w:tcBorders>
              <w:top w:val="double" w:sz="4" w:space="0" w:color="auto"/>
            </w:tcBorders>
          </w:tcPr>
          <w:p w14:paraId="5E7E9185" w14:textId="77777777" w:rsidR="008664D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8A188B6"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Borders>
              <w:top w:val="double" w:sz="4" w:space="0" w:color="auto"/>
            </w:tcBorders>
          </w:tcPr>
          <w:p w14:paraId="28068F73" w14:textId="77777777" w:rsidR="008664D5" w:rsidRPr="0050198F"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gridSpan w:val="2"/>
          </w:tcPr>
          <w:p w14:paraId="1EBA06BF"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Borders>
              <w:top w:val="double" w:sz="4" w:space="0" w:color="auto"/>
            </w:tcBorders>
          </w:tcPr>
          <w:p w14:paraId="61A18A4D" w14:textId="77777777" w:rsidR="008664D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gridSpan w:val="2"/>
          </w:tcPr>
          <w:p w14:paraId="0D439FAA"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Borders>
              <w:top w:val="double" w:sz="4" w:space="0" w:color="auto"/>
            </w:tcBorders>
          </w:tcPr>
          <w:p w14:paraId="7651019D" w14:textId="77777777" w:rsidR="008664D5" w:rsidRPr="00BA726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69610B" w:rsidRPr="001219F9" w14:paraId="1ACBBC29" w14:textId="77777777" w:rsidTr="00F41898">
        <w:tc>
          <w:tcPr>
            <w:tcW w:w="3960" w:type="dxa"/>
          </w:tcPr>
          <w:p w14:paraId="50D853D5" w14:textId="7CDCD2D5" w:rsidR="0069610B" w:rsidRPr="004E4F5C" w:rsidRDefault="00C331B8"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b/>
                <w:bCs/>
                <w:sz w:val="22"/>
                <w:szCs w:val="22"/>
              </w:rPr>
            </w:pPr>
            <w:r w:rsidRPr="004E4F5C">
              <w:rPr>
                <w:rFonts w:ascii="Times New Roman" w:hAnsi="Times New Roman" w:cs="Times New Roman"/>
                <w:b/>
                <w:bCs/>
                <w:sz w:val="22"/>
                <w:szCs w:val="22"/>
              </w:rPr>
              <w:t>L</w:t>
            </w:r>
            <w:r w:rsidR="0069610B" w:rsidRPr="004E4F5C">
              <w:rPr>
                <w:rFonts w:ascii="Times New Roman" w:hAnsi="Times New Roman" w:cs="Times New Roman"/>
                <w:b/>
                <w:bCs/>
                <w:sz w:val="22"/>
                <w:szCs w:val="22"/>
              </w:rPr>
              <w:t>oan</w:t>
            </w:r>
            <w:r w:rsidRPr="004E4F5C">
              <w:rPr>
                <w:rFonts w:ascii="Times New Roman" w:hAnsi="Times New Roman" w:cs="Times New Roman"/>
                <w:b/>
                <w:bCs/>
                <w:sz w:val="22"/>
                <w:szCs w:val="22"/>
              </w:rPr>
              <w:t>s</w:t>
            </w:r>
            <w:r w:rsidR="0069610B" w:rsidRPr="004E4F5C">
              <w:rPr>
                <w:rFonts w:ascii="Times New Roman" w:hAnsi="Times New Roman" w:cs="Times New Roman"/>
                <w:b/>
                <w:bCs/>
                <w:sz w:val="22"/>
                <w:szCs w:val="22"/>
              </w:rPr>
              <w:t xml:space="preserve"> </w:t>
            </w:r>
            <w:r w:rsidRPr="004E4F5C">
              <w:rPr>
                <w:rFonts w:ascii="Times New Roman" w:hAnsi="Times New Roman" w:cs="Times New Roman"/>
                <w:b/>
                <w:bCs/>
                <w:sz w:val="22"/>
                <w:szCs w:val="22"/>
              </w:rPr>
              <w:t>to</w:t>
            </w:r>
          </w:p>
        </w:tc>
        <w:tc>
          <w:tcPr>
            <w:tcW w:w="1350" w:type="dxa"/>
          </w:tcPr>
          <w:p w14:paraId="1614F3DD" w14:textId="77777777" w:rsidR="0069610B"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3CDC24D3"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Pr>
          <w:p w14:paraId="647D8DB0" w14:textId="77777777" w:rsidR="0069610B" w:rsidRPr="0050198F"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gridSpan w:val="2"/>
          </w:tcPr>
          <w:p w14:paraId="3FB18D60"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Pr>
          <w:p w14:paraId="1989800F" w14:textId="77777777" w:rsidR="0069610B"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gridSpan w:val="2"/>
          </w:tcPr>
          <w:p w14:paraId="4B026D4E"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Pr>
          <w:p w14:paraId="37282978" w14:textId="77777777" w:rsidR="0069610B" w:rsidRPr="00BA7265"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69610B" w:rsidRPr="001219F9" w14:paraId="0EA70710" w14:textId="77777777" w:rsidTr="00F41898">
        <w:tc>
          <w:tcPr>
            <w:tcW w:w="3960" w:type="dxa"/>
          </w:tcPr>
          <w:p w14:paraId="2BDD94E5" w14:textId="0B6B6824" w:rsidR="0069610B" w:rsidRPr="004E4F5C"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sz w:val="22"/>
                <w:szCs w:val="22"/>
              </w:rPr>
              <w:t>Subsidiaries</w:t>
            </w:r>
          </w:p>
        </w:tc>
        <w:tc>
          <w:tcPr>
            <w:tcW w:w="1350" w:type="dxa"/>
          </w:tcPr>
          <w:p w14:paraId="6EA5DD33" w14:textId="6042F7B4" w:rsidR="0069610B" w:rsidRDefault="00C331B8"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6C23CD5C"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Pr>
          <w:p w14:paraId="348A288D" w14:textId="0425A0BE" w:rsidR="0069610B" w:rsidRPr="0050198F" w:rsidRDefault="00C331B8"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gridSpan w:val="2"/>
          </w:tcPr>
          <w:p w14:paraId="334272E1"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Pr>
          <w:p w14:paraId="173DEA6C" w14:textId="4A5B6376" w:rsidR="0069610B" w:rsidRDefault="00C331B8"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1,000</w:t>
            </w:r>
          </w:p>
        </w:tc>
        <w:tc>
          <w:tcPr>
            <w:tcW w:w="270" w:type="dxa"/>
            <w:gridSpan w:val="2"/>
          </w:tcPr>
          <w:p w14:paraId="3D56EC0E"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Pr>
          <w:p w14:paraId="4AAA9F1D" w14:textId="2F038BFF" w:rsidR="0069610B" w:rsidRPr="00BA7265" w:rsidRDefault="00C331B8" w:rsidP="00C331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0"/>
              </w:tabs>
              <w:ind w:left="-108" w:right="-99"/>
              <w:rPr>
                <w:rFonts w:ascii="Times New Roman" w:hAnsi="Times New Roman" w:cs="Times New Roman"/>
                <w:b/>
                <w:bCs/>
                <w:sz w:val="22"/>
                <w:szCs w:val="22"/>
              </w:rPr>
            </w:pPr>
            <w:r>
              <w:rPr>
                <w:rFonts w:ascii="Times New Roman" w:hAnsi="Times New Roman" w:cs="Times New Roman"/>
                <w:b/>
                <w:bCs/>
                <w:sz w:val="22"/>
                <w:szCs w:val="22"/>
              </w:rPr>
              <w:t>-</w:t>
            </w:r>
          </w:p>
        </w:tc>
      </w:tr>
      <w:tr w:rsidR="0069610B" w:rsidRPr="001219F9" w14:paraId="7B48D07F" w14:textId="77777777" w:rsidTr="00F41898">
        <w:tc>
          <w:tcPr>
            <w:tcW w:w="3960" w:type="dxa"/>
          </w:tcPr>
          <w:p w14:paraId="57E0A571" w14:textId="77777777" w:rsidR="0069610B" w:rsidRPr="004E4F5C"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p>
        </w:tc>
        <w:tc>
          <w:tcPr>
            <w:tcW w:w="1350" w:type="dxa"/>
            <w:tcBorders>
              <w:top w:val="double" w:sz="4" w:space="0" w:color="auto"/>
            </w:tcBorders>
          </w:tcPr>
          <w:p w14:paraId="6037CDF8" w14:textId="77777777" w:rsidR="0069610B"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57E58ED7"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Borders>
              <w:top w:val="double" w:sz="4" w:space="0" w:color="auto"/>
            </w:tcBorders>
          </w:tcPr>
          <w:p w14:paraId="1CA5AF97" w14:textId="77777777" w:rsidR="0069610B" w:rsidRPr="0050198F"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gridSpan w:val="2"/>
          </w:tcPr>
          <w:p w14:paraId="1B4DF366"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Borders>
              <w:top w:val="double" w:sz="4" w:space="0" w:color="auto"/>
            </w:tcBorders>
          </w:tcPr>
          <w:p w14:paraId="187F44BB" w14:textId="77777777" w:rsidR="0069610B"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gridSpan w:val="2"/>
          </w:tcPr>
          <w:p w14:paraId="657C8802" w14:textId="77777777" w:rsidR="0069610B" w:rsidRPr="001219F9"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Borders>
              <w:top w:val="double" w:sz="4" w:space="0" w:color="auto"/>
            </w:tcBorders>
          </w:tcPr>
          <w:p w14:paraId="757A98E7" w14:textId="77777777" w:rsidR="0069610B" w:rsidRPr="00BA7265" w:rsidRDefault="0069610B"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8664D5" w:rsidRPr="001219F9" w14:paraId="27F2C9FD" w14:textId="77777777" w:rsidTr="00F41898">
        <w:tc>
          <w:tcPr>
            <w:tcW w:w="3960" w:type="dxa"/>
          </w:tcPr>
          <w:p w14:paraId="68F0EB1D" w14:textId="3B1BF8A7" w:rsidR="008664D5" w:rsidRPr="004E4F5C"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4E4F5C">
              <w:rPr>
                <w:rFonts w:ascii="Times New Roman" w:hAnsi="Times New Roman" w:cs="Times New Roman"/>
                <w:b/>
                <w:bCs/>
                <w:sz w:val="22"/>
                <w:szCs w:val="22"/>
              </w:rPr>
              <w:t>Trade accounts payable</w:t>
            </w:r>
          </w:p>
        </w:tc>
        <w:tc>
          <w:tcPr>
            <w:tcW w:w="1350" w:type="dxa"/>
          </w:tcPr>
          <w:p w14:paraId="7D789544" w14:textId="77777777" w:rsidR="008664D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p>
        </w:tc>
        <w:tc>
          <w:tcPr>
            <w:tcW w:w="270" w:type="dxa"/>
          </w:tcPr>
          <w:p w14:paraId="16035AD3"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Pr>
          <w:p w14:paraId="19C013B7" w14:textId="77777777" w:rsidR="008664D5" w:rsidRPr="0050198F"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p>
        </w:tc>
        <w:tc>
          <w:tcPr>
            <w:tcW w:w="270" w:type="dxa"/>
            <w:gridSpan w:val="2"/>
          </w:tcPr>
          <w:p w14:paraId="78C11CC2"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Pr>
          <w:p w14:paraId="2379310B" w14:textId="77777777" w:rsidR="008664D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p>
        </w:tc>
        <w:tc>
          <w:tcPr>
            <w:tcW w:w="270" w:type="dxa"/>
            <w:gridSpan w:val="2"/>
          </w:tcPr>
          <w:p w14:paraId="7B5B427E"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Pr>
          <w:p w14:paraId="7712D142" w14:textId="77777777" w:rsidR="008664D5" w:rsidRPr="00BA726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p>
        </w:tc>
      </w:tr>
      <w:tr w:rsidR="008664D5" w:rsidRPr="001219F9" w14:paraId="6ADD2F05" w14:textId="77777777" w:rsidTr="00F41898">
        <w:tc>
          <w:tcPr>
            <w:tcW w:w="3960" w:type="dxa"/>
          </w:tcPr>
          <w:p w14:paraId="0DF97573" w14:textId="3B1EEFAB"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7" w:right="-25"/>
              <w:jc w:val="thaiDistribute"/>
              <w:rPr>
                <w:rFonts w:ascii="Times New Roman" w:hAnsi="Times New Roman" w:cs="Times New Roman"/>
                <w:sz w:val="22"/>
                <w:szCs w:val="22"/>
              </w:rPr>
            </w:pPr>
            <w:r w:rsidRPr="001219F9">
              <w:rPr>
                <w:rFonts w:ascii="Times New Roman" w:hAnsi="Times New Roman" w:cs="Times New Roman"/>
                <w:sz w:val="22"/>
                <w:szCs w:val="22"/>
              </w:rPr>
              <w:t>Subsidiaries</w:t>
            </w:r>
          </w:p>
        </w:tc>
        <w:tc>
          <w:tcPr>
            <w:tcW w:w="1350" w:type="dxa"/>
            <w:tcBorders>
              <w:bottom w:val="double" w:sz="4" w:space="0" w:color="auto"/>
            </w:tcBorders>
          </w:tcPr>
          <w:p w14:paraId="361B7E57" w14:textId="62683017" w:rsidR="008664D5" w:rsidRDefault="00C331B8"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1"/>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w:t>
            </w:r>
          </w:p>
        </w:tc>
        <w:tc>
          <w:tcPr>
            <w:tcW w:w="270" w:type="dxa"/>
          </w:tcPr>
          <w:p w14:paraId="57CAA6F9"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70" w:type="dxa"/>
            <w:gridSpan w:val="2"/>
            <w:tcBorders>
              <w:bottom w:val="double" w:sz="4" w:space="0" w:color="auto"/>
            </w:tcBorders>
          </w:tcPr>
          <w:p w14:paraId="1474705B" w14:textId="3D26D5D9" w:rsidR="008664D5" w:rsidRPr="0050198F"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ind w:left="-108" w:right="-25"/>
              <w:jc w:val="thaiDistribute"/>
              <w:rPr>
                <w:rFonts w:ascii="Times New Roman" w:hAnsi="Times New Roman" w:cs="Times New Roman"/>
                <w:b/>
                <w:bCs/>
                <w:sz w:val="22"/>
                <w:szCs w:val="22"/>
              </w:rPr>
            </w:pPr>
            <w:r w:rsidRPr="001219F9">
              <w:rPr>
                <w:rFonts w:ascii="Times New Roman" w:hAnsi="Times New Roman" w:cs="Times New Roman"/>
                <w:b/>
                <w:bCs/>
                <w:sz w:val="22"/>
                <w:szCs w:val="22"/>
              </w:rPr>
              <w:t>-</w:t>
            </w:r>
          </w:p>
        </w:tc>
        <w:tc>
          <w:tcPr>
            <w:tcW w:w="270" w:type="dxa"/>
            <w:gridSpan w:val="2"/>
          </w:tcPr>
          <w:p w14:paraId="52071AFD"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348" w:type="dxa"/>
            <w:gridSpan w:val="2"/>
            <w:tcBorders>
              <w:bottom w:val="double" w:sz="4" w:space="0" w:color="auto"/>
            </w:tcBorders>
          </w:tcPr>
          <w:p w14:paraId="75A34422" w14:textId="6BCBB7EB" w:rsidR="008664D5" w:rsidRDefault="007843F1"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15" w:right="-29"/>
              <w:jc w:val="thaiDistribute"/>
              <w:rPr>
                <w:rFonts w:ascii="Times New Roman" w:hAnsi="Times New Roman" w:cs="Times New Roman"/>
                <w:b/>
                <w:bCs/>
                <w:sz w:val="22"/>
                <w:szCs w:val="22"/>
              </w:rPr>
            </w:pPr>
            <w:r>
              <w:rPr>
                <w:rFonts w:ascii="Times New Roman" w:hAnsi="Times New Roman" w:cs="Times New Roman"/>
                <w:b/>
                <w:bCs/>
                <w:sz w:val="22"/>
                <w:szCs w:val="22"/>
              </w:rPr>
              <w:t>210,737</w:t>
            </w:r>
          </w:p>
        </w:tc>
        <w:tc>
          <w:tcPr>
            <w:tcW w:w="270" w:type="dxa"/>
            <w:gridSpan w:val="2"/>
          </w:tcPr>
          <w:p w14:paraId="1379BF98" w14:textId="77777777" w:rsidR="008664D5" w:rsidRPr="001219F9"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8"/>
                <w:tab w:val="decimal" w:pos="882"/>
              </w:tabs>
              <w:ind w:left="-108" w:right="-25"/>
              <w:jc w:val="thaiDistribute"/>
              <w:rPr>
                <w:rFonts w:ascii="Times New Roman" w:hAnsi="Times New Roman" w:cs="Times New Roman"/>
                <w:b/>
                <w:bCs/>
                <w:sz w:val="22"/>
                <w:szCs w:val="22"/>
              </w:rPr>
            </w:pPr>
          </w:p>
        </w:tc>
        <w:tc>
          <w:tcPr>
            <w:tcW w:w="1262" w:type="dxa"/>
            <w:gridSpan w:val="2"/>
            <w:tcBorders>
              <w:bottom w:val="double" w:sz="4" w:space="0" w:color="auto"/>
            </w:tcBorders>
          </w:tcPr>
          <w:p w14:paraId="40B7EBC8" w14:textId="4DB6394A" w:rsidR="008664D5" w:rsidRPr="00BA7265" w:rsidRDefault="008664D5" w:rsidP="00866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left="-108" w:right="-99"/>
              <w:rPr>
                <w:rFonts w:ascii="Times New Roman" w:hAnsi="Times New Roman" w:cs="Times New Roman"/>
                <w:b/>
                <w:bCs/>
                <w:sz w:val="22"/>
                <w:szCs w:val="22"/>
              </w:rPr>
            </w:pPr>
            <w:r w:rsidRPr="00BA7265">
              <w:rPr>
                <w:rFonts w:ascii="Times New Roman" w:hAnsi="Times New Roman" w:cs="Times New Roman"/>
                <w:b/>
                <w:bCs/>
                <w:sz w:val="22"/>
                <w:szCs w:val="22"/>
              </w:rPr>
              <w:t>146,725</w:t>
            </w:r>
          </w:p>
        </w:tc>
      </w:tr>
    </w:tbl>
    <w:p w14:paraId="4F7E9939" w14:textId="77777777" w:rsidR="005A6115" w:rsidRPr="005A6115" w:rsidRDefault="005A6115" w:rsidP="00056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4"/>
          <w:szCs w:val="24"/>
        </w:rPr>
      </w:pPr>
    </w:p>
    <w:p w14:paraId="761FCC15" w14:textId="660C0B97" w:rsidR="00EF537F" w:rsidRPr="00204ADA" w:rsidRDefault="007843F1" w:rsidP="005A61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204ADA">
        <w:rPr>
          <w:rFonts w:ascii="Times New Roman" w:hAnsi="Times New Roman" w:cstheme="minorBidi"/>
          <w:sz w:val="22"/>
          <w:szCs w:val="22"/>
        </w:rPr>
        <w:t>As at 30 September 2025, the Company had loans to i</w:t>
      </w:r>
      <w:r w:rsidR="00056E88" w:rsidRPr="00204ADA">
        <w:rPr>
          <w:rFonts w:ascii="Times New Roman" w:hAnsi="Times New Roman" w:cstheme="minorBidi"/>
          <w:sz w:val="22"/>
          <w:szCs w:val="22"/>
        </w:rPr>
        <w:t>ts</w:t>
      </w:r>
      <w:r w:rsidRPr="00204ADA">
        <w:rPr>
          <w:rFonts w:ascii="Times New Roman" w:hAnsi="Times New Roman" w:cstheme="minorBidi"/>
          <w:sz w:val="22"/>
          <w:szCs w:val="22"/>
        </w:rPr>
        <w:t xml:space="preserve"> subsidiary at the total amount</w:t>
      </w:r>
      <w:r w:rsidR="00056E88" w:rsidRPr="00204ADA">
        <w:rPr>
          <w:rFonts w:ascii="Times New Roman" w:hAnsi="Times New Roman" w:cstheme="minorBidi"/>
          <w:sz w:val="22"/>
          <w:szCs w:val="22"/>
        </w:rPr>
        <w:t>ing</w:t>
      </w:r>
      <w:r w:rsidRPr="00204ADA">
        <w:rPr>
          <w:rFonts w:ascii="Times New Roman" w:hAnsi="Times New Roman" w:cstheme="minorBidi"/>
          <w:sz w:val="22"/>
          <w:szCs w:val="22"/>
        </w:rPr>
        <w:t xml:space="preserve"> Baht 1 million for use in its operations. These loans bear interest based on the rate </w:t>
      </w:r>
      <w:r w:rsidR="00056E88" w:rsidRPr="00204ADA">
        <w:rPr>
          <w:rFonts w:ascii="Times New Roman" w:hAnsi="Times New Roman" w:cstheme="minorBidi"/>
          <w:sz w:val="22"/>
          <w:szCs w:val="22"/>
        </w:rPr>
        <w:t>prescribed</w:t>
      </w:r>
      <w:r w:rsidRPr="00204ADA">
        <w:rPr>
          <w:rFonts w:ascii="Times New Roman" w:hAnsi="Times New Roman" w:cstheme="minorBidi"/>
          <w:sz w:val="22"/>
          <w:szCs w:val="22"/>
        </w:rPr>
        <w:t xml:space="preserve"> in the loan agreement and fully paid as </w:t>
      </w:r>
      <w:r w:rsidR="00056E88" w:rsidRPr="00204ADA">
        <w:rPr>
          <w:rFonts w:ascii="Times New Roman" w:hAnsi="Times New Roman" w:cstheme="minorBidi"/>
          <w:sz w:val="22"/>
          <w:szCs w:val="22"/>
        </w:rPr>
        <w:t>stipulated</w:t>
      </w:r>
      <w:r w:rsidRPr="00204ADA">
        <w:rPr>
          <w:rFonts w:ascii="Times New Roman" w:hAnsi="Times New Roman" w:cstheme="minorBidi"/>
          <w:sz w:val="22"/>
          <w:szCs w:val="22"/>
        </w:rPr>
        <w:t xml:space="preserve"> in the loan agreement. However, in September 2025, the Company amended the interest rate </w:t>
      </w:r>
      <w:r w:rsidR="00056E88" w:rsidRPr="00204ADA">
        <w:rPr>
          <w:rFonts w:ascii="Times New Roman" w:hAnsi="Times New Roman" w:cstheme="minorBidi"/>
          <w:sz w:val="22"/>
          <w:szCs w:val="22"/>
        </w:rPr>
        <w:t xml:space="preserve">to </w:t>
      </w:r>
      <w:r w:rsidRPr="00204ADA">
        <w:rPr>
          <w:rFonts w:ascii="Times New Roman" w:hAnsi="Times New Roman" w:cstheme="minorBidi"/>
          <w:sz w:val="22"/>
          <w:szCs w:val="22"/>
        </w:rPr>
        <w:t>2.14%</w:t>
      </w:r>
      <w:r w:rsidR="00E81538" w:rsidRPr="00204ADA">
        <w:rPr>
          <w:rFonts w:ascii="Times New Roman" w:hAnsi="Times New Roman" w:cstheme="minorBidi" w:hint="cs"/>
          <w:sz w:val="22"/>
          <w:szCs w:val="22"/>
          <w:cs/>
        </w:rPr>
        <w:t xml:space="preserve"> </w:t>
      </w:r>
      <w:r w:rsidR="00087672">
        <w:rPr>
          <w:rFonts w:ascii="Times New Roman" w:hAnsi="Times New Roman" w:cstheme="minorBidi"/>
          <w:sz w:val="22"/>
          <w:szCs w:val="22"/>
        </w:rPr>
        <w:t xml:space="preserve">and the principal is </w:t>
      </w:r>
      <w:r w:rsidRPr="00204ADA">
        <w:rPr>
          <w:rFonts w:ascii="Times New Roman" w:hAnsi="Times New Roman" w:cstheme="minorBidi"/>
          <w:sz w:val="22"/>
          <w:szCs w:val="22"/>
        </w:rPr>
        <w:t xml:space="preserve">repayable </w:t>
      </w:r>
      <w:r w:rsidR="00056E88" w:rsidRPr="00204ADA">
        <w:rPr>
          <w:rFonts w:ascii="Times New Roman" w:hAnsi="Times New Roman" w:cstheme="minorBidi"/>
          <w:sz w:val="22"/>
          <w:szCs w:val="22"/>
        </w:rPr>
        <w:t>in November 2025.</w:t>
      </w:r>
    </w:p>
    <w:p w14:paraId="197EB7FF" w14:textId="77777777" w:rsidR="00056E88" w:rsidRPr="00204ADA" w:rsidRDefault="00056E88" w:rsidP="00056E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7EFB7387" w14:textId="413A56C6" w:rsidR="00D825D9" w:rsidRPr="001219F9" w:rsidRDefault="00D825D9" w:rsidP="00AF5DEB">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1219F9">
        <w:rPr>
          <w:rFonts w:ascii="Times New Roman" w:hAnsi="Times New Roman" w:cs="Times New Roman"/>
          <w:b/>
          <w:bCs/>
          <w:sz w:val="24"/>
          <w:szCs w:val="24"/>
        </w:rPr>
        <w:t>Property, plant and equipment</w:t>
      </w:r>
    </w:p>
    <w:p w14:paraId="03AE24F5" w14:textId="77777777" w:rsidR="00B71047" w:rsidRPr="001219F9" w:rsidRDefault="00B71047"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imes New Roman"/>
          <w:spacing w:val="-4"/>
          <w:sz w:val="22"/>
          <w:szCs w:val="22"/>
        </w:rPr>
      </w:pPr>
    </w:p>
    <w:p w14:paraId="0989B946" w14:textId="666A440F" w:rsidR="00605498" w:rsidRPr="00292161" w:rsidRDefault="00605498" w:rsidP="00AF5DEB">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cstheme="minorBidi"/>
          <w:sz w:val="24"/>
          <w:szCs w:val="24"/>
        </w:rPr>
      </w:pPr>
      <w:r w:rsidRPr="00204ADA">
        <w:rPr>
          <w:rFonts w:ascii="Times New Roman" w:hAnsi="Times New Roman" w:cstheme="minorBidi"/>
          <w:sz w:val="22"/>
          <w:szCs w:val="22"/>
        </w:rPr>
        <w:t xml:space="preserve">Acquisitions, disposals and transfers of property, plant and equipment during the </w:t>
      </w:r>
      <w:r w:rsidR="008664D5" w:rsidRPr="00204ADA">
        <w:rPr>
          <w:rFonts w:ascii="Times New Roman" w:hAnsi="Times New Roman" w:cstheme="minorBidi"/>
          <w:sz w:val="22"/>
          <w:szCs w:val="22"/>
        </w:rPr>
        <w:t>nine</w:t>
      </w:r>
      <w:r w:rsidRPr="00204ADA">
        <w:rPr>
          <w:rFonts w:ascii="Times New Roman" w:hAnsi="Times New Roman" w:cstheme="minorBidi"/>
          <w:sz w:val="22"/>
          <w:szCs w:val="22"/>
          <w:cs/>
        </w:rPr>
        <w:t>-</w:t>
      </w:r>
      <w:r w:rsidRPr="00204ADA">
        <w:rPr>
          <w:rFonts w:ascii="Times New Roman" w:hAnsi="Times New Roman" w:cstheme="minorBidi"/>
          <w:sz w:val="22"/>
          <w:szCs w:val="22"/>
        </w:rPr>
        <w:t xml:space="preserve">month period ended </w:t>
      </w:r>
      <w:r w:rsidR="00BA7265" w:rsidRPr="00204ADA">
        <w:rPr>
          <w:rFonts w:ascii="Times New Roman" w:hAnsi="Times New Roman" w:cstheme="minorBidi"/>
          <w:sz w:val="22"/>
          <w:szCs w:val="22"/>
        </w:rPr>
        <w:t>3</w:t>
      </w:r>
      <w:r w:rsidR="00F12713" w:rsidRPr="00204ADA">
        <w:rPr>
          <w:rFonts w:ascii="Times New Roman" w:hAnsi="Times New Roman" w:cstheme="minorBidi"/>
          <w:sz w:val="22"/>
          <w:szCs w:val="22"/>
        </w:rPr>
        <w:t>0</w:t>
      </w:r>
      <w:r w:rsidR="00BA7265" w:rsidRPr="00204ADA">
        <w:rPr>
          <w:rFonts w:ascii="Times New Roman" w:hAnsi="Times New Roman" w:cstheme="minorBidi"/>
          <w:sz w:val="22"/>
          <w:szCs w:val="22"/>
        </w:rPr>
        <w:t xml:space="preserve"> </w:t>
      </w:r>
      <w:r w:rsidR="008664D5" w:rsidRPr="00204ADA">
        <w:rPr>
          <w:rFonts w:ascii="Times New Roman" w:hAnsi="Times New Roman" w:cstheme="minorBidi"/>
          <w:sz w:val="22"/>
          <w:szCs w:val="22"/>
        </w:rPr>
        <w:t>September</w:t>
      </w:r>
      <w:r w:rsidR="00BA7265" w:rsidRPr="00204ADA">
        <w:rPr>
          <w:rFonts w:ascii="Times New Roman" w:hAnsi="Times New Roman" w:cstheme="minorBidi"/>
          <w:sz w:val="22"/>
          <w:szCs w:val="22"/>
        </w:rPr>
        <w:t xml:space="preserve"> </w:t>
      </w:r>
      <w:r w:rsidR="00FA5628" w:rsidRPr="00204ADA">
        <w:rPr>
          <w:rFonts w:ascii="Times New Roman" w:hAnsi="Times New Roman" w:cstheme="minorBidi"/>
          <w:sz w:val="22"/>
          <w:szCs w:val="22"/>
        </w:rPr>
        <w:t>202</w:t>
      </w:r>
      <w:r w:rsidR="00BA7265" w:rsidRPr="00204ADA">
        <w:rPr>
          <w:rFonts w:ascii="Times New Roman" w:hAnsi="Times New Roman" w:cstheme="minorBidi"/>
          <w:sz w:val="22"/>
          <w:szCs w:val="22"/>
        </w:rPr>
        <w:t>5</w:t>
      </w:r>
      <w:r w:rsidRPr="00204ADA">
        <w:rPr>
          <w:rFonts w:ascii="Times New Roman" w:hAnsi="Times New Roman" w:cstheme="minorBidi"/>
          <w:sz w:val="22"/>
          <w:szCs w:val="22"/>
        </w:rPr>
        <w:t xml:space="preserve"> were as follows</w:t>
      </w:r>
      <w:r w:rsidRPr="00292161">
        <w:rPr>
          <w:rFonts w:ascii="Times New Roman" w:hAnsi="Times New Roman" w:cstheme="minorBidi"/>
          <w:sz w:val="24"/>
          <w:szCs w:val="24"/>
          <w:cs/>
        </w:rPr>
        <w:t>:</w:t>
      </w:r>
    </w:p>
    <w:p w14:paraId="29A07973" w14:textId="4A0AB8CD" w:rsidR="004A7619" w:rsidRPr="00292161" w:rsidRDefault="004A7619" w:rsidP="00AF5D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heme="minorBidi"/>
          <w:sz w:val="24"/>
          <w:szCs w:val="24"/>
        </w:rPr>
      </w:pPr>
    </w:p>
    <w:tbl>
      <w:tblPr>
        <w:tblW w:w="9271" w:type="dxa"/>
        <w:tblInd w:w="360" w:type="dxa"/>
        <w:tblLayout w:type="fixed"/>
        <w:tblCellMar>
          <w:left w:w="79" w:type="dxa"/>
          <w:right w:w="79" w:type="dxa"/>
        </w:tblCellMar>
        <w:tblLook w:val="0000" w:firstRow="0" w:lastRow="0" w:firstColumn="0" w:lastColumn="0" w:noHBand="0" w:noVBand="0"/>
      </w:tblPr>
      <w:tblGrid>
        <w:gridCol w:w="2970"/>
        <w:gridCol w:w="1436"/>
        <w:gridCol w:w="180"/>
        <w:gridCol w:w="1441"/>
        <w:gridCol w:w="183"/>
        <w:gridCol w:w="1440"/>
        <w:gridCol w:w="180"/>
        <w:gridCol w:w="1441"/>
      </w:tblGrid>
      <w:tr w:rsidR="00DC7E4A" w:rsidRPr="00292161" w14:paraId="66D2E2FD" w14:textId="77777777" w:rsidTr="00B40D01">
        <w:trPr>
          <w:cantSplit/>
        </w:trPr>
        <w:tc>
          <w:tcPr>
            <w:tcW w:w="2970" w:type="dxa"/>
          </w:tcPr>
          <w:p w14:paraId="1A910E81" w14:textId="77777777" w:rsidR="00DC7E4A" w:rsidRPr="00292161" w:rsidRDefault="00DC7E4A" w:rsidP="00D27A01">
            <w:pPr>
              <w:shd w:val="clear" w:color="auto" w:fill="FFFFFF"/>
              <w:rPr>
                <w:rFonts w:ascii="Times New Roman" w:hAnsi="Times New Roman" w:cs="Times New Roman"/>
                <w:b/>
                <w:bCs/>
                <w:i/>
                <w:iCs/>
                <w:sz w:val="22"/>
                <w:szCs w:val="22"/>
              </w:rPr>
            </w:pPr>
          </w:p>
        </w:tc>
        <w:tc>
          <w:tcPr>
            <w:tcW w:w="3057" w:type="dxa"/>
            <w:gridSpan w:val="3"/>
            <w:vAlign w:val="center"/>
          </w:tcPr>
          <w:p w14:paraId="49E6386A" w14:textId="77777777" w:rsidR="00DC7E4A" w:rsidRPr="00292161" w:rsidRDefault="00DC7E4A" w:rsidP="00D27A01">
            <w:pPr>
              <w:pStyle w:val="acctmergecolhdg"/>
              <w:spacing w:line="240" w:lineRule="atLeast"/>
              <w:rPr>
                <w:rFonts w:cs="Times New Roman"/>
                <w:szCs w:val="22"/>
              </w:rPr>
            </w:pPr>
            <w:r w:rsidRPr="00292161">
              <w:rPr>
                <w:rFonts w:cs="Times New Roman"/>
                <w:szCs w:val="22"/>
              </w:rPr>
              <w:t>Consolidated</w:t>
            </w:r>
          </w:p>
          <w:p w14:paraId="200F1446" w14:textId="77777777" w:rsidR="00DC7E4A" w:rsidRPr="00292161" w:rsidRDefault="00DC7E4A" w:rsidP="00D27A01">
            <w:pPr>
              <w:pStyle w:val="acctmergecolhdg"/>
              <w:spacing w:line="240" w:lineRule="atLeast"/>
              <w:rPr>
                <w:rFonts w:cs="Times New Roman"/>
                <w:bCs/>
                <w:szCs w:val="22"/>
              </w:rPr>
            </w:pPr>
            <w:r w:rsidRPr="00292161">
              <w:rPr>
                <w:rFonts w:cs="Times New Roman"/>
                <w:szCs w:val="22"/>
              </w:rPr>
              <w:t>financial statements</w:t>
            </w:r>
          </w:p>
        </w:tc>
        <w:tc>
          <w:tcPr>
            <w:tcW w:w="183" w:type="dxa"/>
            <w:vAlign w:val="center"/>
          </w:tcPr>
          <w:p w14:paraId="7D898C21"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b/>
                <w:sz w:val="22"/>
                <w:szCs w:val="22"/>
                <w:lang w:val="en-GB" w:bidi="ar-SA"/>
              </w:rPr>
            </w:pPr>
          </w:p>
        </w:tc>
        <w:tc>
          <w:tcPr>
            <w:tcW w:w="3061" w:type="dxa"/>
            <w:gridSpan w:val="3"/>
            <w:vAlign w:val="center"/>
          </w:tcPr>
          <w:p w14:paraId="20D1D1DD" w14:textId="77777777" w:rsidR="00DC7E4A" w:rsidRPr="00292161" w:rsidRDefault="00DC7E4A" w:rsidP="00D27A01">
            <w:pPr>
              <w:pStyle w:val="acctmergecolhdg"/>
              <w:spacing w:line="240" w:lineRule="atLeast"/>
              <w:rPr>
                <w:rFonts w:cs="Times New Roman"/>
                <w:szCs w:val="22"/>
              </w:rPr>
            </w:pPr>
            <w:r w:rsidRPr="00292161">
              <w:rPr>
                <w:rFonts w:cs="Times New Roman"/>
                <w:szCs w:val="22"/>
              </w:rPr>
              <w:t>Separate</w:t>
            </w:r>
          </w:p>
          <w:p w14:paraId="2C6CD923" w14:textId="77777777" w:rsidR="00DC7E4A" w:rsidRPr="00292161" w:rsidRDefault="00DC7E4A" w:rsidP="00D27A01">
            <w:pPr>
              <w:pStyle w:val="acctmergecolhdg"/>
              <w:spacing w:line="240" w:lineRule="atLeast"/>
              <w:rPr>
                <w:rFonts w:cs="Times New Roman"/>
                <w:b w:val="0"/>
                <w:bCs/>
                <w:szCs w:val="22"/>
                <w:lang w:val="en-US" w:bidi="th-TH"/>
              </w:rPr>
            </w:pPr>
            <w:r w:rsidRPr="00292161">
              <w:rPr>
                <w:rFonts w:cs="Times New Roman"/>
                <w:szCs w:val="22"/>
              </w:rPr>
              <w:t>financial statements</w:t>
            </w:r>
          </w:p>
        </w:tc>
      </w:tr>
      <w:tr w:rsidR="00DC7E4A" w:rsidRPr="00292161" w14:paraId="6F75A902" w14:textId="77777777" w:rsidTr="00B40D01">
        <w:trPr>
          <w:cantSplit/>
          <w:trHeight w:val="103"/>
        </w:trPr>
        <w:tc>
          <w:tcPr>
            <w:tcW w:w="2970" w:type="dxa"/>
          </w:tcPr>
          <w:p w14:paraId="435AE47E"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90"/>
              <w:rPr>
                <w:rFonts w:ascii="Times New Roman" w:hAnsi="Times New Roman" w:cs="Times New Roman"/>
                <w:sz w:val="22"/>
                <w:szCs w:val="22"/>
                <w:lang w:val="en-GB" w:bidi="ar-SA"/>
              </w:rPr>
            </w:pPr>
          </w:p>
        </w:tc>
        <w:tc>
          <w:tcPr>
            <w:tcW w:w="1436" w:type="dxa"/>
          </w:tcPr>
          <w:p w14:paraId="10FC94C9"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Acquisitions</w:t>
            </w:r>
          </w:p>
          <w:p w14:paraId="44E4A2C9" w14:textId="14E3C6D6"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292161">
              <w:rPr>
                <w:rFonts w:ascii="Times New Roman" w:hAnsi="Times New Roman" w:cs="Times New Roman"/>
                <w:sz w:val="22"/>
                <w:szCs w:val="22"/>
                <w:lang w:val="en-GB" w:bidi="ar-SA"/>
              </w:rPr>
              <w:t>and</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transfers in</w:t>
            </w:r>
            <w:r w:rsidRPr="00292161">
              <w:rPr>
                <w:rFonts w:ascii="Times New Roman" w:hAnsi="Times New Roman" w:cs="Times New Roman"/>
                <w:sz w:val="22"/>
                <w:szCs w:val="22"/>
                <w:cs/>
                <w:lang w:val="en-GB"/>
              </w:rPr>
              <w:t xml:space="preserve"> - </w:t>
            </w:r>
            <w:r w:rsidRPr="00292161">
              <w:rPr>
                <w:rFonts w:ascii="Times New Roman" w:hAnsi="Times New Roman" w:cs="Times New Roman"/>
                <w:sz w:val="22"/>
                <w:szCs w:val="22"/>
                <w:lang w:val="en-GB" w:bidi="ar-SA"/>
              </w:rPr>
              <w:t>at cost</w:t>
            </w:r>
          </w:p>
        </w:tc>
        <w:tc>
          <w:tcPr>
            <w:tcW w:w="180" w:type="dxa"/>
          </w:tcPr>
          <w:p w14:paraId="1245C29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vAlign w:val="bottom"/>
          </w:tcPr>
          <w:p w14:paraId="19474FA9"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Disposals</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 xml:space="preserve">and transfers out </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net book value</w:t>
            </w:r>
          </w:p>
        </w:tc>
        <w:tc>
          <w:tcPr>
            <w:tcW w:w="183" w:type="dxa"/>
          </w:tcPr>
          <w:p w14:paraId="5FC7C555"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0" w:type="dxa"/>
          </w:tcPr>
          <w:p w14:paraId="0DEA3DE6"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Acquisitions</w:t>
            </w:r>
          </w:p>
          <w:p w14:paraId="6E55693C"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rtl/>
                <w:cs/>
                <w:lang w:val="en-GB" w:bidi="ar-SA"/>
              </w:rPr>
            </w:pPr>
            <w:r w:rsidRPr="00292161">
              <w:rPr>
                <w:rFonts w:ascii="Times New Roman" w:hAnsi="Times New Roman" w:cs="Times New Roman"/>
                <w:sz w:val="22"/>
                <w:szCs w:val="22"/>
                <w:lang w:val="en-GB" w:bidi="ar-SA"/>
              </w:rPr>
              <w:t>and</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transfers in</w:t>
            </w:r>
            <w:r w:rsidRPr="00292161">
              <w:rPr>
                <w:rFonts w:ascii="Times New Roman" w:hAnsi="Times New Roman" w:cs="Times New Roman"/>
                <w:sz w:val="22"/>
                <w:szCs w:val="22"/>
                <w:cs/>
                <w:lang w:val="en-GB"/>
              </w:rPr>
              <w:t xml:space="preserve"> - </w:t>
            </w:r>
            <w:r w:rsidRPr="00292161">
              <w:rPr>
                <w:rFonts w:ascii="Times New Roman" w:hAnsi="Times New Roman" w:cs="Times New Roman"/>
                <w:sz w:val="22"/>
                <w:szCs w:val="22"/>
                <w:lang w:val="en-GB" w:bidi="ar-SA"/>
              </w:rPr>
              <w:t>at cost</w:t>
            </w:r>
          </w:p>
        </w:tc>
        <w:tc>
          <w:tcPr>
            <w:tcW w:w="180" w:type="dxa"/>
          </w:tcPr>
          <w:p w14:paraId="5DB303F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sz w:val="22"/>
                <w:szCs w:val="22"/>
                <w:lang w:val="en-GB" w:bidi="ar-SA"/>
              </w:rPr>
            </w:pPr>
          </w:p>
        </w:tc>
        <w:tc>
          <w:tcPr>
            <w:tcW w:w="1441" w:type="dxa"/>
          </w:tcPr>
          <w:p w14:paraId="37AC7E4A" w14:textId="77777777" w:rsidR="00DC7E4A" w:rsidRPr="00292161" w:rsidRDefault="00DC7E4A" w:rsidP="007D1BE6">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88"/>
              <w:jc w:val="center"/>
              <w:rPr>
                <w:rFonts w:ascii="Times New Roman" w:hAnsi="Times New Roman" w:cs="Times New Roman"/>
                <w:sz w:val="22"/>
                <w:szCs w:val="22"/>
                <w:lang w:val="en-GB" w:bidi="ar-SA"/>
              </w:rPr>
            </w:pPr>
            <w:r w:rsidRPr="00292161">
              <w:rPr>
                <w:rFonts w:ascii="Times New Roman" w:hAnsi="Times New Roman" w:cs="Times New Roman"/>
                <w:sz w:val="22"/>
                <w:szCs w:val="22"/>
                <w:lang w:val="en-GB" w:bidi="ar-SA"/>
              </w:rPr>
              <w:t>Disposals</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 xml:space="preserve">and transfers out </w:t>
            </w:r>
            <w:r w:rsidRPr="00292161">
              <w:rPr>
                <w:rFonts w:ascii="Times New Roman" w:hAnsi="Times New Roman" w:cs="Times New Roman"/>
                <w:sz w:val="22"/>
                <w:szCs w:val="22"/>
                <w:cs/>
                <w:lang w:val="en-GB"/>
              </w:rPr>
              <w:t xml:space="preserve">- </w:t>
            </w:r>
            <w:r w:rsidRPr="00292161">
              <w:rPr>
                <w:rFonts w:ascii="Times New Roman" w:hAnsi="Times New Roman" w:cs="Times New Roman"/>
                <w:sz w:val="22"/>
                <w:szCs w:val="22"/>
                <w:lang w:val="en-GB" w:bidi="ar-SA"/>
              </w:rPr>
              <w:t>net book value</w:t>
            </w:r>
          </w:p>
        </w:tc>
      </w:tr>
      <w:tr w:rsidR="00DC7E4A" w:rsidRPr="00292161" w14:paraId="652ADFFA" w14:textId="77777777" w:rsidTr="00B40D01">
        <w:trPr>
          <w:cantSplit/>
        </w:trPr>
        <w:tc>
          <w:tcPr>
            <w:tcW w:w="2970" w:type="dxa"/>
          </w:tcPr>
          <w:p w14:paraId="0FE1A08C" w14:textId="77777777" w:rsidR="00DC7E4A" w:rsidRPr="00292161" w:rsidRDefault="00DC7E4A" w:rsidP="00D27A01">
            <w:pPr>
              <w:shd w:val="clear" w:color="auto" w:fill="FFFFFF"/>
              <w:ind w:left="90"/>
              <w:rPr>
                <w:rFonts w:ascii="Times New Roman" w:hAnsi="Times New Roman" w:cs="Times New Roman"/>
                <w:b/>
                <w:bCs/>
                <w:i/>
                <w:iCs/>
                <w:sz w:val="22"/>
                <w:szCs w:val="22"/>
              </w:rPr>
            </w:pPr>
          </w:p>
        </w:tc>
        <w:tc>
          <w:tcPr>
            <w:tcW w:w="6301" w:type="dxa"/>
            <w:gridSpan w:val="7"/>
          </w:tcPr>
          <w:p w14:paraId="5DD8E736" w14:textId="77777777" w:rsidR="00DC7E4A" w:rsidRPr="00292161" w:rsidRDefault="00DC7E4A"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lang w:val="en-GB" w:bidi="ar-SA"/>
              </w:rPr>
            </w:pPr>
            <w:r w:rsidRPr="00292161">
              <w:rPr>
                <w:rFonts w:ascii="Times New Roman" w:hAnsi="Times New Roman" w:cs="Times New Roman"/>
                <w:i/>
                <w:iCs/>
                <w:sz w:val="22"/>
                <w:szCs w:val="22"/>
                <w:cs/>
                <w:lang w:val="en-GB"/>
              </w:rPr>
              <w:t>(</w:t>
            </w:r>
            <w:r w:rsidRPr="00292161">
              <w:rPr>
                <w:rFonts w:ascii="Times New Roman" w:hAnsi="Times New Roman" w:cs="Times New Roman"/>
                <w:i/>
                <w:iCs/>
                <w:sz w:val="22"/>
                <w:szCs w:val="22"/>
                <w:lang w:val="en-GB" w:bidi="ar-SA"/>
              </w:rPr>
              <w:t>in thousand Baht</w:t>
            </w:r>
            <w:r w:rsidRPr="00292161">
              <w:rPr>
                <w:rFonts w:ascii="Times New Roman" w:hAnsi="Times New Roman" w:cs="Times New Roman"/>
                <w:i/>
                <w:iCs/>
                <w:sz w:val="22"/>
                <w:szCs w:val="22"/>
                <w:cs/>
                <w:lang w:val="en-GB"/>
              </w:rPr>
              <w:t>)</w:t>
            </w:r>
          </w:p>
        </w:tc>
      </w:tr>
      <w:tr w:rsidR="001F188C" w:rsidRPr="00292161" w14:paraId="7B7A0C64" w14:textId="77777777" w:rsidTr="00B40D01">
        <w:trPr>
          <w:cantSplit/>
        </w:trPr>
        <w:tc>
          <w:tcPr>
            <w:tcW w:w="2970" w:type="dxa"/>
          </w:tcPr>
          <w:p w14:paraId="2F658043" w14:textId="6D1FEDFA" w:rsidR="001F188C" w:rsidRPr="00292161" w:rsidRDefault="001F188C" w:rsidP="001F188C">
            <w:pPr>
              <w:shd w:val="clear" w:color="auto" w:fill="FFFFFF"/>
              <w:ind w:left="90"/>
              <w:rPr>
                <w:rFonts w:ascii="Times New Roman" w:hAnsi="Times New Roman" w:cs="Times New Roman"/>
                <w:sz w:val="22"/>
                <w:szCs w:val="22"/>
              </w:rPr>
            </w:pPr>
            <w:r w:rsidRPr="00292161">
              <w:rPr>
                <w:rFonts w:ascii="Times New Roman" w:hAnsi="Times New Roman" w:cs="Times New Roman"/>
                <w:sz w:val="22"/>
                <w:szCs w:val="22"/>
              </w:rPr>
              <w:t>Land improvements</w:t>
            </w:r>
          </w:p>
        </w:tc>
        <w:tc>
          <w:tcPr>
            <w:tcW w:w="1436" w:type="dxa"/>
          </w:tcPr>
          <w:p w14:paraId="5108FFE4" w14:textId="365A9796" w:rsidR="001F188C" w:rsidRPr="00292161" w:rsidRDefault="00056E88" w:rsidP="001F188C">
            <w:pPr>
              <w:pStyle w:val="acctfourfigures"/>
              <w:tabs>
                <w:tab w:val="clear" w:pos="765"/>
                <w:tab w:val="decimal" w:pos="1093"/>
              </w:tabs>
              <w:spacing w:line="240" w:lineRule="atLeast"/>
              <w:ind w:left="-83" w:right="11" w:firstLine="4"/>
              <w:rPr>
                <w:rFonts w:cs="Times New Roman"/>
                <w:szCs w:val="22"/>
                <w:cs/>
              </w:rPr>
            </w:pPr>
            <w:r w:rsidRPr="00292161">
              <w:rPr>
                <w:rFonts w:cs="Times New Roman"/>
                <w:szCs w:val="22"/>
              </w:rPr>
              <w:t>4,695</w:t>
            </w:r>
          </w:p>
        </w:tc>
        <w:tc>
          <w:tcPr>
            <w:tcW w:w="180" w:type="dxa"/>
          </w:tcPr>
          <w:p w14:paraId="614D9E4D"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79BECCF5" w14:textId="16E75000" w:rsidR="001F188C" w:rsidRPr="00292161" w:rsidRDefault="00707E2C" w:rsidP="009674DB">
            <w:pPr>
              <w:pStyle w:val="acctfourfigures"/>
              <w:tabs>
                <w:tab w:val="clear" w:pos="765"/>
                <w:tab w:val="decimal" w:pos="821"/>
              </w:tabs>
              <w:spacing w:line="240" w:lineRule="atLeast"/>
              <w:ind w:left="-83" w:right="294" w:firstLine="4"/>
              <w:rPr>
                <w:rFonts w:cs="Times New Roman"/>
                <w:szCs w:val="22"/>
                <w:cs/>
              </w:rPr>
            </w:pPr>
            <w:r w:rsidRPr="00292161">
              <w:rPr>
                <w:rFonts w:cs="Times New Roman"/>
                <w:szCs w:val="22"/>
              </w:rPr>
              <w:t>-</w:t>
            </w:r>
          </w:p>
        </w:tc>
        <w:tc>
          <w:tcPr>
            <w:tcW w:w="183" w:type="dxa"/>
          </w:tcPr>
          <w:p w14:paraId="27C9BCCE" w14:textId="77777777" w:rsidR="001F188C" w:rsidRPr="00292161" w:rsidRDefault="001F188C" w:rsidP="001F188C">
            <w:pPr>
              <w:pStyle w:val="acctfourfigures"/>
              <w:tabs>
                <w:tab w:val="clear" w:pos="765"/>
                <w:tab w:val="decimal" w:pos="1093"/>
              </w:tabs>
              <w:spacing w:line="240" w:lineRule="atLeast"/>
              <w:ind w:left="-83" w:right="294" w:firstLine="4"/>
              <w:rPr>
                <w:rFonts w:cs="Times New Roman"/>
                <w:szCs w:val="22"/>
                <w:cs/>
              </w:rPr>
            </w:pPr>
          </w:p>
        </w:tc>
        <w:tc>
          <w:tcPr>
            <w:tcW w:w="1440" w:type="dxa"/>
          </w:tcPr>
          <w:p w14:paraId="015CF099" w14:textId="3C014AE8" w:rsidR="001F188C" w:rsidRPr="00292161" w:rsidRDefault="00707E2C" w:rsidP="001F188C">
            <w:pPr>
              <w:pStyle w:val="acctfourfigures"/>
              <w:tabs>
                <w:tab w:val="clear" w:pos="765"/>
                <w:tab w:val="decimal" w:pos="1093"/>
              </w:tabs>
              <w:spacing w:line="240" w:lineRule="atLeast"/>
              <w:ind w:left="-83" w:right="294" w:firstLine="4"/>
              <w:rPr>
                <w:rFonts w:cs="Times New Roman"/>
                <w:szCs w:val="22"/>
                <w:cs/>
              </w:rPr>
            </w:pPr>
            <w:r w:rsidRPr="00292161">
              <w:rPr>
                <w:rFonts w:cs="Times New Roman"/>
                <w:szCs w:val="22"/>
              </w:rPr>
              <w:t>4,695</w:t>
            </w:r>
          </w:p>
        </w:tc>
        <w:tc>
          <w:tcPr>
            <w:tcW w:w="180" w:type="dxa"/>
          </w:tcPr>
          <w:p w14:paraId="6586D52D"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cs/>
              </w:rPr>
            </w:pPr>
          </w:p>
        </w:tc>
        <w:tc>
          <w:tcPr>
            <w:tcW w:w="1441" w:type="dxa"/>
          </w:tcPr>
          <w:p w14:paraId="63F65079" w14:textId="3C10B31A" w:rsidR="001F188C" w:rsidRPr="00292161" w:rsidRDefault="00707E2C" w:rsidP="009674DB">
            <w:pPr>
              <w:pStyle w:val="acctfourfigures"/>
              <w:tabs>
                <w:tab w:val="clear" w:pos="765"/>
                <w:tab w:val="decimal" w:pos="822"/>
              </w:tabs>
              <w:spacing w:line="240" w:lineRule="atLeast"/>
              <w:ind w:left="-83" w:right="11" w:firstLine="4"/>
              <w:rPr>
                <w:rFonts w:cs="Times New Roman"/>
                <w:szCs w:val="22"/>
                <w:cs/>
              </w:rPr>
            </w:pPr>
            <w:r w:rsidRPr="00292161">
              <w:rPr>
                <w:rFonts w:cs="Times New Roman"/>
                <w:szCs w:val="22"/>
              </w:rPr>
              <w:t>-</w:t>
            </w:r>
          </w:p>
        </w:tc>
      </w:tr>
      <w:tr w:rsidR="001F188C" w:rsidRPr="00292161" w14:paraId="4911DF76" w14:textId="77777777" w:rsidTr="00B40D01">
        <w:trPr>
          <w:cantSplit/>
        </w:trPr>
        <w:tc>
          <w:tcPr>
            <w:tcW w:w="2970" w:type="dxa"/>
          </w:tcPr>
          <w:p w14:paraId="38DF6019" w14:textId="77777777" w:rsidR="001F188C" w:rsidRPr="00292161" w:rsidRDefault="001F188C" w:rsidP="001F18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Buildings, structures </w:t>
            </w:r>
          </w:p>
        </w:tc>
        <w:tc>
          <w:tcPr>
            <w:tcW w:w="1436" w:type="dxa"/>
          </w:tcPr>
          <w:p w14:paraId="6C767699" w14:textId="037D116B"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tcPr>
          <w:p w14:paraId="17B0AB6B"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6FACE7A2" w14:textId="6AE58DC8" w:rsidR="001F188C" w:rsidRPr="00292161" w:rsidRDefault="001F188C" w:rsidP="001F188C">
            <w:pPr>
              <w:pStyle w:val="acctfourfigures"/>
              <w:tabs>
                <w:tab w:val="clear" w:pos="765"/>
                <w:tab w:val="decimal" w:pos="821"/>
              </w:tabs>
              <w:spacing w:line="240" w:lineRule="atLeast"/>
              <w:ind w:left="-83" w:right="294" w:firstLine="4"/>
              <w:rPr>
                <w:rFonts w:cs="Times New Roman"/>
                <w:szCs w:val="22"/>
              </w:rPr>
            </w:pPr>
          </w:p>
        </w:tc>
        <w:tc>
          <w:tcPr>
            <w:tcW w:w="183" w:type="dxa"/>
          </w:tcPr>
          <w:p w14:paraId="573F21CB"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0" w:type="dxa"/>
          </w:tcPr>
          <w:p w14:paraId="2C0050F9" w14:textId="518EB5E9"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80" w:type="dxa"/>
          </w:tcPr>
          <w:p w14:paraId="232F2D56" w14:textId="77777777" w:rsidR="001F188C" w:rsidRPr="00292161" w:rsidRDefault="001F188C" w:rsidP="001F188C">
            <w:pPr>
              <w:pStyle w:val="acctfourfigures"/>
              <w:tabs>
                <w:tab w:val="clear" w:pos="765"/>
                <w:tab w:val="decimal" w:pos="1093"/>
              </w:tabs>
              <w:spacing w:line="240" w:lineRule="atLeast"/>
              <w:ind w:left="-83" w:right="11" w:firstLine="4"/>
              <w:rPr>
                <w:rFonts w:cs="Times New Roman"/>
                <w:szCs w:val="22"/>
              </w:rPr>
            </w:pPr>
          </w:p>
        </w:tc>
        <w:tc>
          <w:tcPr>
            <w:tcW w:w="1441" w:type="dxa"/>
          </w:tcPr>
          <w:p w14:paraId="63EAFDA7" w14:textId="343278C0" w:rsidR="001F188C" w:rsidRPr="00292161" w:rsidRDefault="001F188C" w:rsidP="001F188C">
            <w:pPr>
              <w:pStyle w:val="acctfourfigures"/>
              <w:tabs>
                <w:tab w:val="clear" w:pos="765"/>
                <w:tab w:val="decimal" w:pos="822"/>
              </w:tabs>
              <w:spacing w:line="240" w:lineRule="atLeast"/>
              <w:ind w:left="-83" w:right="11" w:firstLine="4"/>
              <w:rPr>
                <w:rFonts w:cs="Times New Roman"/>
                <w:szCs w:val="22"/>
              </w:rPr>
            </w:pPr>
          </w:p>
        </w:tc>
      </w:tr>
      <w:tr w:rsidR="00C13853" w:rsidRPr="00292161" w14:paraId="7A80335A" w14:textId="77777777" w:rsidTr="00B40D01">
        <w:trPr>
          <w:cantSplit/>
        </w:trPr>
        <w:tc>
          <w:tcPr>
            <w:tcW w:w="2970" w:type="dxa"/>
          </w:tcPr>
          <w:p w14:paraId="4DB68C01"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   and leasehold improvements</w:t>
            </w:r>
          </w:p>
        </w:tc>
        <w:tc>
          <w:tcPr>
            <w:tcW w:w="1436" w:type="dxa"/>
          </w:tcPr>
          <w:p w14:paraId="6F25EFE8" w14:textId="5A469D0D" w:rsidR="00C13853" w:rsidRPr="00292161" w:rsidRDefault="00056E88"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45,562</w:t>
            </w:r>
          </w:p>
        </w:tc>
        <w:tc>
          <w:tcPr>
            <w:tcW w:w="180" w:type="dxa"/>
          </w:tcPr>
          <w:p w14:paraId="1D71868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27439F06" w14:textId="42F4D3A9" w:rsidR="00C13853" w:rsidRPr="00292161" w:rsidRDefault="00707E2C" w:rsidP="009674DB">
            <w:pPr>
              <w:pStyle w:val="acctfourfigures"/>
              <w:tabs>
                <w:tab w:val="clear" w:pos="765"/>
                <w:tab w:val="decimal" w:pos="1093"/>
              </w:tabs>
              <w:spacing w:line="240" w:lineRule="atLeast"/>
              <w:ind w:left="-83" w:right="11" w:firstLine="4"/>
              <w:rPr>
                <w:rFonts w:cs="Times New Roman"/>
                <w:szCs w:val="22"/>
              </w:rPr>
            </w:pPr>
            <w:r w:rsidRPr="00292161">
              <w:rPr>
                <w:rFonts w:cs="Times New Roman"/>
                <w:szCs w:val="22"/>
              </w:rPr>
              <w:t>3</w:t>
            </w:r>
          </w:p>
        </w:tc>
        <w:tc>
          <w:tcPr>
            <w:tcW w:w="183" w:type="dxa"/>
          </w:tcPr>
          <w:p w14:paraId="68386DD0"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tcPr>
          <w:p w14:paraId="57D9AD16" w14:textId="1FB5CA46" w:rsidR="00C13853" w:rsidRPr="00292161" w:rsidRDefault="00707E2C" w:rsidP="00C13853">
            <w:pPr>
              <w:pStyle w:val="acctfourfigures"/>
              <w:tabs>
                <w:tab w:val="clear" w:pos="765"/>
                <w:tab w:val="decimal" w:pos="1093"/>
              </w:tabs>
              <w:spacing w:line="240" w:lineRule="atLeast"/>
              <w:ind w:left="-83" w:right="11" w:firstLine="4"/>
              <w:rPr>
                <w:rFonts w:cs="Times New Roman"/>
                <w:szCs w:val="22"/>
              </w:rPr>
            </w:pPr>
            <w:r w:rsidRPr="00292161">
              <w:rPr>
                <w:rFonts w:cs="Times New Roman"/>
                <w:szCs w:val="22"/>
              </w:rPr>
              <w:t>45,400</w:t>
            </w:r>
          </w:p>
        </w:tc>
        <w:tc>
          <w:tcPr>
            <w:tcW w:w="180" w:type="dxa"/>
          </w:tcPr>
          <w:p w14:paraId="54D20DB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19660951" w14:textId="67B3BC8B" w:rsidR="00C13853" w:rsidRPr="00292161" w:rsidRDefault="00707E2C" w:rsidP="009674DB">
            <w:pPr>
              <w:pStyle w:val="acctfourfigures"/>
              <w:tabs>
                <w:tab w:val="clear" w:pos="765"/>
                <w:tab w:val="decimal" w:pos="1085"/>
              </w:tabs>
              <w:spacing w:line="240" w:lineRule="atLeast"/>
              <w:ind w:left="-83" w:right="11" w:firstLine="4"/>
              <w:rPr>
                <w:rFonts w:cs="Times New Roman"/>
                <w:szCs w:val="22"/>
              </w:rPr>
            </w:pPr>
            <w:r w:rsidRPr="00292161">
              <w:rPr>
                <w:rFonts w:cs="Times New Roman"/>
                <w:szCs w:val="22"/>
              </w:rPr>
              <w:t>3</w:t>
            </w:r>
          </w:p>
        </w:tc>
      </w:tr>
      <w:tr w:rsidR="00C13853" w:rsidRPr="00292161" w14:paraId="00D477D7" w14:textId="77777777" w:rsidTr="00B40D01">
        <w:trPr>
          <w:cantSplit/>
        </w:trPr>
        <w:tc>
          <w:tcPr>
            <w:tcW w:w="2970" w:type="dxa"/>
          </w:tcPr>
          <w:p w14:paraId="5FC53295" w14:textId="4FFF44DA"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Machinery and equipment </w:t>
            </w:r>
          </w:p>
        </w:tc>
        <w:tc>
          <w:tcPr>
            <w:tcW w:w="1436" w:type="dxa"/>
          </w:tcPr>
          <w:p w14:paraId="2B327617" w14:textId="7640A7BE" w:rsidR="00C13853" w:rsidRPr="00292161" w:rsidRDefault="00056E88"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48,466</w:t>
            </w:r>
          </w:p>
        </w:tc>
        <w:tc>
          <w:tcPr>
            <w:tcW w:w="180" w:type="dxa"/>
          </w:tcPr>
          <w:p w14:paraId="49E922C7"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0FE7FEA4" w14:textId="4568D50F" w:rsidR="00C13853" w:rsidRPr="00292161" w:rsidRDefault="00707E2C" w:rsidP="00C13853">
            <w:pPr>
              <w:pStyle w:val="acctfourfigures"/>
              <w:tabs>
                <w:tab w:val="clear" w:pos="765"/>
                <w:tab w:val="decimal" w:pos="821"/>
              </w:tabs>
              <w:spacing w:line="240" w:lineRule="atLeast"/>
              <w:ind w:left="-83" w:right="294" w:firstLine="4"/>
              <w:rPr>
                <w:rFonts w:cs="Times New Roman"/>
                <w:szCs w:val="22"/>
              </w:rPr>
            </w:pPr>
            <w:r w:rsidRPr="00292161">
              <w:rPr>
                <w:rFonts w:cs="Times New Roman"/>
                <w:szCs w:val="22"/>
              </w:rPr>
              <w:t>-</w:t>
            </w:r>
          </w:p>
        </w:tc>
        <w:tc>
          <w:tcPr>
            <w:tcW w:w="183" w:type="dxa"/>
          </w:tcPr>
          <w:p w14:paraId="5220A4F5"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0" w:type="dxa"/>
          </w:tcPr>
          <w:p w14:paraId="49651A81" w14:textId="7AB435C1" w:rsidR="00C13853" w:rsidRPr="00292161" w:rsidRDefault="00707E2C" w:rsidP="00C13853">
            <w:pPr>
              <w:pStyle w:val="acctfourfigures"/>
              <w:tabs>
                <w:tab w:val="clear" w:pos="765"/>
                <w:tab w:val="decimal" w:pos="1093"/>
              </w:tabs>
              <w:spacing w:line="240" w:lineRule="atLeast"/>
              <w:ind w:left="-83" w:right="11" w:firstLine="4"/>
              <w:rPr>
                <w:rFonts w:cs="Times New Roman"/>
                <w:szCs w:val="22"/>
              </w:rPr>
            </w:pPr>
            <w:r w:rsidRPr="00292161">
              <w:rPr>
                <w:rFonts w:cs="Times New Roman"/>
                <w:szCs w:val="22"/>
              </w:rPr>
              <w:t>47,728</w:t>
            </w:r>
          </w:p>
        </w:tc>
        <w:tc>
          <w:tcPr>
            <w:tcW w:w="180" w:type="dxa"/>
          </w:tcPr>
          <w:p w14:paraId="46B695F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rPr>
            </w:pPr>
          </w:p>
        </w:tc>
        <w:tc>
          <w:tcPr>
            <w:tcW w:w="1441" w:type="dxa"/>
          </w:tcPr>
          <w:p w14:paraId="65A4DD8E" w14:textId="75550100" w:rsidR="00C13853" w:rsidRPr="00292161" w:rsidRDefault="00707E2C" w:rsidP="00C13853">
            <w:pPr>
              <w:pStyle w:val="acctfourfigures"/>
              <w:tabs>
                <w:tab w:val="clear" w:pos="765"/>
                <w:tab w:val="decimal" w:pos="822"/>
              </w:tabs>
              <w:spacing w:line="240" w:lineRule="atLeast"/>
              <w:ind w:left="-83" w:right="11" w:firstLine="4"/>
              <w:rPr>
                <w:rFonts w:cs="Times New Roman"/>
                <w:szCs w:val="22"/>
              </w:rPr>
            </w:pPr>
            <w:r w:rsidRPr="00292161">
              <w:rPr>
                <w:rFonts w:cs="Times New Roman"/>
                <w:szCs w:val="22"/>
              </w:rPr>
              <w:t>-</w:t>
            </w:r>
          </w:p>
        </w:tc>
      </w:tr>
      <w:tr w:rsidR="00C13853" w:rsidRPr="00292161" w14:paraId="585A525E" w14:textId="77777777" w:rsidTr="00B40D01">
        <w:trPr>
          <w:cantSplit/>
          <w:trHeight w:val="254"/>
        </w:trPr>
        <w:tc>
          <w:tcPr>
            <w:tcW w:w="2970" w:type="dxa"/>
          </w:tcPr>
          <w:p w14:paraId="5612C351"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Furniture and office equipment</w:t>
            </w:r>
          </w:p>
        </w:tc>
        <w:tc>
          <w:tcPr>
            <w:tcW w:w="1436" w:type="dxa"/>
          </w:tcPr>
          <w:p w14:paraId="28DBD7CA" w14:textId="64F89944" w:rsidR="00C13853" w:rsidRPr="00292161" w:rsidRDefault="00707E2C" w:rsidP="00C13853">
            <w:pPr>
              <w:pStyle w:val="acctfourfigures"/>
              <w:tabs>
                <w:tab w:val="clear" w:pos="765"/>
                <w:tab w:val="decimal" w:pos="1100"/>
              </w:tabs>
              <w:spacing w:line="240" w:lineRule="atLeast"/>
              <w:ind w:left="-83" w:right="85" w:firstLine="4"/>
              <w:rPr>
                <w:rFonts w:cs="Times New Roman"/>
                <w:szCs w:val="22"/>
                <w:lang w:val="en-US" w:bidi="th-TH"/>
              </w:rPr>
            </w:pPr>
            <w:r w:rsidRPr="00292161">
              <w:rPr>
                <w:rFonts w:cs="Times New Roman"/>
                <w:szCs w:val="22"/>
                <w:lang w:val="en-US" w:bidi="th-TH"/>
              </w:rPr>
              <w:t>46,156</w:t>
            </w:r>
          </w:p>
        </w:tc>
        <w:tc>
          <w:tcPr>
            <w:tcW w:w="180" w:type="dxa"/>
          </w:tcPr>
          <w:p w14:paraId="14F2204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7CDDB21" w14:textId="78C3B300"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445</w:t>
            </w:r>
          </w:p>
        </w:tc>
        <w:tc>
          <w:tcPr>
            <w:tcW w:w="183" w:type="dxa"/>
          </w:tcPr>
          <w:p w14:paraId="1F5C3A76"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03B808F" w14:textId="7E9B5592"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45,299</w:t>
            </w:r>
          </w:p>
        </w:tc>
        <w:tc>
          <w:tcPr>
            <w:tcW w:w="180" w:type="dxa"/>
          </w:tcPr>
          <w:p w14:paraId="75BFB08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55E54A25" w14:textId="06D61133" w:rsidR="00C13853" w:rsidRPr="00292161" w:rsidRDefault="00707E2C" w:rsidP="00C13853">
            <w:pPr>
              <w:pStyle w:val="acctfourfigures"/>
              <w:tabs>
                <w:tab w:val="clear" w:pos="765"/>
                <w:tab w:val="decimal" w:pos="1093"/>
              </w:tabs>
              <w:spacing w:line="240" w:lineRule="atLeast"/>
              <w:ind w:left="-83" w:right="10" w:firstLine="4"/>
              <w:rPr>
                <w:rFonts w:cs="Times New Roman"/>
                <w:szCs w:val="22"/>
                <w:lang w:val="en-US" w:bidi="th-TH"/>
              </w:rPr>
            </w:pPr>
            <w:r w:rsidRPr="00292161">
              <w:rPr>
                <w:rFonts w:cs="Times New Roman"/>
                <w:szCs w:val="22"/>
                <w:lang w:val="en-US" w:bidi="th-TH"/>
              </w:rPr>
              <w:t>434</w:t>
            </w:r>
          </w:p>
        </w:tc>
      </w:tr>
      <w:tr w:rsidR="00C13853" w:rsidRPr="00292161" w14:paraId="35B01932" w14:textId="77777777" w:rsidTr="00B40D01">
        <w:trPr>
          <w:cantSplit/>
          <w:trHeight w:val="254"/>
        </w:trPr>
        <w:tc>
          <w:tcPr>
            <w:tcW w:w="2970" w:type="dxa"/>
          </w:tcPr>
          <w:p w14:paraId="1C16D3B1"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Vehicle</w:t>
            </w:r>
          </w:p>
        </w:tc>
        <w:tc>
          <w:tcPr>
            <w:tcW w:w="1436" w:type="dxa"/>
          </w:tcPr>
          <w:p w14:paraId="32C3E439" w14:textId="7ADA36A4"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14,174</w:t>
            </w:r>
          </w:p>
        </w:tc>
        <w:tc>
          <w:tcPr>
            <w:tcW w:w="180" w:type="dxa"/>
          </w:tcPr>
          <w:p w14:paraId="20173E05"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6B2FB17" w14:textId="06B6F8D2" w:rsidR="00C13853" w:rsidRPr="00292161" w:rsidRDefault="00707E2C" w:rsidP="00C13853">
            <w:pPr>
              <w:pStyle w:val="acctfourfigures"/>
              <w:tabs>
                <w:tab w:val="clear" w:pos="765"/>
                <w:tab w:val="decimal" w:pos="821"/>
              </w:tabs>
              <w:spacing w:line="240" w:lineRule="atLeast"/>
              <w:ind w:left="-83" w:right="294" w:firstLine="4"/>
              <w:rPr>
                <w:rFonts w:cs="Times New Roman"/>
                <w:szCs w:val="22"/>
                <w:lang w:val="en-US" w:bidi="th-TH"/>
              </w:rPr>
            </w:pPr>
            <w:r w:rsidRPr="00292161">
              <w:rPr>
                <w:rFonts w:cs="Times New Roman"/>
                <w:szCs w:val="22"/>
                <w:lang w:val="en-US" w:bidi="th-TH"/>
              </w:rPr>
              <w:t>-</w:t>
            </w:r>
          </w:p>
        </w:tc>
        <w:tc>
          <w:tcPr>
            <w:tcW w:w="183" w:type="dxa"/>
          </w:tcPr>
          <w:p w14:paraId="0B5780D1"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36F59523" w14:textId="086ECA89"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14,174</w:t>
            </w:r>
          </w:p>
        </w:tc>
        <w:tc>
          <w:tcPr>
            <w:tcW w:w="180" w:type="dxa"/>
          </w:tcPr>
          <w:p w14:paraId="066736E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0B332C9" w14:textId="5D5E92CA" w:rsidR="00C13853" w:rsidRPr="00292161" w:rsidRDefault="00707E2C" w:rsidP="00935A2F">
            <w:pPr>
              <w:pStyle w:val="acctfourfigures"/>
              <w:tabs>
                <w:tab w:val="clear" w:pos="765"/>
                <w:tab w:val="decimal" w:pos="822"/>
              </w:tabs>
              <w:spacing w:line="240" w:lineRule="atLeast"/>
              <w:ind w:left="-83" w:right="11" w:firstLine="4"/>
              <w:rPr>
                <w:rFonts w:cs="Times New Roman"/>
                <w:szCs w:val="22"/>
                <w:lang w:val="en-US" w:bidi="th-TH"/>
              </w:rPr>
            </w:pPr>
            <w:r w:rsidRPr="00292161">
              <w:rPr>
                <w:rFonts w:cs="Times New Roman"/>
                <w:szCs w:val="22"/>
                <w:lang w:val="en-US" w:bidi="th-TH"/>
              </w:rPr>
              <w:t>-</w:t>
            </w:r>
          </w:p>
        </w:tc>
      </w:tr>
      <w:tr w:rsidR="00C13853" w:rsidRPr="00292161" w14:paraId="0886D0B8" w14:textId="77777777" w:rsidTr="00B40D01">
        <w:trPr>
          <w:cantSplit/>
        </w:trPr>
        <w:tc>
          <w:tcPr>
            <w:tcW w:w="2970" w:type="dxa"/>
          </w:tcPr>
          <w:p w14:paraId="3FC35447"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Containers</w:t>
            </w:r>
          </w:p>
        </w:tc>
        <w:tc>
          <w:tcPr>
            <w:tcW w:w="1436" w:type="dxa"/>
          </w:tcPr>
          <w:p w14:paraId="4384FBB6" w14:textId="53322C18"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10,709</w:t>
            </w:r>
          </w:p>
        </w:tc>
        <w:tc>
          <w:tcPr>
            <w:tcW w:w="180" w:type="dxa"/>
          </w:tcPr>
          <w:p w14:paraId="5FB95FB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659AC1B4" w14:textId="4A474293"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411</w:t>
            </w:r>
          </w:p>
        </w:tc>
        <w:tc>
          <w:tcPr>
            <w:tcW w:w="183" w:type="dxa"/>
          </w:tcPr>
          <w:p w14:paraId="7D0613B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6D305BCD" w14:textId="5DB105FD" w:rsidR="00C13853" w:rsidRPr="00292161" w:rsidRDefault="00707E2C" w:rsidP="00C13853">
            <w:pPr>
              <w:pStyle w:val="acctfourfigures"/>
              <w:tabs>
                <w:tab w:val="clear" w:pos="765"/>
                <w:tab w:val="decimal" w:pos="1093"/>
              </w:tabs>
              <w:spacing w:line="240" w:lineRule="atLeast"/>
              <w:ind w:left="-83" w:right="294" w:firstLine="4"/>
              <w:rPr>
                <w:rFonts w:cs="Times New Roman"/>
                <w:szCs w:val="22"/>
                <w:lang w:val="en-US" w:bidi="th-TH"/>
              </w:rPr>
            </w:pPr>
            <w:r w:rsidRPr="00292161">
              <w:rPr>
                <w:rFonts w:cs="Times New Roman"/>
                <w:szCs w:val="22"/>
                <w:lang w:val="en-US" w:bidi="th-TH"/>
              </w:rPr>
              <w:t>10,709</w:t>
            </w:r>
          </w:p>
        </w:tc>
        <w:tc>
          <w:tcPr>
            <w:tcW w:w="180" w:type="dxa"/>
          </w:tcPr>
          <w:p w14:paraId="733ECA5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4AE684F0" w14:textId="0B9B41EF" w:rsidR="00C13853" w:rsidRPr="00292161" w:rsidRDefault="00707E2C" w:rsidP="00C13853">
            <w:pPr>
              <w:pStyle w:val="acctfourfigures"/>
              <w:tabs>
                <w:tab w:val="clear" w:pos="765"/>
                <w:tab w:val="decimal" w:pos="1093"/>
              </w:tabs>
              <w:spacing w:line="240" w:lineRule="atLeast"/>
              <w:ind w:left="-83" w:right="10" w:firstLine="4"/>
              <w:rPr>
                <w:rFonts w:cs="Times New Roman"/>
                <w:szCs w:val="22"/>
                <w:lang w:val="en-US" w:bidi="th-TH"/>
              </w:rPr>
            </w:pPr>
            <w:r w:rsidRPr="00292161">
              <w:rPr>
                <w:rFonts w:cs="Times New Roman"/>
                <w:szCs w:val="22"/>
                <w:lang w:val="en-US" w:bidi="th-TH"/>
              </w:rPr>
              <w:t>411</w:t>
            </w:r>
          </w:p>
        </w:tc>
      </w:tr>
      <w:tr w:rsidR="00C13853" w:rsidRPr="00292161" w14:paraId="02664B43" w14:textId="77777777" w:rsidTr="00B40D01">
        <w:trPr>
          <w:cantSplit/>
        </w:trPr>
        <w:tc>
          <w:tcPr>
            <w:tcW w:w="2970" w:type="dxa"/>
          </w:tcPr>
          <w:p w14:paraId="3701DB0A"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Promotional equipment</w:t>
            </w:r>
          </w:p>
        </w:tc>
        <w:tc>
          <w:tcPr>
            <w:tcW w:w="1436" w:type="dxa"/>
          </w:tcPr>
          <w:p w14:paraId="5D3CF150" w14:textId="4FE65601"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52,405</w:t>
            </w:r>
          </w:p>
        </w:tc>
        <w:tc>
          <w:tcPr>
            <w:tcW w:w="180" w:type="dxa"/>
          </w:tcPr>
          <w:p w14:paraId="06026C5F"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260437FA" w14:textId="6E52573C"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2,205</w:t>
            </w:r>
          </w:p>
        </w:tc>
        <w:tc>
          <w:tcPr>
            <w:tcW w:w="183" w:type="dxa"/>
          </w:tcPr>
          <w:p w14:paraId="0AE445E5"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Pr>
          <w:p w14:paraId="725A0E06" w14:textId="5D2C4C61"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52,405</w:t>
            </w:r>
          </w:p>
        </w:tc>
        <w:tc>
          <w:tcPr>
            <w:tcW w:w="180" w:type="dxa"/>
          </w:tcPr>
          <w:p w14:paraId="03D8DFFD"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Pr>
          <w:p w14:paraId="32159E4A" w14:textId="45D36CDB" w:rsidR="00C13853" w:rsidRPr="00292161" w:rsidRDefault="00707E2C" w:rsidP="00C13853">
            <w:pPr>
              <w:pStyle w:val="acctfourfigures"/>
              <w:tabs>
                <w:tab w:val="clear" w:pos="765"/>
                <w:tab w:val="decimal" w:pos="1093"/>
              </w:tabs>
              <w:spacing w:line="240" w:lineRule="atLeast"/>
              <w:ind w:left="-83" w:right="284" w:firstLine="4"/>
              <w:rPr>
                <w:rFonts w:cs="Times New Roman"/>
                <w:szCs w:val="22"/>
                <w:lang w:val="en-US" w:bidi="th-TH"/>
              </w:rPr>
            </w:pPr>
            <w:r w:rsidRPr="00292161">
              <w:rPr>
                <w:rFonts w:cs="Times New Roman"/>
                <w:szCs w:val="22"/>
                <w:lang w:val="en-US" w:bidi="th-TH"/>
              </w:rPr>
              <w:t>2,205</w:t>
            </w:r>
          </w:p>
        </w:tc>
      </w:tr>
      <w:tr w:rsidR="00C13853" w:rsidRPr="00292161" w14:paraId="3ED27F6E" w14:textId="77777777" w:rsidTr="00B40D01">
        <w:trPr>
          <w:cantSplit/>
        </w:trPr>
        <w:tc>
          <w:tcPr>
            <w:tcW w:w="2970" w:type="dxa"/>
          </w:tcPr>
          <w:p w14:paraId="2961FCAB"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Assets under construction</w:t>
            </w:r>
          </w:p>
        </w:tc>
        <w:tc>
          <w:tcPr>
            <w:tcW w:w="1436" w:type="dxa"/>
            <w:vAlign w:val="bottom"/>
          </w:tcPr>
          <w:p w14:paraId="2F26EFDC" w14:textId="3031A65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03CC9D3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5BB74B92" w14:textId="36552115"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3" w:type="dxa"/>
            <w:vAlign w:val="bottom"/>
          </w:tcPr>
          <w:p w14:paraId="21DB1A06"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vAlign w:val="bottom"/>
          </w:tcPr>
          <w:p w14:paraId="6D8226ED" w14:textId="661BD13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80" w:type="dxa"/>
            <w:vAlign w:val="bottom"/>
          </w:tcPr>
          <w:p w14:paraId="351C4EA1"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vAlign w:val="bottom"/>
          </w:tcPr>
          <w:p w14:paraId="1A014C22" w14:textId="40ADC999"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r>
      <w:tr w:rsidR="00C13853" w:rsidRPr="00292161" w14:paraId="745DD125" w14:textId="77777777" w:rsidTr="00B40D01">
        <w:trPr>
          <w:cantSplit/>
        </w:trPr>
        <w:tc>
          <w:tcPr>
            <w:tcW w:w="2970" w:type="dxa"/>
          </w:tcPr>
          <w:p w14:paraId="2C6F78F4"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sz w:val="22"/>
                <w:szCs w:val="22"/>
              </w:rPr>
            </w:pPr>
            <w:r w:rsidRPr="00292161">
              <w:rPr>
                <w:rFonts w:ascii="Times New Roman" w:hAnsi="Times New Roman" w:cs="Times New Roman"/>
                <w:sz w:val="22"/>
                <w:szCs w:val="22"/>
              </w:rPr>
              <w:t xml:space="preserve">   and installation</w:t>
            </w:r>
          </w:p>
        </w:tc>
        <w:tc>
          <w:tcPr>
            <w:tcW w:w="1436" w:type="dxa"/>
            <w:tcBorders>
              <w:bottom w:val="single" w:sz="4" w:space="0" w:color="auto"/>
            </w:tcBorders>
          </w:tcPr>
          <w:p w14:paraId="4B7FE1E3" w14:textId="03007FCE" w:rsidR="00C13853" w:rsidRPr="00292161" w:rsidRDefault="00707E2C" w:rsidP="00C13853">
            <w:pPr>
              <w:pStyle w:val="acctfourfigures"/>
              <w:tabs>
                <w:tab w:val="clear" w:pos="765"/>
                <w:tab w:val="decimal" w:pos="1093"/>
              </w:tabs>
              <w:spacing w:line="240" w:lineRule="atLeast"/>
              <w:ind w:left="-83" w:right="11" w:firstLine="4"/>
              <w:rPr>
                <w:rFonts w:cs="Times New Roman"/>
                <w:szCs w:val="22"/>
                <w:cs/>
                <w:lang w:val="en-US" w:bidi="th-TH"/>
              </w:rPr>
            </w:pPr>
            <w:r w:rsidRPr="00292161">
              <w:rPr>
                <w:rFonts w:cs="Times New Roman"/>
                <w:szCs w:val="22"/>
                <w:lang w:val="en-US" w:bidi="th-TH"/>
              </w:rPr>
              <w:t>327,232</w:t>
            </w:r>
          </w:p>
        </w:tc>
        <w:tc>
          <w:tcPr>
            <w:tcW w:w="180" w:type="dxa"/>
          </w:tcPr>
          <w:p w14:paraId="0409929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7E4A6002" w14:textId="2D504371"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97,346</w:t>
            </w:r>
          </w:p>
        </w:tc>
        <w:tc>
          <w:tcPr>
            <w:tcW w:w="183" w:type="dxa"/>
          </w:tcPr>
          <w:p w14:paraId="065217CE"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0" w:type="dxa"/>
            <w:tcBorders>
              <w:bottom w:val="single" w:sz="4" w:space="0" w:color="auto"/>
            </w:tcBorders>
          </w:tcPr>
          <w:p w14:paraId="1667DCAE" w14:textId="435BF1C3"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327,232</w:t>
            </w:r>
          </w:p>
        </w:tc>
        <w:tc>
          <w:tcPr>
            <w:tcW w:w="180" w:type="dxa"/>
          </w:tcPr>
          <w:p w14:paraId="2989C47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szCs w:val="22"/>
                <w:lang w:val="en-US" w:bidi="th-TH"/>
              </w:rPr>
            </w:pPr>
          </w:p>
        </w:tc>
        <w:tc>
          <w:tcPr>
            <w:tcW w:w="1441" w:type="dxa"/>
            <w:tcBorders>
              <w:bottom w:val="single" w:sz="4" w:space="0" w:color="auto"/>
            </w:tcBorders>
          </w:tcPr>
          <w:p w14:paraId="25421CF6" w14:textId="2490259C" w:rsidR="00C13853" w:rsidRPr="00292161" w:rsidRDefault="00707E2C" w:rsidP="00C13853">
            <w:pPr>
              <w:pStyle w:val="acctfourfigures"/>
              <w:tabs>
                <w:tab w:val="clear" w:pos="765"/>
                <w:tab w:val="decimal" w:pos="1093"/>
              </w:tabs>
              <w:spacing w:line="240" w:lineRule="atLeast"/>
              <w:ind w:left="-83" w:right="11" w:firstLine="4"/>
              <w:rPr>
                <w:rFonts w:cs="Times New Roman"/>
                <w:szCs w:val="22"/>
                <w:lang w:val="en-US" w:bidi="th-TH"/>
              </w:rPr>
            </w:pPr>
            <w:r w:rsidRPr="00292161">
              <w:rPr>
                <w:rFonts w:cs="Times New Roman"/>
                <w:szCs w:val="22"/>
                <w:lang w:val="en-US" w:bidi="th-TH"/>
              </w:rPr>
              <w:t>97,346</w:t>
            </w:r>
          </w:p>
        </w:tc>
      </w:tr>
      <w:tr w:rsidR="00C13853" w:rsidRPr="00292161" w14:paraId="4008EBE7" w14:textId="77777777" w:rsidTr="00B40D01">
        <w:trPr>
          <w:cantSplit/>
        </w:trPr>
        <w:tc>
          <w:tcPr>
            <w:tcW w:w="2970" w:type="dxa"/>
          </w:tcPr>
          <w:p w14:paraId="4E2D7918" w14:textId="77777777" w:rsidR="00C13853" w:rsidRPr="00292161" w:rsidRDefault="00C13853" w:rsidP="00C13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0" w:right="-288"/>
              <w:rPr>
                <w:rFonts w:ascii="Times New Roman" w:hAnsi="Times New Roman" w:cs="Times New Roman"/>
                <w:b/>
                <w:bCs/>
                <w:sz w:val="22"/>
                <w:szCs w:val="22"/>
              </w:rPr>
            </w:pPr>
            <w:r w:rsidRPr="00292161">
              <w:rPr>
                <w:rFonts w:ascii="Times New Roman" w:hAnsi="Times New Roman" w:cs="Times New Roman"/>
                <w:b/>
                <w:bCs/>
                <w:sz w:val="22"/>
                <w:szCs w:val="22"/>
              </w:rPr>
              <w:t>Total</w:t>
            </w:r>
          </w:p>
        </w:tc>
        <w:tc>
          <w:tcPr>
            <w:tcW w:w="1436" w:type="dxa"/>
            <w:tcBorders>
              <w:top w:val="single" w:sz="4" w:space="0" w:color="auto"/>
              <w:bottom w:val="double" w:sz="4" w:space="0" w:color="auto"/>
            </w:tcBorders>
          </w:tcPr>
          <w:p w14:paraId="418B62EA" w14:textId="72508ABC" w:rsidR="00C13853" w:rsidRPr="00292161" w:rsidRDefault="00707E2C" w:rsidP="00C13853">
            <w:pPr>
              <w:pStyle w:val="acctfourfigures"/>
              <w:tabs>
                <w:tab w:val="clear" w:pos="765"/>
                <w:tab w:val="decimal" w:pos="1093"/>
              </w:tabs>
              <w:spacing w:line="240" w:lineRule="atLeast"/>
              <w:ind w:left="-83" w:right="11" w:firstLine="4"/>
              <w:rPr>
                <w:rFonts w:cs="Times New Roman"/>
                <w:b/>
                <w:bCs/>
                <w:szCs w:val="22"/>
              </w:rPr>
            </w:pPr>
            <w:r w:rsidRPr="00292161">
              <w:rPr>
                <w:rFonts w:cs="Times New Roman"/>
                <w:b/>
                <w:bCs/>
                <w:szCs w:val="22"/>
              </w:rPr>
              <w:t>549,399</w:t>
            </w:r>
          </w:p>
        </w:tc>
        <w:tc>
          <w:tcPr>
            <w:tcW w:w="180" w:type="dxa"/>
          </w:tcPr>
          <w:p w14:paraId="1B5E72A4"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1160C9EF" w14:textId="73A955CC" w:rsidR="00C13853" w:rsidRPr="00292161" w:rsidRDefault="00707E2C" w:rsidP="00C13853">
            <w:pPr>
              <w:pStyle w:val="acctfourfigures"/>
              <w:tabs>
                <w:tab w:val="clear" w:pos="765"/>
                <w:tab w:val="decimal" w:pos="1093"/>
              </w:tabs>
              <w:spacing w:line="240" w:lineRule="atLeast"/>
              <w:ind w:left="-83" w:right="11" w:firstLine="4"/>
              <w:rPr>
                <w:rFonts w:cs="Times New Roman"/>
                <w:b/>
                <w:bCs/>
                <w:szCs w:val="22"/>
                <w:cs/>
                <w:lang w:bidi="th-TH"/>
              </w:rPr>
            </w:pPr>
            <w:r w:rsidRPr="00292161">
              <w:rPr>
                <w:rFonts w:cs="Times New Roman"/>
                <w:b/>
                <w:bCs/>
                <w:szCs w:val="22"/>
                <w:lang w:bidi="th-TH"/>
              </w:rPr>
              <w:t>100,410</w:t>
            </w:r>
          </w:p>
        </w:tc>
        <w:tc>
          <w:tcPr>
            <w:tcW w:w="183" w:type="dxa"/>
          </w:tcPr>
          <w:p w14:paraId="492F8CD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0" w:type="dxa"/>
            <w:tcBorders>
              <w:top w:val="single" w:sz="4" w:space="0" w:color="auto"/>
              <w:bottom w:val="double" w:sz="4" w:space="0" w:color="auto"/>
            </w:tcBorders>
          </w:tcPr>
          <w:p w14:paraId="403A3A91" w14:textId="35B00085" w:rsidR="00C13853" w:rsidRPr="00292161" w:rsidRDefault="00707E2C" w:rsidP="00C13853">
            <w:pPr>
              <w:pStyle w:val="acctfourfigures"/>
              <w:tabs>
                <w:tab w:val="clear" w:pos="765"/>
                <w:tab w:val="decimal" w:pos="1093"/>
              </w:tabs>
              <w:spacing w:line="240" w:lineRule="atLeast"/>
              <w:ind w:left="-83" w:right="11" w:firstLine="4"/>
              <w:rPr>
                <w:rFonts w:cs="Times New Roman"/>
                <w:b/>
                <w:bCs/>
                <w:szCs w:val="22"/>
              </w:rPr>
            </w:pPr>
            <w:r w:rsidRPr="00292161">
              <w:rPr>
                <w:rFonts w:cs="Times New Roman"/>
                <w:b/>
                <w:bCs/>
                <w:szCs w:val="22"/>
              </w:rPr>
              <w:t>547,642</w:t>
            </w:r>
          </w:p>
        </w:tc>
        <w:tc>
          <w:tcPr>
            <w:tcW w:w="180" w:type="dxa"/>
          </w:tcPr>
          <w:p w14:paraId="14E5A432" w14:textId="77777777" w:rsidR="00C13853" w:rsidRPr="00292161" w:rsidRDefault="00C13853" w:rsidP="00C13853">
            <w:pPr>
              <w:pStyle w:val="acctfourfigures"/>
              <w:tabs>
                <w:tab w:val="clear" w:pos="765"/>
                <w:tab w:val="decimal" w:pos="1093"/>
              </w:tabs>
              <w:spacing w:line="240" w:lineRule="atLeast"/>
              <w:ind w:left="-83" w:right="11" w:firstLine="4"/>
              <w:rPr>
                <w:rFonts w:cs="Times New Roman"/>
                <w:b/>
                <w:bCs/>
                <w:szCs w:val="22"/>
              </w:rPr>
            </w:pPr>
          </w:p>
        </w:tc>
        <w:tc>
          <w:tcPr>
            <w:tcW w:w="1441" w:type="dxa"/>
            <w:tcBorders>
              <w:top w:val="single" w:sz="4" w:space="0" w:color="auto"/>
              <w:bottom w:val="double" w:sz="4" w:space="0" w:color="auto"/>
            </w:tcBorders>
          </w:tcPr>
          <w:p w14:paraId="48D8CBA2" w14:textId="5A12D94D" w:rsidR="00C13853" w:rsidRPr="00292161" w:rsidRDefault="00707E2C" w:rsidP="00C13853">
            <w:pPr>
              <w:pStyle w:val="acctfourfigures"/>
              <w:tabs>
                <w:tab w:val="clear" w:pos="765"/>
                <w:tab w:val="decimal" w:pos="1093"/>
              </w:tabs>
              <w:spacing w:line="240" w:lineRule="atLeast"/>
              <w:ind w:left="-83" w:right="11" w:firstLine="4"/>
              <w:rPr>
                <w:rFonts w:cs="Times New Roman"/>
                <w:b/>
                <w:bCs/>
                <w:szCs w:val="22"/>
              </w:rPr>
            </w:pPr>
            <w:r w:rsidRPr="00292161">
              <w:rPr>
                <w:rFonts w:cs="Times New Roman"/>
                <w:b/>
                <w:bCs/>
                <w:szCs w:val="22"/>
              </w:rPr>
              <w:t>100,399</w:t>
            </w:r>
          </w:p>
        </w:tc>
      </w:tr>
    </w:tbl>
    <w:p w14:paraId="7901E940" w14:textId="0F9F57FC" w:rsidR="009061E5" w:rsidRDefault="009061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rPr>
      </w:pPr>
    </w:p>
    <w:p w14:paraId="4C6A2C72" w14:textId="4A8ADDE3" w:rsidR="00274728" w:rsidRPr="00E95D1F" w:rsidRDefault="00E95D1F" w:rsidP="00D27A01">
      <w:pPr>
        <w:tabs>
          <w:tab w:val="clear" w:pos="454"/>
          <w:tab w:val="clear" w:pos="680"/>
        </w:tabs>
        <w:autoSpaceDE w:val="0"/>
        <w:autoSpaceDN w:val="0"/>
        <w:adjustRightInd w:val="0"/>
        <w:ind w:left="540"/>
        <w:jc w:val="both"/>
        <w:rPr>
          <w:rFonts w:ascii="Times New Roman" w:hAnsi="Times New Roman" w:cstheme="minorBidi"/>
          <w:sz w:val="22"/>
          <w:szCs w:val="22"/>
        </w:rPr>
      </w:pPr>
      <w:r w:rsidRPr="00E95D1F">
        <w:rPr>
          <w:rFonts w:ascii="Times New Roman" w:hAnsi="Times New Roman" w:cstheme="minorBidi"/>
          <w:sz w:val="22"/>
          <w:szCs w:val="22"/>
        </w:rPr>
        <w:t>The management has reviewed an inactive production line following the relocation of</w:t>
      </w:r>
      <w:r w:rsidRPr="00E95D1F">
        <w:rPr>
          <w:rFonts w:ascii="Times New Roman" w:hAnsi="Times New Roman" w:cstheme="minorBidi" w:hint="cs"/>
          <w:sz w:val="22"/>
          <w:szCs w:val="22"/>
          <w:cs/>
        </w:rPr>
        <w:t xml:space="preserve"> </w:t>
      </w:r>
      <w:r w:rsidRPr="00E95D1F">
        <w:rPr>
          <w:rFonts w:ascii="Times New Roman" w:hAnsi="Times New Roman" w:cstheme="minorBidi"/>
          <w:sz w:val="22"/>
          <w:szCs w:val="22"/>
        </w:rPr>
        <w:t>the main production line to a new plant. This situation is an indication of impairment of machinery in</w:t>
      </w:r>
      <w:r w:rsidRPr="00E95D1F">
        <w:rPr>
          <w:rFonts w:ascii="Times New Roman" w:hAnsi="Times New Roman" w:cstheme="minorBidi" w:hint="cs"/>
          <w:sz w:val="22"/>
          <w:szCs w:val="22"/>
          <w:cs/>
        </w:rPr>
        <w:t xml:space="preserve"> </w:t>
      </w:r>
      <w:r w:rsidRPr="00E95D1F">
        <w:rPr>
          <w:rFonts w:ascii="Times New Roman" w:hAnsi="Times New Roman" w:cstheme="minorBidi"/>
          <w:sz w:val="22"/>
          <w:szCs w:val="22"/>
        </w:rPr>
        <w:t xml:space="preserve">both the consolidated and separate financial statements. Accordingly, the Group and the Company have assessed the recoverable amount based on fair value less costs to sell. As a result of this impairment assessment, the Group and the Company recognized impairment losses on machinery of amounting Baht </w:t>
      </w:r>
      <w:bookmarkStart w:id="0" w:name="_Hlk211435123"/>
      <w:r w:rsidRPr="00E95D1F">
        <w:rPr>
          <w:rFonts w:ascii="Times New Roman" w:hAnsi="Times New Roman" w:cstheme="minorBidi"/>
          <w:sz w:val="22"/>
          <w:szCs w:val="22"/>
        </w:rPr>
        <w:t>18.</w:t>
      </w:r>
      <w:r w:rsidR="00226AC6">
        <w:rPr>
          <w:rFonts w:ascii="Times New Roman" w:hAnsi="Times New Roman" w:cstheme="minorBidi"/>
          <w:sz w:val="22"/>
          <w:szCs w:val="22"/>
        </w:rPr>
        <w:t>09</w:t>
      </w:r>
      <w:r w:rsidRPr="00E95D1F">
        <w:rPr>
          <w:rFonts w:ascii="Times New Roman" w:hAnsi="Times New Roman" w:cstheme="minorBidi"/>
          <w:sz w:val="22"/>
          <w:szCs w:val="22"/>
        </w:rPr>
        <w:t xml:space="preserve"> </w:t>
      </w:r>
      <w:bookmarkEnd w:id="0"/>
      <w:r w:rsidRPr="00E95D1F">
        <w:rPr>
          <w:rFonts w:ascii="Times New Roman" w:hAnsi="Times New Roman" w:cstheme="minorBidi"/>
          <w:sz w:val="22"/>
          <w:szCs w:val="22"/>
        </w:rPr>
        <w:t xml:space="preserve">million, in the consolidated statement of comprehensive income and amounting Baht </w:t>
      </w:r>
      <w:bookmarkStart w:id="1" w:name="_Hlk211435113"/>
      <w:r w:rsidRPr="00E95D1F">
        <w:rPr>
          <w:rFonts w:ascii="Times New Roman" w:hAnsi="Times New Roman" w:cstheme="minorBidi"/>
          <w:sz w:val="22"/>
          <w:szCs w:val="22"/>
        </w:rPr>
        <w:t xml:space="preserve">19.07 </w:t>
      </w:r>
      <w:bookmarkEnd w:id="1"/>
      <w:r w:rsidRPr="00E95D1F">
        <w:rPr>
          <w:rFonts w:ascii="Times New Roman" w:hAnsi="Times New Roman" w:cstheme="minorBidi"/>
          <w:sz w:val="22"/>
          <w:szCs w:val="22"/>
        </w:rPr>
        <w:t xml:space="preserve">million, in the separate statement of comprehensive income for the </w:t>
      </w:r>
      <w:r w:rsidR="008664D5">
        <w:rPr>
          <w:rFonts w:ascii="Times New Roman" w:hAnsi="Times New Roman" w:cstheme="minorBidi"/>
          <w:sz w:val="22"/>
          <w:szCs w:val="22"/>
        </w:rPr>
        <w:t>nine</w:t>
      </w:r>
      <w:r w:rsidR="00DF6D54">
        <w:rPr>
          <w:rFonts w:ascii="Times New Roman" w:hAnsi="Times New Roman" w:cstheme="minorBidi"/>
          <w:sz w:val="22"/>
          <w:szCs w:val="22"/>
        </w:rPr>
        <w:t>-</w:t>
      </w:r>
      <w:r w:rsidRPr="00E95D1F">
        <w:rPr>
          <w:rFonts w:ascii="Times New Roman" w:hAnsi="Times New Roman" w:cstheme="minorBidi"/>
          <w:sz w:val="22"/>
          <w:szCs w:val="22"/>
        </w:rPr>
        <w:t xml:space="preserve">month period ended 30 </w:t>
      </w:r>
      <w:r w:rsidR="008664D5">
        <w:rPr>
          <w:rFonts w:ascii="Times New Roman" w:hAnsi="Times New Roman" w:cstheme="minorBidi"/>
          <w:sz w:val="22"/>
          <w:szCs w:val="22"/>
        </w:rPr>
        <w:t>September</w:t>
      </w:r>
      <w:r w:rsidRPr="00E95D1F">
        <w:rPr>
          <w:rFonts w:ascii="Times New Roman" w:hAnsi="Times New Roman" w:cstheme="minorBidi"/>
          <w:sz w:val="22"/>
          <w:szCs w:val="22"/>
        </w:rPr>
        <w:t xml:space="preserve"> 2025.</w:t>
      </w:r>
    </w:p>
    <w:p w14:paraId="1B9F55EB" w14:textId="66684A2A" w:rsidR="00204ADA" w:rsidRDefault="00204A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14:paraId="36982E15" w14:textId="406C0E51" w:rsidR="00E377AB" w:rsidRPr="001219F9" w:rsidRDefault="00E377AB" w:rsidP="00D27A01">
      <w:pPr>
        <w:tabs>
          <w:tab w:val="clear" w:pos="454"/>
          <w:tab w:val="clear" w:pos="680"/>
        </w:tabs>
        <w:autoSpaceDE w:val="0"/>
        <w:autoSpaceDN w:val="0"/>
        <w:adjustRightInd w:val="0"/>
        <w:ind w:left="540"/>
        <w:jc w:val="both"/>
        <w:rPr>
          <w:rFonts w:ascii="Times New Roman" w:hAnsi="Times New Roman" w:cs="Times New Roman"/>
          <w:sz w:val="22"/>
          <w:szCs w:val="22"/>
        </w:rPr>
      </w:pPr>
      <w:r w:rsidRPr="001219F9">
        <w:rPr>
          <w:rFonts w:ascii="Times New Roman" w:hAnsi="Times New Roman" w:cs="Times New Roman"/>
          <w:sz w:val="22"/>
          <w:szCs w:val="22"/>
        </w:rPr>
        <w:lastRenderedPageBreak/>
        <w:t>Movement of right</w:t>
      </w:r>
      <w:r w:rsidRPr="001219F9">
        <w:rPr>
          <w:rFonts w:ascii="Times New Roman" w:hAnsi="Times New Roman" w:cs="Times New Roman"/>
          <w:sz w:val="22"/>
          <w:szCs w:val="22"/>
          <w:cs/>
        </w:rPr>
        <w:t>-</w:t>
      </w:r>
      <w:r w:rsidRPr="001219F9">
        <w:rPr>
          <w:rFonts w:ascii="Times New Roman" w:hAnsi="Times New Roman" w:cs="Times New Roman"/>
          <w:sz w:val="22"/>
          <w:szCs w:val="22"/>
        </w:rPr>
        <w:t>of</w:t>
      </w:r>
      <w:r w:rsidRPr="001219F9">
        <w:rPr>
          <w:rFonts w:ascii="Times New Roman" w:hAnsi="Times New Roman" w:cs="Times New Roman"/>
          <w:sz w:val="22"/>
          <w:szCs w:val="22"/>
          <w:cs/>
        </w:rPr>
        <w:t>-</w:t>
      </w:r>
      <w:r w:rsidRPr="001219F9">
        <w:rPr>
          <w:rFonts w:ascii="Times New Roman" w:hAnsi="Times New Roman" w:cs="Times New Roman"/>
          <w:sz w:val="22"/>
          <w:szCs w:val="22"/>
        </w:rPr>
        <w:t xml:space="preserve">use assets </w:t>
      </w:r>
      <w:r w:rsidRPr="001219F9">
        <w:rPr>
          <w:rFonts w:ascii="Times New Roman" w:hAnsi="Times New Roman" w:cs="Times New Roman"/>
          <w:spacing w:val="-4"/>
          <w:sz w:val="22"/>
          <w:szCs w:val="22"/>
        </w:rPr>
        <w:t>during the</w:t>
      </w:r>
      <w:r w:rsidR="0033411B" w:rsidRPr="001219F9">
        <w:rPr>
          <w:rFonts w:ascii="Times New Roman" w:hAnsi="Times New Roman" w:cs="Times New Roman"/>
          <w:spacing w:val="-4"/>
          <w:sz w:val="22"/>
          <w:szCs w:val="22"/>
        </w:rPr>
        <w:t xml:space="preserve"> </w:t>
      </w:r>
      <w:r w:rsidR="008664D5">
        <w:rPr>
          <w:rFonts w:ascii="Times New Roman" w:hAnsi="Times New Roman" w:cs="Times New Roman"/>
          <w:spacing w:val="-4"/>
          <w:sz w:val="22"/>
          <w:szCs w:val="22"/>
        </w:rPr>
        <w:t>nine</w:t>
      </w:r>
      <w:r w:rsidRPr="001219F9">
        <w:rPr>
          <w:rFonts w:ascii="Times New Roman" w:hAnsi="Times New Roman" w:cs="Times New Roman"/>
          <w:spacing w:val="-4"/>
          <w:sz w:val="22"/>
          <w:szCs w:val="22"/>
          <w:cs/>
        </w:rPr>
        <w:t>-</w:t>
      </w:r>
      <w:r w:rsidRPr="001219F9">
        <w:rPr>
          <w:rFonts w:ascii="Times New Roman" w:hAnsi="Times New Roman" w:cs="Times New Roman"/>
          <w:spacing w:val="-4"/>
          <w:sz w:val="22"/>
          <w:szCs w:val="22"/>
        </w:rPr>
        <w:t>month period</w:t>
      </w:r>
      <w:r w:rsidRPr="001219F9">
        <w:rPr>
          <w:rFonts w:ascii="Times New Roman" w:hAnsi="Times New Roman" w:cs="Times New Roman"/>
          <w:sz w:val="22"/>
          <w:szCs w:val="22"/>
        </w:rPr>
        <w:t xml:space="preserve"> ended </w:t>
      </w:r>
      <w:r w:rsidR="00BA7265" w:rsidRPr="00BA7265">
        <w:rPr>
          <w:rFonts w:ascii="Times New Roman" w:hAnsi="Times New Roman" w:cs="Times New Roman"/>
          <w:sz w:val="22"/>
          <w:szCs w:val="22"/>
        </w:rPr>
        <w:t>3</w:t>
      </w:r>
      <w:r w:rsidR="00F12713">
        <w:rPr>
          <w:rFonts w:ascii="Times New Roman" w:hAnsi="Times New Roman" w:cs="Times New Roman"/>
          <w:sz w:val="22"/>
          <w:szCs w:val="22"/>
        </w:rPr>
        <w:t>0</w:t>
      </w:r>
      <w:r w:rsidR="00BA7265" w:rsidRPr="00BA7265">
        <w:rPr>
          <w:rFonts w:ascii="Times New Roman" w:hAnsi="Times New Roman" w:cs="Times New Roman"/>
          <w:sz w:val="22"/>
          <w:szCs w:val="22"/>
        </w:rPr>
        <w:t xml:space="preserve"> </w:t>
      </w:r>
      <w:r w:rsidR="008664D5">
        <w:rPr>
          <w:rFonts w:ascii="Times New Roman" w:hAnsi="Times New Roman" w:cs="Times New Roman"/>
          <w:sz w:val="22"/>
          <w:szCs w:val="22"/>
        </w:rPr>
        <w:t>September</w:t>
      </w:r>
      <w:r w:rsidR="00BA7265" w:rsidRPr="00BA7265">
        <w:rPr>
          <w:rFonts w:ascii="Times New Roman" w:hAnsi="Times New Roman" w:cs="Times New Roman"/>
          <w:sz w:val="22"/>
          <w:szCs w:val="22"/>
        </w:rPr>
        <w:t xml:space="preserve"> 2025 </w:t>
      </w:r>
      <w:r w:rsidRPr="001219F9">
        <w:rPr>
          <w:rFonts w:ascii="Times New Roman" w:hAnsi="Times New Roman" w:cs="Times New Roman"/>
          <w:sz w:val="22"/>
          <w:szCs w:val="22"/>
        </w:rPr>
        <w:t>was as follows</w:t>
      </w:r>
      <w:r w:rsidRPr="001219F9">
        <w:rPr>
          <w:rFonts w:ascii="Times New Roman" w:hAnsi="Times New Roman" w:cs="Times New Roman"/>
          <w:sz w:val="22"/>
          <w:szCs w:val="22"/>
          <w:cs/>
        </w:rPr>
        <w:t xml:space="preserve">: </w:t>
      </w:r>
    </w:p>
    <w:p w14:paraId="072CBD1D" w14:textId="2F12AD02" w:rsidR="00E377AB" w:rsidRPr="001219F9" w:rsidRDefault="00E377AB"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2E343981" w14:textId="77777777" w:rsidTr="0033411B">
        <w:trPr>
          <w:gridAfter w:val="1"/>
          <w:wAfter w:w="6" w:type="dxa"/>
          <w:trHeight w:val="281"/>
          <w:tblHeader/>
        </w:trPr>
        <w:tc>
          <w:tcPr>
            <w:tcW w:w="4680" w:type="dxa"/>
            <w:vAlign w:val="bottom"/>
          </w:tcPr>
          <w:p w14:paraId="32381F24"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27D840A1" w14:textId="77777777" w:rsidR="0033411B" w:rsidRPr="001219F9" w:rsidRDefault="0033411B" w:rsidP="00D27A01">
            <w:pPr>
              <w:pStyle w:val="acctmergecolhdg"/>
              <w:spacing w:line="240" w:lineRule="atLeast"/>
              <w:rPr>
                <w:rFonts w:cs="Times New Roman"/>
                <w:b w:val="0"/>
                <w:bCs/>
                <w:szCs w:val="22"/>
              </w:rPr>
            </w:pPr>
            <w:r w:rsidRPr="001219F9">
              <w:rPr>
                <w:rFonts w:cs="Times New Roman"/>
                <w:szCs w:val="22"/>
              </w:rPr>
              <w:t>Consolidated financial statements</w:t>
            </w:r>
          </w:p>
        </w:tc>
      </w:tr>
      <w:tr w:rsidR="0033411B" w:rsidRPr="001219F9" w14:paraId="2A6AE677" w14:textId="77777777" w:rsidTr="00F90CCF">
        <w:trPr>
          <w:trHeight w:val="173"/>
          <w:tblHeader/>
        </w:trPr>
        <w:tc>
          <w:tcPr>
            <w:tcW w:w="4680" w:type="dxa"/>
            <w:vAlign w:val="bottom"/>
          </w:tcPr>
          <w:p w14:paraId="248EDB9D"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68067837"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5B3EC4CC"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1210B8C1"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268C7425"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75507379"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60AD5AB2" w14:textId="77777777" w:rsidTr="0033411B">
        <w:trPr>
          <w:gridAfter w:val="1"/>
          <w:wAfter w:w="6" w:type="dxa"/>
          <w:trHeight w:val="20"/>
          <w:tblHeader/>
        </w:trPr>
        <w:tc>
          <w:tcPr>
            <w:tcW w:w="4680" w:type="dxa"/>
          </w:tcPr>
          <w:p w14:paraId="6218204C"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6BBA2F16"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1DF81617" w14:textId="77777777" w:rsidTr="0033411B">
        <w:trPr>
          <w:trHeight w:val="227"/>
        </w:trPr>
        <w:tc>
          <w:tcPr>
            <w:tcW w:w="4680" w:type="dxa"/>
          </w:tcPr>
          <w:p w14:paraId="757D5AAB" w14:textId="3AC50483"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At 1 January 202</w:t>
            </w:r>
            <w:r w:rsidR="00BA7265">
              <w:rPr>
                <w:rFonts w:ascii="Times New Roman" w:hAnsi="Times New Roman" w:cs="Times New Roman"/>
                <w:sz w:val="22"/>
                <w:szCs w:val="22"/>
              </w:rPr>
              <w:t>5</w:t>
            </w:r>
          </w:p>
        </w:tc>
        <w:tc>
          <w:tcPr>
            <w:tcW w:w="1440" w:type="dxa"/>
          </w:tcPr>
          <w:p w14:paraId="740BBA52" w14:textId="03ABCAEF" w:rsidR="0033411B" w:rsidRPr="001219F9"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4,937</w:t>
            </w:r>
          </w:p>
        </w:tc>
        <w:tc>
          <w:tcPr>
            <w:tcW w:w="180" w:type="dxa"/>
          </w:tcPr>
          <w:p w14:paraId="00F7CB10" w14:textId="77777777" w:rsidR="0033411B" w:rsidRPr="001219F9"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3D35CE40" w14:textId="1E7A2173" w:rsidR="0033411B" w:rsidRPr="001219F9"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245,04</w:t>
            </w:r>
            <w:r w:rsidR="000F0DBF">
              <w:rPr>
                <w:rFonts w:cs="Times New Roman"/>
                <w:szCs w:val="22"/>
                <w:lang w:val="en-US" w:bidi="th-TH"/>
              </w:rPr>
              <w:t>2</w:t>
            </w:r>
          </w:p>
        </w:tc>
        <w:tc>
          <w:tcPr>
            <w:tcW w:w="180" w:type="dxa"/>
          </w:tcPr>
          <w:p w14:paraId="543631E2" w14:textId="77777777" w:rsidR="0033411B" w:rsidRPr="009F284D" w:rsidRDefault="0033411B" w:rsidP="007D1BE6">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3E249F17" w14:textId="426A405F" w:rsidR="0033411B" w:rsidRPr="009F284D" w:rsidRDefault="00BA7265" w:rsidP="007D1BE6">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249,979</w:t>
            </w:r>
          </w:p>
        </w:tc>
      </w:tr>
      <w:tr w:rsidR="009F284D" w:rsidRPr="001219F9" w14:paraId="317F8C4F" w14:textId="77777777" w:rsidTr="00250AFF">
        <w:trPr>
          <w:trHeight w:val="20"/>
        </w:trPr>
        <w:tc>
          <w:tcPr>
            <w:tcW w:w="4680" w:type="dxa"/>
          </w:tcPr>
          <w:p w14:paraId="517436F0"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77033A76" w14:textId="20274075" w:rsidR="009F284D" w:rsidRPr="009F284D" w:rsidRDefault="00707E2C" w:rsidP="00C4690C">
            <w:pPr>
              <w:pStyle w:val="acctfourfigures"/>
              <w:tabs>
                <w:tab w:val="clear" w:pos="765"/>
                <w:tab w:val="decimal" w:pos="818"/>
              </w:tabs>
              <w:spacing w:line="240" w:lineRule="atLeast"/>
              <w:ind w:left="-83" w:right="11" w:firstLine="4"/>
              <w:rPr>
                <w:szCs w:val="28"/>
                <w:lang w:val="en-US" w:bidi="th-TH"/>
              </w:rPr>
            </w:pPr>
            <w:r>
              <w:rPr>
                <w:szCs w:val="28"/>
                <w:lang w:val="en-US" w:bidi="th-TH"/>
              </w:rPr>
              <w:t>-</w:t>
            </w:r>
          </w:p>
        </w:tc>
        <w:tc>
          <w:tcPr>
            <w:tcW w:w="180" w:type="dxa"/>
          </w:tcPr>
          <w:p w14:paraId="51E6C9AF"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Pr>
          <w:p w14:paraId="1DD4327E" w14:textId="01FFDF46" w:rsidR="009F284D" w:rsidRPr="00001953" w:rsidRDefault="00707E2C" w:rsidP="00001953">
            <w:pPr>
              <w:pStyle w:val="acctfourfigures"/>
              <w:tabs>
                <w:tab w:val="clear" w:pos="765"/>
                <w:tab w:val="decimal" w:pos="1091"/>
              </w:tabs>
              <w:spacing w:line="240" w:lineRule="atLeast"/>
              <w:ind w:left="-83" w:right="11" w:firstLine="4"/>
              <w:rPr>
                <w:rFonts w:cs="Times New Roman"/>
                <w:szCs w:val="22"/>
                <w:cs/>
                <w:lang w:val="en-US" w:bidi="th-TH"/>
              </w:rPr>
            </w:pPr>
            <w:r>
              <w:rPr>
                <w:rFonts w:cs="Times New Roman"/>
                <w:szCs w:val="22"/>
                <w:lang w:val="en-US" w:bidi="th-TH"/>
              </w:rPr>
              <w:t>64,892</w:t>
            </w:r>
          </w:p>
        </w:tc>
        <w:tc>
          <w:tcPr>
            <w:tcW w:w="180" w:type="dxa"/>
          </w:tcPr>
          <w:p w14:paraId="70A1BF2C"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082FEC0E" w14:textId="41C1A634" w:rsidR="009F284D" w:rsidRPr="009F284D" w:rsidRDefault="00707E2C"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64,892</w:t>
            </w:r>
          </w:p>
        </w:tc>
      </w:tr>
      <w:tr w:rsidR="009F284D" w:rsidRPr="001219F9" w14:paraId="098E8F9B" w14:textId="77777777" w:rsidTr="0033411B">
        <w:trPr>
          <w:trHeight w:val="245"/>
        </w:trPr>
        <w:tc>
          <w:tcPr>
            <w:tcW w:w="4680" w:type="dxa"/>
          </w:tcPr>
          <w:p w14:paraId="661A6034" w14:textId="77777777" w:rsidR="009F284D" w:rsidRPr="001219F9" w:rsidRDefault="009F284D"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7A82F7D6" w14:textId="2CCDF6EC" w:rsidR="009F284D" w:rsidRPr="001219F9" w:rsidRDefault="00707E2C" w:rsidP="009F284D">
            <w:pPr>
              <w:pStyle w:val="acctfourfigures"/>
              <w:tabs>
                <w:tab w:val="clear" w:pos="765"/>
                <w:tab w:val="decimal" w:pos="1089"/>
              </w:tabs>
              <w:spacing w:line="240" w:lineRule="atLeast"/>
              <w:ind w:left="-83" w:right="11" w:firstLine="4"/>
              <w:rPr>
                <w:rFonts w:cs="Times New Roman"/>
                <w:szCs w:val="22"/>
              </w:rPr>
            </w:pPr>
            <w:r>
              <w:rPr>
                <w:rFonts w:cs="Times New Roman"/>
                <w:szCs w:val="22"/>
              </w:rPr>
              <w:t>(2,113)</w:t>
            </w:r>
          </w:p>
        </w:tc>
        <w:tc>
          <w:tcPr>
            <w:tcW w:w="180" w:type="dxa"/>
          </w:tcPr>
          <w:p w14:paraId="0D6ABABE"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szCs w:val="22"/>
              </w:rPr>
            </w:pPr>
          </w:p>
        </w:tc>
        <w:tc>
          <w:tcPr>
            <w:tcW w:w="1350" w:type="dxa"/>
            <w:tcBorders>
              <w:bottom w:val="single" w:sz="4" w:space="0" w:color="auto"/>
            </w:tcBorders>
          </w:tcPr>
          <w:p w14:paraId="528AB103" w14:textId="2CB95469" w:rsidR="009F284D" w:rsidRPr="00001953" w:rsidRDefault="00707E2C"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(72,389)</w:t>
            </w:r>
          </w:p>
        </w:tc>
        <w:tc>
          <w:tcPr>
            <w:tcW w:w="180" w:type="dxa"/>
          </w:tcPr>
          <w:p w14:paraId="2DB59D74" w14:textId="77777777" w:rsidR="009F284D" w:rsidRPr="009F284D" w:rsidRDefault="009F284D"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2B662B0E" w14:textId="582403D5" w:rsidR="009F284D" w:rsidRPr="009F284D" w:rsidRDefault="00707E2C" w:rsidP="009F284D">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(74,502)</w:t>
            </w:r>
          </w:p>
        </w:tc>
      </w:tr>
      <w:tr w:rsidR="009F284D" w:rsidRPr="001219F9" w14:paraId="256956F3" w14:textId="77777777" w:rsidTr="00F94E1D">
        <w:trPr>
          <w:trHeight w:val="20"/>
        </w:trPr>
        <w:tc>
          <w:tcPr>
            <w:tcW w:w="4680" w:type="dxa"/>
            <w:vAlign w:val="bottom"/>
          </w:tcPr>
          <w:p w14:paraId="3D27E6C7" w14:textId="44AECBCA" w:rsidR="009F284D" w:rsidRPr="001219F9" w:rsidRDefault="00BA7265" w:rsidP="009F28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b/>
                <w:bCs/>
                <w:sz w:val="22"/>
                <w:szCs w:val="22"/>
              </w:rPr>
            </w:pPr>
            <w:r w:rsidRPr="00BA7265">
              <w:rPr>
                <w:rFonts w:ascii="Times New Roman" w:hAnsi="Times New Roman" w:cs="Times New Roman"/>
                <w:b/>
                <w:bCs/>
                <w:sz w:val="22"/>
                <w:szCs w:val="22"/>
              </w:rPr>
              <w:t xml:space="preserve">At </w:t>
            </w:r>
            <w:r w:rsidR="00F12713">
              <w:rPr>
                <w:rFonts w:ascii="Times New Roman" w:hAnsi="Times New Roman" w:cs="Times New Roman"/>
                <w:b/>
                <w:bCs/>
                <w:sz w:val="22"/>
                <w:szCs w:val="22"/>
              </w:rPr>
              <w:t xml:space="preserve">30 </w:t>
            </w:r>
            <w:r w:rsidR="008664D5">
              <w:rPr>
                <w:rFonts w:ascii="Times New Roman" w:hAnsi="Times New Roman" w:cs="Times New Roman"/>
                <w:b/>
                <w:bCs/>
                <w:sz w:val="22"/>
                <w:szCs w:val="22"/>
              </w:rPr>
              <w:t xml:space="preserve">September </w:t>
            </w:r>
            <w:r w:rsidRPr="00BA7265">
              <w:rPr>
                <w:rFonts w:ascii="Times New Roman" w:hAnsi="Times New Roman" w:cs="Times New Roman"/>
                <w:b/>
                <w:bCs/>
                <w:sz w:val="22"/>
                <w:szCs w:val="22"/>
              </w:rPr>
              <w:t>202</w:t>
            </w:r>
            <w:r>
              <w:rPr>
                <w:rFonts w:ascii="Times New Roman" w:hAnsi="Times New Roman" w:cs="Times New Roman"/>
                <w:b/>
                <w:bCs/>
                <w:sz w:val="22"/>
                <w:szCs w:val="22"/>
              </w:rPr>
              <w:t>5</w:t>
            </w:r>
          </w:p>
        </w:tc>
        <w:tc>
          <w:tcPr>
            <w:tcW w:w="1440" w:type="dxa"/>
            <w:tcBorders>
              <w:top w:val="single" w:sz="4" w:space="0" w:color="auto"/>
              <w:bottom w:val="double" w:sz="4" w:space="0" w:color="auto"/>
            </w:tcBorders>
            <w:vAlign w:val="bottom"/>
          </w:tcPr>
          <w:p w14:paraId="6915B7BF" w14:textId="554EF61E" w:rsidR="009F284D" w:rsidRPr="001219F9" w:rsidRDefault="00707E2C"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2,824</w:t>
            </w:r>
          </w:p>
        </w:tc>
        <w:tc>
          <w:tcPr>
            <w:tcW w:w="180" w:type="dxa"/>
          </w:tcPr>
          <w:p w14:paraId="0136FF52"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35ED939A" w14:textId="5CD50FBF" w:rsidR="009F284D" w:rsidRPr="001219F9" w:rsidRDefault="00707E2C"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237,545</w:t>
            </w:r>
          </w:p>
        </w:tc>
        <w:tc>
          <w:tcPr>
            <w:tcW w:w="180" w:type="dxa"/>
          </w:tcPr>
          <w:p w14:paraId="7644583B" w14:textId="77777777" w:rsidR="009F284D" w:rsidRPr="001219F9" w:rsidRDefault="009F284D" w:rsidP="009F284D">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36F9BA35" w14:textId="0FDFB1EC" w:rsidR="009F284D" w:rsidRPr="001219F9" w:rsidRDefault="00707E2C" w:rsidP="009F284D">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240,369</w:t>
            </w:r>
          </w:p>
        </w:tc>
      </w:tr>
    </w:tbl>
    <w:p w14:paraId="306E5D40" w14:textId="77777777" w:rsidR="00C13853" w:rsidRPr="001219F9" w:rsidRDefault="00C13853" w:rsidP="00D27A01">
      <w:pPr>
        <w:tabs>
          <w:tab w:val="clear" w:pos="454"/>
          <w:tab w:val="clear" w:pos="680"/>
          <w:tab w:val="left" w:pos="540"/>
        </w:tabs>
        <w:autoSpaceDE w:val="0"/>
        <w:autoSpaceDN w:val="0"/>
        <w:adjustRightInd w:val="0"/>
        <w:ind w:left="540"/>
        <w:jc w:val="both"/>
        <w:rPr>
          <w:rFonts w:ascii="Times New Roman" w:hAnsi="Times New Roman" w:cs="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4680"/>
        <w:gridCol w:w="1440"/>
        <w:gridCol w:w="180"/>
        <w:gridCol w:w="1350"/>
        <w:gridCol w:w="180"/>
        <w:gridCol w:w="1344"/>
        <w:gridCol w:w="6"/>
      </w:tblGrid>
      <w:tr w:rsidR="0033411B" w:rsidRPr="001219F9" w14:paraId="7F9312EC" w14:textId="77777777" w:rsidTr="0033411B">
        <w:trPr>
          <w:gridAfter w:val="1"/>
          <w:wAfter w:w="6" w:type="dxa"/>
          <w:trHeight w:val="254"/>
          <w:tblHeader/>
        </w:trPr>
        <w:tc>
          <w:tcPr>
            <w:tcW w:w="4680" w:type="dxa"/>
            <w:vAlign w:val="bottom"/>
          </w:tcPr>
          <w:p w14:paraId="19A371B0" w14:textId="77777777" w:rsidR="0033411B" w:rsidRPr="001219F9" w:rsidRDefault="0033411B" w:rsidP="00D27A01">
            <w:pPr>
              <w:pStyle w:val="acctfourfigures"/>
              <w:tabs>
                <w:tab w:val="clear" w:pos="765"/>
              </w:tabs>
              <w:spacing w:line="240" w:lineRule="atLeast"/>
              <w:rPr>
                <w:rFonts w:cs="Times New Roman"/>
                <w:b/>
                <w:bCs/>
                <w:color w:val="0000FF"/>
                <w:szCs w:val="22"/>
                <w:lang w:val="en-US" w:bidi="th-TH"/>
              </w:rPr>
            </w:pPr>
          </w:p>
        </w:tc>
        <w:tc>
          <w:tcPr>
            <w:tcW w:w="4494" w:type="dxa"/>
            <w:gridSpan w:val="5"/>
          </w:tcPr>
          <w:p w14:paraId="0DD355E6" w14:textId="77777777" w:rsidR="0033411B" w:rsidRPr="001219F9" w:rsidRDefault="0033411B" w:rsidP="00D27A01">
            <w:pPr>
              <w:pStyle w:val="acctmergecolhdg"/>
              <w:spacing w:line="240" w:lineRule="atLeast"/>
              <w:rPr>
                <w:rFonts w:cs="Times New Roman"/>
                <w:b w:val="0"/>
                <w:bCs/>
                <w:szCs w:val="22"/>
                <w:cs/>
                <w:lang w:bidi="th-TH"/>
              </w:rPr>
            </w:pPr>
            <w:r w:rsidRPr="001219F9">
              <w:rPr>
                <w:rFonts w:cs="Times New Roman"/>
                <w:szCs w:val="22"/>
              </w:rPr>
              <w:t>Separate financial statements</w:t>
            </w:r>
          </w:p>
        </w:tc>
      </w:tr>
      <w:tr w:rsidR="0033411B" w:rsidRPr="001219F9" w14:paraId="1384CA2B" w14:textId="77777777" w:rsidTr="0033411B">
        <w:trPr>
          <w:trHeight w:val="236"/>
          <w:tblHeader/>
        </w:trPr>
        <w:tc>
          <w:tcPr>
            <w:tcW w:w="4680" w:type="dxa"/>
            <w:vAlign w:val="bottom"/>
          </w:tcPr>
          <w:p w14:paraId="4849D4AE" w14:textId="77777777" w:rsidR="0033411B" w:rsidRPr="001219F9" w:rsidRDefault="0033411B" w:rsidP="00D27A01">
            <w:pPr>
              <w:pStyle w:val="acctfourfigures"/>
              <w:tabs>
                <w:tab w:val="clear" w:pos="765"/>
              </w:tabs>
              <w:spacing w:line="240" w:lineRule="atLeast"/>
              <w:rPr>
                <w:rFonts w:cs="Times New Roman"/>
                <w:b/>
                <w:bCs/>
                <w:i/>
                <w:iCs/>
                <w:color w:val="0000FF"/>
                <w:szCs w:val="22"/>
                <w:lang w:bidi="th-TH"/>
              </w:rPr>
            </w:pPr>
            <w:r w:rsidRPr="001219F9">
              <w:rPr>
                <w:rFonts w:cs="Times New Roman"/>
                <w:b/>
                <w:bCs/>
                <w:i/>
                <w:iCs/>
                <w:szCs w:val="22"/>
              </w:rPr>
              <w:t>Right</w:t>
            </w:r>
            <w:r w:rsidRPr="001219F9">
              <w:rPr>
                <w:rFonts w:cs="Times New Roman"/>
                <w:b/>
                <w:bCs/>
                <w:i/>
                <w:iCs/>
                <w:szCs w:val="22"/>
                <w:cs/>
                <w:lang w:bidi="th-TH"/>
              </w:rPr>
              <w:t>-</w:t>
            </w:r>
            <w:r w:rsidRPr="001219F9">
              <w:rPr>
                <w:rFonts w:cs="Times New Roman"/>
                <w:b/>
                <w:bCs/>
                <w:i/>
                <w:iCs/>
                <w:szCs w:val="22"/>
              </w:rPr>
              <w:t>of</w:t>
            </w:r>
            <w:r w:rsidRPr="001219F9">
              <w:rPr>
                <w:rFonts w:cs="Times New Roman"/>
                <w:b/>
                <w:bCs/>
                <w:i/>
                <w:iCs/>
                <w:szCs w:val="22"/>
                <w:cs/>
                <w:lang w:bidi="th-TH"/>
              </w:rPr>
              <w:t>-</w:t>
            </w:r>
            <w:r w:rsidRPr="001219F9">
              <w:rPr>
                <w:rFonts w:cs="Times New Roman"/>
                <w:b/>
                <w:bCs/>
                <w:i/>
                <w:iCs/>
                <w:szCs w:val="22"/>
              </w:rPr>
              <w:t>use assets</w:t>
            </w:r>
          </w:p>
        </w:tc>
        <w:tc>
          <w:tcPr>
            <w:tcW w:w="1440" w:type="dxa"/>
          </w:tcPr>
          <w:p w14:paraId="749292F5"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Buildings</w:t>
            </w:r>
          </w:p>
        </w:tc>
        <w:tc>
          <w:tcPr>
            <w:tcW w:w="180" w:type="dxa"/>
          </w:tcPr>
          <w:p w14:paraId="361CA436"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tcPr>
          <w:p w14:paraId="03D471FB" w14:textId="77777777" w:rsidR="0033411B" w:rsidRPr="001219F9" w:rsidRDefault="0033411B" w:rsidP="00D27A01">
            <w:pPr>
              <w:pStyle w:val="Pa47"/>
              <w:spacing w:line="240" w:lineRule="atLeast"/>
              <w:ind w:left="-85" w:right="-82"/>
              <w:jc w:val="center"/>
              <w:rPr>
                <w:rFonts w:ascii="Times New Roman" w:hAnsi="Times New Roman" w:cs="Times New Roman"/>
                <w:sz w:val="22"/>
                <w:szCs w:val="22"/>
              </w:rPr>
            </w:pPr>
            <w:r w:rsidRPr="001219F9">
              <w:rPr>
                <w:rFonts w:ascii="Times New Roman" w:hAnsi="Times New Roman" w:cs="Times New Roman"/>
                <w:sz w:val="22"/>
                <w:szCs w:val="22"/>
              </w:rPr>
              <w:t>Vehicles</w:t>
            </w:r>
          </w:p>
        </w:tc>
        <w:tc>
          <w:tcPr>
            <w:tcW w:w="180" w:type="dxa"/>
          </w:tcPr>
          <w:p w14:paraId="08254CCE" w14:textId="77777777" w:rsidR="0033411B" w:rsidRPr="001219F9" w:rsidRDefault="0033411B" w:rsidP="00D27A01">
            <w:pPr>
              <w:pStyle w:val="acctmergecolhdg"/>
              <w:spacing w:line="240" w:lineRule="atLeast"/>
              <w:rPr>
                <w:rFonts w:cs="Times New Roman"/>
                <w:b w:val="0"/>
                <w:szCs w:val="22"/>
                <w:lang w:val="en-US" w:bidi="th-TH"/>
              </w:rPr>
            </w:pPr>
          </w:p>
        </w:tc>
        <w:tc>
          <w:tcPr>
            <w:tcW w:w="1350" w:type="dxa"/>
            <w:gridSpan w:val="2"/>
            <w:vAlign w:val="bottom"/>
          </w:tcPr>
          <w:p w14:paraId="1A002B2B" w14:textId="77777777" w:rsidR="0033411B" w:rsidRPr="001219F9" w:rsidRDefault="0033411B" w:rsidP="00D27A01">
            <w:pPr>
              <w:pStyle w:val="Pa47"/>
              <w:spacing w:line="240" w:lineRule="atLeast"/>
              <w:jc w:val="center"/>
              <w:rPr>
                <w:rFonts w:ascii="Times New Roman" w:hAnsi="Times New Roman" w:cs="Times New Roman"/>
                <w:sz w:val="22"/>
                <w:szCs w:val="22"/>
              </w:rPr>
            </w:pPr>
            <w:r w:rsidRPr="001219F9">
              <w:rPr>
                <w:rFonts w:ascii="Times New Roman" w:hAnsi="Times New Roman" w:cs="Times New Roman"/>
                <w:sz w:val="22"/>
                <w:szCs w:val="22"/>
              </w:rPr>
              <w:t>Total</w:t>
            </w:r>
          </w:p>
        </w:tc>
      </w:tr>
      <w:tr w:rsidR="0033411B" w:rsidRPr="001219F9" w14:paraId="79A10791" w14:textId="77777777" w:rsidTr="0033411B">
        <w:trPr>
          <w:gridAfter w:val="1"/>
          <w:wAfter w:w="6" w:type="dxa"/>
          <w:trHeight w:val="20"/>
          <w:tblHeader/>
        </w:trPr>
        <w:tc>
          <w:tcPr>
            <w:tcW w:w="4680" w:type="dxa"/>
          </w:tcPr>
          <w:p w14:paraId="684C9A47" w14:textId="77777777" w:rsidR="0033411B" w:rsidRPr="001219F9" w:rsidRDefault="0033411B" w:rsidP="00D27A01">
            <w:pPr>
              <w:rPr>
                <w:rFonts w:ascii="Times New Roman" w:hAnsi="Times New Roman" w:cs="Times New Roman"/>
                <w:b/>
                <w:bCs/>
                <w:i/>
                <w:iCs/>
                <w:sz w:val="22"/>
                <w:szCs w:val="22"/>
              </w:rPr>
            </w:pPr>
          </w:p>
        </w:tc>
        <w:tc>
          <w:tcPr>
            <w:tcW w:w="4494" w:type="dxa"/>
            <w:gridSpan w:val="5"/>
          </w:tcPr>
          <w:p w14:paraId="7B229AFE" w14:textId="77777777" w:rsidR="0033411B" w:rsidRPr="001219F9" w:rsidRDefault="0033411B" w:rsidP="00D27A01">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ind w:left="-61" w:right="-88"/>
              <w:jc w:val="center"/>
              <w:rPr>
                <w:rFonts w:ascii="Times New Roman" w:hAnsi="Times New Roman" w:cs="Times New Roman"/>
                <w:i/>
                <w:iCs/>
                <w:sz w:val="22"/>
                <w:szCs w:val="22"/>
                <w:cs/>
                <w:lang w:val="en-GB"/>
              </w:rPr>
            </w:pPr>
            <w:r w:rsidRPr="001219F9">
              <w:rPr>
                <w:rFonts w:ascii="Times New Roman" w:hAnsi="Times New Roman" w:cs="Times New Roman"/>
                <w:i/>
                <w:iCs/>
                <w:sz w:val="22"/>
                <w:szCs w:val="22"/>
                <w:cs/>
                <w:lang w:val="en-GB"/>
              </w:rPr>
              <w:t>(</w:t>
            </w:r>
            <w:r w:rsidRPr="001219F9">
              <w:rPr>
                <w:rFonts w:ascii="Times New Roman" w:hAnsi="Times New Roman" w:cs="Times New Roman"/>
                <w:i/>
                <w:iCs/>
                <w:sz w:val="22"/>
                <w:szCs w:val="22"/>
                <w:lang w:val="en-GB" w:bidi="ar-SA"/>
              </w:rPr>
              <w:t>in thousand Baht</w:t>
            </w:r>
            <w:r w:rsidRPr="001219F9">
              <w:rPr>
                <w:rFonts w:ascii="Times New Roman" w:hAnsi="Times New Roman" w:cs="Times New Roman"/>
                <w:i/>
                <w:iCs/>
                <w:sz w:val="22"/>
                <w:szCs w:val="22"/>
                <w:cs/>
                <w:lang w:val="en-GB"/>
              </w:rPr>
              <w:t>)</w:t>
            </w:r>
          </w:p>
        </w:tc>
      </w:tr>
      <w:tr w:rsidR="0033411B" w:rsidRPr="001219F9" w14:paraId="35C1DD5F" w14:textId="77777777" w:rsidTr="0033411B">
        <w:trPr>
          <w:trHeight w:val="227"/>
        </w:trPr>
        <w:tc>
          <w:tcPr>
            <w:tcW w:w="4680" w:type="dxa"/>
          </w:tcPr>
          <w:p w14:paraId="31AC4B46" w14:textId="771D6158" w:rsidR="0033411B" w:rsidRPr="001219F9" w:rsidRDefault="0033411B" w:rsidP="00D27A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At 1 January 202</w:t>
            </w:r>
            <w:r w:rsidR="00BA7265">
              <w:rPr>
                <w:rFonts w:ascii="Times New Roman" w:hAnsi="Times New Roman" w:cs="Times New Roman"/>
                <w:sz w:val="22"/>
                <w:szCs w:val="22"/>
              </w:rPr>
              <w:t>5</w:t>
            </w:r>
          </w:p>
        </w:tc>
        <w:tc>
          <w:tcPr>
            <w:tcW w:w="1440" w:type="dxa"/>
          </w:tcPr>
          <w:p w14:paraId="6552597C" w14:textId="0CB3C130" w:rsidR="0033411B" w:rsidRPr="001219F9" w:rsidRDefault="00BA7265" w:rsidP="009F284D">
            <w:pPr>
              <w:pStyle w:val="acctfourfigures"/>
              <w:tabs>
                <w:tab w:val="clear" w:pos="765"/>
                <w:tab w:val="decimal" w:pos="1089"/>
              </w:tabs>
              <w:spacing w:line="240" w:lineRule="atLeast"/>
              <w:ind w:left="-83" w:right="11" w:firstLine="4"/>
              <w:rPr>
                <w:rFonts w:cs="Times New Roman"/>
                <w:szCs w:val="22"/>
                <w:lang w:val="en-US" w:bidi="th-TH"/>
              </w:rPr>
            </w:pPr>
            <w:r w:rsidRPr="00BA7265">
              <w:rPr>
                <w:rFonts w:cs="Times New Roman"/>
                <w:szCs w:val="22"/>
                <w:lang w:val="en-US" w:bidi="th-TH"/>
              </w:rPr>
              <w:t>4,937</w:t>
            </w:r>
          </w:p>
        </w:tc>
        <w:tc>
          <w:tcPr>
            <w:tcW w:w="180" w:type="dxa"/>
          </w:tcPr>
          <w:p w14:paraId="233FC529"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Pr>
          <w:p w14:paraId="607B8AF0" w14:textId="23697489" w:rsidR="0033411B" w:rsidRPr="009F284D" w:rsidRDefault="00DE7532" w:rsidP="009F284D">
            <w:pPr>
              <w:pStyle w:val="acctfourfigures"/>
              <w:tabs>
                <w:tab w:val="clear" w:pos="765"/>
                <w:tab w:val="decimal" w:pos="1089"/>
              </w:tabs>
              <w:spacing w:line="240" w:lineRule="atLeast"/>
              <w:ind w:left="-83" w:right="9" w:firstLine="4"/>
              <w:rPr>
                <w:rFonts w:cs="Times New Roman"/>
                <w:szCs w:val="22"/>
                <w:lang w:val="en-US" w:bidi="th-TH"/>
              </w:rPr>
            </w:pPr>
            <w:r w:rsidRPr="00DE7532">
              <w:rPr>
                <w:rFonts w:cs="Times New Roman"/>
                <w:szCs w:val="22"/>
                <w:lang w:val="en-US" w:bidi="th-TH"/>
              </w:rPr>
              <w:t>244,735</w:t>
            </w:r>
          </w:p>
        </w:tc>
        <w:tc>
          <w:tcPr>
            <w:tcW w:w="180" w:type="dxa"/>
          </w:tcPr>
          <w:p w14:paraId="7E8DF93E" w14:textId="77777777" w:rsidR="0033411B" w:rsidRPr="009F284D" w:rsidRDefault="0033411B" w:rsidP="009F284D">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Pr>
          <w:p w14:paraId="279FBA7C" w14:textId="10E43315" w:rsidR="0033411B" w:rsidRPr="009F284D" w:rsidRDefault="00DE7532" w:rsidP="009F284D">
            <w:pPr>
              <w:pStyle w:val="acctfourfigures"/>
              <w:tabs>
                <w:tab w:val="clear" w:pos="765"/>
                <w:tab w:val="decimal" w:pos="1089"/>
              </w:tabs>
              <w:spacing w:line="240" w:lineRule="atLeast"/>
              <w:ind w:left="-83" w:right="8" w:firstLine="4"/>
              <w:rPr>
                <w:rFonts w:cs="Times New Roman"/>
                <w:szCs w:val="22"/>
                <w:lang w:val="en-US" w:bidi="th-TH"/>
              </w:rPr>
            </w:pPr>
            <w:r w:rsidRPr="00DE7532">
              <w:rPr>
                <w:rFonts w:cs="Times New Roman"/>
                <w:szCs w:val="22"/>
                <w:lang w:val="en-US" w:bidi="th-TH"/>
              </w:rPr>
              <w:t>249,672</w:t>
            </w:r>
          </w:p>
        </w:tc>
      </w:tr>
      <w:tr w:rsidR="00FA32D8" w:rsidRPr="001219F9" w14:paraId="7868092C" w14:textId="77777777" w:rsidTr="0033411B">
        <w:trPr>
          <w:trHeight w:val="227"/>
        </w:trPr>
        <w:tc>
          <w:tcPr>
            <w:tcW w:w="4680" w:type="dxa"/>
          </w:tcPr>
          <w:p w14:paraId="6956536F"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 w:right="-288"/>
              <w:rPr>
                <w:rFonts w:ascii="Times New Roman" w:hAnsi="Times New Roman" w:cs="Times New Roman"/>
                <w:sz w:val="22"/>
                <w:szCs w:val="22"/>
              </w:rPr>
            </w:pPr>
            <w:r w:rsidRPr="001219F9">
              <w:rPr>
                <w:rFonts w:ascii="Times New Roman" w:hAnsi="Times New Roman" w:cs="Times New Roman"/>
                <w:sz w:val="22"/>
                <w:szCs w:val="22"/>
              </w:rPr>
              <w:t>Additions</w:t>
            </w:r>
          </w:p>
        </w:tc>
        <w:tc>
          <w:tcPr>
            <w:tcW w:w="1440" w:type="dxa"/>
          </w:tcPr>
          <w:p w14:paraId="2223981F" w14:textId="13B9699A" w:rsidR="00FA32D8" w:rsidRPr="009F284D" w:rsidRDefault="00707E2C" w:rsidP="00716F66">
            <w:pPr>
              <w:pStyle w:val="acctfourfigures"/>
              <w:tabs>
                <w:tab w:val="clear" w:pos="765"/>
                <w:tab w:val="decimal" w:pos="818"/>
              </w:tabs>
              <w:spacing w:line="240" w:lineRule="atLeast"/>
              <w:ind w:left="-83" w:right="294" w:firstLine="4"/>
              <w:rPr>
                <w:rFonts w:cs="Times New Roman"/>
                <w:szCs w:val="22"/>
                <w:lang w:val="en-US" w:bidi="th-TH"/>
              </w:rPr>
            </w:pPr>
            <w:r>
              <w:rPr>
                <w:rFonts w:cs="Times New Roman"/>
                <w:szCs w:val="22"/>
                <w:lang w:val="en-US" w:bidi="th-TH"/>
              </w:rPr>
              <w:t>-</w:t>
            </w:r>
          </w:p>
        </w:tc>
        <w:tc>
          <w:tcPr>
            <w:tcW w:w="180" w:type="dxa"/>
          </w:tcPr>
          <w:p w14:paraId="4A8F9981"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tcPr>
          <w:p w14:paraId="0200C534" w14:textId="5C07FCA5" w:rsidR="00FA32D8" w:rsidRPr="001219F9" w:rsidRDefault="00707E2C" w:rsidP="00FA32D8">
            <w:pPr>
              <w:pStyle w:val="acctfourfigures"/>
              <w:tabs>
                <w:tab w:val="clear" w:pos="765"/>
                <w:tab w:val="decimal" w:pos="1089"/>
              </w:tabs>
              <w:spacing w:line="240" w:lineRule="atLeast"/>
              <w:ind w:left="-86"/>
              <w:rPr>
                <w:rFonts w:cs="Times New Roman"/>
                <w:szCs w:val="22"/>
                <w:lang w:val="en-US" w:bidi="th-TH"/>
              </w:rPr>
            </w:pPr>
            <w:r>
              <w:rPr>
                <w:rFonts w:cs="Times New Roman"/>
                <w:szCs w:val="22"/>
                <w:lang w:val="en-US" w:bidi="th-TH"/>
              </w:rPr>
              <w:t>64,892</w:t>
            </w:r>
          </w:p>
        </w:tc>
        <w:tc>
          <w:tcPr>
            <w:tcW w:w="180" w:type="dxa"/>
          </w:tcPr>
          <w:p w14:paraId="729A1F79" w14:textId="77777777" w:rsidR="00FA32D8" w:rsidRPr="009F284D" w:rsidRDefault="00FA32D8" w:rsidP="00FA32D8">
            <w:pPr>
              <w:pStyle w:val="acctfourfigures"/>
              <w:tabs>
                <w:tab w:val="clear" w:pos="765"/>
                <w:tab w:val="decimal" w:pos="1089"/>
              </w:tabs>
              <w:spacing w:line="240" w:lineRule="atLeast"/>
              <w:ind w:left="-86" w:right="11"/>
              <w:rPr>
                <w:rFonts w:cs="Times New Roman"/>
                <w:szCs w:val="22"/>
                <w:lang w:val="en-US" w:bidi="th-TH"/>
              </w:rPr>
            </w:pPr>
          </w:p>
        </w:tc>
        <w:tc>
          <w:tcPr>
            <w:tcW w:w="1350" w:type="dxa"/>
            <w:gridSpan w:val="2"/>
          </w:tcPr>
          <w:p w14:paraId="1DB65F05" w14:textId="22EB8087" w:rsidR="00FA32D8" w:rsidRPr="001219F9" w:rsidRDefault="00707E2C" w:rsidP="00FA32D8">
            <w:pPr>
              <w:pStyle w:val="acctfourfigures"/>
              <w:tabs>
                <w:tab w:val="clear" w:pos="765"/>
                <w:tab w:val="decimal" w:pos="1089"/>
              </w:tabs>
              <w:spacing w:line="240" w:lineRule="atLeast"/>
              <w:ind w:left="-86" w:right="8"/>
              <w:rPr>
                <w:rFonts w:cs="Times New Roman"/>
                <w:szCs w:val="22"/>
                <w:lang w:val="en-US" w:bidi="th-TH"/>
              </w:rPr>
            </w:pPr>
            <w:r>
              <w:rPr>
                <w:rFonts w:cs="Times New Roman"/>
                <w:szCs w:val="22"/>
                <w:lang w:val="en-US" w:bidi="th-TH"/>
              </w:rPr>
              <w:t>64,892</w:t>
            </w:r>
          </w:p>
        </w:tc>
      </w:tr>
      <w:tr w:rsidR="00FA32D8" w:rsidRPr="001219F9" w14:paraId="045A2AFE" w14:textId="77777777" w:rsidTr="002B32A7">
        <w:trPr>
          <w:trHeight w:val="191"/>
        </w:trPr>
        <w:tc>
          <w:tcPr>
            <w:tcW w:w="4680" w:type="dxa"/>
          </w:tcPr>
          <w:p w14:paraId="4A34CC54" w14:textId="7777777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sz w:val="22"/>
                <w:szCs w:val="22"/>
              </w:rPr>
            </w:pPr>
            <w:r w:rsidRPr="001219F9">
              <w:rPr>
                <w:rFonts w:ascii="Times New Roman" w:hAnsi="Times New Roman" w:cs="Times New Roman"/>
                <w:i/>
                <w:iCs/>
                <w:sz w:val="22"/>
                <w:szCs w:val="22"/>
              </w:rPr>
              <w:t>Less</w:t>
            </w:r>
            <w:r w:rsidRPr="001219F9">
              <w:rPr>
                <w:rFonts w:ascii="Times New Roman" w:hAnsi="Times New Roman" w:cs="Times New Roman"/>
                <w:sz w:val="22"/>
                <w:szCs w:val="22"/>
              </w:rPr>
              <w:t xml:space="preserve"> depreciation</w:t>
            </w:r>
          </w:p>
        </w:tc>
        <w:tc>
          <w:tcPr>
            <w:tcW w:w="1440" w:type="dxa"/>
            <w:tcBorders>
              <w:bottom w:val="single" w:sz="4" w:space="0" w:color="auto"/>
            </w:tcBorders>
          </w:tcPr>
          <w:p w14:paraId="1B0D63B3" w14:textId="7E863E38" w:rsidR="00FA32D8" w:rsidRPr="009F284D" w:rsidRDefault="00707E2C"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(2,113)</w:t>
            </w:r>
          </w:p>
        </w:tc>
        <w:tc>
          <w:tcPr>
            <w:tcW w:w="180" w:type="dxa"/>
          </w:tcPr>
          <w:p w14:paraId="6BB68944"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tcBorders>
              <w:bottom w:val="single" w:sz="4" w:space="0" w:color="auto"/>
            </w:tcBorders>
          </w:tcPr>
          <w:p w14:paraId="54BCDB3B" w14:textId="40390DF0" w:rsidR="00FA32D8" w:rsidRPr="009F284D" w:rsidRDefault="00707E2C"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(72,300)</w:t>
            </w:r>
          </w:p>
        </w:tc>
        <w:tc>
          <w:tcPr>
            <w:tcW w:w="180" w:type="dxa"/>
          </w:tcPr>
          <w:p w14:paraId="6C334511" w14:textId="77777777" w:rsidR="00FA32D8" w:rsidRPr="009F284D" w:rsidRDefault="00FA32D8" w:rsidP="00FA32D8">
            <w:pPr>
              <w:pStyle w:val="acctfourfigures"/>
              <w:tabs>
                <w:tab w:val="clear" w:pos="765"/>
                <w:tab w:val="decimal" w:pos="1089"/>
              </w:tabs>
              <w:spacing w:line="240" w:lineRule="atLeast"/>
              <w:ind w:left="-83" w:right="11" w:firstLine="4"/>
              <w:rPr>
                <w:rFonts w:cs="Times New Roman"/>
                <w:szCs w:val="22"/>
                <w:lang w:val="en-US" w:bidi="th-TH"/>
              </w:rPr>
            </w:pPr>
          </w:p>
        </w:tc>
        <w:tc>
          <w:tcPr>
            <w:tcW w:w="1350" w:type="dxa"/>
            <w:gridSpan w:val="2"/>
            <w:tcBorders>
              <w:bottom w:val="single" w:sz="4" w:space="0" w:color="auto"/>
            </w:tcBorders>
          </w:tcPr>
          <w:p w14:paraId="05ED86D4" w14:textId="707C6E3D" w:rsidR="00FA32D8" w:rsidRPr="009F284D" w:rsidRDefault="00707E2C" w:rsidP="00FA32D8">
            <w:pPr>
              <w:pStyle w:val="acctfourfigures"/>
              <w:tabs>
                <w:tab w:val="clear" w:pos="765"/>
                <w:tab w:val="decimal" w:pos="1089"/>
              </w:tabs>
              <w:spacing w:line="240" w:lineRule="atLeast"/>
              <w:ind w:left="-83" w:right="11" w:firstLine="4"/>
              <w:rPr>
                <w:rFonts w:cs="Times New Roman"/>
                <w:szCs w:val="22"/>
                <w:lang w:val="en-US" w:bidi="th-TH"/>
              </w:rPr>
            </w:pPr>
            <w:r>
              <w:rPr>
                <w:rFonts w:cs="Times New Roman"/>
                <w:szCs w:val="22"/>
                <w:lang w:val="en-US" w:bidi="th-TH"/>
              </w:rPr>
              <w:t>(74,413)</w:t>
            </w:r>
          </w:p>
        </w:tc>
      </w:tr>
      <w:tr w:rsidR="00FA32D8" w:rsidRPr="001219F9" w14:paraId="506BDCB9" w14:textId="77777777" w:rsidTr="0033411B">
        <w:trPr>
          <w:trHeight w:val="20"/>
        </w:trPr>
        <w:tc>
          <w:tcPr>
            <w:tcW w:w="4680" w:type="dxa"/>
            <w:vAlign w:val="bottom"/>
          </w:tcPr>
          <w:p w14:paraId="122FF9B0" w14:textId="05826D17" w:rsidR="00FA32D8" w:rsidRPr="001219F9"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8"/>
              <w:rPr>
                <w:rFonts w:ascii="Times New Roman" w:hAnsi="Times New Roman" w:cs="Times New Roman"/>
                <w:b/>
                <w:bCs/>
                <w:sz w:val="22"/>
                <w:szCs w:val="22"/>
              </w:rPr>
            </w:pPr>
            <w:r w:rsidRPr="00BA7265">
              <w:rPr>
                <w:rFonts w:ascii="Times New Roman" w:hAnsi="Times New Roman" w:cs="Times New Roman"/>
                <w:b/>
                <w:bCs/>
                <w:sz w:val="22"/>
                <w:szCs w:val="22"/>
              </w:rPr>
              <w:t xml:space="preserve">At </w:t>
            </w:r>
            <w:r w:rsidR="00F12713">
              <w:rPr>
                <w:rFonts w:ascii="Times New Roman" w:hAnsi="Times New Roman" w:cs="Times New Roman"/>
                <w:b/>
                <w:bCs/>
                <w:sz w:val="22"/>
                <w:szCs w:val="22"/>
              </w:rPr>
              <w:t xml:space="preserve">30 </w:t>
            </w:r>
            <w:r w:rsidR="008664D5">
              <w:rPr>
                <w:rFonts w:ascii="Times New Roman" w:hAnsi="Times New Roman" w:cs="Times New Roman"/>
                <w:b/>
                <w:bCs/>
                <w:sz w:val="22"/>
                <w:szCs w:val="22"/>
              </w:rPr>
              <w:t>September</w:t>
            </w:r>
            <w:r w:rsidRPr="00BA7265">
              <w:rPr>
                <w:rFonts w:ascii="Times New Roman" w:hAnsi="Times New Roman" w:cs="Times New Roman"/>
                <w:b/>
                <w:bCs/>
                <w:sz w:val="22"/>
                <w:szCs w:val="22"/>
              </w:rPr>
              <w:t xml:space="preserve"> 202</w:t>
            </w:r>
            <w:r>
              <w:rPr>
                <w:rFonts w:ascii="Times New Roman" w:hAnsi="Times New Roman" w:cs="Times New Roman"/>
                <w:b/>
                <w:bCs/>
                <w:sz w:val="22"/>
                <w:szCs w:val="22"/>
              </w:rPr>
              <w:t>5</w:t>
            </w:r>
          </w:p>
        </w:tc>
        <w:tc>
          <w:tcPr>
            <w:tcW w:w="1440" w:type="dxa"/>
            <w:tcBorders>
              <w:top w:val="single" w:sz="4" w:space="0" w:color="auto"/>
              <w:bottom w:val="double" w:sz="4" w:space="0" w:color="auto"/>
            </w:tcBorders>
            <w:vAlign w:val="bottom"/>
          </w:tcPr>
          <w:p w14:paraId="5FDCE7B4" w14:textId="5DBD2B29" w:rsidR="00FA32D8" w:rsidRPr="007F49FC" w:rsidRDefault="00707E2C" w:rsidP="00FA32D8">
            <w:pPr>
              <w:pStyle w:val="acctfourfigures"/>
              <w:tabs>
                <w:tab w:val="clear" w:pos="765"/>
                <w:tab w:val="decimal" w:pos="1089"/>
              </w:tabs>
              <w:spacing w:line="240" w:lineRule="atLeast"/>
              <w:ind w:left="-83" w:right="11" w:firstLine="4"/>
              <w:rPr>
                <w:rFonts w:cs="Times New Roman"/>
                <w:b/>
                <w:bCs/>
                <w:szCs w:val="22"/>
              </w:rPr>
            </w:pPr>
            <w:r>
              <w:rPr>
                <w:rFonts w:cs="Times New Roman"/>
                <w:b/>
                <w:bCs/>
                <w:szCs w:val="22"/>
              </w:rPr>
              <w:t>2,824</w:t>
            </w:r>
          </w:p>
        </w:tc>
        <w:tc>
          <w:tcPr>
            <w:tcW w:w="180" w:type="dxa"/>
          </w:tcPr>
          <w:p w14:paraId="38B1CE0A"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tcBorders>
              <w:top w:val="single" w:sz="4" w:space="0" w:color="auto"/>
              <w:bottom w:val="double" w:sz="4" w:space="0" w:color="auto"/>
            </w:tcBorders>
            <w:vAlign w:val="bottom"/>
          </w:tcPr>
          <w:p w14:paraId="183A33D2" w14:textId="350C99FE" w:rsidR="00FA32D8" w:rsidRPr="007F49FC" w:rsidRDefault="00707E2C" w:rsidP="00FA32D8">
            <w:pPr>
              <w:pStyle w:val="acctfourfigures"/>
              <w:tabs>
                <w:tab w:val="clear" w:pos="765"/>
                <w:tab w:val="decimal" w:pos="1089"/>
              </w:tabs>
              <w:spacing w:line="240" w:lineRule="atLeast"/>
              <w:ind w:left="-83" w:firstLine="4"/>
              <w:rPr>
                <w:rFonts w:cs="Times New Roman"/>
                <w:b/>
                <w:bCs/>
                <w:szCs w:val="22"/>
              </w:rPr>
            </w:pPr>
            <w:r>
              <w:rPr>
                <w:rFonts w:cs="Times New Roman"/>
                <w:b/>
                <w:bCs/>
                <w:szCs w:val="22"/>
              </w:rPr>
              <w:t>237,327</w:t>
            </w:r>
          </w:p>
        </w:tc>
        <w:tc>
          <w:tcPr>
            <w:tcW w:w="180" w:type="dxa"/>
          </w:tcPr>
          <w:p w14:paraId="0BE2BF22" w14:textId="77777777" w:rsidR="00FA32D8" w:rsidRPr="007F49FC" w:rsidRDefault="00FA32D8" w:rsidP="00FA32D8">
            <w:pPr>
              <w:pStyle w:val="acctfourfigures"/>
              <w:tabs>
                <w:tab w:val="clear" w:pos="765"/>
                <w:tab w:val="decimal" w:pos="1089"/>
              </w:tabs>
              <w:spacing w:line="240" w:lineRule="atLeast"/>
              <w:ind w:left="-83" w:right="11" w:firstLine="4"/>
              <w:rPr>
                <w:rFonts w:cs="Times New Roman"/>
                <w:b/>
                <w:bCs/>
                <w:szCs w:val="22"/>
              </w:rPr>
            </w:pPr>
          </w:p>
        </w:tc>
        <w:tc>
          <w:tcPr>
            <w:tcW w:w="1350" w:type="dxa"/>
            <w:gridSpan w:val="2"/>
            <w:tcBorders>
              <w:top w:val="single" w:sz="4" w:space="0" w:color="auto"/>
              <w:bottom w:val="double" w:sz="4" w:space="0" w:color="auto"/>
            </w:tcBorders>
            <w:vAlign w:val="bottom"/>
          </w:tcPr>
          <w:p w14:paraId="14CB258A" w14:textId="05DE87AD" w:rsidR="00FA32D8" w:rsidRPr="007F49FC" w:rsidRDefault="00707E2C" w:rsidP="00FA32D8">
            <w:pPr>
              <w:pStyle w:val="acctfourfigures"/>
              <w:tabs>
                <w:tab w:val="clear" w:pos="765"/>
                <w:tab w:val="decimal" w:pos="1089"/>
              </w:tabs>
              <w:spacing w:line="240" w:lineRule="atLeast"/>
              <w:ind w:left="-83" w:firstLine="4"/>
              <w:rPr>
                <w:rFonts w:cs="Times New Roman"/>
                <w:b/>
                <w:bCs/>
                <w:szCs w:val="22"/>
                <w:cs/>
                <w:lang w:bidi="th-TH"/>
              </w:rPr>
            </w:pPr>
            <w:r>
              <w:rPr>
                <w:rFonts w:cs="Times New Roman"/>
                <w:b/>
                <w:bCs/>
                <w:szCs w:val="22"/>
                <w:lang w:bidi="th-TH"/>
              </w:rPr>
              <w:t>240,151</w:t>
            </w:r>
          </w:p>
        </w:tc>
      </w:tr>
    </w:tbl>
    <w:p w14:paraId="15F24919" w14:textId="56D626E5" w:rsidR="00E049A2" w:rsidRDefault="00E049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B208F59" w14:textId="26D94449" w:rsidR="00DD352C" w:rsidRPr="00633120" w:rsidRDefault="00FA32D8" w:rsidP="00DD352C">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sz w:val="22"/>
          <w:szCs w:val="22"/>
        </w:rPr>
      </w:pPr>
      <w:r w:rsidRPr="00633120">
        <w:rPr>
          <w:rFonts w:ascii="Times New Roman" w:hAnsi="Times New Roman" w:cs="Times New Roman"/>
          <w:b/>
          <w:bCs/>
          <w:sz w:val="24"/>
          <w:szCs w:val="24"/>
        </w:rPr>
        <w:t>Interest-bearing liabilities</w:t>
      </w:r>
    </w:p>
    <w:p w14:paraId="7B27F174" w14:textId="77777777" w:rsidR="00DD352C" w:rsidRPr="00633120" w:rsidRDefault="00DD352C" w:rsidP="00DD35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right="-14"/>
        <w:jc w:val="both"/>
        <w:rPr>
          <w:rFonts w:ascii="Times New Roman" w:hAnsi="Times New Roman" w:cstheme="minorBidi"/>
          <w:b/>
          <w:bCs/>
          <w:sz w:val="24"/>
          <w:szCs w:val="24"/>
        </w:rPr>
      </w:pPr>
    </w:p>
    <w:p w14:paraId="68708C9A" w14:textId="77777777" w:rsidR="00FA32D8" w:rsidRPr="00680F6F" w:rsidRDefault="00FA32D8" w:rsidP="00FA32D8">
      <w:pPr>
        <w:pStyle w:val="10"/>
        <w:tabs>
          <w:tab w:val="left" w:pos="720"/>
        </w:tabs>
        <w:spacing w:line="240" w:lineRule="atLeast"/>
        <w:ind w:left="540" w:right="-14"/>
        <w:jc w:val="thaiDistribute"/>
        <w:rPr>
          <w:rFonts w:cs="Times New Roman"/>
          <w:b/>
          <w:bCs/>
          <w:i/>
          <w:iCs/>
          <w:sz w:val="22"/>
          <w:szCs w:val="28"/>
          <w:cs/>
          <w:lang w:val="en-US"/>
        </w:rPr>
      </w:pPr>
      <w:r w:rsidRPr="00633120">
        <w:rPr>
          <w:rFonts w:cs="Times New Roman"/>
          <w:b/>
          <w:bCs/>
          <w:i/>
          <w:iCs/>
          <w:sz w:val="22"/>
          <w:szCs w:val="22"/>
          <w:lang w:val="en-US"/>
        </w:rPr>
        <w:t>Long-term loans from financial institution</w:t>
      </w:r>
      <w:r w:rsidRPr="00633120">
        <w:rPr>
          <w:rFonts w:cs="Times New Roman"/>
          <w:b/>
          <w:bCs/>
          <w:i/>
          <w:iCs/>
          <w:sz w:val="22"/>
          <w:szCs w:val="28"/>
          <w:lang w:val="en-US"/>
        </w:rPr>
        <w:t>s</w:t>
      </w:r>
    </w:p>
    <w:p w14:paraId="40CEDFF7" w14:textId="77777777" w:rsidR="00FA32D8"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234097FD" w14:textId="2DF8B3F9"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On 28 January 2022, the Company entered to a loan agreement with a financial institution for a loan facility of Baht 700 million to purchase soft drink filling machinery (PET Filling Line), equipment, supporting system to machinery and equipment and other related works. This loan bears interest at fixed rate 3.15% per annum for the first three years and at the Minimum Loan Rate (MLR) minus 2.38% per annum for the fourth year onwards. The interest will be paid on a monthly basis.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Baht 9.41 million for each installments, which will be starting from the fourth year and fully paid in 10 years commencing from the first drawdown date.</w:t>
      </w:r>
    </w:p>
    <w:p w14:paraId="00138AAC" w14:textId="777777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p>
    <w:p w14:paraId="08BBA016" w14:textId="2A928571"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imes New Roman"/>
          <w:sz w:val="22"/>
          <w:szCs w:val="22"/>
        </w:rPr>
      </w:pPr>
      <w:r w:rsidRPr="003C75D7">
        <w:rPr>
          <w:rFonts w:ascii="Times New Roman" w:hAnsi="Times New Roman" w:cs="Times New Roman"/>
          <w:sz w:val="22"/>
          <w:szCs w:val="22"/>
        </w:rPr>
        <w:t xml:space="preserve">On 28 January 2022, the Company entered to a loan agreement with a financial institution for a loan facility of Baht 500 million </w:t>
      </w:r>
      <w:r w:rsidR="00891CD4">
        <w:rPr>
          <w:rFonts w:ascii="Times New Roman" w:hAnsi="Times New Roman" w:cs="Times New Roman"/>
          <w:sz w:val="22"/>
          <w:szCs w:val="22"/>
        </w:rPr>
        <w:t>for</w:t>
      </w:r>
      <w:r w:rsidRPr="003C75D7">
        <w:rPr>
          <w:rFonts w:ascii="Times New Roman" w:hAnsi="Times New Roman" w:cs="Times New Roman"/>
          <w:sz w:val="22"/>
          <w:szCs w:val="22"/>
        </w:rPr>
        <w:t xml:space="preserve"> production plant, raw material storage building and office building construction and other related works. This loan bears interest at fixed rate 3.15% per annum for the first three years and at the Minimum Loan Rate (MLR) </w:t>
      </w:r>
      <w:r w:rsidR="00105389">
        <w:rPr>
          <w:rFonts w:ascii="Times New Roman" w:hAnsi="Times New Roman" w:cs="Times New Roman"/>
          <w:sz w:val="22"/>
          <w:szCs w:val="22"/>
        </w:rPr>
        <w:t>minimum</w:t>
      </w:r>
      <w:r w:rsidRPr="003C75D7">
        <w:rPr>
          <w:rFonts w:ascii="Times New Roman" w:hAnsi="Times New Roman" w:cs="Times New Roman"/>
          <w:sz w:val="22"/>
          <w:szCs w:val="22"/>
        </w:rPr>
        <w:t xml:space="preserve"> 2.38% per annum for the fourth year onwards. The interest will be paid on a monthly basis. The loan is repayable in monthly installments of</w:t>
      </w:r>
      <w:r>
        <w:rPr>
          <w:rFonts w:ascii="Times New Roman" w:hAnsi="Times New Roman" w:cstheme="minorBidi" w:hint="cs"/>
          <w:sz w:val="22"/>
          <w:szCs w:val="22"/>
          <w:cs/>
        </w:rPr>
        <w:t xml:space="preserve"> </w:t>
      </w:r>
      <w:r w:rsidRPr="003C75D7">
        <w:rPr>
          <w:rFonts w:ascii="Times New Roman" w:hAnsi="Times New Roman" w:cs="Times New Roman"/>
          <w:sz w:val="22"/>
          <w:szCs w:val="22"/>
        </w:rPr>
        <w:t>Baht 6.8</w:t>
      </w:r>
      <w:r w:rsidR="004D49B3">
        <w:rPr>
          <w:rFonts w:ascii="Times New Roman" w:hAnsi="Times New Roman" w:cs="Times New Roman"/>
          <w:sz w:val="22"/>
          <w:szCs w:val="22"/>
        </w:rPr>
        <w:t>0</w:t>
      </w:r>
      <w:r w:rsidRPr="003C75D7">
        <w:rPr>
          <w:rFonts w:ascii="Times New Roman" w:hAnsi="Times New Roman" w:cs="Times New Roman"/>
          <w:sz w:val="22"/>
          <w:szCs w:val="22"/>
        </w:rPr>
        <w:t xml:space="preserve"> million for each installments, which will be starting from the fourth year and fully paid in 10 years commencing from the first drawdown date.</w:t>
      </w:r>
    </w:p>
    <w:p w14:paraId="1426D16E" w14:textId="77777777" w:rsidR="00FA32D8"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EF16CAB" w14:textId="15DD1B81" w:rsidR="00FA32D8" w:rsidRDefault="00FA32D8" w:rsidP="009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r w:rsidRPr="00633120">
        <w:rPr>
          <w:rFonts w:ascii="Times New Roman" w:hAnsi="Times New Roman" w:cs="Times New Roman"/>
          <w:sz w:val="22"/>
          <w:szCs w:val="22"/>
        </w:rPr>
        <w:t>On 7 June 2024, the Company entered into the memorandum of</w:t>
      </w:r>
      <w:r w:rsidRPr="00633120">
        <w:rPr>
          <w:rFonts w:ascii="Times New Roman" w:hAnsi="Times New Roman" w:cstheme="minorBidi" w:hint="cs"/>
          <w:sz w:val="22"/>
          <w:szCs w:val="22"/>
          <w:cs/>
        </w:rPr>
        <w:t xml:space="preserve"> </w:t>
      </w:r>
      <w:r w:rsidRPr="00633120">
        <w:rPr>
          <w:rFonts w:ascii="Times New Roman" w:hAnsi="Times New Roman" w:cs="Times New Roman"/>
          <w:sz w:val="22"/>
          <w:szCs w:val="22"/>
        </w:rPr>
        <w:t>loan agreement dated 28 January 2022 with a financial institution which had loan facility of Baht 700 million and 500 million to reduce loan facility from Baht 700 million and</w:t>
      </w:r>
      <w:r w:rsidR="00891CD4" w:rsidRPr="00633120">
        <w:rPr>
          <w:rFonts w:ascii="Times New Roman" w:hAnsi="Times New Roman" w:cs="Times New Roman"/>
          <w:sz w:val="22"/>
          <w:szCs w:val="22"/>
        </w:rPr>
        <w:t xml:space="preserve"> Baht</w:t>
      </w:r>
      <w:r w:rsidRPr="00633120">
        <w:rPr>
          <w:rFonts w:ascii="Times New Roman" w:hAnsi="Times New Roman" w:cs="Times New Roman"/>
          <w:sz w:val="22"/>
          <w:szCs w:val="22"/>
        </w:rPr>
        <w:t xml:space="preserve"> 500 million to Baht 205 million and </w:t>
      </w:r>
      <w:r w:rsidR="00891CD4" w:rsidRPr="00633120">
        <w:rPr>
          <w:rFonts w:ascii="Times New Roman" w:hAnsi="Times New Roman" w:cs="Times New Roman"/>
          <w:sz w:val="22"/>
          <w:szCs w:val="22"/>
        </w:rPr>
        <w:t xml:space="preserve">Baht </w:t>
      </w:r>
      <w:r w:rsidRPr="00633120">
        <w:rPr>
          <w:rFonts w:ascii="Times New Roman" w:hAnsi="Times New Roman" w:cs="Times New Roman"/>
          <w:sz w:val="22"/>
          <w:szCs w:val="22"/>
        </w:rPr>
        <w:t>75 million, respectively</w:t>
      </w:r>
      <w:r w:rsidRPr="006A21CE">
        <w:rPr>
          <w:rFonts w:ascii="Times New Roman" w:hAnsi="Times New Roman" w:cs="Times New Roman"/>
          <w:sz w:val="22"/>
          <w:szCs w:val="22"/>
        </w:rPr>
        <w:t>.</w:t>
      </w:r>
      <w:r w:rsidR="00633120" w:rsidRPr="006A21CE">
        <w:t xml:space="preserve"> </w:t>
      </w:r>
      <w:r w:rsidR="00633120" w:rsidRPr="006A21CE">
        <w:rPr>
          <w:rFonts w:ascii="Times New Roman" w:hAnsi="Times New Roman" w:cs="Times New Roman"/>
          <w:sz w:val="22"/>
          <w:szCs w:val="22"/>
        </w:rPr>
        <w:t>The principal repayment amounts were also revised from Baht 9.41 million and Baht 6.80 million per month to Baht 2.85 million and Baht 1.05 million per month, respectively.</w:t>
      </w:r>
      <w:r w:rsidRPr="006A21CE">
        <w:rPr>
          <w:rFonts w:ascii="Times New Roman" w:hAnsi="Times New Roman" w:cs="Times New Roman"/>
          <w:sz w:val="22"/>
          <w:szCs w:val="22"/>
        </w:rPr>
        <w:t xml:space="preserve"> </w:t>
      </w:r>
      <w:r w:rsidRPr="006421F2">
        <w:rPr>
          <w:rFonts w:ascii="Times New Roman" w:hAnsi="Times New Roman" w:cs="Times New Roman"/>
          <w:sz w:val="22"/>
          <w:szCs w:val="22"/>
        </w:rPr>
        <w:t>As of 3</w:t>
      </w:r>
      <w:r w:rsidR="00066680" w:rsidRPr="006421F2">
        <w:rPr>
          <w:rFonts w:ascii="Times New Roman" w:hAnsi="Times New Roman" w:cs="Times New Roman"/>
          <w:sz w:val="22"/>
          <w:szCs w:val="22"/>
        </w:rPr>
        <w:t>0</w:t>
      </w:r>
      <w:r w:rsidRPr="006421F2">
        <w:rPr>
          <w:rFonts w:ascii="Times New Roman" w:hAnsi="Times New Roman" w:cs="Times New Roman"/>
          <w:sz w:val="22"/>
          <w:szCs w:val="22"/>
        </w:rPr>
        <w:t xml:space="preserve"> </w:t>
      </w:r>
      <w:r w:rsidR="007C26FF" w:rsidRPr="006421F2">
        <w:rPr>
          <w:rFonts w:ascii="Times New Roman" w:hAnsi="Times New Roman" w:cs="Times New Roman"/>
          <w:sz w:val="22"/>
          <w:szCs w:val="22"/>
        </w:rPr>
        <w:t>September</w:t>
      </w:r>
      <w:r w:rsidRPr="006421F2">
        <w:rPr>
          <w:rFonts w:ascii="Times New Roman" w:hAnsi="Times New Roman" w:cs="Times New Roman"/>
          <w:sz w:val="22"/>
          <w:szCs w:val="22"/>
        </w:rPr>
        <w:t xml:space="preserve"> 202</w:t>
      </w:r>
      <w:r w:rsidR="00105389" w:rsidRPr="006421F2">
        <w:rPr>
          <w:rFonts w:ascii="Times New Roman" w:hAnsi="Times New Roman" w:cs="Times New Roman"/>
          <w:sz w:val="22"/>
          <w:szCs w:val="22"/>
        </w:rPr>
        <w:t>5</w:t>
      </w:r>
      <w:r w:rsidRPr="006421F2">
        <w:rPr>
          <w:rFonts w:ascii="Times New Roman" w:hAnsi="Times New Roman" w:cs="Times New Roman"/>
          <w:sz w:val="22"/>
          <w:szCs w:val="22"/>
        </w:rPr>
        <w:t>, the Company had no unutilised credit facility.</w:t>
      </w:r>
    </w:p>
    <w:p w14:paraId="0DD8E14A" w14:textId="77777777" w:rsidR="006636F7" w:rsidRPr="006636F7" w:rsidRDefault="006636F7" w:rsidP="009026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Times New Roman" w:hAnsi="Times New Roman" w:cstheme="minorBidi"/>
          <w:sz w:val="22"/>
          <w:szCs w:val="22"/>
        </w:rPr>
      </w:pPr>
    </w:p>
    <w:p w14:paraId="352D0C6F" w14:textId="1C5D8077" w:rsidR="00FA32D8" w:rsidRDefault="00FA32D8" w:rsidP="00FA32D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sz w:val="22"/>
          <w:szCs w:val="22"/>
        </w:rPr>
      </w:pPr>
      <w:r w:rsidRPr="00D316D6">
        <w:rPr>
          <w:rFonts w:ascii="Times New Roman" w:hAnsi="Times New Roman" w:cstheme="minorBidi"/>
          <w:sz w:val="22"/>
          <w:szCs w:val="22"/>
        </w:rPr>
        <w:t xml:space="preserve">On 7 June 2024, the Company entered to a loan agreement with a financial institution for a loan facility of Baht 550 million to support investment in purchasing RGB/NRGB Line machinery and equipment. This loan bears interest at fixed rate 3.15% per annum for the first three years and at the Minimum Loan Rate (MLR) minus 2.38% per annum for the fourth year onwards. The interest will be paid on a monthly basis. The </w:t>
      </w:r>
      <w:r w:rsidR="00105389" w:rsidRPr="00D316D6">
        <w:rPr>
          <w:rFonts w:ascii="Times New Roman" w:hAnsi="Times New Roman" w:cstheme="minorBidi"/>
          <w:sz w:val="22"/>
          <w:szCs w:val="22"/>
        </w:rPr>
        <w:t>loan</w:t>
      </w:r>
      <w:r w:rsidRPr="00D316D6">
        <w:rPr>
          <w:rFonts w:ascii="Times New Roman" w:hAnsi="Times New Roman" w:cstheme="minorBidi"/>
          <w:sz w:val="22"/>
          <w:szCs w:val="22"/>
        </w:rPr>
        <w:t xml:space="preserve"> is repayable in monthly installments of Baht 6.55 million for each installments, which will be </w:t>
      </w:r>
      <w:r w:rsidRPr="0065158A">
        <w:rPr>
          <w:rFonts w:ascii="Times New Roman" w:hAnsi="Times New Roman" w:cstheme="minorBidi"/>
          <w:sz w:val="22"/>
          <w:szCs w:val="22"/>
        </w:rPr>
        <w:t xml:space="preserve">starting from the fourth year and fully paid in 10 years commencing from the first drawdown date. </w:t>
      </w:r>
      <w:r w:rsidR="00891CD4" w:rsidRPr="0065158A">
        <w:rPr>
          <w:rFonts w:ascii="Times New Roman" w:hAnsi="Times New Roman" w:cstheme="minorBidi"/>
          <w:sz w:val="22"/>
          <w:szCs w:val="22"/>
        </w:rPr>
        <w:t xml:space="preserve">For the </w:t>
      </w:r>
      <w:r w:rsidR="007C26FF">
        <w:rPr>
          <w:rFonts w:ascii="Times New Roman" w:hAnsi="Times New Roman" w:cstheme="minorBidi"/>
          <w:sz w:val="22"/>
          <w:szCs w:val="22"/>
        </w:rPr>
        <w:t>nine</w:t>
      </w:r>
      <w:r w:rsidR="00F63033" w:rsidRPr="0065158A">
        <w:rPr>
          <w:rFonts w:ascii="Times New Roman" w:hAnsi="Times New Roman" w:cstheme="minorBidi"/>
          <w:sz w:val="22"/>
          <w:szCs w:val="22"/>
        </w:rPr>
        <w:t>-</w:t>
      </w:r>
      <w:r w:rsidR="00891CD4" w:rsidRPr="0065158A">
        <w:rPr>
          <w:rFonts w:ascii="Times New Roman" w:hAnsi="Times New Roman" w:cstheme="minorBidi"/>
          <w:sz w:val="22"/>
          <w:szCs w:val="22"/>
        </w:rPr>
        <w:t>month period ended</w:t>
      </w:r>
      <w:r w:rsidRPr="0065158A">
        <w:rPr>
          <w:rFonts w:ascii="Times New Roman" w:hAnsi="Times New Roman" w:cstheme="minorBidi"/>
          <w:sz w:val="22"/>
          <w:szCs w:val="22"/>
        </w:rPr>
        <w:t xml:space="preserve"> </w:t>
      </w:r>
      <w:r w:rsidR="00066680" w:rsidRPr="006421F2">
        <w:rPr>
          <w:rFonts w:ascii="Times New Roman" w:hAnsi="Times New Roman" w:cs="Times New Roman"/>
          <w:sz w:val="22"/>
          <w:szCs w:val="22"/>
        </w:rPr>
        <w:t xml:space="preserve">30 </w:t>
      </w:r>
      <w:r w:rsidR="007C26FF" w:rsidRPr="006421F2">
        <w:rPr>
          <w:rFonts w:ascii="Times New Roman" w:hAnsi="Times New Roman" w:cs="Times New Roman"/>
          <w:sz w:val="22"/>
          <w:szCs w:val="22"/>
        </w:rPr>
        <w:t>September</w:t>
      </w:r>
      <w:r w:rsidR="00066680" w:rsidRPr="006421F2">
        <w:rPr>
          <w:rFonts w:ascii="Times New Roman" w:hAnsi="Times New Roman" w:cs="Times New Roman"/>
          <w:sz w:val="22"/>
          <w:szCs w:val="22"/>
        </w:rPr>
        <w:t xml:space="preserve"> </w:t>
      </w:r>
      <w:r w:rsidRPr="006421F2">
        <w:rPr>
          <w:rFonts w:ascii="Times New Roman" w:hAnsi="Times New Roman" w:cstheme="minorBidi"/>
          <w:sz w:val="22"/>
          <w:szCs w:val="22"/>
        </w:rPr>
        <w:t>202</w:t>
      </w:r>
      <w:r w:rsidR="00105389" w:rsidRPr="006421F2">
        <w:rPr>
          <w:rFonts w:ascii="Times New Roman" w:hAnsi="Times New Roman" w:cstheme="minorBidi"/>
          <w:sz w:val="22"/>
          <w:szCs w:val="22"/>
        </w:rPr>
        <w:t>5</w:t>
      </w:r>
      <w:r w:rsidRPr="006421F2">
        <w:rPr>
          <w:rFonts w:ascii="Times New Roman" w:hAnsi="Times New Roman" w:cstheme="minorBidi"/>
          <w:sz w:val="22"/>
          <w:szCs w:val="22"/>
        </w:rPr>
        <w:t xml:space="preserve">, the Company </w:t>
      </w:r>
      <w:r w:rsidR="007D37DA" w:rsidRPr="006421F2">
        <w:rPr>
          <w:rFonts w:ascii="Times New Roman" w:hAnsi="Times New Roman" w:cstheme="minorBidi"/>
          <w:sz w:val="22"/>
          <w:szCs w:val="22"/>
        </w:rPr>
        <w:t>has drawn down a loan</w:t>
      </w:r>
      <w:r w:rsidR="00F63033" w:rsidRPr="006421F2">
        <w:rPr>
          <w:rFonts w:ascii="Times New Roman" w:hAnsi="Times New Roman" w:cstheme="minorBidi"/>
          <w:sz w:val="22"/>
          <w:szCs w:val="22"/>
        </w:rPr>
        <w:t xml:space="preserve"> </w:t>
      </w:r>
      <w:r w:rsidR="007D37DA" w:rsidRPr="006421F2">
        <w:rPr>
          <w:rFonts w:ascii="Times New Roman" w:hAnsi="Times New Roman" w:cstheme="minorBidi"/>
          <w:sz w:val="22"/>
          <w:szCs w:val="22"/>
        </w:rPr>
        <w:t xml:space="preserve">amounting to </w:t>
      </w:r>
      <w:r w:rsidR="00891CD4" w:rsidRPr="006421F2">
        <w:rPr>
          <w:rFonts w:ascii="Times New Roman" w:hAnsi="Times New Roman" w:cstheme="minorBidi"/>
          <w:sz w:val="22"/>
          <w:szCs w:val="22"/>
        </w:rPr>
        <w:t>Baht</w:t>
      </w:r>
      <w:r w:rsidR="00C54AB6" w:rsidRPr="006421F2">
        <w:rPr>
          <w:rFonts w:ascii="Times New Roman" w:hAnsi="Times New Roman" w:cstheme="minorBidi"/>
          <w:sz w:val="22"/>
          <w:szCs w:val="22"/>
        </w:rPr>
        <w:t xml:space="preserve"> </w:t>
      </w:r>
      <w:r w:rsidR="00CC2D66" w:rsidRPr="006421F2">
        <w:rPr>
          <w:rFonts w:ascii="Times New Roman" w:hAnsi="Times New Roman" w:cstheme="minorBidi"/>
          <w:sz w:val="22"/>
          <w:szCs w:val="22"/>
        </w:rPr>
        <w:t>210</w:t>
      </w:r>
      <w:r w:rsidR="007D37DA" w:rsidRPr="006421F2">
        <w:rPr>
          <w:rFonts w:ascii="Times New Roman" w:hAnsi="Times New Roman" w:cstheme="minorBidi"/>
          <w:sz w:val="22"/>
          <w:szCs w:val="22"/>
        </w:rPr>
        <w:t xml:space="preserve"> million and</w:t>
      </w:r>
      <w:r w:rsidR="007D37DA" w:rsidRPr="006421F2">
        <w:rPr>
          <w:rFonts w:hint="cs"/>
          <w:cs/>
        </w:rPr>
        <w:t xml:space="preserve"> </w:t>
      </w:r>
      <w:r w:rsidR="00C54AB6" w:rsidRPr="006421F2">
        <w:rPr>
          <w:rFonts w:ascii="Times New Roman" w:hAnsi="Times New Roman" w:cs="Times New Roman"/>
          <w:sz w:val="22"/>
          <w:szCs w:val="22"/>
        </w:rPr>
        <w:t>no unutilised credit facility</w:t>
      </w:r>
      <w:r w:rsidRPr="006421F2">
        <w:rPr>
          <w:rFonts w:ascii="Times New Roman" w:hAnsi="Times New Roman" w:cstheme="minorBidi"/>
          <w:sz w:val="22"/>
          <w:szCs w:val="22"/>
        </w:rPr>
        <w:t>.</w:t>
      </w:r>
    </w:p>
    <w:p w14:paraId="4C4EAAB6" w14:textId="41C636D9" w:rsidR="006A21CE" w:rsidRDefault="00FA32D8" w:rsidP="00FA32D8">
      <w:pPr>
        <w:pStyle w:val="a"/>
        <w:tabs>
          <w:tab w:val="left" w:pos="540"/>
        </w:tabs>
        <w:spacing w:line="240" w:lineRule="atLeast"/>
        <w:ind w:left="540" w:right="-14"/>
        <w:jc w:val="thaiDistribute"/>
        <w:rPr>
          <w:rFonts w:eastAsia="Calibri" w:cstheme="minorBidi"/>
          <w:sz w:val="22"/>
          <w:szCs w:val="22"/>
          <w:lang w:val="en-US"/>
        </w:rPr>
      </w:pPr>
      <w:r w:rsidRPr="00D316D6">
        <w:rPr>
          <w:rFonts w:eastAsia="Calibri" w:cs="Times New Roman"/>
          <w:sz w:val="22"/>
          <w:szCs w:val="22"/>
          <w:lang w:val="en-US"/>
        </w:rPr>
        <w:lastRenderedPageBreak/>
        <w:t>For the 3 loan agreements dated 28 January 2022 and 7 June 2024 above, the Company mortgaged land included the existing property and the future property as security for credit facilities of Baht 560 million. The Company has to comply with the certain conditions which are consisted of maintaining the debt to equity ratio and the debt covenant ratio and making an insurance for such property on land and assigning the benefits of an insurance to the financial institution.</w:t>
      </w:r>
    </w:p>
    <w:p w14:paraId="1375898A" w14:textId="77777777" w:rsidR="006421F2" w:rsidRDefault="006421F2" w:rsidP="00FA32D8">
      <w:pPr>
        <w:pStyle w:val="a"/>
        <w:tabs>
          <w:tab w:val="left" w:pos="540"/>
        </w:tabs>
        <w:spacing w:line="240" w:lineRule="atLeast"/>
        <w:ind w:left="540" w:right="-14"/>
        <w:jc w:val="thaiDistribute"/>
        <w:rPr>
          <w:rFonts w:eastAsia="Calibri" w:cstheme="minorBidi"/>
          <w:sz w:val="22"/>
          <w:szCs w:val="22"/>
          <w:lang w:val="en-US"/>
        </w:rPr>
      </w:pPr>
    </w:p>
    <w:p w14:paraId="0DA08766" w14:textId="77777777"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r w:rsidRPr="006421F2">
        <w:rPr>
          <w:rFonts w:eastAsia="Calibri" w:cstheme="minorBidi"/>
          <w:sz w:val="22"/>
          <w:szCs w:val="22"/>
          <w:lang w:val="en-US"/>
        </w:rPr>
        <w:t>On 18 September 2025, the Company entered to a loan agreement with a financial institution for a loan facility of Baht 400 million to finance the construction, renovation, and other related expenses for the land development of the factory located in Punpin District, Surat Thani Province. This loan bears interest at fixed rate 2.95% per annum, with interest payable on a monthly basis. The loan is repayable in monthly installments of Baht 6.67 million for each installments, which will be starting from the third year and fully paid in 7 years commencing from the first drawdown date. For the nine-month period ended 30 September 2025, the Company had drawn down a loan amounting to Baht 230 million, with the remaining unutilised credit facility of Baht 170 million.</w:t>
      </w:r>
    </w:p>
    <w:p w14:paraId="627709A0" w14:textId="54478795"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p>
    <w:p w14:paraId="326DD0F0" w14:textId="3969A25D" w:rsidR="006421F2" w:rsidRPr="006421F2" w:rsidRDefault="006421F2" w:rsidP="006421F2">
      <w:pPr>
        <w:pStyle w:val="a"/>
        <w:tabs>
          <w:tab w:val="left" w:pos="540"/>
        </w:tabs>
        <w:spacing w:line="240" w:lineRule="atLeast"/>
        <w:ind w:left="540" w:right="-14"/>
        <w:jc w:val="thaiDistribute"/>
        <w:rPr>
          <w:rFonts w:eastAsia="Calibri" w:cstheme="minorBidi"/>
          <w:sz w:val="22"/>
          <w:szCs w:val="22"/>
          <w:lang w:val="en-US"/>
        </w:rPr>
      </w:pPr>
      <w:r w:rsidRPr="006421F2">
        <w:rPr>
          <w:rFonts w:eastAsia="Calibri" w:cstheme="minorBidi"/>
          <w:sz w:val="22"/>
          <w:szCs w:val="22"/>
          <w:lang w:val="en-US"/>
        </w:rPr>
        <w:t>For the loan agreement dated 18 September 2025 above, the Company is required to comply with certain conditions under the loan agreement, which include maintaining the interest-bearing debt to EBITDA ratio, the debt service coverage ratio, and the tangible unencumbered assets to unsecured debt protection ratio, preparing the factory or warehouse to be ready for inspection within one year from the first drawdown date; and refraining from selling, transferring, disposing of, or creating any encumbrance over the assets.</w:t>
      </w:r>
    </w:p>
    <w:p w14:paraId="00061682" w14:textId="77777777" w:rsidR="007C26FF" w:rsidRDefault="007C26FF" w:rsidP="00FA32D8">
      <w:pPr>
        <w:pStyle w:val="a"/>
        <w:tabs>
          <w:tab w:val="left" w:pos="540"/>
        </w:tabs>
        <w:spacing w:line="240" w:lineRule="atLeast"/>
        <w:ind w:left="540" w:right="-14"/>
        <w:jc w:val="thaiDistribute"/>
        <w:rPr>
          <w:rFonts w:cs="Times New Roman"/>
          <w:b/>
          <w:bCs/>
          <w:i/>
          <w:iCs/>
          <w:sz w:val="22"/>
          <w:szCs w:val="22"/>
          <w:lang w:val="en-US"/>
        </w:rPr>
      </w:pPr>
    </w:p>
    <w:p w14:paraId="43870470" w14:textId="4F04A3A0" w:rsidR="00FA32D8" w:rsidRPr="00C02831" w:rsidRDefault="00FA32D8" w:rsidP="00FA32D8">
      <w:pPr>
        <w:pStyle w:val="a"/>
        <w:tabs>
          <w:tab w:val="left" w:pos="540"/>
        </w:tabs>
        <w:spacing w:line="240" w:lineRule="atLeast"/>
        <w:ind w:left="540" w:right="-14"/>
        <w:jc w:val="thaiDistribute"/>
        <w:rPr>
          <w:rFonts w:cs="Times New Roman"/>
          <w:b/>
          <w:bCs/>
          <w:i/>
          <w:iCs/>
          <w:sz w:val="22"/>
          <w:szCs w:val="22"/>
          <w:lang w:val="en-US"/>
        </w:rPr>
      </w:pPr>
      <w:r w:rsidRPr="00AD1BCC">
        <w:rPr>
          <w:rFonts w:cs="Times New Roman"/>
          <w:b/>
          <w:bCs/>
          <w:i/>
          <w:iCs/>
          <w:sz w:val="22"/>
          <w:szCs w:val="22"/>
          <w:lang w:val="en-US"/>
        </w:rPr>
        <w:t>Subsidiaries</w:t>
      </w:r>
    </w:p>
    <w:p w14:paraId="2DC22524"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0C179CF7" w14:textId="47C96DF1" w:rsidR="00FA32D8" w:rsidRDefault="00FA32D8" w:rsidP="00FA32D8">
      <w:pPr>
        <w:tabs>
          <w:tab w:val="clear" w:pos="227"/>
          <w:tab w:val="clear" w:pos="454"/>
          <w:tab w:val="clear" w:pos="680"/>
          <w:tab w:val="left" w:pos="720"/>
        </w:tabs>
        <w:ind w:left="547" w:right="-14"/>
        <w:jc w:val="thaiDistribute"/>
        <w:rPr>
          <w:rFonts w:ascii="Times New Roman" w:hAnsi="Times New Roman" w:cstheme="minorBidi"/>
          <w:i/>
          <w:iCs/>
          <w:spacing w:val="-2"/>
          <w:sz w:val="22"/>
          <w:szCs w:val="22"/>
        </w:rPr>
      </w:pPr>
      <w:r w:rsidRPr="008832B1">
        <w:rPr>
          <w:rFonts w:ascii="Times New Roman" w:hAnsi="Times New Roman" w:cs="Times New Roman"/>
          <w:spacing w:val="-2"/>
          <w:sz w:val="22"/>
          <w:szCs w:val="22"/>
        </w:rPr>
        <w:t xml:space="preserve">On 14 January 2022, a subsidiary entered into a loan agreement with a financial institution for loan facilities of </w:t>
      </w:r>
      <w:r w:rsidRPr="000B03AB">
        <w:rPr>
          <w:rFonts w:ascii="Times New Roman" w:hAnsi="Times New Roman" w:cs="Times New Roman"/>
          <w:spacing w:val="-2"/>
          <w:sz w:val="22"/>
          <w:szCs w:val="22"/>
        </w:rPr>
        <w:t>Baht 125.50 million for</w:t>
      </w:r>
      <w:r w:rsidRPr="000B03AB">
        <w:rPr>
          <w:rFonts w:ascii="Times New Roman" w:hAnsi="Times New Roman" w:cstheme="minorBidi" w:hint="cs"/>
          <w:spacing w:val="-2"/>
          <w:sz w:val="22"/>
          <w:szCs w:val="22"/>
          <w:cs/>
        </w:rPr>
        <w:t xml:space="preserve"> </w:t>
      </w:r>
      <w:r w:rsidRPr="000B03AB">
        <w:rPr>
          <w:rFonts w:ascii="Times New Roman" w:hAnsi="Times New Roman" w:cstheme="minorBidi"/>
          <w:spacing w:val="-2"/>
          <w:sz w:val="22"/>
          <w:szCs w:val="22"/>
        </w:rPr>
        <w:t xml:space="preserve">construction of properties for sale. </w:t>
      </w:r>
      <w:r w:rsidRPr="000B03AB">
        <w:rPr>
          <w:rFonts w:ascii="Times New Roman" w:hAnsi="Times New Roman" w:cs="Times New Roman"/>
          <w:spacing w:val="-2"/>
          <w:sz w:val="22"/>
          <w:szCs w:val="22"/>
        </w:rPr>
        <w:t>This loan bears interest at the Minimum Loan Rate (MLR) minus 1.43% per annum.</w:t>
      </w:r>
      <w:r w:rsidRPr="000B03AB">
        <w:t xml:space="preserve"> </w:t>
      </w:r>
      <w:r w:rsidRPr="000B03AB">
        <w:rPr>
          <w:rFonts w:ascii="Times New Roman" w:hAnsi="Times New Roman" w:cs="Times New Roman"/>
          <w:spacing w:val="-2"/>
          <w:sz w:val="22"/>
          <w:szCs w:val="22"/>
        </w:rPr>
        <w:t>The interest will be paid monthly</w:t>
      </w:r>
      <w:r w:rsidR="00891CD4">
        <w:rPr>
          <w:rFonts w:ascii="Times New Roman" w:hAnsi="Times New Roman"/>
          <w:spacing w:val="-2"/>
          <w:sz w:val="22"/>
          <w:szCs w:val="28"/>
        </w:rPr>
        <w:t>.</w:t>
      </w:r>
      <w:r w:rsidRPr="000B03AB">
        <w:rPr>
          <w:rFonts w:ascii="Times New Roman" w:hAnsi="Times New Roman" w:cstheme="minorBidi" w:hint="cs"/>
          <w:spacing w:val="-2"/>
          <w:sz w:val="22"/>
          <w:szCs w:val="22"/>
          <w:cs/>
        </w:rPr>
        <w:t xml:space="preserve"> </w:t>
      </w:r>
      <w:r w:rsidR="00891CD4">
        <w:rPr>
          <w:rFonts w:ascii="Times New Roman" w:hAnsi="Times New Roman" w:cstheme="minorBidi"/>
          <w:spacing w:val="-2"/>
          <w:sz w:val="22"/>
          <w:szCs w:val="22"/>
        </w:rPr>
        <w:t>R</w:t>
      </w:r>
      <w:r w:rsidRPr="000B03AB">
        <w:rPr>
          <w:rFonts w:ascii="Times New Roman" w:hAnsi="Times New Roman" w:cstheme="minorBidi"/>
          <w:spacing w:val="-2"/>
          <w:sz w:val="22"/>
          <w:szCs w:val="22"/>
        </w:rPr>
        <w:t xml:space="preserve">epayment of principal is to be made when the properties were sold, at </w:t>
      </w:r>
      <w:r w:rsidRPr="000B03AB">
        <w:rPr>
          <w:rFonts w:ascii="Times New Roman" w:hAnsi="Times New Roman" w:cs="Times New Roman"/>
          <w:spacing w:val="-2"/>
          <w:sz w:val="22"/>
          <w:szCs w:val="22"/>
        </w:rPr>
        <w:t>70</w:t>
      </w:r>
      <w:r w:rsidRPr="000B03AB">
        <w:rPr>
          <w:rFonts w:ascii="Times New Roman" w:hAnsi="Times New Roman" w:cs="Times New Roman"/>
          <w:spacing w:val="-2"/>
          <w:sz w:val="22"/>
          <w:szCs w:val="22"/>
          <w:cs/>
        </w:rPr>
        <w:t>%</w:t>
      </w:r>
      <w:r w:rsidRPr="000B03AB">
        <w:rPr>
          <w:rFonts w:ascii="Times New Roman" w:hAnsi="Times New Roman" w:cs="Cordia New"/>
          <w:spacing w:val="-2"/>
          <w:sz w:val="22"/>
          <w:szCs w:val="22"/>
          <w:cs/>
        </w:rPr>
        <w:t xml:space="preserve"> </w:t>
      </w:r>
      <w:r w:rsidRPr="000B03AB">
        <w:rPr>
          <w:rFonts w:ascii="Times New Roman" w:hAnsi="Times New Roman" w:cstheme="minorBidi"/>
          <w:spacing w:val="-2"/>
          <w:sz w:val="22"/>
          <w:szCs w:val="22"/>
        </w:rPr>
        <w:t>of the payment received.</w:t>
      </w:r>
      <w:r w:rsidRPr="000B03AB">
        <w:t xml:space="preserve"> </w:t>
      </w:r>
      <w:r w:rsidRPr="000B03AB">
        <w:rPr>
          <w:rFonts w:ascii="Times New Roman" w:hAnsi="Times New Roman" w:cs="Times New Roman"/>
          <w:spacing w:val="-2"/>
          <w:sz w:val="22"/>
          <w:szCs w:val="22"/>
        </w:rPr>
        <w:t xml:space="preserve">which will be fully paid in </w:t>
      </w:r>
      <w:r w:rsidRPr="000B03AB">
        <w:rPr>
          <w:rFonts w:ascii="Times New Roman" w:hAnsi="Times New Roman"/>
          <w:spacing w:val="-2"/>
          <w:sz w:val="22"/>
          <w:szCs w:val="28"/>
        </w:rPr>
        <w:t>4</w:t>
      </w:r>
      <w:r w:rsidRPr="000B03AB">
        <w:rPr>
          <w:rFonts w:ascii="Times New Roman" w:hAnsi="Times New Roman" w:cs="Times New Roman"/>
          <w:spacing w:val="-2"/>
          <w:sz w:val="22"/>
          <w:szCs w:val="22"/>
          <w:cs/>
        </w:rPr>
        <w:t xml:space="preserve"> </w:t>
      </w:r>
      <w:r w:rsidRPr="000B03AB">
        <w:rPr>
          <w:rFonts w:ascii="Times New Roman" w:hAnsi="Times New Roman" w:cs="Times New Roman"/>
          <w:spacing w:val="-2"/>
          <w:sz w:val="22"/>
          <w:szCs w:val="22"/>
        </w:rPr>
        <w:t>years commencing from the first drawdown date.</w:t>
      </w:r>
      <w:r w:rsidRPr="000B03AB">
        <w:t xml:space="preserve"> </w:t>
      </w:r>
      <w:r w:rsidRPr="000B03AB">
        <w:rPr>
          <w:rFonts w:ascii="Times New Roman" w:hAnsi="Times New Roman" w:cs="Times New Roman"/>
          <w:spacing w:val="-2"/>
          <w:sz w:val="22"/>
          <w:szCs w:val="22"/>
        </w:rPr>
        <w:t xml:space="preserve">The subsidiary has mortgaged the land totaling Baht 155.50 million </w:t>
      </w:r>
      <w:r w:rsidR="00891CD4">
        <w:rPr>
          <w:rFonts w:ascii="Times New Roman" w:hAnsi="Times New Roman" w:cs="Times New Roman"/>
          <w:spacing w:val="-2"/>
          <w:sz w:val="22"/>
          <w:szCs w:val="22"/>
        </w:rPr>
        <w:t xml:space="preserve">as security </w:t>
      </w:r>
      <w:r w:rsidRPr="000B03AB">
        <w:rPr>
          <w:rFonts w:ascii="Times New Roman" w:hAnsi="Times New Roman" w:cs="Times New Roman"/>
          <w:spacing w:val="-2"/>
          <w:sz w:val="22"/>
          <w:szCs w:val="22"/>
        </w:rPr>
        <w:t xml:space="preserve">for the loan facility. </w:t>
      </w:r>
      <w:r w:rsidR="00EF653B" w:rsidRPr="00EF653B">
        <w:rPr>
          <w:rFonts w:ascii="Times New Roman" w:hAnsi="Times New Roman" w:cs="Times New Roman"/>
          <w:spacing w:val="-2"/>
          <w:sz w:val="22"/>
          <w:szCs w:val="22"/>
        </w:rPr>
        <w:t>For the nine-month period ended 30 September 2025, the subsidiary had drawn down a loan amounting to Baht 0.63 million and had unutilised credit facilities totaling Baht 44.07 million.</w:t>
      </w:r>
    </w:p>
    <w:p w14:paraId="5458FFE4"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
        <w:jc w:val="thaiDistribute"/>
        <w:rPr>
          <w:rFonts w:ascii="Times New Roman" w:hAnsi="Times New Roman" w:cs="Times New Roman"/>
          <w:spacing w:val="-2"/>
        </w:rPr>
      </w:pPr>
    </w:p>
    <w:p w14:paraId="755DADB2" w14:textId="77777777" w:rsidR="00FA32D8" w:rsidRPr="008832B1" w:rsidRDefault="00FA32D8" w:rsidP="00FA3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14"/>
        <w:jc w:val="thaiDistribute"/>
        <w:rPr>
          <w:rFonts w:ascii="Times New Roman" w:hAnsi="Times New Roman" w:cs="Times New Roman"/>
          <w:sz w:val="22"/>
          <w:szCs w:val="22"/>
        </w:rPr>
      </w:pPr>
      <w:r w:rsidRPr="008832B1">
        <w:rPr>
          <w:rFonts w:ascii="Times New Roman" w:hAnsi="Times New Roman" w:cs="Times New Roman"/>
          <w:sz w:val="22"/>
          <w:szCs w:val="22"/>
        </w:rPr>
        <w:t>Under the terms of the long-term loan agreements, the Group has to comply with certain conditions, such as maintaining the debt to</w:t>
      </w:r>
      <w:r>
        <w:rPr>
          <w:rFonts w:ascii="Times New Roman" w:hAnsi="Times New Roman" w:cs="Times New Roman"/>
          <w:sz w:val="22"/>
          <w:szCs w:val="22"/>
        </w:rPr>
        <w:t xml:space="preserve"> </w:t>
      </w:r>
      <w:r w:rsidRPr="008832B1">
        <w:rPr>
          <w:rFonts w:ascii="Times New Roman" w:hAnsi="Times New Roman" w:cs="Times New Roman"/>
          <w:sz w:val="22"/>
          <w:szCs w:val="22"/>
        </w:rPr>
        <w:t>equity ratio, the debt covenant ratio, etc. The Group also assigned the benefits of an insurance policy covering the assets as collateral for secured interest-bearing liabilities.</w:t>
      </w:r>
    </w:p>
    <w:p w14:paraId="72EA01EF" w14:textId="77777777" w:rsidR="00C50EF9" w:rsidRDefault="00C50EF9" w:rsidP="00DD352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
        <w:jc w:val="both"/>
        <w:rPr>
          <w:rFonts w:ascii="Times New Roman" w:hAnsi="Times New Roman" w:cs="Times New Roman"/>
          <w:sz w:val="22"/>
          <w:szCs w:val="22"/>
        </w:rPr>
      </w:pPr>
    </w:p>
    <w:p w14:paraId="7424EF3D" w14:textId="5C3CA014" w:rsidR="002C2773" w:rsidRPr="007D37DA" w:rsidRDefault="002C2773" w:rsidP="002C2773">
      <w:pPr>
        <w:rPr>
          <w:rFonts w:ascii="Times New Roman" w:hAnsi="Times New Roman" w:cstheme="minorBidi"/>
          <w:sz w:val="22"/>
          <w:szCs w:val="22"/>
        </w:rPr>
        <w:sectPr w:rsidR="002C2773" w:rsidRPr="007D37DA" w:rsidSect="00E964D9">
          <w:headerReference w:type="default" r:id="rId11"/>
          <w:footerReference w:type="default" r:id="rId12"/>
          <w:type w:val="nextColumn"/>
          <w:pgSz w:w="11920" w:h="16860"/>
          <w:pgMar w:top="691" w:right="1152" w:bottom="576" w:left="1152" w:header="720" w:footer="720" w:gutter="0"/>
          <w:pgNumType w:start="13"/>
          <w:cols w:space="720"/>
          <w:docGrid w:linePitch="360"/>
        </w:sectPr>
      </w:pPr>
    </w:p>
    <w:p w14:paraId="2F6D0AE8" w14:textId="461FE95D" w:rsidR="002C2773" w:rsidRPr="002C2773" w:rsidRDefault="0092087D"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92087D">
        <w:rPr>
          <w:rFonts w:ascii="Times New Roman" w:hAnsi="Times New Roman" w:cs="Times New Roman"/>
          <w:b/>
          <w:bCs/>
          <w:sz w:val="24"/>
          <w:szCs w:val="24"/>
        </w:rPr>
        <w:lastRenderedPageBreak/>
        <w:t>Segment information and disaggregation of revenue</w:t>
      </w:r>
    </w:p>
    <w:p w14:paraId="7D3458F2" w14:textId="7777777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tbl>
      <w:tblPr>
        <w:tblStyle w:val="TableGrid"/>
        <w:tblW w:w="14898"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058"/>
        <w:gridCol w:w="902"/>
        <w:gridCol w:w="270"/>
        <w:gridCol w:w="996"/>
        <w:gridCol w:w="270"/>
        <w:gridCol w:w="946"/>
        <w:gridCol w:w="270"/>
        <w:gridCol w:w="944"/>
        <w:gridCol w:w="270"/>
        <w:gridCol w:w="989"/>
        <w:gridCol w:w="271"/>
        <w:gridCol w:w="931"/>
        <w:gridCol w:w="239"/>
        <w:gridCol w:w="930"/>
        <w:gridCol w:w="270"/>
        <w:gridCol w:w="909"/>
        <w:gridCol w:w="270"/>
        <w:gridCol w:w="915"/>
        <w:gridCol w:w="270"/>
        <w:gridCol w:w="978"/>
      </w:tblGrid>
      <w:tr w:rsidR="00A946B0" w:rsidRPr="00A946B0" w14:paraId="4AD2F1BF" w14:textId="77777777" w:rsidTr="00405C96">
        <w:tc>
          <w:tcPr>
            <w:tcW w:w="3058" w:type="dxa"/>
          </w:tcPr>
          <w:p w14:paraId="5F193DCE" w14:textId="77777777" w:rsidR="00A946B0" w:rsidRPr="00A946B0" w:rsidRDefault="00A946B0" w:rsidP="00A946B0">
            <w:pPr>
              <w:pStyle w:val="ListParagraph"/>
              <w:spacing w:line="220" w:lineRule="exact"/>
              <w:ind w:left="880"/>
              <w:jc w:val="thaiDistribute"/>
              <w:rPr>
                <w:sz w:val="18"/>
                <w:szCs w:val="18"/>
              </w:rPr>
            </w:pPr>
          </w:p>
        </w:tc>
        <w:tc>
          <w:tcPr>
            <w:tcW w:w="11840" w:type="dxa"/>
            <w:gridSpan w:val="19"/>
          </w:tcPr>
          <w:p w14:paraId="6664F9E0" w14:textId="77777777" w:rsidR="00A946B0" w:rsidRPr="00A946B0" w:rsidRDefault="00A946B0" w:rsidP="00A946B0">
            <w:pPr>
              <w:pStyle w:val="acctfourfigures"/>
              <w:tabs>
                <w:tab w:val="clear" w:pos="765"/>
              </w:tabs>
              <w:spacing w:line="220" w:lineRule="exact"/>
              <w:ind w:left="-79" w:right="-79"/>
              <w:jc w:val="center"/>
              <w:rPr>
                <w:rFonts w:cs="Times New Roman"/>
                <w:b/>
                <w:bCs/>
                <w:sz w:val="18"/>
                <w:szCs w:val="18"/>
              </w:rPr>
            </w:pPr>
            <w:r w:rsidRPr="00A946B0">
              <w:rPr>
                <w:rFonts w:cs="Times New Roman"/>
                <w:b/>
                <w:bCs/>
                <w:sz w:val="18"/>
                <w:szCs w:val="18"/>
                <w:lang w:bidi="th-TH"/>
              </w:rPr>
              <w:t>Consolidated financial statements</w:t>
            </w:r>
          </w:p>
        </w:tc>
      </w:tr>
      <w:tr w:rsidR="00A946B0" w:rsidRPr="00A946B0" w14:paraId="7F0055FF" w14:textId="77777777" w:rsidTr="00405C96">
        <w:tc>
          <w:tcPr>
            <w:tcW w:w="3058" w:type="dxa"/>
          </w:tcPr>
          <w:p w14:paraId="19911165" w14:textId="77777777" w:rsidR="00A946B0" w:rsidRPr="00A946B0" w:rsidRDefault="00A946B0" w:rsidP="00A946B0">
            <w:pPr>
              <w:pStyle w:val="acctfourfigures"/>
              <w:tabs>
                <w:tab w:val="clear" w:pos="765"/>
              </w:tabs>
              <w:spacing w:line="220" w:lineRule="exact"/>
              <w:ind w:left="-79" w:right="-79" w:hanging="121"/>
              <w:rPr>
                <w:rFonts w:cs="Times New Roman"/>
                <w:b/>
                <w:bCs/>
                <w:i/>
                <w:iCs/>
                <w:sz w:val="18"/>
                <w:szCs w:val="18"/>
                <w:lang w:bidi="th-TH"/>
              </w:rPr>
            </w:pPr>
            <w:r w:rsidRPr="00A946B0">
              <w:rPr>
                <w:rFonts w:cs="Times New Roman"/>
                <w:b/>
                <w:bCs/>
                <w:i/>
                <w:iCs/>
                <w:sz w:val="18"/>
                <w:szCs w:val="18"/>
                <w:cs/>
                <w:lang w:bidi="th-TH"/>
              </w:rPr>
              <w:t xml:space="preserve">   </w:t>
            </w:r>
          </w:p>
          <w:p w14:paraId="6D54FD78" w14:textId="77777777" w:rsidR="00A946B0" w:rsidRPr="00A946B0" w:rsidRDefault="00A946B0" w:rsidP="00A946B0">
            <w:pPr>
              <w:pStyle w:val="acctfourfigures"/>
              <w:tabs>
                <w:tab w:val="clear" w:pos="765"/>
              </w:tabs>
              <w:spacing w:line="220" w:lineRule="exact"/>
              <w:ind w:left="-79" w:right="-79" w:hanging="31"/>
              <w:rPr>
                <w:rFonts w:cs="Times New Roman"/>
                <w:sz w:val="18"/>
                <w:szCs w:val="18"/>
                <w:lang w:bidi="th-TH"/>
              </w:rPr>
            </w:pPr>
          </w:p>
        </w:tc>
        <w:tc>
          <w:tcPr>
            <w:tcW w:w="2168" w:type="dxa"/>
            <w:gridSpan w:val="3"/>
            <w:vAlign w:val="bottom"/>
          </w:tcPr>
          <w:p w14:paraId="708CE41E"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p w14:paraId="68185918"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bidi="th-TH"/>
              </w:rPr>
              <w:t>Segment soft drinks</w:t>
            </w:r>
          </w:p>
        </w:tc>
        <w:tc>
          <w:tcPr>
            <w:tcW w:w="270" w:type="dxa"/>
          </w:tcPr>
          <w:p w14:paraId="091ED3DA"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160" w:type="dxa"/>
            <w:gridSpan w:val="3"/>
            <w:vAlign w:val="bottom"/>
          </w:tcPr>
          <w:p w14:paraId="7EB1F568"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bidi="th-TH"/>
              </w:rPr>
              <w:t>Segment</w:t>
            </w:r>
          </w:p>
          <w:p w14:paraId="0C20A539"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bidi="th-TH"/>
              </w:rPr>
              <w:t>consumer goods</w:t>
            </w:r>
          </w:p>
        </w:tc>
        <w:tc>
          <w:tcPr>
            <w:tcW w:w="270" w:type="dxa"/>
            <w:vAlign w:val="bottom"/>
          </w:tcPr>
          <w:p w14:paraId="5B6F3AB8"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191" w:type="dxa"/>
            <w:gridSpan w:val="3"/>
            <w:vAlign w:val="bottom"/>
          </w:tcPr>
          <w:p w14:paraId="552C9BD4"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bidi="th-TH"/>
              </w:rPr>
              <w:t>Segment food</w:t>
            </w:r>
          </w:p>
        </w:tc>
        <w:tc>
          <w:tcPr>
            <w:tcW w:w="239" w:type="dxa"/>
            <w:vAlign w:val="bottom"/>
          </w:tcPr>
          <w:p w14:paraId="2B62FEF1"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109" w:type="dxa"/>
            <w:gridSpan w:val="3"/>
            <w:vAlign w:val="bottom"/>
          </w:tcPr>
          <w:p w14:paraId="0FDB1EBF"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rPr>
            </w:pPr>
            <w:r w:rsidRPr="00A946B0">
              <w:rPr>
                <w:rFonts w:cs="Times New Roman"/>
                <w:sz w:val="18"/>
                <w:szCs w:val="18"/>
                <w:lang w:bidi="th-TH"/>
              </w:rPr>
              <w:t>Segment</w:t>
            </w:r>
          </w:p>
          <w:p w14:paraId="64374BE4"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rtl/>
                <w:cs/>
              </w:rPr>
            </w:pPr>
            <w:r w:rsidRPr="00A946B0">
              <w:rPr>
                <w:rFonts w:cs="Times New Roman"/>
                <w:sz w:val="18"/>
                <w:szCs w:val="18"/>
                <w:lang w:bidi="th-TH"/>
              </w:rPr>
              <w:t>real estate development</w:t>
            </w:r>
          </w:p>
        </w:tc>
        <w:tc>
          <w:tcPr>
            <w:tcW w:w="270" w:type="dxa"/>
            <w:vAlign w:val="bottom"/>
          </w:tcPr>
          <w:p w14:paraId="3867671C"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rtl/>
                <w:cs/>
              </w:rPr>
            </w:pPr>
          </w:p>
        </w:tc>
        <w:tc>
          <w:tcPr>
            <w:tcW w:w="2163" w:type="dxa"/>
            <w:gridSpan w:val="3"/>
            <w:vAlign w:val="bottom"/>
          </w:tcPr>
          <w:p w14:paraId="71EB6B9E"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p w14:paraId="6F8C936B"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bidi="th-TH"/>
              </w:rPr>
              <w:t>Total</w:t>
            </w:r>
          </w:p>
        </w:tc>
      </w:tr>
      <w:tr w:rsidR="00A946B0" w:rsidRPr="00A946B0" w14:paraId="7F0E3403" w14:textId="77777777" w:rsidTr="00405C96">
        <w:tc>
          <w:tcPr>
            <w:tcW w:w="3058" w:type="dxa"/>
          </w:tcPr>
          <w:p w14:paraId="4AF007A7" w14:textId="77777777" w:rsidR="00A946B0" w:rsidRPr="00A946B0" w:rsidRDefault="00A946B0" w:rsidP="00A946B0">
            <w:pPr>
              <w:pStyle w:val="acctfourfigures"/>
              <w:tabs>
                <w:tab w:val="clear" w:pos="765"/>
              </w:tabs>
              <w:spacing w:line="220" w:lineRule="exact"/>
              <w:ind w:left="-79" w:right="-79" w:hanging="31"/>
              <w:rPr>
                <w:rFonts w:cs="Times New Roman"/>
                <w:b/>
                <w:bCs/>
                <w:i/>
                <w:iCs/>
                <w:sz w:val="18"/>
                <w:szCs w:val="18"/>
                <w:cs/>
                <w:lang w:bidi="th-TH"/>
              </w:rPr>
            </w:pPr>
            <w:r w:rsidRPr="00A946B0">
              <w:rPr>
                <w:rFonts w:cs="Times New Roman"/>
                <w:b/>
                <w:bCs/>
                <w:i/>
                <w:iCs/>
                <w:sz w:val="18"/>
                <w:szCs w:val="18"/>
                <w:lang w:bidi="th-TH"/>
              </w:rPr>
              <w:t>Nine</w:t>
            </w:r>
            <w:r w:rsidRPr="00A946B0">
              <w:rPr>
                <w:rFonts w:cs="Times New Roman"/>
                <w:b/>
                <w:bCs/>
                <w:i/>
                <w:iCs/>
                <w:sz w:val="18"/>
                <w:szCs w:val="18"/>
                <w:cs/>
                <w:lang w:bidi="th-TH"/>
              </w:rPr>
              <w:t>-</w:t>
            </w:r>
            <w:r w:rsidRPr="00A946B0">
              <w:rPr>
                <w:rFonts w:cs="Times New Roman"/>
                <w:b/>
                <w:bCs/>
                <w:i/>
                <w:iCs/>
                <w:sz w:val="18"/>
                <w:szCs w:val="18"/>
                <w:lang w:bidi="th-TH"/>
              </w:rPr>
              <w:t>month period ended</w:t>
            </w:r>
          </w:p>
        </w:tc>
        <w:tc>
          <w:tcPr>
            <w:tcW w:w="2168" w:type="dxa"/>
            <w:gridSpan w:val="3"/>
            <w:vAlign w:val="bottom"/>
          </w:tcPr>
          <w:p w14:paraId="756280C9"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70" w:type="dxa"/>
          </w:tcPr>
          <w:p w14:paraId="5EF3872B"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160" w:type="dxa"/>
            <w:gridSpan w:val="3"/>
            <w:vAlign w:val="bottom"/>
          </w:tcPr>
          <w:p w14:paraId="3F95690B"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val="en-US" w:bidi="th-TH"/>
              </w:rPr>
              <w:t>(</w:t>
            </w:r>
            <w:r w:rsidRPr="00A946B0">
              <w:rPr>
                <w:rFonts w:cs="Times New Roman"/>
                <w:sz w:val="18"/>
                <w:szCs w:val="18"/>
                <w:lang w:bidi="th-TH"/>
              </w:rPr>
              <w:t>Discontinued operation)</w:t>
            </w:r>
          </w:p>
        </w:tc>
        <w:tc>
          <w:tcPr>
            <w:tcW w:w="270" w:type="dxa"/>
            <w:vAlign w:val="bottom"/>
          </w:tcPr>
          <w:p w14:paraId="61EB9E77"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191" w:type="dxa"/>
            <w:gridSpan w:val="3"/>
            <w:vAlign w:val="bottom"/>
          </w:tcPr>
          <w:p w14:paraId="272B2269"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r w:rsidRPr="00A946B0">
              <w:rPr>
                <w:rFonts w:cs="Times New Roman"/>
                <w:sz w:val="18"/>
                <w:szCs w:val="18"/>
                <w:lang w:val="en-US" w:bidi="th-TH"/>
              </w:rPr>
              <w:t>(</w:t>
            </w:r>
            <w:r w:rsidRPr="00A946B0">
              <w:rPr>
                <w:rFonts w:cs="Times New Roman"/>
                <w:sz w:val="18"/>
                <w:szCs w:val="18"/>
                <w:lang w:bidi="th-TH"/>
              </w:rPr>
              <w:t>Discontinued operation)</w:t>
            </w:r>
          </w:p>
        </w:tc>
        <w:tc>
          <w:tcPr>
            <w:tcW w:w="239" w:type="dxa"/>
            <w:vAlign w:val="bottom"/>
          </w:tcPr>
          <w:p w14:paraId="3CD3CE31"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109" w:type="dxa"/>
            <w:gridSpan w:val="3"/>
            <w:vAlign w:val="bottom"/>
          </w:tcPr>
          <w:p w14:paraId="249A028C"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c>
          <w:tcPr>
            <w:tcW w:w="270" w:type="dxa"/>
            <w:vAlign w:val="bottom"/>
          </w:tcPr>
          <w:p w14:paraId="4360790B"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rtl/>
                <w:cs/>
              </w:rPr>
            </w:pPr>
          </w:p>
        </w:tc>
        <w:tc>
          <w:tcPr>
            <w:tcW w:w="2163" w:type="dxa"/>
            <w:gridSpan w:val="3"/>
            <w:vAlign w:val="bottom"/>
          </w:tcPr>
          <w:p w14:paraId="67108013" w14:textId="77777777" w:rsidR="00A946B0" w:rsidRPr="00A946B0" w:rsidRDefault="00A946B0" w:rsidP="00A946B0">
            <w:pPr>
              <w:pStyle w:val="acctfourfigures"/>
              <w:tabs>
                <w:tab w:val="clear" w:pos="765"/>
              </w:tabs>
              <w:spacing w:line="220" w:lineRule="exact"/>
              <w:ind w:left="-79" w:right="-79"/>
              <w:jc w:val="center"/>
              <w:rPr>
                <w:rFonts w:cs="Times New Roman"/>
                <w:sz w:val="18"/>
                <w:szCs w:val="18"/>
                <w:lang w:bidi="th-TH"/>
              </w:rPr>
            </w:pPr>
          </w:p>
        </w:tc>
      </w:tr>
      <w:tr w:rsidR="00C85C16" w:rsidRPr="00A946B0" w14:paraId="0DE4B2FE" w14:textId="77777777" w:rsidTr="00405C96">
        <w:tc>
          <w:tcPr>
            <w:tcW w:w="3058" w:type="dxa"/>
          </w:tcPr>
          <w:p w14:paraId="5EEE527F" w14:textId="77777777" w:rsidR="00C85C16" w:rsidRPr="00A946B0" w:rsidRDefault="00C85C16" w:rsidP="00C85C16">
            <w:pPr>
              <w:pStyle w:val="acctfourfigures"/>
              <w:tabs>
                <w:tab w:val="clear" w:pos="765"/>
              </w:tabs>
              <w:spacing w:line="220" w:lineRule="exact"/>
              <w:ind w:right="-79" w:hanging="200"/>
              <w:rPr>
                <w:rFonts w:cs="Times New Roman"/>
                <w:b/>
                <w:bCs/>
                <w:i/>
                <w:iCs/>
                <w:sz w:val="18"/>
                <w:szCs w:val="18"/>
                <w:rtl/>
                <w:cs/>
                <w:lang w:bidi="th-TH"/>
              </w:rPr>
            </w:pPr>
            <w:r w:rsidRPr="00A946B0">
              <w:rPr>
                <w:rFonts w:cs="Times New Roman"/>
                <w:b/>
                <w:bCs/>
                <w:i/>
                <w:iCs/>
                <w:sz w:val="18"/>
                <w:szCs w:val="18"/>
                <w:lang w:bidi="th-TH"/>
              </w:rPr>
              <w:t>3    30 September</w:t>
            </w:r>
          </w:p>
        </w:tc>
        <w:tc>
          <w:tcPr>
            <w:tcW w:w="902" w:type="dxa"/>
          </w:tcPr>
          <w:p w14:paraId="77DFB244" w14:textId="5E9A9E16"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2025</w:t>
            </w:r>
          </w:p>
        </w:tc>
        <w:tc>
          <w:tcPr>
            <w:tcW w:w="270" w:type="dxa"/>
          </w:tcPr>
          <w:p w14:paraId="5BC6DCA1"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96" w:type="dxa"/>
          </w:tcPr>
          <w:p w14:paraId="770AE520" w14:textId="2DB24B00"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2024</w:t>
            </w:r>
          </w:p>
        </w:tc>
        <w:tc>
          <w:tcPr>
            <w:tcW w:w="270" w:type="dxa"/>
          </w:tcPr>
          <w:p w14:paraId="7804F841"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46" w:type="dxa"/>
          </w:tcPr>
          <w:p w14:paraId="71B4CAB9" w14:textId="5CEDDDB7" w:rsidR="00C85C16" w:rsidRPr="00A946B0" w:rsidRDefault="00C85C16" w:rsidP="00C85C16">
            <w:pPr>
              <w:pStyle w:val="acctfourfigures"/>
              <w:tabs>
                <w:tab w:val="clear" w:pos="765"/>
              </w:tabs>
              <w:spacing w:line="220" w:lineRule="exact"/>
              <w:ind w:left="-79" w:right="-79"/>
              <w:jc w:val="center"/>
              <w:rPr>
                <w:rFonts w:cs="Times New Roman"/>
                <w:sz w:val="18"/>
                <w:szCs w:val="18"/>
                <w:cs/>
                <w:lang w:bidi="th-TH"/>
              </w:rPr>
            </w:pPr>
            <w:r>
              <w:rPr>
                <w:rFonts w:cs="Times New Roman"/>
                <w:sz w:val="18"/>
                <w:szCs w:val="18"/>
                <w:lang w:bidi="th-TH"/>
              </w:rPr>
              <w:t>2025</w:t>
            </w:r>
          </w:p>
        </w:tc>
        <w:tc>
          <w:tcPr>
            <w:tcW w:w="270" w:type="dxa"/>
          </w:tcPr>
          <w:p w14:paraId="3FD217D0"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44" w:type="dxa"/>
          </w:tcPr>
          <w:p w14:paraId="79E86319" w14:textId="689CD360"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2024</w:t>
            </w:r>
          </w:p>
        </w:tc>
        <w:tc>
          <w:tcPr>
            <w:tcW w:w="270" w:type="dxa"/>
          </w:tcPr>
          <w:p w14:paraId="632E9C6F"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89" w:type="dxa"/>
          </w:tcPr>
          <w:p w14:paraId="0E342CF6" w14:textId="2B45A5A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2025</w:t>
            </w:r>
          </w:p>
        </w:tc>
        <w:tc>
          <w:tcPr>
            <w:tcW w:w="271" w:type="dxa"/>
          </w:tcPr>
          <w:p w14:paraId="02AD9CA8"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31" w:type="dxa"/>
          </w:tcPr>
          <w:p w14:paraId="595F90DA" w14:textId="1218EE26"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2024</w:t>
            </w:r>
          </w:p>
        </w:tc>
        <w:tc>
          <w:tcPr>
            <w:tcW w:w="239" w:type="dxa"/>
          </w:tcPr>
          <w:p w14:paraId="4244E166"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30" w:type="dxa"/>
          </w:tcPr>
          <w:p w14:paraId="6787ED9A" w14:textId="28E9C17E"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2025</w:t>
            </w:r>
          </w:p>
        </w:tc>
        <w:tc>
          <w:tcPr>
            <w:tcW w:w="270" w:type="dxa"/>
          </w:tcPr>
          <w:p w14:paraId="64B32E32"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09" w:type="dxa"/>
          </w:tcPr>
          <w:p w14:paraId="49001AAA" w14:textId="5D44D2C6"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2024</w:t>
            </w:r>
          </w:p>
        </w:tc>
        <w:tc>
          <w:tcPr>
            <w:tcW w:w="270" w:type="dxa"/>
          </w:tcPr>
          <w:p w14:paraId="240BD82E"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15" w:type="dxa"/>
          </w:tcPr>
          <w:p w14:paraId="7571302E" w14:textId="02D789BC"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2025</w:t>
            </w:r>
          </w:p>
        </w:tc>
        <w:tc>
          <w:tcPr>
            <w:tcW w:w="270" w:type="dxa"/>
          </w:tcPr>
          <w:p w14:paraId="12523BE4"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p>
        </w:tc>
        <w:tc>
          <w:tcPr>
            <w:tcW w:w="978" w:type="dxa"/>
          </w:tcPr>
          <w:p w14:paraId="77D051F2" w14:textId="1AE4E3F9" w:rsidR="00C85C16" w:rsidRPr="00A946B0" w:rsidRDefault="00C85C16" w:rsidP="00C85C16">
            <w:pPr>
              <w:pStyle w:val="acctfourfigures"/>
              <w:tabs>
                <w:tab w:val="clear" w:pos="765"/>
              </w:tabs>
              <w:spacing w:line="220" w:lineRule="exact"/>
              <w:ind w:left="-79" w:right="-79"/>
              <w:jc w:val="center"/>
              <w:rPr>
                <w:rFonts w:cs="Times New Roman"/>
                <w:sz w:val="18"/>
                <w:szCs w:val="18"/>
                <w:lang w:bidi="th-TH"/>
              </w:rPr>
            </w:pPr>
            <w:r>
              <w:rPr>
                <w:rFonts w:cs="Times New Roman"/>
                <w:sz w:val="18"/>
                <w:szCs w:val="18"/>
                <w:lang w:bidi="th-TH"/>
              </w:rPr>
              <w:t>2024</w:t>
            </w:r>
          </w:p>
        </w:tc>
      </w:tr>
      <w:tr w:rsidR="00C85C16" w:rsidRPr="00A946B0" w14:paraId="7C31F640" w14:textId="77777777" w:rsidTr="00405C96">
        <w:tc>
          <w:tcPr>
            <w:tcW w:w="3058" w:type="dxa"/>
          </w:tcPr>
          <w:p w14:paraId="19B37A57" w14:textId="77777777" w:rsidR="00C85C16" w:rsidRPr="00A946B0" w:rsidRDefault="00C85C16" w:rsidP="00C85C16">
            <w:pPr>
              <w:pStyle w:val="acctfourfigures"/>
              <w:tabs>
                <w:tab w:val="clear" w:pos="765"/>
              </w:tabs>
              <w:spacing w:line="220" w:lineRule="exact"/>
              <w:ind w:left="-79" w:right="-79"/>
              <w:rPr>
                <w:rFonts w:cs="Times New Roman"/>
                <w:b/>
                <w:bCs/>
                <w:i/>
                <w:iCs/>
                <w:sz w:val="18"/>
                <w:szCs w:val="18"/>
                <w:lang w:bidi="th-TH"/>
              </w:rPr>
            </w:pPr>
          </w:p>
        </w:tc>
        <w:tc>
          <w:tcPr>
            <w:tcW w:w="11840" w:type="dxa"/>
            <w:gridSpan w:val="19"/>
          </w:tcPr>
          <w:p w14:paraId="15691AB3" w14:textId="77777777" w:rsidR="00C85C16" w:rsidRPr="00A946B0" w:rsidRDefault="00C85C16" w:rsidP="00C85C16">
            <w:pPr>
              <w:pStyle w:val="acctfourfigures"/>
              <w:tabs>
                <w:tab w:val="clear" w:pos="765"/>
              </w:tabs>
              <w:spacing w:line="220" w:lineRule="exact"/>
              <w:ind w:left="-79" w:right="-79"/>
              <w:jc w:val="center"/>
              <w:rPr>
                <w:rFonts w:cs="Times New Roman"/>
                <w:sz w:val="18"/>
                <w:szCs w:val="18"/>
                <w:rtl/>
                <w:cs/>
              </w:rPr>
            </w:pPr>
            <w:r w:rsidRPr="00A946B0">
              <w:rPr>
                <w:rFonts w:cs="Times New Roman"/>
                <w:i/>
                <w:iCs/>
                <w:sz w:val="18"/>
                <w:szCs w:val="18"/>
                <w:cs/>
                <w:lang w:bidi="th-TH"/>
              </w:rPr>
              <w:t>(</w:t>
            </w:r>
            <w:r w:rsidRPr="00A946B0">
              <w:rPr>
                <w:rFonts w:cs="Times New Roman"/>
                <w:i/>
                <w:iCs/>
                <w:sz w:val="18"/>
                <w:szCs w:val="18"/>
              </w:rPr>
              <w:t>in thousand Baht</w:t>
            </w:r>
            <w:r w:rsidRPr="00A946B0">
              <w:rPr>
                <w:rFonts w:cs="Times New Roman"/>
                <w:i/>
                <w:iCs/>
                <w:sz w:val="18"/>
                <w:szCs w:val="18"/>
                <w:cs/>
                <w:lang w:bidi="th-TH"/>
              </w:rPr>
              <w:t>)</w:t>
            </w:r>
          </w:p>
        </w:tc>
      </w:tr>
      <w:tr w:rsidR="00C85C16" w:rsidRPr="00A946B0" w14:paraId="0D6008C8" w14:textId="77777777" w:rsidTr="00405C96">
        <w:tc>
          <w:tcPr>
            <w:tcW w:w="3058" w:type="dxa"/>
            <w:vAlign w:val="bottom"/>
          </w:tcPr>
          <w:p w14:paraId="23C1026B" w14:textId="77777777" w:rsidR="00C85C16" w:rsidRPr="00A946B0" w:rsidRDefault="00C85C16" w:rsidP="00C85C16">
            <w:pPr>
              <w:pStyle w:val="acctfourfigures"/>
              <w:tabs>
                <w:tab w:val="clear" w:pos="765"/>
              </w:tabs>
              <w:spacing w:line="220" w:lineRule="exact"/>
              <w:ind w:left="-79" w:right="-79"/>
              <w:rPr>
                <w:rFonts w:cs="Times New Roman"/>
                <w:b/>
                <w:bCs/>
                <w:i/>
                <w:iCs/>
                <w:sz w:val="18"/>
                <w:szCs w:val="18"/>
                <w:lang w:bidi="th-TH"/>
              </w:rPr>
            </w:pPr>
            <w:r w:rsidRPr="00A946B0">
              <w:rPr>
                <w:rFonts w:cs="Times New Roman"/>
                <w:b/>
                <w:bCs/>
                <w:i/>
                <w:iCs/>
                <w:sz w:val="18"/>
                <w:szCs w:val="18"/>
                <w:lang w:bidi="th-TH"/>
              </w:rPr>
              <w:t xml:space="preserve">Information about reportable segments </w:t>
            </w:r>
          </w:p>
        </w:tc>
        <w:tc>
          <w:tcPr>
            <w:tcW w:w="902" w:type="dxa"/>
          </w:tcPr>
          <w:p w14:paraId="3E867E71"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48AD7809"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96" w:type="dxa"/>
          </w:tcPr>
          <w:p w14:paraId="41E2D9F2"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36CFE93D"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46" w:type="dxa"/>
          </w:tcPr>
          <w:p w14:paraId="61339835"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13631B4C"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44" w:type="dxa"/>
          </w:tcPr>
          <w:p w14:paraId="5C1AF79E"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119A4D68"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89" w:type="dxa"/>
          </w:tcPr>
          <w:p w14:paraId="67983C8F"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1" w:type="dxa"/>
          </w:tcPr>
          <w:p w14:paraId="5658397A"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31" w:type="dxa"/>
          </w:tcPr>
          <w:p w14:paraId="11A1DD02"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39" w:type="dxa"/>
          </w:tcPr>
          <w:p w14:paraId="09A8477C"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30" w:type="dxa"/>
          </w:tcPr>
          <w:p w14:paraId="17CB048A"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6279E737"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09" w:type="dxa"/>
          </w:tcPr>
          <w:p w14:paraId="79A814F3"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4038A4AA"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15" w:type="dxa"/>
          </w:tcPr>
          <w:p w14:paraId="5811E74C"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41E32AC5"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78" w:type="dxa"/>
          </w:tcPr>
          <w:p w14:paraId="42ECB171"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r>
      <w:tr w:rsidR="00C85C16" w:rsidRPr="00A946B0" w14:paraId="7E586CA9" w14:textId="77777777" w:rsidTr="00405C96">
        <w:tc>
          <w:tcPr>
            <w:tcW w:w="3058" w:type="dxa"/>
            <w:vAlign w:val="bottom"/>
          </w:tcPr>
          <w:p w14:paraId="383D9422" w14:textId="77777777" w:rsidR="00C85C16" w:rsidRPr="00A946B0" w:rsidRDefault="00C85C16" w:rsidP="00C85C16">
            <w:pPr>
              <w:pStyle w:val="acctfourfigures"/>
              <w:tabs>
                <w:tab w:val="clear" w:pos="765"/>
              </w:tabs>
              <w:spacing w:line="220" w:lineRule="exact"/>
              <w:ind w:left="-79" w:right="-79"/>
              <w:rPr>
                <w:rFonts w:cs="Times New Roman"/>
                <w:b/>
                <w:bCs/>
                <w:i/>
                <w:iCs/>
                <w:sz w:val="18"/>
                <w:szCs w:val="18"/>
                <w:lang w:bidi="th-TH"/>
              </w:rPr>
            </w:pPr>
            <w:r w:rsidRPr="00A946B0">
              <w:rPr>
                <w:rFonts w:cs="Times New Roman"/>
                <w:b/>
                <w:bCs/>
                <w:i/>
                <w:iCs/>
                <w:sz w:val="18"/>
                <w:szCs w:val="18"/>
                <w:lang w:bidi="th-TH"/>
              </w:rPr>
              <w:t xml:space="preserve">   and disaggregation of revenue</w:t>
            </w:r>
          </w:p>
        </w:tc>
        <w:tc>
          <w:tcPr>
            <w:tcW w:w="902" w:type="dxa"/>
          </w:tcPr>
          <w:p w14:paraId="2D68AE06"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23E8F59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96" w:type="dxa"/>
          </w:tcPr>
          <w:p w14:paraId="3B21B044"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1673EC75"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7843107A"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3FDC1F91"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7AB3D244"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5F967DA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89" w:type="dxa"/>
          </w:tcPr>
          <w:p w14:paraId="2B60432B"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1" w:type="dxa"/>
          </w:tcPr>
          <w:p w14:paraId="26FDA2F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31" w:type="dxa"/>
          </w:tcPr>
          <w:p w14:paraId="6B6279A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39" w:type="dxa"/>
          </w:tcPr>
          <w:p w14:paraId="3BE11EC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30" w:type="dxa"/>
          </w:tcPr>
          <w:p w14:paraId="4665C953"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49E94E9E"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09" w:type="dxa"/>
          </w:tcPr>
          <w:p w14:paraId="1679D898"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5B7706D9"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15" w:type="dxa"/>
          </w:tcPr>
          <w:p w14:paraId="004EA58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6431C938"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78" w:type="dxa"/>
          </w:tcPr>
          <w:p w14:paraId="65014F9F"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r>
      <w:tr w:rsidR="00C85C16" w:rsidRPr="00A946B0" w14:paraId="5FAF4AAE" w14:textId="77777777" w:rsidTr="00405C96">
        <w:tc>
          <w:tcPr>
            <w:tcW w:w="3058" w:type="dxa"/>
          </w:tcPr>
          <w:p w14:paraId="214D90CC" w14:textId="77777777" w:rsidR="00C85C16" w:rsidRPr="00A946B0" w:rsidRDefault="00C85C16" w:rsidP="00C85C16">
            <w:pPr>
              <w:pStyle w:val="acctfourfigures"/>
              <w:tabs>
                <w:tab w:val="clear" w:pos="765"/>
              </w:tabs>
              <w:spacing w:line="220" w:lineRule="exact"/>
              <w:ind w:left="-79" w:right="-79"/>
              <w:rPr>
                <w:rFonts w:cs="Times New Roman"/>
                <w:b/>
                <w:bCs/>
                <w:sz w:val="18"/>
                <w:szCs w:val="18"/>
                <w:lang w:bidi="th-TH"/>
              </w:rPr>
            </w:pPr>
            <w:r w:rsidRPr="00A946B0">
              <w:rPr>
                <w:rFonts w:cs="Times New Roman"/>
                <w:b/>
                <w:bCs/>
                <w:sz w:val="18"/>
                <w:szCs w:val="18"/>
                <w:lang w:bidi="th-TH"/>
              </w:rPr>
              <w:t xml:space="preserve">Primary geographical markets </w:t>
            </w:r>
          </w:p>
        </w:tc>
        <w:tc>
          <w:tcPr>
            <w:tcW w:w="902" w:type="dxa"/>
          </w:tcPr>
          <w:p w14:paraId="37B8B043"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434EBF20"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96" w:type="dxa"/>
          </w:tcPr>
          <w:p w14:paraId="3F06FEB9"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0A66DFB8"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27A14786"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7141A390"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7E2CBAE1"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150A356A"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89" w:type="dxa"/>
          </w:tcPr>
          <w:p w14:paraId="43AFD7BC"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1" w:type="dxa"/>
          </w:tcPr>
          <w:p w14:paraId="4BF411E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31" w:type="dxa"/>
          </w:tcPr>
          <w:p w14:paraId="6D6087A3"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39" w:type="dxa"/>
          </w:tcPr>
          <w:p w14:paraId="2B40708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30" w:type="dxa"/>
          </w:tcPr>
          <w:p w14:paraId="622AA045"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1853691C"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09" w:type="dxa"/>
          </w:tcPr>
          <w:p w14:paraId="52F41C2E"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79E9F5B6"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15" w:type="dxa"/>
          </w:tcPr>
          <w:p w14:paraId="1F8441A1"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2FD6705E"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78" w:type="dxa"/>
          </w:tcPr>
          <w:p w14:paraId="50A18670"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r>
      <w:tr w:rsidR="00C85C16" w:rsidRPr="00A946B0" w14:paraId="0B5E765C" w14:textId="77777777" w:rsidTr="00405C96">
        <w:tc>
          <w:tcPr>
            <w:tcW w:w="3058" w:type="dxa"/>
          </w:tcPr>
          <w:p w14:paraId="62D0E6CD" w14:textId="77777777" w:rsidR="00C85C16" w:rsidRPr="00A946B0" w:rsidRDefault="00C85C16" w:rsidP="00C85C16">
            <w:pPr>
              <w:pStyle w:val="acctfourfigures"/>
              <w:tabs>
                <w:tab w:val="clear" w:pos="765"/>
              </w:tabs>
              <w:spacing w:line="220" w:lineRule="exact"/>
              <w:ind w:left="-79" w:right="-79"/>
              <w:rPr>
                <w:rFonts w:cs="Times New Roman"/>
                <w:sz w:val="18"/>
                <w:szCs w:val="18"/>
                <w:lang w:bidi="th-TH"/>
              </w:rPr>
            </w:pPr>
            <w:r w:rsidRPr="00A946B0">
              <w:rPr>
                <w:rFonts w:cs="Times New Roman"/>
                <w:sz w:val="18"/>
                <w:szCs w:val="18"/>
                <w:lang w:bidi="th-TH"/>
              </w:rPr>
              <w:t>Thailand</w:t>
            </w:r>
          </w:p>
        </w:tc>
        <w:tc>
          <w:tcPr>
            <w:tcW w:w="902" w:type="dxa"/>
          </w:tcPr>
          <w:p w14:paraId="03332E67" w14:textId="4AAAE446" w:rsidR="00C85C16"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6,063,000</w:t>
            </w:r>
          </w:p>
        </w:tc>
        <w:tc>
          <w:tcPr>
            <w:tcW w:w="270" w:type="dxa"/>
            <w:vAlign w:val="center"/>
          </w:tcPr>
          <w:p w14:paraId="5D87D66B"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color w:val="000000"/>
                <w:lang w:val="en-GB" w:bidi="ar-SA"/>
              </w:rPr>
            </w:pPr>
          </w:p>
        </w:tc>
        <w:tc>
          <w:tcPr>
            <w:tcW w:w="996" w:type="dxa"/>
          </w:tcPr>
          <w:p w14:paraId="3F39BF22" w14:textId="20F1D767"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r w:rsidRPr="00A946B0">
              <w:rPr>
                <w:rFonts w:cs="Times New Roman"/>
                <w:color w:val="000000"/>
                <w:sz w:val="18"/>
                <w:szCs w:val="18"/>
              </w:rPr>
              <w:t>6,215,525</w:t>
            </w:r>
          </w:p>
        </w:tc>
        <w:tc>
          <w:tcPr>
            <w:tcW w:w="270" w:type="dxa"/>
            <w:vAlign w:val="center"/>
          </w:tcPr>
          <w:p w14:paraId="25665A4A"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color w:val="000000"/>
                <w:lang w:val="en-GB" w:bidi="ar-SA"/>
              </w:rPr>
            </w:pPr>
          </w:p>
        </w:tc>
        <w:tc>
          <w:tcPr>
            <w:tcW w:w="946" w:type="dxa"/>
          </w:tcPr>
          <w:p w14:paraId="62A281AD" w14:textId="10B14982" w:rsidR="00C85C16" w:rsidRPr="00EB1F8E" w:rsidRDefault="00EB1F8E"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szCs w:val="22"/>
              </w:rPr>
            </w:pPr>
            <w:r>
              <w:rPr>
                <w:rFonts w:ascii="Times New Roman" w:hAnsi="Times New Roman"/>
                <w:szCs w:val="22"/>
              </w:rPr>
              <w:t>-</w:t>
            </w:r>
          </w:p>
        </w:tc>
        <w:tc>
          <w:tcPr>
            <w:tcW w:w="270" w:type="dxa"/>
            <w:vAlign w:val="center"/>
          </w:tcPr>
          <w:p w14:paraId="0F55BDEA"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color w:val="000000"/>
                <w:lang w:val="en-GB" w:bidi="ar-SA"/>
              </w:rPr>
            </w:pPr>
          </w:p>
        </w:tc>
        <w:tc>
          <w:tcPr>
            <w:tcW w:w="944" w:type="dxa"/>
          </w:tcPr>
          <w:p w14:paraId="67637B58" w14:textId="7E8F473B" w:rsidR="00C85C16" w:rsidRPr="00C85C16"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vAlign w:val="center"/>
          </w:tcPr>
          <w:p w14:paraId="6E7FC7C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37209502" w14:textId="33BADB6E" w:rsidR="00C85C16" w:rsidRPr="00EB1F8E" w:rsidRDefault="00EB1F8E" w:rsidP="00EB1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EB1F8E">
              <w:rPr>
                <w:rFonts w:ascii="Times New Roman" w:hAnsi="Times New Roman" w:cs="Times New Roman"/>
              </w:rPr>
              <w:t>-</w:t>
            </w:r>
          </w:p>
        </w:tc>
        <w:tc>
          <w:tcPr>
            <w:tcW w:w="271" w:type="dxa"/>
            <w:vAlign w:val="center"/>
          </w:tcPr>
          <w:p w14:paraId="780134AE"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614EF7F0" w14:textId="7613C7B0"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r w:rsidRPr="00A946B0">
              <w:rPr>
                <w:rFonts w:cs="Times New Roman"/>
                <w:color w:val="000000"/>
                <w:sz w:val="18"/>
                <w:szCs w:val="18"/>
              </w:rPr>
              <w:t>22</w:t>
            </w:r>
          </w:p>
        </w:tc>
        <w:tc>
          <w:tcPr>
            <w:tcW w:w="239" w:type="dxa"/>
            <w:vAlign w:val="center"/>
          </w:tcPr>
          <w:p w14:paraId="2D8A8E6D"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3786B614" w14:textId="5E317BE6" w:rsidR="00C85C16" w:rsidRPr="00EB1F8E" w:rsidRDefault="00EB1F8E" w:rsidP="00EB1F8E">
            <w:pPr>
              <w:pStyle w:val="acctfourfigures"/>
              <w:tabs>
                <w:tab w:val="clear" w:pos="765"/>
                <w:tab w:val="decimal" w:pos="706"/>
              </w:tabs>
              <w:spacing w:line="220" w:lineRule="exact"/>
              <w:ind w:left="-79" w:right="-79"/>
              <w:rPr>
                <w:rFonts w:cs="Times New Roman"/>
                <w:sz w:val="18"/>
                <w:szCs w:val="18"/>
              </w:rPr>
            </w:pPr>
            <w:r w:rsidRPr="00EB1F8E">
              <w:rPr>
                <w:rFonts w:cs="Times New Roman"/>
                <w:sz w:val="18"/>
                <w:szCs w:val="18"/>
                <w:lang w:bidi="th-TH"/>
              </w:rPr>
              <w:t>17,030</w:t>
            </w:r>
          </w:p>
        </w:tc>
        <w:tc>
          <w:tcPr>
            <w:tcW w:w="270" w:type="dxa"/>
          </w:tcPr>
          <w:p w14:paraId="4603E5D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1E96763A" w14:textId="28224D5B"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color w:val="000000"/>
                <w:lang w:val="en-GB" w:bidi="ar-SA"/>
              </w:rPr>
            </w:pPr>
            <w:r w:rsidRPr="00A946B0">
              <w:rPr>
                <w:rFonts w:ascii="Times New Roman" w:hAnsi="Times New Roman" w:cs="Times New Roman"/>
                <w:color w:val="000000"/>
              </w:rPr>
              <w:t>5,850</w:t>
            </w:r>
          </w:p>
        </w:tc>
        <w:tc>
          <w:tcPr>
            <w:tcW w:w="270" w:type="dxa"/>
            <w:vAlign w:val="center"/>
          </w:tcPr>
          <w:p w14:paraId="0D425D39"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45FF187E" w14:textId="5510BD8F" w:rsidR="00C85C16" w:rsidRPr="00A946B0" w:rsidRDefault="00EB1F8E"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6,080,030</w:t>
            </w:r>
          </w:p>
        </w:tc>
        <w:tc>
          <w:tcPr>
            <w:tcW w:w="270" w:type="dxa"/>
            <w:vAlign w:val="center"/>
          </w:tcPr>
          <w:p w14:paraId="665B69D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5BF97085" w14:textId="2950419D"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rPr>
            </w:pPr>
            <w:r w:rsidRPr="00A946B0">
              <w:rPr>
                <w:rFonts w:cs="Times New Roman"/>
                <w:color w:val="000000"/>
                <w:sz w:val="18"/>
                <w:szCs w:val="18"/>
              </w:rPr>
              <w:t>6,221,397</w:t>
            </w:r>
          </w:p>
        </w:tc>
      </w:tr>
      <w:tr w:rsidR="00C85C16" w:rsidRPr="00A946B0" w14:paraId="52279708" w14:textId="77777777" w:rsidTr="00405C96">
        <w:tc>
          <w:tcPr>
            <w:tcW w:w="3058" w:type="dxa"/>
          </w:tcPr>
          <w:p w14:paraId="41EF6B4F" w14:textId="77777777" w:rsidR="00C85C16" w:rsidRPr="00A946B0" w:rsidRDefault="00C85C16" w:rsidP="00C85C16">
            <w:pPr>
              <w:pStyle w:val="acctfourfigures"/>
              <w:tabs>
                <w:tab w:val="clear" w:pos="765"/>
              </w:tabs>
              <w:spacing w:line="220" w:lineRule="exact"/>
              <w:ind w:left="-79" w:right="-79"/>
              <w:rPr>
                <w:rFonts w:cs="Times New Roman"/>
                <w:b/>
                <w:bCs/>
                <w:sz w:val="18"/>
                <w:szCs w:val="18"/>
                <w:lang w:bidi="th-TH"/>
              </w:rPr>
            </w:pPr>
            <w:r w:rsidRPr="00A946B0">
              <w:rPr>
                <w:rFonts w:cs="Times New Roman"/>
                <w:b/>
                <w:bCs/>
                <w:sz w:val="18"/>
                <w:szCs w:val="18"/>
                <w:lang w:bidi="th-TH"/>
              </w:rPr>
              <w:t>Total revenue</w:t>
            </w:r>
          </w:p>
        </w:tc>
        <w:tc>
          <w:tcPr>
            <w:tcW w:w="902" w:type="dxa"/>
            <w:tcBorders>
              <w:top w:val="single" w:sz="4" w:space="0" w:color="auto"/>
              <w:bottom w:val="double" w:sz="4" w:space="0" w:color="auto"/>
            </w:tcBorders>
          </w:tcPr>
          <w:p w14:paraId="18F47EE8" w14:textId="1D2A8DCB" w:rsidR="00C85C16" w:rsidRPr="00A946B0" w:rsidRDefault="006421F2" w:rsidP="00C85C16">
            <w:pPr>
              <w:pStyle w:val="acctfourfigures"/>
              <w:tabs>
                <w:tab w:val="clear" w:pos="765"/>
                <w:tab w:val="decimal" w:pos="706"/>
              </w:tabs>
              <w:spacing w:line="220" w:lineRule="exact"/>
              <w:ind w:left="-79" w:right="-79"/>
              <w:rPr>
                <w:rFonts w:cs="Times New Roman"/>
                <w:b/>
                <w:bCs/>
                <w:color w:val="000000"/>
                <w:sz w:val="18"/>
                <w:szCs w:val="18"/>
              </w:rPr>
            </w:pPr>
            <w:r>
              <w:rPr>
                <w:rFonts w:cs="Times New Roman"/>
                <w:b/>
                <w:bCs/>
                <w:color w:val="000000"/>
                <w:sz w:val="18"/>
                <w:szCs w:val="18"/>
              </w:rPr>
              <w:t>6,063,000</w:t>
            </w:r>
          </w:p>
        </w:tc>
        <w:tc>
          <w:tcPr>
            <w:tcW w:w="270" w:type="dxa"/>
            <w:vAlign w:val="center"/>
          </w:tcPr>
          <w:p w14:paraId="76B54F83"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24B84E80" w14:textId="745F584E" w:rsidR="00C85C16" w:rsidRPr="00A946B0" w:rsidRDefault="00C85C16" w:rsidP="00C85C16">
            <w:pPr>
              <w:pStyle w:val="acctfourfigures"/>
              <w:tabs>
                <w:tab w:val="clear" w:pos="765"/>
                <w:tab w:val="decimal" w:pos="790"/>
              </w:tabs>
              <w:spacing w:line="220" w:lineRule="exact"/>
              <w:ind w:left="-79" w:right="-79"/>
              <w:rPr>
                <w:rFonts w:cs="Times New Roman"/>
                <w:b/>
                <w:bCs/>
                <w:color w:val="000000"/>
                <w:sz w:val="18"/>
                <w:szCs w:val="18"/>
              </w:rPr>
            </w:pPr>
            <w:r w:rsidRPr="00A946B0">
              <w:rPr>
                <w:rFonts w:cs="Times New Roman"/>
                <w:b/>
                <w:bCs/>
                <w:color w:val="000000"/>
                <w:sz w:val="18"/>
                <w:szCs w:val="18"/>
              </w:rPr>
              <w:t>6,215,525</w:t>
            </w:r>
          </w:p>
        </w:tc>
        <w:tc>
          <w:tcPr>
            <w:tcW w:w="270" w:type="dxa"/>
            <w:vAlign w:val="center"/>
          </w:tcPr>
          <w:p w14:paraId="4DA84C5B"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4C862051" w14:textId="7C5DC0D0" w:rsidR="00C85C16" w:rsidRPr="00A946B0" w:rsidRDefault="00EB1F8E"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b/>
                <w:bCs/>
              </w:rPr>
            </w:pPr>
            <w:r>
              <w:rPr>
                <w:rFonts w:ascii="Times New Roman" w:hAnsi="Times New Roman" w:cs="Times New Roman"/>
                <w:b/>
                <w:bCs/>
              </w:rPr>
              <w:t>-</w:t>
            </w:r>
          </w:p>
        </w:tc>
        <w:tc>
          <w:tcPr>
            <w:tcW w:w="270" w:type="dxa"/>
            <w:vAlign w:val="center"/>
          </w:tcPr>
          <w:p w14:paraId="5092946C"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2254DAA3" w14:textId="4D0DCE60" w:rsidR="00C85C16" w:rsidRPr="00C85C16"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b/>
                <w:bCs/>
              </w:rPr>
            </w:pPr>
            <w:r w:rsidRPr="00C85C16">
              <w:rPr>
                <w:rFonts w:ascii="Times New Roman" w:hAnsi="Times New Roman" w:cs="Times New Roman"/>
                <w:b/>
                <w:bCs/>
              </w:rPr>
              <w:t>-</w:t>
            </w:r>
          </w:p>
        </w:tc>
        <w:tc>
          <w:tcPr>
            <w:tcW w:w="270" w:type="dxa"/>
            <w:vAlign w:val="center"/>
          </w:tcPr>
          <w:p w14:paraId="2C546C2B"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3DC67601" w14:textId="2280EC25" w:rsidR="00C85C16" w:rsidRPr="00EB1F8E" w:rsidRDefault="00EB1F8E" w:rsidP="00EB1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b/>
                <w:bCs/>
              </w:rPr>
            </w:pPr>
            <w:r w:rsidRPr="00EB1F8E">
              <w:rPr>
                <w:rFonts w:ascii="Times New Roman" w:hAnsi="Times New Roman" w:cs="Times New Roman"/>
                <w:b/>
                <w:bCs/>
              </w:rPr>
              <w:t>-</w:t>
            </w:r>
          </w:p>
        </w:tc>
        <w:tc>
          <w:tcPr>
            <w:tcW w:w="271" w:type="dxa"/>
            <w:vAlign w:val="center"/>
          </w:tcPr>
          <w:p w14:paraId="01A9C9AD"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69AAA5FF" w14:textId="1820E0B1"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r w:rsidRPr="00A946B0">
              <w:rPr>
                <w:rFonts w:cs="Times New Roman"/>
                <w:b/>
                <w:bCs/>
                <w:color w:val="000000"/>
                <w:sz w:val="18"/>
                <w:szCs w:val="18"/>
              </w:rPr>
              <w:t>22</w:t>
            </w:r>
          </w:p>
        </w:tc>
        <w:tc>
          <w:tcPr>
            <w:tcW w:w="239" w:type="dxa"/>
            <w:vAlign w:val="center"/>
          </w:tcPr>
          <w:p w14:paraId="52AF11A9"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21456686" w14:textId="597C4A4E" w:rsidR="00C85C16" w:rsidRPr="00EB1F8E" w:rsidRDefault="00EB1F8E" w:rsidP="00EB1F8E">
            <w:pPr>
              <w:pStyle w:val="acctfourfigures"/>
              <w:tabs>
                <w:tab w:val="clear" w:pos="765"/>
                <w:tab w:val="decimal" w:pos="706"/>
              </w:tabs>
              <w:spacing w:line="220" w:lineRule="exact"/>
              <w:ind w:left="-79" w:right="-79"/>
              <w:rPr>
                <w:rFonts w:cs="Times New Roman"/>
                <w:b/>
                <w:bCs/>
                <w:sz w:val="18"/>
                <w:szCs w:val="18"/>
                <w:lang w:bidi="th-TH"/>
              </w:rPr>
            </w:pPr>
            <w:r w:rsidRPr="00EB1F8E">
              <w:rPr>
                <w:rFonts w:cs="Times New Roman"/>
                <w:b/>
                <w:bCs/>
                <w:sz w:val="18"/>
                <w:szCs w:val="18"/>
                <w:lang w:bidi="th-TH"/>
              </w:rPr>
              <w:t>17,030</w:t>
            </w:r>
          </w:p>
        </w:tc>
        <w:tc>
          <w:tcPr>
            <w:tcW w:w="270" w:type="dxa"/>
          </w:tcPr>
          <w:p w14:paraId="7E7AEC41" w14:textId="77777777" w:rsidR="00C85C16" w:rsidRPr="00EB1F8E" w:rsidRDefault="00C85C16" w:rsidP="00EB1F8E">
            <w:pPr>
              <w:pStyle w:val="acctfourfigures"/>
              <w:tabs>
                <w:tab w:val="clear" w:pos="765"/>
                <w:tab w:val="decimal" w:pos="706"/>
              </w:tabs>
              <w:spacing w:line="220" w:lineRule="exact"/>
              <w:ind w:left="-79" w:right="-79"/>
              <w:rPr>
                <w:rFonts w:cs="Times New Roman"/>
                <w:sz w:val="18"/>
                <w:szCs w:val="18"/>
                <w:lang w:bidi="th-TH"/>
              </w:rPr>
            </w:pPr>
          </w:p>
        </w:tc>
        <w:tc>
          <w:tcPr>
            <w:tcW w:w="909" w:type="dxa"/>
            <w:tcBorders>
              <w:top w:val="single" w:sz="4" w:space="0" w:color="auto"/>
              <w:bottom w:val="double" w:sz="4" w:space="0" w:color="auto"/>
            </w:tcBorders>
          </w:tcPr>
          <w:p w14:paraId="4CC6880D" w14:textId="27FE4CC2"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color w:val="000000"/>
                <w:lang w:val="en-GB" w:bidi="ar-SA"/>
              </w:rPr>
            </w:pPr>
            <w:r w:rsidRPr="00A946B0">
              <w:rPr>
                <w:rFonts w:ascii="Times New Roman" w:hAnsi="Times New Roman" w:cs="Times New Roman"/>
                <w:b/>
                <w:bCs/>
                <w:color w:val="000000"/>
              </w:rPr>
              <w:t>5,850</w:t>
            </w:r>
          </w:p>
        </w:tc>
        <w:tc>
          <w:tcPr>
            <w:tcW w:w="270" w:type="dxa"/>
            <w:vAlign w:val="center"/>
          </w:tcPr>
          <w:p w14:paraId="775E4019"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75CDF611" w14:textId="638CF618" w:rsidR="00C85C16" w:rsidRPr="00A946B0" w:rsidRDefault="00EB1F8E" w:rsidP="00C85C16">
            <w:pPr>
              <w:pStyle w:val="acctfourfigures"/>
              <w:tabs>
                <w:tab w:val="clear" w:pos="765"/>
                <w:tab w:val="decimal" w:pos="706"/>
              </w:tabs>
              <w:spacing w:line="220" w:lineRule="exact"/>
              <w:ind w:left="-79" w:right="-79"/>
              <w:rPr>
                <w:rFonts w:cs="Times New Roman"/>
                <w:b/>
                <w:bCs/>
                <w:color w:val="000000"/>
                <w:sz w:val="18"/>
                <w:szCs w:val="18"/>
              </w:rPr>
            </w:pPr>
            <w:r>
              <w:rPr>
                <w:rFonts w:cs="Times New Roman"/>
                <w:b/>
                <w:bCs/>
                <w:color w:val="000000"/>
                <w:sz w:val="18"/>
                <w:szCs w:val="18"/>
              </w:rPr>
              <w:t>6,080,030</w:t>
            </w:r>
          </w:p>
        </w:tc>
        <w:tc>
          <w:tcPr>
            <w:tcW w:w="270" w:type="dxa"/>
            <w:vAlign w:val="center"/>
          </w:tcPr>
          <w:p w14:paraId="7965D518"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52AD01B6" w14:textId="0A1309AB" w:rsidR="00C85C16" w:rsidRPr="00A946B0" w:rsidRDefault="00C85C16" w:rsidP="00C85C16">
            <w:pPr>
              <w:pStyle w:val="acctfourfigures"/>
              <w:tabs>
                <w:tab w:val="clear" w:pos="765"/>
                <w:tab w:val="decimal" w:pos="760"/>
              </w:tabs>
              <w:spacing w:line="220" w:lineRule="exact"/>
              <w:ind w:left="-79" w:right="-79"/>
              <w:rPr>
                <w:rFonts w:cs="Times New Roman"/>
                <w:b/>
                <w:bCs/>
                <w:color w:val="000000"/>
                <w:sz w:val="18"/>
                <w:szCs w:val="18"/>
              </w:rPr>
            </w:pPr>
            <w:r w:rsidRPr="00A946B0">
              <w:rPr>
                <w:rFonts w:cs="Times New Roman"/>
                <w:b/>
                <w:bCs/>
                <w:color w:val="000000"/>
                <w:sz w:val="18"/>
                <w:szCs w:val="18"/>
              </w:rPr>
              <w:t>6,221,397</w:t>
            </w:r>
          </w:p>
        </w:tc>
      </w:tr>
      <w:tr w:rsidR="00C85C16" w:rsidRPr="00A946B0" w14:paraId="311665E5" w14:textId="77777777" w:rsidTr="00405C96">
        <w:tc>
          <w:tcPr>
            <w:tcW w:w="3058" w:type="dxa"/>
          </w:tcPr>
          <w:p w14:paraId="53D9E7AB" w14:textId="77777777" w:rsidR="00C85C16" w:rsidRPr="00A946B0" w:rsidRDefault="00C85C16" w:rsidP="00C85C16">
            <w:pPr>
              <w:pStyle w:val="acctfourfigures"/>
              <w:tabs>
                <w:tab w:val="clear" w:pos="765"/>
              </w:tabs>
              <w:spacing w:line="220" w:lineRule="exact"/>
              <w:ind w:left="-79" w:right="-79"/>
              <w:rPr>
                <w:rFonts w:cs="Times New Roman"/>
                <w:sz w:val="18"/>
                <w:szCs w:val="18"/>
                <w:lang w:bidi="th-TH"/>
              </w:rPr>
            </w:pPr>
          </w:p>
        </w:tc>
        <w:tc>
          <w:tcPr>
            <w:tcW w:w="902" w:type="dxa"/>
            <w:tcBorders>
              <w:top w:val="double" w:sz="4" w:space="0" w:color="auto"/>
            </w:tcBorders>
            <w:vAlign w:val="center"/>
          </w:tcPr>
          <w:p w14:paraId="69997C30" w14:textId="77777777"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p>
        </w:tc>
        <w:tc>
          <w:tcPr>
            <w:tcW w:w="270" w:type="dxa"/>
            <w:vAlign w:val="center"/>
          </w:tcPr>
          <w:p w14:paraId="403E1AF3"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996" w:type="dxa"/>
            <w:tcBorders>
              <w:top w:val="double" w:sz="4" w:space="0" w:color="auto"/>
            </w:tcBorders>
            <w:vAlign w:val="center"/>
          </w:tcPr>
          <w:p w14:paraId="299CAA21"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270" w:type="dxa"/>
            <w:vAlign w:val="center"/>
          </w:tcPr>
          <w:p w14:paraId="7A37834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946" w:type="dxa"/>
            <w:tcBorders>
              <w:top w:val="double" w:sz="4" w:space="0" w:color="auto"/>
            </w:tcBorders>
            <w:vAlign w:val="center"/>
          </w:tcPr>
          <w:p w14:paraId="3EB381EC"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270" w:type="dxa"/>
            <w:vAlign w:val="center"/>
          </w:tcPr>
          <w:p w14:paraId="078C19D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944" w:type="dxa"/>
            <w:tcBorders>
              <w:top w:val="double" w:sz="4" w:space="0" w:color="auto"/>
            </w:tcBorders>
            <w:vAlign w:val="center"/>
          </w:tcPr>
          <w:p w14:paraId="24C75406" w14:textId="77777777" w:rsidR="00C85C16" w:rsidRPr="00C85C16"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p>
        </w:tc>
        <w:tc>
          <w:tcPr>
            <w:tcW w:w="270" w:type="dxa"/>
            <w:vAlign w:val="center"/>
          </w:tcPr>
          <w:p w14:paraId="0DEF2FA4"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Borders>
              <w:top w:val="double" w:sz="4" w:space="0" w:color="auto"/>
            </w:tcBorders>
            <w:vAlign w:val="center"/>
          </w:tcPr>
          <w:p w14:paraId="2C0368AB"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1" w:type="dxa"/>
            <w:vAlign w:val="center"/>
          </w:tcPr>
          <w:p w14:paraId="19D3238B"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Borders>
              <w:top w:val="double" w:sz="4" w:space="0" w:color="auto"/>
            </w:tcBorders>
            <w:vAlign w:val="center"/>
          </w:tcPr>
          <w:p w14:paraId="5407408B"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39" w:type="dxa"/>
            <w:vAlign w:val="center"/>
          </w:tcPr>
          <w:p w14:paraId="3544056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Borders>
              <w:top w:val="double" w:sz="4" w:space="0" w:color="auto"/>
            </w:tcBorders>
          </w:tcPr>
          <w:p w14:paraId="0D908316"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vAlign w:val="center"/>
          </w:tcPr>
          <w:p w14:paraId="7C0192B8"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Borders>
              <w:top w:val="double" w:sz="4" w:space="0" w:color="auto"/>
            </w:tcBorders>
          </w:tcPr>
          <w:p w14:paraId="636691BB"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vAlign w:val="center"/>
          </w:tcPr>
          <w:p w14:paraId="70F19A8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Borders>
              <w:top w:val="double" w:sz="4" w:space="0" w:color="auto"/>
            </w:tcBorders>
            <w:vAlign w:val="center"/>
          </w:tcPr>
          <w:p w14:paraId="7FC341CD"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vAlign w:val="center"/>
          </w:tcPr>
          <w:p w14:paraId="00C05E5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Borders>
              <w:top w:val="double" w:sz="4" w:space="0" w:color="auto"/>
            </w:tcBorders>
            <w:vAlign w:val="center"/>
          </w:tcPr>
          <w:p w14:paraId="6EF11097" w14:textId="77777777"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lang w:val="en-US"/>
              </w:rPr>
            </w:pPr>
          </w:p>
        </w:tc>
      </w:tr>
      <w:tr w:rsidR="00C85C16" w:rsidRPr="00A946B0" w14:paraId="436E5A06" w14:textId="77777777" w:rsidTr="00405C96">
        <w:tc>
          <w:tcPr>
            <w:tcW w:w="3058" w:type="dxa"/>
          </w:tcPr>
          <w:p w14:paraId="434FDCEE" w14:textId="77777777" w:rsidR="00C85C16" w:rsidRPr="00A946B0" w:rsidRDefault="00C85C16" w:rsidP="00C85C16">
            <w:pPr>
              <w:pStyle w:val="acctfourfigures"/>
              <w:tabs>
                <w:tab w:val="clear" w:pos="765"/>
              </w:tabs>
              <w:spacing w:line="220" w:lineRule="exact"/>
              <w:ind w:left="-79" w:right="-79"/>
              <w:rPr>
                <w:rFonts w:cs="Times New Roman"/>
                <w:b/>
                <w:bCs/>
                <w:sz w:val="18"/>
                <w:szCs w:val="18"/>
                <w:lang w:bidi="th-TH"/>
              </w:rPr>
            </w:pPr>
            <w:r w:rsidRPr="00A946B0">
              <w:rPr>
                <w:rFonts w:cs="Times New Roman"/>
                <w:b/>
                <w:bCs/>
                <w:sz w:val="18"/>
                <w:szCs w:val="18"/>
                <w:lang w:bidi="th-TH"/>
              </w:rPr>
              <w:t>Major products line</w:t>
            </w:r>
          </w:p>
        </w:tc>
        <w:tc>
          <w:tcPr>
            <w:tcW w:w="902" w:type="dxa"/>
          </w:tcPr>
          <w:p w14:paraId="69DB6F06" w14:textId="77777777"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p>
        </w:tc>
        <w:tc>
          <w:tcPr>
            <w:tcW w:w="270" w:type="dxa"/>
          </w:tcPr>
          <w:p w14:paraId="223F2DD8"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996" w:type="dxa"/>
          </w:tcPr>
          <w:p w14:paraId="6CCE8A30"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270" w:type="dxa"/>
          </w:tcPr>
          <w:p w14:paraId="4A9841A8"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946" w:type="dxa"/>
          </w:tcPr>
          <w:p w14:paraId="4E1BAB5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tcPr>
          <w:p w14:paraId="1689E6C1"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43663708" w14:textId="77777777" w:rsidR="00C85C16" w:rsidRPr="00C85C16"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p>
        </w:tc>
        <w:tc>
          <w:tcPr>
            <w:tcW w:w="270" w:type="dxa"/>
          </w:tcPr>
          <w:p w14:paraId="4359FB3B"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vAlign w:val="center"/>
          </w:tcPr>
          <w:p w14:paraId="6E07F1A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1" w:type="dxa"/>
            <w:vAlign w:val="center"/>
          </w:tcPr>
          <w:p w14:paraId="41CE9119"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vAlign w:val="center"/>
          </w:tcPr>
          <w:p w14:paraId="2CA1489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39" w:type="dxa"/>
          </w:tcPr>
          <w:p w14:paraId="426BBBC0"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3A0E933C"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270" w:type="dxa"/>
          </w:tcPr>
          <w:p w14:paraId="5C33408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353EA1A8"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3ECC691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42E9A1D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17F30F00"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62932E91" w14:textId="77777777"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lang w:val="en-US"/>
              </w:rPr>
            </w:pPr>
          </w:p>
        </w:tc>
      </w:tr>
      <w:tr w:rsidR="00C85C16" w:rsidRPr="00A946B0" w14:paraId="4BAEC580" w14:textId="77777777" w:rsidTr="00405C96">
        <w:tc>
          <w:tcPr>
            <w:tcW w:w="3058" w:type="dxa"/>
          </w:tcPr>
          <w:p w14:paraId="7B8080DA" w14:textId="77777777" w:rsidR="00C85C16" w:rsidRPr="00A946B0" w:rsidRDefault="00C85C16" w:rsidP="00C85C16">
            <w:pPr>
              <w:pStyle w:val="acctfourfigures"/>
              <w:tabs>
                <w:tab w:val="clear" w:pos="765"/>
              </w:tabs>
              <w:spacing w:line="220" w:lineRule="exact"/>
              <w:ind w:left="-79" w:right="-79"/>
              <w:rPr>
                <w:rFonts w:cs="Times New Roman"/>
                <w:sz w:val="18"/>
                <w:szCs w:val="18"/>
                <w:lang w:bidi="th-TH"/>
              </w:rPr>
            </w:pPr>
            <w:r w:rsidRPr="00A946B0">
              <w:rPr>
                <w:rFonts w:cs="Times New Roman"/>
                <w:sz w:val="18"/>
                <w:szCs w:val="18"/>
                <w:lang w:bidi="th-TH"/>
              </w:rPr>
              <w:t>Carbonated</w:t>
            </w:r>
          </w:p>
        </w:tc>
        <w:tc>
          <w:tcPr>
            <w:tcW w:w="902" w:type="dxa"/>
          </w:tcPr>
          <w:p w14:paraId="0BDC21E3" w14:textId="5BE19072" w:rsidR="00C85C16"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5,740,784</w:t>
            </w:r>
          </w:p>
        </w:tc>
        <w:tc>
          <w:tcPr>
            <w:tcW w:w="270" w:type="dxa"/>
            <w:vAlign w:val="center"/>
          </w:tcPr>
          <w:p w14:paraId="170CAA27"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996" w:type="dxa"/>
          </w:tcPr>
          <w:p w14:paraId="5BE865D8" w14:textId="056166AA"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r w:rsidRPr="00A946B0">
              <w:rPr>
                <w:rFonts w:cs="Times New Roman"/>
                <w:color w:val="000000"/>
                <w:sz w:val="18"/>
                <w:szCs w:val="18"/>
              </w:rPr>
              <w:t>5,772,413</w:t>
            </w:r>
          </w:p>
        </w:tc>
        <w:tc>
          <w:tcPr>
            <w:tcW w:w="270" w:type="dxa"/>
            <w:vAlign w:val="center"/>
          </w:tcPr>
          <w:p w14:paraId="7D97FAD6"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4A7EEF1C" w14:textId="1B408559"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vAlign w:val="center"/>
          </w:tcPr>
          <w:p w14:paraId="02A7D95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7C48D196" w14:textId="6251E31B"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tcPr>
          <w:p w14:paraId="109D6D8B"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02803641" w14:textId="267DE80E"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Pr>
                <w:rFonts w:ascii="Times New Roman" w:hAnsi="Times New Roman" w:cs="Times New Roman"/>
              </w:rPr>
              <w:t>-</w:t>
            </w:r>
          </w:p>
        </w:tc>
        <w:tc>
          <w:tcPr>
            <w:tcW w:w="271" w:type="dxa"/>
          </w:tcPr>
          <w:p w14:paraId="0BAE1D6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31AABE54" w14:textId="232FAC09" w:rsidR="00C85C16" w:rsidRPr="00A946B0" w:rsidRDefault="00C85C16"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39" w:type="dxa"/>
          </w:tcPr>
          <w:p w14:paraId="7E54790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09B4721B" w14:textId="69073CCD"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tcPr>
          <w:p w14:paraId="6A8A1C3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4F6A7DB2" w14:textId="093B92F5"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tcPr>
          <w:p w14:paraId="4364E33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106D8EBF" w14:textId="54B49872" w:rsidR="00C85C16"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5,740,784</w:t>
            </w:r>
          </w:p>
        </w:tc>
        <w:tc>
          <w:tcPr>
            <w:tcW w:w="270" w:type="dxa"/>
          </w:tcPr>
          <w:p w14:paraId="560A001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58B24FDD" w14:textId="539A728A"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cs/>
                <w:lang w:val="en-US" w:bidi="th-TH"/>
              </w:rPr>
            </w:pPr>
            <w:r w:rsidRPr="00A946B0">
              <w:rPr>
                <w:rFonts w:cs="Times New Roman"/>
                <w:color w:val="000000"/>
                <w:sz w:val="18"/>
                <w:szCs w:val="18"/>
              </w:rPr>
              <w:t>5,772,413</w:t>
            </w:r>
          </w:p>
        </w:tc>
      </w:tr>
      <w:tr w:rsidR="00C85C16" w:rsidRPr="00A946B0" w14:paraId="543A3B8F" w14:textId="77777777" w:rsidTr="00405C96">
        <w:trPr>
          <w:trHeight w:val="180"/>
        </w:trPr>
        <w:tc>
          <w:tcPr>
            <w:tcW w:w="3058" w:type="dxa"/>
          </w:tcPr>
          <w:p w14:paraId="0ADB8EC7" w14:textId="77777777" w:rsidR="00C85C16" w:rsidRPr="00A946B0" w:rsidRDefault="00C85C16" w:rsidP="00C85C16">
            <w:pPr>
              <w:pStyle w:val="acctfourfigures"/>
              <w:tabs>
                <w:tab w:val="clear" w:pos="765"/>
              </w:tabs>
              <w:spacing w:line="220" w:lineRule="exact"/>
              <w:ind w:left="-79" w:right="-79"/>
              <w:rPr>
                <w:rFonts w:cs="Times New Roman"/>
                <w:sz w:val="18"/>
                <w:szCs w:val="18"/>
                <w:lang w:bidi="th-TH"/>
              </w:rPr>
            </w:pPr>
            <w:r w:rsidRPr="00A946B0">
              <w:rPr>
                <w:rFonts w:cs="Times New Roman"/>
                <w:sz w:val="18"/>
                <w:szCs w:val="18"/>
                <w:lang w:bidi="th-TH"/>
              </w:rPr>
              <w:t>Non</w:t>
            </w:r>
            <w:r w:rsidRPr="00A946B0">
              <w:rPr>
                <w:rFonts w:cs="Times New Roman"/>
                <w:sz w:val="18"/>
                <w:szCs w:val="18"/>
                <w:cs/>
                <w:lang w:bidi="th-TH"/>
              </w:rPr>
              <w:t>-</w:t>
            </w:r>
            <w:r w:rsidRPr="00A946B0">
              <w:rPr>
                <w:rFonts w:cs="Times New Roman"/>
                <w:sz w:val="18"/>
                <w:szCs w:val="18"/>
                <w:lang w:bidi="th-TH"/>
              </w:rPr>
              <w:t>carbonated</w:t>
            </w:r>
          </w:p>
        </w:tc>
        <w:tc>
          <w:tcPr>
            <w:tcW w:w="902" w:type="dxa"/>
          </w:tcPr>
          <w:p w14:paraId="24012284" w14:textId="53B094FE" w:rsidR="00C85C16"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322,216</w:t>
            </w:r>
          </w:p>
        </w:tc>
        <w:tc>
          <w:tcPr>
            <w:tcW w:w="270" w:type="dxa"/>
            <w:vAlign w:val="center"/>
          </w:tcPr>
          <w:p w14:paraId="5A95DA99"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996" w:type="dxa"/>
          </w:tcPr>
          <w:p w14:paraId="41F005B6" w14:textId="5CE52FED"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r w:rsidRPr="00A946B0">
              <w:rPr>
                <w:rFonts w:cs="Times New Roman"/>
                <w:color w:val="000000"/>
                <w:sz w:val="18"/>
                <w:szCs w:val="18"/>
              </w:rPr>
              <w:t>443,112</w:t>
            </w:r>
          </w:p>
        </w:tc>
        <w:tc>
          <w:tcPr>
            <w:tcW w:w="270" w:type="dxa"/>
            <w:vAlign w:val="center"/>
          </w:tcPr>
          <w:p w14:paraId="3017E0B3"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1F13F4BE" w14:textId="15486779"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vAlign w:val="center"/>
          </w:tcPr>
          <w:p w14:paraId="5BA0DBF6"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45235C63" w14:textId="7AC0C914"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tcPr>
          <w:p w14:paraId="789C0AA4"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15513D20" w14:textId="473C35D5"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Pr>
                <w:rFonts w:ascii="Times New Roman" w:hAnsi="Times New Roman" w:cs="Times New Roman"/>
              </w:rPr>
              <w:t>-</w:t>
            </w:r>
          </w:p>
        </w:tc>
        <w:tc>
          <w:tcPr>
            <w:tcW w:w="271" w:type="dxa"/>
          </w:tcPr>
          <w:p w14:paraId="68A2BEB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467BD810" w14:textId="2CE008C4" w:rsidR="00C85C16" w:rsidRPr="00A946B0" w:rsidRDefault="00C85C16"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39" w:type="dxa"/>
          </w:tcPr>
          <w:p w14:paraId="181CA645"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1E237159" w14:textId="55B47D7B"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tcPr>
          <w:p w14:paraId="50C0135C"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73B39AD1" w14:textId="7B303AE9"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tcPr>
          <w:p w14:paraId="4C47416E"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64A5FC64" w14:textId="53539EA1" w:rsidR="00C85C16"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322,216</w:t>
            </w:r>
          </w:p>
        </w:tc>
        <w:tc>
          <w:tcPr>
            <w:tcW w:w="270" w:type="dxa"/>
          </w:tcPr>
          <w:p w14:paraId="4ED0639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2B897AD6" w14:textId="2C9AA3CE"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lang w:val="en-US"/>
              </w:rPr>
            </w:pPr>
            <w:r w:rsidRPr="00A946B0">
              <w:rPr>
                <w:rFonts w:cs="Times New Roman"/>
                <w:color w:val="000000"/>
                <w:sz w:val="18"/>
                <w:szCs w:val="18"/>
              </w:rPr>
              <w:t>443,112</w:t>
            </w:r>
          </w:p>
        </w:tc>
      </w:tr>
      <w:tr w:rsidR="00C85C16" w:rsidRPr="00A946B0" w14:paraId="720333D6" w14:textId="77777777" w:rsidTr="00405C96">
        <w:tc>
          <w:tcPr>
            <w:tcW w:w="3058" w:type="dxa"/>
          </w:tcPr>
          <w:p w14:paraId="3F625006" w14:textId="77777777" w:rsidR="00C85C16" w:rsidRPr="00A946B0" w:rsidRDefault="00C85C16" w:rsidP="00C85C16">
            <w:pPr>
              <w:pStyle w:val="acctfourfigures"/>
              <w:tabs>
                <w:tab w:val="clear" w:pos="765"/>
              </w:tabs>
              <w:spacing w:line="220" w:lineRule="exact"/>
              <w:ind w:left="-79" w:right="-79"/>
              <w:rPr>
                <w:rFonts w:cs="Times New Roman"/>
                <w:sz w:val="18"/>
                <w:szCs w:val="18"/>
                <w:lang w:bidi="th-TH"/>
              </w:rPr>
            </w:pPr>
            <w:r w:rsidRPr="00A946B0">
              <w:rPr>
                <w:rFonts w:cs="Times New Roman"/>
                <w:sz w:val="18"/>
                <w:szCs w:val="18"/>
                <w:lang w:bidi="th-TH"/>
              </w:rPr>
              <w:t>Food</w:t>
            </w:r>
          </w:p>
        </w:tc>
        <w:tc>
          <w:tcPr>
            <w:tcW w:w="902" w:type="dxa"/>
          </w:tcPr>
          <w:p w14:paraId="39A4D1F8" w14:textId="3850C976"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Pr>
                <w:rFonts w:ascii="Times New Roman" w:hAnsi="Times New Roman" w:cs="Times New Roman"/>
              </w:rPr>
              <w:t>-</w:t>
            </w:r>
          </w:p>
        </w:tc>
        <w:tc>
          <w:tcPr>
            <w:tcW w:w="270" w:type="dxa"/>
            <w:vAlign w:val="center"/>
          </w:tcPr>
          <w:p w14:paraId="0317DE21"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val="en-US" w:bidi="th-TH"/>
              </w:rPr>
            </w:pPr>
          </w:p>
        </w:tc>
        <w:tc>
          <w:tcPr>
            <w:tcW w:w="996" w:type="dxa"/>
          </w:tcPr>
          <w:p w14:paraId="45B152F5" w14:textId="7D29932E"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vAlign w:val="center"/>
          </w:tcPr>
          <w:p w14:paraId="3EC858F9"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270A1C61" w14:textId="15B65305"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vAlign w:val="center"/>
          </w:tcPr>
          <w:p w14:paraId="49EF797F"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0314E930" w14:textId="3FDD41AA"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tcPr>
          <w:p w14:paraId="54428711"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17446C99" w14:textId="6BE9FC10" w:rsidR="00C85C16" w:rsidRPr="00A946B0" w:rsidRDefault="006421F2" w:rsidP="006421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cs="Times New Roman"/>
                <w:color w:val="000000"/>
              </w:rPr>
            </w:pPr>
            <w:r w:rsidRPr="006421F2">
              <w:rPr>
                <w:rFonts w:ascii="Times New Roman" w:hAnsi="Times New Roman" w:cs="Times New Roman"/>
              </w:rPr>
              <w:t>-</w:t>
            </w:r>
          </w:p>
        </w:tc>
        <w:tc>
          <w:tcPr>
            <w:tcW w:w="271" w:type="dxa"/>
          </w:tcPr>
          <w:p w14:paraId="3706F6C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21354DC4" w14:textId="0D48C00B"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r w:rsidRPr="00A946B0">
              <w:rPr>
                <w:rFonts w:cs="Times New Roman"/>
                <w:color w:val="000000"/>
                <w:sz w:val="18"/>
                <w:szCs w:val="18"/>
              </w:rPr>
              <w:t>22</w:t>
            </w:r>
          </w:p>
        </w:tc>
        <w:tc>
          <w:tcPr>
            <w:tcW w:w="239" w:type="dxa"/>
          </w:tcPr>
          <w:p w14:paraId="14F5112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189FBA72" w14:textId="083EBEF0"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tcPr>
          <w:p w14:paraId="42C0608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694344CC" w14:textId="180F06D4"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70" w:type="dxa"/>
          </w:tcPr>
          <w:p w14:paraId="54B343B0"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7C38A142" w14:textId="49F9753B" w:rsidR="00C85C16" w:rsidRPr="00A946B0" w:rsidRDefault="006421F2" w:rsidP="006421F2">
            <w:pPr>
              <w:pStyle w:val="acctfourfigures"/>
              <w:tabs>
                <w:tab w:val="clear" w:pos="765"/>
                <w:tab w:val="decimal" w:pos="480"/>
              </w:tabs>
              <w:spacing w:line="220" w:lineRule="exact"/>
              <w:ind w:left="-79" w:right="-79"/>
              <w:rPr>
                <w:rFonts w:cs="Times New Roman"/>
                <w:color w:val="000000"/>
                <w:sz w:val="18"/>
                <w:szCs w:val="18"/>
              </w:rPr>
            </w:pPr>
            <w:r>
              <w:rPr>
                <w:rFonts w:cs="Times New Roman"/>
                <w:color w:val="000000"/>
                <w:sz w:val="18"/>
                <w:szCs w:val="18"/>
              </w:rPr>
              <w:t>-</w:t>
            </w:r>
          </w:p>
        </w:tc>
        <w:tc>
          <w:tcPr>
            <w:tcW w:w="270" w:type="dxa"/>
          </w:tcPr>
          <w:p w14:paraId="238F5784"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4D1D2437" w14:textId="5E06622E"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rtl/>
                <w:cs/>
                <w:lang w:val="en-US"/>
              </w:rPr>
            </w:pPr>
            <w:r w:rsidRPr="00A946B0">
              <w:rPr>
                <w:rFonts w:cs="Times New Roman"/>
                <w:color w:val="000000"/>
                <w:sz w:val="18"/>
                <w:szCs w:val="18"/>
              </w:rPr>
              <w:t>22</w:t>
            </w:r>
          </w:p>
        </w:tc>
      </w:tr>
      <w:tr w:rsidR="00C85C16" w:rsidRPr="00A946B0" w14:paraId="6EE4DAC6" w14:textId="77777777" w:rsidTr="00405C96">
        <w:tc>
          <w:tcPr>
            <w:tcW w:w="3058" w:type="dxa"/>
          </w:tcPr>
          <w:p w14:paraId="7FE87B1F" w14:textId="77777777" w:rsidR="00C85C16" w:rsidRPr="00A946B0" w:rsidRDefault="00C85C16" w:rsidP="00C85C16">
            <w:pPr>
              <w:pStyle w:val="acctfourfigures"/>
              <w:tabs>
                <w:tab w:val="clear" w:pos="765"/>
              </w:tabs>
              <w:spacing w:line="220" w:lineRule="exact"/>
              <w:ind w:left="-79" w:right="-79"/>
              <w:rPr>
                <w:rFonts w:cs="Times New Roman"/>
                <w:sz w:val="18"/>
                <w:szCs w:val="18"/>
                <w:lang w:bidi="th-TH"/>
              </w:rPr>
            </w:pPr>
            <w:r w:rsidRPr="00A946B0">
              <w:rPr>
                <w:rFonts w:cs="Times New Roman"/>
                <w:sz w:val="18"/>
                <w:szCs w:val="18"/>
                <w:lang w:bidi="th-TH"/>
              </w:rPr>
              <w:t>Real estate</w:t>
            </w:r>
          </w:p>
        </w:tc>
        <w:tc>
          <w:tcPr>
            <w:tcW w:w="902" w:type="dxa"/>
            <w:tcBorders>
              <w:bottom w:val="single" w:sz="4" w:space="0" w:color="auto"/>
            </w:tcBorders>
          </w:tcPr>
          <w:p w14:paraId="14C84123" w14:textId="0E4D9102"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Pr>
                <w:rFonts w:ascii="Times New Roman" w:hAnsi="Times New Roman" w:cs="Times New Roman"/>
              </w:rPr>
              <w:t>-</w:t>
            </w:r>
          </w:p>
        </w:tc>
        <w:tc>
          <w:tcPr>
            <w:tcW w:w="270" w:type="dxa"/>
            <w:vAlign w:val="center"/>
          </w:tcPr>
          <w:p w14:paraId="61778C57"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val="en-US" w:bidi="th-TH"/>
              </w:rPr>
            </w:pPr>
          </w:p>
        </w:tc>
        <w:tc>
          <w:tcPr>
            <w:tcW w:w="996" w:type="dxa"/>
            <w:tcBorders>
              <w:bottom w:val="single" w:sz="4" w:space="0" w:color="auto"/>
            </w:tcBorders>
          </w:tcPr>
          <w:p w14:paraId="424FE163" w14:textId="07145CDD"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79" w:right="-79"/>
              <w:rPr>
                <w:rFonts w:ascii="Times New Roman" w:hAnsi="Times New Roman" w:cs="Times New Roman"/>
                <w:cs/>
              </w:rPr>
            </w:pPr>
            <w:r w:rsidRPr="00A946B0">
              <w:rPr>
                <w:rFonts w:ascii="Times New Roman" w:hAnsi="Times New Roman" w:cs="Times New Roman"/>
              </w:rPr>
              <w:t>-</w:t>
            </w:r>
          </w:p>
        </w:tc>
        <w:tc>
          <w:tcPr>
            <w:tcW w:w="270" w:type="dxa"/>
            <w:vAlign w:val="center"/>
          </w:tcPr>
          <w:p w14:paraId="0D866F81"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Borders>
              <w:bottom w:val="single" w:sz="4" w:space="0" w:color="auto"/>
            </w:tcBorders>
          </w:tcPr>
          <w:p w14:paraId="797067D9" w14:textId="0E9B93ED"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vAlign w:val="center"/>
          </w:tcPr>
          <w:p w14:paraId="684CF4AE"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Borders>
              <w:bottom w:val="single" w:sz="4" w:space="0" w:color="auto"/>
            </w:tcBorders>
          </w:tcPr>
          <w:p w14:paraId="6B5392FF" w14:textId="21D834A2"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cs/>
              </w:rPr>
            </w:pPr>
            <w:r w:rsidRPr="00A946B0">
              <w:rPr>
                <w:rFonts w:ascii="Times New Roman" w:hAnsi="Times New Roman" w:cs="Times New Roman"/>
              </w:rPr>
              <w:t>-</w:t>
            </w:r>
          </w:p>
        </w:tc>
        <w:tc>
          <w:tcPr>
            <w:tcW w:w="270" w:type="dxa"/>
          </w:tcPr>
          <w:p w14:paraId="003B2E09"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Borders>
              <w:bottom w:val="single" w:sz="4" w:space="0" w:color="auto"/>
            </w:tcBorders>
          </w:tcPr>
          <w:p w14:paraId="7961CA3C" w14:textId="0A77E581"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Pr>
                <w:rFonts w:ascii="Times New Roman" w:hAnsi="Times New Roman" w:cs="Times New Roman"/>
              </w:rPr>
              <w:t>-</w:t>
            </w:r>
          </w:p>
        </w:tc>
        <w:tc>
          <w:tcPr>
            <w:tcW w:w="271" w:type="dxa"/>
          </w:tcPr>
          <w:p w14:paraId="37985E21"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Borders>
              <w:bottom w:val="single" w:sz="4" w:space="0" w:color="auto"/>
            </w:tcBorders>
          </w:tcPr>
          <w:p w14:paraId="6B5FE34A" w14:textId="76587262" w:rsidR="00C85C16" w:rsidRPr="00A946B0" w:rsidRDefault="00C85C16"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A946B0">
              <w:rPr>
                <w:rFonts w:ascii="Times New Roman" w:hAnsi="Times New Roman" w:cs="Times New Roman"/>
              </w:rPr>
              <w:t>-</w:t>
            </w:r>
          </w:p>
        </w:tc>
        <w:tc>
          <w:tcPr>
            <w:tcW w:w="239" w:type="dxa"/>
          </w:tcPr>
          <w:p w14:paraId="589F7CC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Borders>
              <w:bottom w:val="single" w:sz="4" w:space="0" w:color="auto"/>
            </w:tcBorders>
          </w:tcPr>
          <w:p w14:paraId="7982B189" w14:textId="7C4F99FA" w:rsidR="00C85C16" w:rsidRPr="00A946B0" w:rsidRDefault="006421F2" w:rsidP="00C85C16">
            <w:pPr>
              <w:pStyle w:val="acctfourfigures"/>
              <w:tabs>
                <w:tab w:val="clear" w:pos="765"/>
                <w:tab w:val="decimal" w:pos="706"/>
              </w:tabs>
              <w:spacing w:line="220" w:lineRule="exact"/>
              <w:ind w:left="-79" w:right="-79"/>
              <w:rPr>
                <w:rFonts w:cs="Times New Roman"/>
                <w:sz w:val="18"/>
                <w:szCs w:val="18"/>
                <w:lang w:bidi="th-TH"/>
              </w:rPr>
            </w:pPr>
            <w:r>
              <w:rPr>
                <w:rFonts w:cs="Times New Roman"/>
                <w:sz w:val="18"/>
                <w:szCs w:val="18"/>
                <w:lang w:bidi="th-TH"/>
              </w:rPr>
              <w:t>17,030</w:t>
            </w:r>
          </w:p>
        </w:tc>
        <w:tc>
          <w:tcPr>
            <w:tcW w:w="270" w:type="dxa"/>
          </w:tcPr>
          <w:p w14:paraId="25E1CD68"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Borders>
              <w:bottom w:val="single" w:sz="4" w:space="0" w:color="auto"/>
            </w:tcBorders>
          </w:tcPr>
          <w:p w14:paraId="6291D357" w14:textId="0DBAAEA0"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cs/>
              </w:rPr>
            </w:pPr>
            <w:r w:rsidRPr="00A946B0">
              <w:rPr>
                <w:rFonts w:ascii="Times New Roman" w:hAnsi="Times New Roman" w:cs="Times New Roman"/>
              </w:rPr>
              <w:t>5,850</w:t>
            </w:r>
          </w:p>
        </w:tc>
        <w:tc>
          <w:tcPr>
            <w:tcW w:w="270" w:type="dxa"/>
          </w:tcPr>
          <w:p w14:paraId="0F65922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Borders>
              <w:bottom w:val="single" w:sz="4" w:space="0" w:color="auto"/>
            </w:tcBorders>
          </w:tcPr>
          <w:p w14:paraId="46A51BC4" w14:textId="612417F9" w:rsidR="00C85C16"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17,030</w:t>
            </w:r>
          </w:p>
        </w:tc>
        <w:tc>
          <w:tcPr>
            <w:tcW w:w="270" w:type="dxa"/>
          </w:tcPr>
          <w:p w14:paraId="4727051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Borders>
              <w:bottom w:val="single" w:sz="4" w:space="0" w:color="auto"/>
            </w:tcBorders>
          </w:tcPr>
          <w:p w14:paraId="3EFC44B6" w14:textId="09FB2713"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lang w:val="en-US"/>
              </w:rPr>
            </w:pPr>
            <w:r w:rsidRPr="00A946B0">
              <w:rPr>
                <w:rFonts w:cs="Times New Roman"/>
                <w:color w:val="000000"/>
                <w:sz w:val="18"/>
                <w:szCs w:val="18"/>
              </w:rPr>
              <w:t>5,850</w:t>
            </w:r>
          </w:p>
        </w:tc>
      </w:tr>
      <w:tr w:rsidR="00C85C16" w:rsidRPr="00A946B0" w14:paraId="0DD9A888" w14:textId="77777777" w:rsidTr="00405C96">
        <w:trPr>
          <w:trHeight w:val="246"/>
        </w:trPr>
        <w:tc>
          <w:tcPr>
            <w:tcW w:w="3058" w:type="dxa"/>
          </w:tcPr>
          <w:p w14:paraId="5CA9C3E8" w14:textId="77777777" w:rsidR="00C85C16" w:rsidRPr="00A946B0" w:rsidRDefault="00C85C16" w:rsidP="00C85C16">
            <w:pPr>
              <w:pStyle w:val="acctfourfigures"/>
              <w:tabs>
                <w:tab w:val="clear" w:pos="765"/>
              </w:tabs>
              <w:spacing w:line="220" w:lineRule="exact"/>
              <w:ind w:left="-79" w:right="-79"/>
              <w:rPr>
                <w:rFonts w:cs="Times New Roman"/>
                <w:b/>
                <w:bCs/>
                <w:sz w:val="18"/>
                <w:szCs w:val="18"/>
                <w:lang w:bidi="th-TH"/>
              </w:rPr>
            </w:pPr>
            <w:r w:rsidRPr="00A946B0">
              <w:rPr>
                <w:rFonts w:cs="Times New Roman"/>
                <w:b/>
                <w:bCs/>
                <w:sz w:val="18"/>
                <w:szCs w:val="18"/>
                <w:lang w:bidi="th-TH"/>
              </w:rPr>
              <w:t>Total revenue</w:t>
            </w:r>
          </w:p>
        </w:tc>
        <w:tc>
          <w:tcPr>
            <w:tcW w:w="902" w:type="dxa"/>
            <w:tcBorders>
              <w:top w:val="single" w:sz="4" w:space="0" w:color="auto"/>
              <w:bottom w:val="double" w:sz="4" w:space="0" w:color="auto"/>
            </w:tcBorders>
          </w:tcPr>
          <w:p w14:paraId="77CD7D5C" w14:textId="0B6E22FA" w:rsidR="00C85C16" w:rsidRPr="00A946B0" w:rsidRDefault="006421F2" w:rsidP="00C85C16">
            <w:pPr>
              <w:pStyle w:val="acctfourfigures"/>
              <w:tabs>
                <w:tab w:val="clear" w:pos="765"/>
                <w:tab w:val="decimal" w:pos="706"/>
              </w:tabs>
              <w:spacing w:line="220" w:lineRule="exact"/>
              <w:ind w:left="-79" w:right="-79"/>
              <w:rPr>
                <w:rFonts w:cs="Times New Roman"/>
                <w:b/>
                <w:bCs/>
                <w:color w:val="000000"/>
                <w:sz w:val="18"/>
                <w:szCs w:val="18"/>
              </w:rPr>
            </w:pPr>
            <w:r>
              <w:rPr>
                <w:rFonts w:cs="Times New Roman"/>
                <w:b/>
                <w:bCs/>
                <w:color w:val="000000"/>
                <w:sz w:val="18"/>
                <w:szCs w:val="18"/>
              </w:rPr>
              <w:t>6,063,000</w:t>
            </w:r>
          </w:p>
        </w:tc>
        <w:tc>
          <w:tcPr>
            <w:tcW w:w="270" w:type="dxa"/>
            <w:vAlign w:val="center"/>
          </w:tcPr>
          <w:p w14:paraId="214F29B6"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96" w:type="dxa"/>
            <w:tcBorders>
              <w:top w:val="single" w:sz="4" w:space="0" w:color="auto"/>
              <w:bottom w:val="double" w:sz="4" w:space="0" w:color="auto"/>
            </w:tcBorders>
          </w:tcPr>
          <w:p w14:paraId="74FFE52F" w14:textId="019AE094" w:rsidR="00C85C16" w:rsidRPr="00A946B0" w:rsidRDefault="00C85C16" w:rsidP="00C85C16">
            <w:pPr>
              <w:pStyle w:val="acctfourfigures"/>
              <w:tabs>
                <w:tab w:val="clear" w:pos="765"/>
                <w:tab w:val="decimal" w:pos="790"/>
              </w:tabs>
              <w:spacing w:line="220" w:lineRule="exact"/>
              <w:ind w:left="-79" w:right="-79"/>
              <w:rPr>
                <w:rFonts w:cs="Times New Roman"/>
                <w:b/>
                <w:bCs/>
                <w:color w:val="000000"/>
                <w:sz w:val="18"/>
                <w:szCs w:val="18"/>
              </w:rPr>
            </w:pPr>
            <w:r w:rsidRPr="00A946B0">
              <w:rPr>
                <w:rFonts w:cs="Times New Roman"/>
                <w:b/>
                <w:bCs/>
                <w:color w:val="000000"/>
                <w:sz w:val="18"/>
                <w:szCs w:val="18"/>
              </w:rPr>
              <w:t>6,215,525</w:t>
            </w:r>
          </w:p>
        </w:tc>
        <w:tc>
          <w:tcPr>
            <w:tcW w:w="270" w:type="dxa"/>
            <w:vAlign w:val="center"/>
          </w:tcPr>
          <w:p w14:paraId="18083383"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line="220" w:lineRule="exact"/>
              <w:ind w:left="-79" w:right="-79"/>
              <w:rPr>
                <w:rFonts w:ascii="Times New Roman" w:hAnsi="Times New Roman" w:cs="Times New Roman"/>
                <w:b/>
                <w:bCs/>
                <w:color w:val="000000"/>
                <w:lang w:val="en-GB" w:bidi="ar-SA"/>
              </w:rPr>
            </w:pPr>
          </w:p>
        </w:tc>
        <w:tc>
          <w:tcPr>
            <w:tcW w:w="946" w:type="dxa"/>
            <w:tcBorders>
              <w:top w:val="single" w:sz="4" w:space="0" w:color="auto"/>
              <w:bottom w:val="double" w:sz="4" w:space="0" w:color="auto"/>
            </w:tcBorders>
          </w:tcPr>
          <w:p w14:paraId="0DACF0C0" w14:textId="0186ABEA" w:rsidR="00C85C16" w:rsidRPr="00A946B0" w:rsidRDefault="006421F2"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b/>
                <w:bCs/>
              </w:rPr>
            </w:pPr>
            <w:r>
              <w:rPr>
                <w:rFonts w:ascii="Times New Roman" w:hAnsi="Times New Roman" w:cs="Times New Roman"/>
                <w:b/>
                <w:bCs/>
              </w:rPr>
              <w:t>-</w:t>
            </w:r>
          </w:p>
        </w:tc>
        <w:tc>
          <w:tcPr>
            <w:tcW w:w="270" w:type="dxa"/>
            <w:vAlign w:val="center"/>
          </w:tcPr>
          <w:p w14:paraId="3E9CA627"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color w:val="000000"/>
                <w:lang w:val="en-GB" w:bidi="ar-SA"/>
              </w:rPr>
            </w:pPr>
          </w:p>
        </w:tc>
        <w:tc>
          <w:tcPr>
            <w:tcW w:w="944" w:type="dxa"/>
            <w:tcBorders>
              <w:top w:val="single" w:sz="4" w:space="0" w:color="auto"/>
              <w:bottom w:val="double" w:sz="4" w:space="0" w:color="auto"/>
            </w:tcBorders>
          </w:tcPr>
          <w:p w14:paraId="1A9F0D0C" w14:textId="71F9EBFC" w:rsidR="00C85C16" w:rsidRPr="00C85C16"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b/>
                <w:bCs/>
              </w:rPr>
            </w:pPr>
            <w:r w:rsidRPr="00C85C16">
              <w:rPr>
                <w:rFonts w:ascii="Times New Roman" w:hAnsi="Times New Roman" w:cs="Times New Roman"/>
                <w:b/>
                <w:bCs/>
              </w:rPr>
              <w:t>-</w:t>
            </w:r>
          </w:p>
        </w:tc>
        <w:tc>
          <w:tcPr>
            <w:tcW w:w="270" w:type="dxa"/>
          </w:tcPr>
          <w:p w14:paraId="62C447E5"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89" w:type="dxa"/>
            <w:tcBorders>
              <w:top w:val="single" w:sz="4" w:space="0" w:color="auto"/>
              <w:bottom w:val="double" w:sz="4" w:space="0" w:color="auto"/>
            </w:tcBorders>
          </w:tcPr>
          <w:p w14:paraId="1F07016C" w14:textId="34AC4AB9" w:rsidR="00C85C16" w:rsidRPr="00EB1F8E" w:rsidRDefault="006421F2" w:rsidP="00EB1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cs="Times New Roman"/>
                <w:b/>
                <w:bCs/>
                <w:color w:val="000000"/>
              </w:rPr>
            </w:pPr>
            <w:r w:rsidRPr="00EB1F8E">
              <w:rPr>
                <w:rFonts w:ascii="Times New Roman" w:hAnsi="Times New Roman" w:cs="Times New Roman"/>
                <w:b/>
                <w:bCs/>
              </w:rPr>
              <w:t>-</w:t>
            </w:r>
          </w:p>
        </w:tc>
        <w:tc>
          <w:tcPr>
            <w:tcW w:w="271" w:type="dxa"/>
          </w:tcPr>
          <w:p w14:paraId="6ACE4EEB"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31" w:type="dxa"/>
            <w:tcBorders>
              <w:top w:val="single" w:sz="4" w:space="0" w:color="auto"/>
              <w:bottom w:val="double" w:sz="4" w:space="0" w:color="auto"/>
            </w:tcBorders>
          </w:tcPr>
          <w:p w14:paraId="07B6808A" w14:textId="530125EA"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r w:rsidRPr="00A946B0">
              <w:rPr>
                <w:rFonts w:cs="Times New Roman"/>
                <w:b/>
                <w:bCs/>
                <w:color w:val="000000"/>
                <w:sz w:val="18"/>
                <w:szCs w:val="18"/>
              </w:rPr>
              <w:t>22</w:t>
            </w:r>
          </w:p>
        </w:tc>
        <w:tc>
          <w:tcPr>
            <w:tcW w:w="239" w:type="dxa"/>
          </w:tcPr>
          <w:p w14:paraId="7F6DE8A6"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30" w:type="dxa"/>
            <w:tcBorders>
              <w:top w:val="single" w:sz="4" w:space="0" w:color="auto"/>
              <w:bottom w:val="double" w:sz="4" w:space="0" w:color="auto"/>
            </w:tcBorders>
          </w:tcPr>
          <w:p w14:paraId="36832330" w14:textId="3A1C6FEE" w:rsidR="00C85C16" w:rsidRPr="00A946B0" w:rsidRDefault="006421F2" w:rsidP="00C85C16">
            <w:pPr>
              <w:pStyle w:val="acctfourfigures"/>
              <w:tabs>
                <w:tab w:val="clear" w:pos="765"/>
                <w:tab w:val="decimal" w:pos="706"/>
              </w:tabs>
              <w:spacing w:line="220" w:lineRule="exact"/>
              <w:ind w:left="-79" w:right="-79"/>
              <w:rPr>
                <w:rFonts w:cs="Times New Roman"/>
                <w:b/>
                <w:bCs/>
                <w:color w:val="000000"/>
                <w:sz w:val="18"/>
                <w:szCs w:val="18"/>
              </w:rPr>
            </w:pPr>
            <w:r>
              <w:rPr>
                <w:rFonts w:cs="Times New Roman"/>
                <w:b/>
                <w:bCs/>
                <w:color w:val="000000"/>
                <w:sz w:val="18"/>
                <w:szCs w:val="18"/>
              </w:rPr>
              <w:t>17,030</w:t>
            </w:r>
          </w:p>
        </w:tc>
        <w:tc>
          <w:tcPr>
            <w:tcW w:w="270" w:type="dxa"/>
          </w:tcPr>
          <w:p w14:paraId="5FE9BE14"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09" w:type="dxa"/>
            <w:tcBorders>
              <w:top w:val="single" w:sz="4" w:space="0" w:color="auto"/>
              <w:bottom w:val="double" w:sz="4" w:space="0" w:color="auto"/>
            </w:tcBorders>
          </w:tcPr>
          <w:p w14:paraId="252DF6B6" w14:textId="53DD0BBF"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color w:val="000000"/>
                <w:lang w:val="en-GB" w:bidi="ar-SA"/>
              </w:rPr>
            </w:pPr>
            <w:r w:rsidRPr="00A946B0">
              <w:rPr>
                <w:rFonts w:ascii="Times New Roman" w:hAnsi="Times New Roman" w:cs="Times New Roman"/>
                <w:b/>
                <w:bCs/>
                <w:color w:val="000000"/>
              </w:rPr>
              <w:t>5,850</w:t>
            </w:r>
          </w:p>
        </w:tc>
        <w:tc>
          <w:tcPr>
            <w:tcW w:w="270" w:type="dxa"/>
          </w:tcPr>
          <w:p w14:paraId="6F5E57BD"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15" w:type="dxa"/>
            <w:tcBorders>
              <w:top w:val="single" w:sz="4" w:space="0" w:color="auto"/>
              <w:bottom w:val="double" w:sz="4" w:space="0" w:color="auto"/>
            </w:tcBorders>
          </w:tcPr>
          <w:p w14:paraId="1158F3A3" w14:textId="535337F5" w:rsidR="00C85C16" w:rsidRPr="00A946B0" w:rsidRDefault="006421F2" w:rsidP="00C85C16">
            <w:pPr>
              <w:pStyle w:val="acctfourfigures"/>
              <w:tabs>
                <w:tab w:val="clear" w:pos="765"/>
                <w:tab w:val="decimal" w:pos="706"/>
              </w:tabs>
              <w:spacing w:line="220" w:lineRule="exact"/>
              <w:ind w:left="-79" w:right="-79"/>
              <w:rPr>
                <w:rFonts w:cs="Times New Roman"/>
                <w:b/>
                <w:bCs/>
                <w:color w:val="000000"/>
                <w:sz w:val="18"/>
                <w:szCs w:val="18"/>
              </w:rPr>
            </w:pPr>
            <w:r>
              <w:rPr>
                <w:rFonts w:cs="Times New Roman"/>
                <w:b/>
                <w:bCs/>
                <w:color w:val="000000"/>
                <w:sz w:val="18"/>
                <w:szCs w:val="18"/>
              </w:rPr>
              <w:t>6,080,030</w:t>
            </w:r>
          </w:p>
        </w:tc>
        <w:tc>
          <w:tcPr>
            <w:tcW w:w="270" w:type="dxa"/>
          </w:tcPr>
          <w:p w14:paraId="1C875F00" w14:textId="77777777" w:rsidR="00C85C16" w:rsidRPr="00A946B0" w:rsidRDefault="00C85C16" w:rsidP="00C85C16">
            <w:pPr>
              <w:pStyle w:val="acctfourfigures"/>
              <w:tabs>
                <w:tab w:val="clear" w:pos="765"/>
                <w:tab w:val="decimal" w:pos="706"/>
              </w:tabs>
              <w:spacing w:line="220" w:lineRule="exact"/>
              <w:ind w:left="-79" w:right="-79"/>
              <w:rPr>
                <w:rFonts w:cs="Times New Roman"/>
                <w:b/>
                <w:bCs/>
                <w:color w:val="000000"/>
                <w:sz w:val="18"/>
                <w:szCs w:val="18"/>
              </w:rPr>
            </w:pPr>
          </w:p>
        </w:tc>
        <w:tc>
          <w:tcPr>
            <w:tcW w:w="978" w:type="dxa"/>
            <w:tcBorders>
              <w:top w:val="single" w:sz="4" w:space="0" w:color="auto"/>
              <w:bottom w:val="double" w:sz="4" w:space="0" w:color="auto"/>
            </w:tcBorders>
          </w:tcPr>
          <w:p w14:paraId="105451FA" w14:textId="1ADBE686" w:rsidR="00C85C16" w:rsidRPr="00A946B0" w:rsidRDefault="00C85C16" w:rsidP="00C85C16">
            <w:pPr>
              <w:pStyle w:val="acctfourfigures"/>
              <w:tabs>
                <w:tab w:val="clear" w:pos="765"/>
                <w:tab w:val="decimal" w:pos="760"/>
              </w:tabs>
              <w:spacing w:line="220" w:lineRule="exact"/>
              <w:ind w:left="-79" w:right="-79"/>
              <w:rPr>
                <w:rFonts w:cs="Times New Roman"/>
                <w:b/>
                <w:bCs/>
                <w:color w:val="000000"/>
                <w:sz w:val="18"/>
                <w:szCs w:val="18"/>
              </w:rPr>
            </w:pPr>
            <w:r w:rsidRPr="00A946B0">
              <w:rPr>
                <w:rFonts w:cs="Times New Roman"/>
                <w:b/>
                <w:bCs/>
                <w:color w:val="000000"/>
                <w:sz w:val="18"/>
                <w:szCs w:val="18"/>
              </w:rPr>
              <w:t>6,221,397</w:t>
            </w:r>
          </w:p>
        </w:tc>
      </w:tr>
      <w:tr w:rsidR="00C85C16" w:rsidRPr="00A946B0" w14:paraId="631890CB" w14:textId="77777777" w:rsidTr="00405C96">
        <w:tc>
          <w:tcPr>
            <w:tcW w:w="3058" w:type="dxa"/>
          </w:tcPr>
          <w:p w14:paraId="72233289" w14:textId="77777777" w:rsidR="00C85C16" w:rsidRPr="00A946B0" w:rsidRDefault="00C85C16" w:rsidP="00C85C16">
            <w:pPr>
              <w:pStyle w:val="acctfourfigures"/>
              <w:tabs>
                <w:tab w:val="clear" w:pos="765"/>
              </w:tabs>
              <w:spacing w:line="220" w:lineRule="exact"/>
              <w:ind w:left="-79" w:right="-79"/>
              <w:rPr>
                <w:rFonts w:cs="Times New Roman"/>
                <w:sz w:val="18"/>
                <w:szCs w:val="18"/>
                <w:rtl/>
                <w:cs/>
              </w:rPr>
            </w:pPr>
          </w:p>
        </w:tc>
        <w:tc>
          <w:tcPr>
            <w:tcW w:w="902" w:type="dxa"/>
            <w:tcBorders>
              <w:top w:val="double" w:sz="4" w:space="0" w:color="auto"/>
            </w:tcBorders>
          </w:tcPr>
          <w:p w14:paraId="4B569666" w14:textId="77777777"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p>
        </w:tc>
        <w:tc>
          <w:tcPr>
            <w:tcW w:w="270" w:type="dxa"/>
          </w:tcPr>
          <w:p w14:paraId="53D49ECB"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bidi="th-TH"/>
              </w:rPr>
            </w:pPr>
          </w:p>
        </w:tc>
        <w:tc>
          <w:tcPr>
            <w:tcW w:w="996" w:type="dxa"/>
            <w:tcBorders>
              <w:top w:val="double" w:sz="4" w:space="0" w:color="auto"/>
            </w:tcBorders>
          </w:tcPr>
          <w:p w14:paraId="1EDCC67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270" w:type="dxa"/>
          </w:tcPr>
          <w:p w14:paraId="16B75CB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946" w:type="dxa"/>
            <w:tcBorders>
              <w:top w:val="double" w:sz="4" w:space="0" w:color="auto"/>
            </w:tcBorders>
          </w:tcPr>
          <w:p w14:paraId="136D8266"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270" w:type="dxa"/>
          </w:tcPr>
          <w:p w14:paraId="6B303E52"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b/>
                <w:bCs/>
              </w:rPr>
            </w:pPr>
          </w:p>
        </w:tc>
        <w:tc>
          <w:tcPr>
            <w:tcW w:w="944" w:type="dxa"/>
            <w:tcBorders>
              <w:top w:val="double" w:sz="4" w:space="0" w:color="auto"/>
            </w:tcBorders>
          </w:tcPr>
          <w:p w14:paraId="34D3C3A1"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3B04CA6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Borders>
              <w:top w:val="double" w:sz="4" w:space="0" w:color="auto"/>
            </w:tcBorders>
          </w:tcPr>
          <w:p w14:paraId="41D6E116"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1" w:type="dxa"/>
          </w:tcPr>
          <w:p w14:paraId="6B85DDE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Borders>
              <w:top w:val="double" w:sz="4" w:space="0" w:color="auto"/>
            </w:tcBorders>
          </w:tcPr>
          <w:p w14:paraId="099E1F9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39" w:type="dxa"/>
          </w:tcPr>
          <w:p w14:paraId="122E9A55"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Borders>
              <w:top w:val="double" w:sz="4" w:space="0" w:color="auto"/>
            </w:tcBorders>
          </w:tcPr>
          <w:p w14:paraId="20E36461"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4E8EAB3D"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Borders>
              <w:top w:val="double" w:sz="4" w:space="0" w:color="auto"/>
            </w:tcBorders>
          </w:tcPr>
          <w:p w14:paraId="524C205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4D82B4DA"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Borders>
              <w:top w:val="double" w:sz="4" w:space="0" w:color="auto"/>
            </w:tcBorders>
          </w:tcPr>
          <w:p w14:paraId="2A60EEF5"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63BBE5B9"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Borders>
              <w:top w:val="double" w:sz="4" w:space="0" w:color="auto"/>
            </w:tcBorders>
          </w:tcPr>
          <w:p w14:paraId="3A68D74E" w14:textId="77777777"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lang w:val="en-US"/>
              </w:rPr>
            </w:pPr>
          </w:p>
        </w:tc>
      </w:tr>
      <w:tr w:rsidR="00C85C16" w:rsidRPr="00A946B0" w14:paraId="4EB01009" w14:textId="77777777" w:rsidTr="00405C96">
        <w:trPr>
          <w:trHeight w:val="428"/>
        </w:trPr>
        <w:tc>
          <w:tcPr>
            <w:tcW w:w="3058" w:type="dxa"/>
          </w:tcPr>
          <w:p w14:paraId="4077A432" w14:textId="77777777" w:rsidR="00C85C16" w:rsidRPr="00A946B0" w:rsidRDefault="00C85C16" w:rsidP="00C85C16">
            <w:pPr>
              <w:pStyle w:val="acctfourfigures"/>
              <w:tabs>
                <w:tab w:val="clear" w:pos="765"/>
              </w:tabs>
              <w:spacing w:line="220" w:lineRule="exact"/>
              <w:ind w:left="70" w:right="-79" w:hanging="180"/>
              <w:rPr>
                <w:rFonts w:cs="Times New Roman"/>
                <w:sz w:val="18"/>
                <w:szCs w:val="18"/>
                <w:lang w:bidi="th-TH"/>
              </w:rPr>
            </w:pPr>
            <w:r w:rsidRPr="00A946B0">
              <w:rPr>
                <w:rFonts w:cs="Times New Roman"/>
                <w:sz w:val="18"/>
                <w:szCs w:val="18"/>
                <w:lang w:bidi="th-TH"/>
              </w:rPr>
              <w:t xml:space="preserve">Total segment profit </w:t>
            </w:r>
            <w:r w:rsidRPr="00A946B0">
              <w:rPr>
                <w:rFonts w:cs="Times New Roman"/>
                <w:sz w:val="18"/>
                <w:szCs w:val="18"/>
                <w:cs/>
                <w:lang w:bidi="th-TH"/>
              </w:rPr>
              <w:t>(</w:t>
            </w:r>
            <w:r w:rsidRPr="00A946B0">
              <w:rPr>
                <w:rFonts w:cs="Times New Roman"/>
                <w:sz w:val="18"/>
                <w:szCs w:val="18"/>
                <w:lang w:bidi="th-TH"/>
              </w:rPr>
              <w:t>loss</w:t>
            </w:r>
            <w:r w:rsidRPr="00A946B0">
              <w:rPr>
                <w:rFonts w:cs="Times New Roman"/>
                <w:sz w:val="18"/>
                <w:szCs w:val="18"/>
                <w:cs/>
                <w:lang w:bidi="th-TH"/>
              </w:rPr>
              <w:t xml:space="preserve">) </w:t>
            </w:r>
            <w:r w:rsidRPr="00A946B0">
              <w:rPr>
                <w:rFonts w:cs="Times New Roman"/>
                <w:sz w:val="18"/>
                <w:szCs w:val="18"/>
                <w:lang w:bidi="th-TH"/>
              </w:rPr>
              <w:t xml:space="preserve">before </w:t>
            </w:r>
          </w:p>
          <w:p w14:paraId="48E2F3F2" w14:textId="77777777" w:rsidR="00C85C16" w:rsidRPr="00A946B0" w:rsidRDefault="00C85C16" w:rsidP="00C85C16">
            <w:pPr>
              <w:pStyle w:val="acctfourfigures"/>
              <w:tabs>
                <w:tab w:val="clear" w:pos="765"/>
              </w:tabs>
              <w:spacing w:line="220" w:lineRule="exact"/>
              <w:ind w:left="70" w:right="-79" w:hanging="180"/>
              <w:rPr>
                <w:rFonts w:cs="Times New Roman"/>
                <w:sz w:val="18"/>
                <w:szCs w:val="18"/>
                <w:rtl/>
                <w:cs/>
              </w:rPr>
            </w:pPr>
            <w:r w:rsidRPr="00A946B0">
              <w:rPr>
                <w:rFonts w:cs="Times New Roman"/>
                <w:sz w:val="18"/>
                <w:szCs w:val="18"/>
                <w:lang w:bidi="th-TH"/>
              </w:rPr>
              <w:tab/>
              <w:t>income tax</w:t>
            </w:r>
          </w:p>
        </w:tc>
        <w:tc>
          <w:tcPr>
            <w:tcW w:w="902" w:type="dxa"/>
          </w:tcPr>
          <w:p w14:paraId="3DE9DED9" w14:textId="77777777" w:rsidR="00C85C16"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5B236F11" w14:textId="108811CC" w:rsidR="006421F2" w:rsidRPr="00A946B0" w:rsidRDefault="006421F2"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588,605</w:t>
            </w:r>
          </w:p>
        </w:tc>
        <w:tc>
          <w:tcPr>
            <w:tcW w:w="270" w:type="dxa"/>
          </w:tcPr>
          <w:p w14:paraId="7968D51C" w14:textId="77777777" w:rsidR="00C85C16" w:rsidRPr="00A946B0" w:rsidRDefault="00C85C16" w:rsidP="00C85C16">
            <w:pPr>
              <w:pStyle w:val="acctfourfigures"/>
              <w:tabs>
                <w:tab w:val="clear" w:pos="765"/>
                <w:tab w:val="decimal" w:pos="706"/>
              </w:tabs>
              <w:spacing w:line="220" w:lineRule="exact"/>
              <w:ind w:left="-79" w:right="-79"/>
              <w:rPr>
                <w:rFonts w:cs="Times New Roman"/>
                <w:sz w:val="18"/>
                <w:szCs w:val="18"/>
              </w:rPr>
            </w:pPr>
          </w:p>
        </w:tc>
        <w:tc>
          <w:tcPr>
            <w:tcW w:w="996" w:type="dxa"/>
          </w:tcPr>
          <w:p w14:paraId="5D3323EE"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20C6E217" w14:textId="0DF64322" w:rsidR="00C85C16" w:rsidRPr="00A946B0" w:rsidRDefault="00C85C16" w:rsidP="00C85C16">
            <w:pPr>
              <w:pStyle w:val="acctfourfigures"/>
              <w:tabs>
                <w:tab w:val="clear" w:pos="765"/>
                <w:tab w:val="decimal" w:pos="790"/>
              </w:tabs>
              <w:spacing w:line="220" w:lineRule="exact"/>
              <w:ind w:left="-79" w:right="-79"/>
              <w:rPr>
                <w:rFonts w:cs="Times New Roman"/>
                <w:color w:val="000000"/>
                <w:sz w:val="18"/>
                <w:szCs w:val="18"/>
              </w:rPr>
            </w:pPr>
            <w:r w:rsidRPr="00A946B0">
              <w:rPr>
                <w:rFonts w:cs="Times New Roman"/>
                <w:color w:val="000000"/>
                <w:sz w:val="18"/>
                <w:szCs w:val="18"/>
              </w:rPr>
              <w:t>597,254</w:t>
            </w:r>
          </w:p>
        </w:tc>
        <w:tc>
          <w:tcPr>
            <w:tcW w:w="270" w:type="dxa"/>
          </w:tcPr>
          <w:p w14:paraId="08DC5497"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210041B6" w14:textId="77777777" w:rsidR="00C85C16"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00FE7FD4" w14:textId="0E4DDE49" w:rsidR="00EF653B" w:rsidRPr="00A946B0" w:rsidRDefault="00EF653B"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(653)</w:t>
            </w:r>
          </w:p>
        </w:tc>
        <w:tc>
          <w:tcPr>
            <w:tcW w:w="270" w:type="dxa"/>
          </w:tcPr>
          <w:p w14:paraId="3E7AAAED" w14:textId="77777777" w:rsidR="00C85C16" w:rsidRPr="00A946B0" w:rsidRDefault="00C85C16" w:rsidP="00C85C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5B3666A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1E8FE9BF" w14:textId="510C344F"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tl/>
                <w:cs/>
              </w:rPr>
            </w:pPr>
            <w:r w:rsidRPr="00A946B0">
              <w:rPr>
                <w:rFonts w:cs="Times New Roman"/>
                <w:color w:val="000000"/>
                <w:sz w:val="18"/>
                <w:szCs w:val="18"/>
              </w:rPr>
              <w:t>(805)</w:t>
            </w:r>
          </w:p>
        </w:tc>
        <w:tc>
          <w:tcPr>
            <w:tcW w:w="270" w:type="dxa"/>
          </w:tcPr>
          <w:p w14:paraId="12070B0D"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6D02728B" w14:textId="77777777" w:rsidR="00C85C16"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2B0AAEB4" w14:textId="10E1ADEB" w:rsidR="00EF653B" w:rsidRPr="00A946B0" w:rsidRDefault="00EF653B"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(561)</w:t>
            </w:r>
          </w:p>
        </w:tc>
        <w:tc>
          <w:tcPr>
            <w:tcW w:w="271" w:type="dxa"/>
          </w:tcPr>
          <w:p w14:paraId="53DCEB4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37ADC3D3"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1A30E6EF" w14:textId="203E3FE9"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r w:rsidRPr="00A946B0">
              <w:rPr>
                <w:rFonts w:cs="Times New Roman"/>
                <w:color w:val="000000"/>
                <w:sz w:val="18"/>
                <w:szCs w:val="18"/>
              </w:rPr>
              <w:t>(1,582)</w:t>
            </w:r>
          </w:p>
        </w:tc>
        <w:tc>
          <w:tcPr>
            <w:tcW w:w="239" w:type="dxa"/>
          </w:tcPr>
          <w:p w14:paraId="611830A5"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5E923904" w14:textId="77777777" w:rsidR="00C85C16"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75164A0C" w14:textId="68461AFF" w:rsidR="00EF653B" w:rsidRPr="00A946B0" w:rsidRDefault="00EF653B"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(4,729)</w:t>
            </w:r>
          </w:p>
        </w:tc>
        <w:tc>
          <w:tcPr>
            <w:tcW w:w="270" w:type="dxa"/>
          </w:tcPr>
          <w:p w14:paraId="7323A15F"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62FC55E2"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51C2FF20" w14:textId="0577A741" w:rsidR="00C85C16" w:rsidRPr="00A946B0" w:rsidRDefault="00C85C16" w:rsidP="00C85C16">
            <w:pPr>
              <w:pStyle w:val="acctfourfigures"/>
              <w:tabs>
                <w:tab w:val="clear" w:pos="765"/>
                <w:tab w:val="decimal" w:pos="706"/>
              </w:tabs>
              <w:spacing w:line="220" w:lineRule="exact"/>
              <w:ind w:left="-79" w:right="-79"/>
              <w:rPr>
                <w:rFonts w:cs="Times New Roman"/>
                <w:sz w:val="18"/>
                <w:szCs w:val="18"/>
                <w:lang w:val="en-US" w:bidi="th-TH"/>
              </w:rPr>
            </w:pPr>
            <w:r w:rsidRPr="00A946B0">
              <w:rPr>
                <w:rFonts w:cs="Times New Roman"/>
                <w:color w:val="000000"/>
                <w:sz w:val="18"/>
                <w:szCs w:val="18"/>
              </w:rPr>
              <w:t>(7,339)</w:t>
            </w:r>
          </w:p>
        </w:tc>
        <w:tc>
          <w:tcPr>
            <w:tcW w:w="270" w:type="dxa"/>
          </w:tcPr>
          <w:p w14:paraId="40C24A7D"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5AFDAAE3" w14:textId="77777777" w:rsidR="00C85C16"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2315785B" w14:textId="1E144DE6" w:rsidR="0013586E" w:rsidRPr="00A946B0" w:rsidRDefault="0013586E" w:rsidP="00C85C16">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582,662</w:t>
            </w:r>
          </w:p>
        </w:tc>
        <w:tc>
          <w:tcPr>
            <w:tcW w:w="270" w:type="dxa"/>
          </w:tcPr>
          <w:p w14:paraId="09B71367"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5E4EF7A0" w14:textId="77777777" w:rsidR="00C85C16" w:rsidRPr="00A946B0" w:rsidRDefault="00C85C16" w:rsidP="00C85C16">
            <w:pPr>
              <w:pStyle w:val="acctfourfigures"/>
              <w:tabs>
                <w:tab w:val="clear" w:pos="765"/>
                <w:tab w:val="decimal" w:pos="706"/>
              </w:tabs>
              <w:spacing w:line="220" w:lineRule="exact"/>
              <w:ind w:left="-79" w:right="-79"/>
              <w:rPr>
                <w:rFonts w:cs="Times New Roman"/>
                <w:color w:val="000000"/>
                <w:sz w:val="18"/>
                <w:szCs w:val="18"/>
              </w:rPr>
            </w:pPr>
          </w:p>
          <w:p w14:paraId="191B7DA6" w14:textId="167EA11A" w:rsidR="00C85C16" w:rsidRPr="00A946B0" w:rsidRDefault="00C85C16" w:rsidP="00C85C16">
            <w:pPr>
              <w:pStyle w:val="acctfourfigures"/>
              <w:tabs>
                <w:tab w:val="clear" w:pos="765"/>
                <w:tab w:val="decimal" w:pos="760"/>
              </w:tabs>
              <w:spacing w:line="220" w:lineRule="exact"/>
              <w:ind w:left="-79" w:right="-79"/>
              <w:rPr>
                <w:rFonts w:cs="Times New Roman"/>
                <w:color w:val="000000"/>
                <w:sz w:val="18"/>
                <w:szCs w:val="18"/>
                <w:lang w:val="en-US"/>
              </w:rPr>
            </w:pPr>
            <w:r w:rsidRPr="00A946B0">
              <w:rPr>
                <w:rFonts w:cs="Times New Roman"/>
                <w:color w:val="000000"/>
                <w:sz w:val="18"/>
                <w:szCs w:val="18"/>
              </w:rPr>
              <w:t>587,528</w:t>
            </w:r>
          </w:p>
        </w:tc>
      </w:tr>
      <w:tr w:rsidR="00EF653B" w:rsidRPr="00A946B0" w14:paraId="332F76EB" w14:textId="77777777" w:rsidTr="00EF653B">
        <w:trPr>
          <w:trHeight w:val="200"/>
        </w:trPr>
        <w:tc>
          <w:tcPr>
            <w:tcW w:w="3058" w:type="dxa"/>
          </w:tcPr>
          <w:p w14:paraId="7C645C50" w14:textId="1098F626" w:rsidR="00EF653B" w:rsidRPr="00EB1F8E" w:rsidRDefault="00EF653B" w:rsidP="00EF653B">
            <w:pPr>
              <w:pStyle w:val="acctfourfigures"/>
              <w:tabs>
                <w:tab w:val="clear" w:pos="765"/>
              </w:tabs>
              <w:spacing w:line="220" w:lineRule="exact"/>
              <w:ind w:left="-79" w:right="-79"/>
              <w:rPr>
                <w:rFonts w:cstheme="minorBidi"/>
                <w:sz w:val="18"/>
                <w:szCs w:val="18"/>
                <w:cs/>
                <w:lang w:val="en-US" w:bidi="th-TH"/>
              </w:rPr>
            </w:pPr>
            <w:r w:rsidRPr="00EF653B">
              <w:rPr>
                <w:rFonts w:cs="Times New Roman"/>
                <w:sz w:val="18"/>
                <w:szCs w:val="18"/>
                <w:lang w:val="en-US" w:bidi="th-TH"/>
              </w:rPr>
              <w:t>Impairment loss</w:t>
            </w:r>
          </w:p>
        </w:tc>
        <w:tc>
          <w:tcPr>
            <w:tcW w:w="902" w:type="dxa"/>
          </w:tcPr>
          <w:p w14:paraId="31367315" w14:textId="2D1323DF"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(18,088)</w:t>
            </w:r>
          </w:p>
        </w:tc>
        <w:tc>
          <w:tcPr>
            <w:tcW w:w="270" w:type="dxa"/>
          </w:tcPr>
          <w:p w14:paraId="10E9B696" w14:textId="77777777" w:rsidR="00EF653B" w:rsidRPr="00A946B0" w:rsidRDefault="00EF653B" w:rsidP="00EF653B">
            <w:pPr>
              <w:pStyle w:val="acctfourfigures"/>
              <w:tabs>
                <w:tab w:val="clear" w:pos="765"/>
                <w:tab w:val="decimal" w:pos="706"/>
              </w:tabs>
              <w:spacing w:line="220" w:lineRule="exact"/>
              <w:ind w:left="-79" w:right="-79"/>
              <w:rPr>
                <w:rFonts w:cs="Times New Roman"/>
                <w:sz w:val="18"/>
                <w:szCs w:val="18"/>
              </w:rPr>
            </w:pPr>
          </w:p>
        </w:tc>
        <w:tc>
          <w:tcPr>
            <w:tcW w:w="996" w:type="dxa"/>
          </w:tcPr>
          <w:p w14:paraId="710E56AE" w14:textId="0D765F75" w:rsidR="00EF653B" w:rsidRPr="00400EDB" w:rsidRDefault="00400EDB" w:rsidP="004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2"/>
              </w:tabs>
              <w:spacing w:line="220" w:lineRule="exact"/>
              <w:ind w:left="-79" w:right="-79"/>
              <w:rPr>
                <w:rFonts w:ascii="Times New Roman" w:hAnsi="Times New Roman" w:cs="Times New Roman"/>
              </w:rPr>
            </w:pPr>
            <w:r w:rsidRPr="00400EDB">
              <w:rPr>
                <w:rFonts w:ascii="Times New Roman" w:hAnsi="Times New Roman" w:cs="Times New Roman"/>
              </w:rPr>
              <w:t>-</w:t>
            </w:r>
          </w:p>
        </w:tc>
        <w:tc>
          <w:tcPr>
            <w:tcW w:w="270" w:type="dxa"/>
          </w:tcPr>
          <w:p w14:paraId="4E204845"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47817108" w14:textId="5C5561D2" w:rsidR="00EF653B" w:rsidRPr="00EF653B"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sidRPr="00EF653B">
              <w:rPr>
                <w:rFonts w:ascii="Times New Roman" w:hAnsi="Times New Roman" w:cs="Times New Roman"/>
              </w:rPr>
              <w:t>-</w:t>
            </w:r>
          </w:p>
        </w:tc>
        <w:tc>
          <w:tcPr>
            <w:tcW w:w="270" w:type="dxa"/>
          </w:tcPr>
          <w:p w14:paraId="4BDA244F"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0AAFD3D4" w14:textId="1138C786" w:rsidR="00EF653B" w:rsidRPr="00A946B0" w:rsidRDefault="00400EDB" w:rsidP="004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cs="Times New Roman"/>
                <w:color w:val="000000"/>
              </w:rPr>
            </w:pPr>
            <w:r w:rsidRPr="00400EDB">
              <w:rPr>
                <w:rFonts w:ascii="Times New Roman" w:hAnsi="Times New Roman" w:cs="Times New Roman"/>
              </w:rPr>
              <w:t>-</w:t>
            </w:r>
          </w:p>
        </w:tc>
        <w:tc>
          <w:tcPr>
            <w:tcW w:w="270" w:type="dxa"/>
          </w:tcPr>
          <w:p w14:paraId="165E196D"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330220EC" w14:textId="3CD9CD23" w:rsidR="00EF653B" w:rsidRPr="00EF653B"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EF653B">
              <w:rPr>
                <w:rFonts w:ascii="Times New Roman" w:hAnsi="Times New Roman" w:cs="Times New Roman"/>
              </w:rPr>
              <w:t>-</w:t>
            </w:r>
          </w:p>
        </w:tc>
        <w:tc>
          <w:tcPr>
            <w:tcW w:w="271" w:type="dxa"/>
          </w:tcPr>
          <w:p w14:paraId="73B5CBA8"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2052E8A4" w14:textId="4A4B261D" w:rsidR="00EF653B" w:rsidRPr="00A946B0" w:rsidRDefault="00400EDB" w:rsidP="004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cs="Times New Roman"/>
                <w:color w:val="000000"/>
              </w:rPr>
            </w:pPr>
            <w:r w:rsidRPr="00400EDB">
              <w:rPr>
                <w:rFonts w:ascii="Times New Roman" w:hAnsi="Times New Roman" w:cs="Times New Roman"/>
              </w:rPr>
              <w:t>-</w:t>
            </w:r>
          </w:p>
        </w:tc>
        <w:tc>
          <w:tcPr>
            <w:tcW w:w="239" w:type="dxa"/>
          </w:tcPr>
          <w:p w14:paraId="27B391C1"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2EEB591A" w14:textId="6486A2C5" w:rsidR="00EF653B" w:rsidRPr="00400EDB" w:rsidRDefault="00EF653B" w:rsidP="004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sidRPr="00400EDB">
              <w:rPr>
                <w:rFonts w:ascii="Times New Roman" w:hAnsi="Times New Roman" w:cs="Times New Roman"/>
              </w:rPr>
              <w:t>-</w:t>
            </w:r>
          </w:p>
        </w:tc>
        <w:tc>
          <w:tcPr>
            <w:tcW w:w="270" w:type="dxa"/>
          </w:tcPr>
          <w:p w14:paraId="15C618EF"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6BB73E2C" w14:textId="4001F67C" w:rsidR="00EF653B" w:rsidRPr="00400EDB" w:rsidRDefault="00400EDB" w:rsidP="004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sidRPr="00400EDB">
              <w:rPr>
                <w:rFonts w:ascii="Times New Roman" w:hAnsi="Times New Roman" w:cs="Times New Roman"/>
              </w:rPr>
              <w:t>-</w:t>
            </w:r>
          </w:p>
        </w:tc>
        <w:tc>
          <w:tcPr>
            <w:tcW w:w="270" w:type="dxa"/>
          </w:tcPr>
          <w:p w14:paraId="6FD90469" w14:textId="77777777" w:rsidR="00EF653B" w:rsidRPr="00400EDB" w:rsidRDefault="00EF653B" w:rsidP="00400E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p>
        </w:tc>
        <w:tc>
          <w:tcPr>
            <w:tcW w:w="915" w:type="dxa"/>
          </w:tcPr>
          <w:p w14:paraId="738B15AB" w14:textId="56B88AAD"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(18,088)</w:t>
            </w:r>
          </w:p>
        </w:tc>
        <w:tc>
          <w:tcPr>
            <w:tcW w:w="270" w:type="dxa"/>
          </w:tcPr>
          <w:p w14:paraId="39CB461F"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464DD69F" w14:textId="2B9246F5" w:rsidR="00EF653B" w:rsidRPr="00A946B0" w:rsidRDefault="00400EDB" w:rsidP="00400EDB">
            <w:pPr>
              <w:pStyle w:val="acctfourfigures"/>
              <w:tabs>
                <w:tab w:val="clear" w:pos="765"/>
                <w:tab w:val="decimal" w:pos="555"/>
              </w:tabs>
              <w:spacing w:line="220" w:lineRule="exact"/>
              <w:ind w:left="-79" w:right="-79"/>
              <w:rPr>
                <w:rFonts w:cs="Times New Roman"/>
                <w:color w:val="000000"/>
                <w:sz w:val="18"/>
                <w:szCs w:val="18"/>
              </w:rPr>
            </w:pPr>
            <w:r>
              <w:rPr>
                <w:rFonts w:cs="Times New Roman"/>
                <w:color w:val="000000"/>
                <w:sz w:val="18"/>
                <w:szCs w:val="18"/>
              </w:rPr>
              <w:t>-</w:t>
            </w:r>
          </w:p>
        </w:tc>
      </w:tr>
      <w:tr w:rsidR="00EF653B" w:rsidRPr="00A946B0" w14:paraId="79D061E1" w14:textId="77777777" w:rsidTr="00405C96">
        <w:tc>
          <w:tcPr>
            <w:tcW w:w="3058" w:type="dxa"/>
          </w:tcPr>
          <w:p w14:paraId="53641517" w14:textId="77777777" w:rsidR="00EF653B" w:rsidRPr="00A946B0" w:rsidRDefault="00EF653B" w:rsidP="00EF653B">
            <w:pPr>
              <w:pStyle w:val="acctfourfigures"/>
              <w:tabs>
                <w:tab w:val="clear" w:pos="765"/>
              </w:tabs>
              <w:spacing w:line="220" w:lineRule="exact"/>
              <w:ind w:left="-79" w:right="-79"/>
              <w:rPr>
                <w:rFonts w:cs="Times New Roman"/>
                <w:sz w:val="18"/>
                <w:szCs w:val="18"/>
                <w:lang w:val="en-US" w:bidi="th-TH"/>
              </w:rPr>
            </w:pPr>
            <w:r w:rsidRPr="00A946B0">
              <w:rPr>
                <w:rFonts w:cs="Times New Roman"/>
                <w:sz w:val="18"/>
                <w:szCs w:val="18"/>
                <w:lang w:val="en-US" w:bidi="th-TH"/>
              </w:rPr>
              <w:t>Eliminated transactions</w:t>
            </w:r>
          </w:p>
        </w:tc>
        <w:tc>
          <w:tcPr>
            <w:tcW w:w="902" w:type="dxa"/>
            <w:tcBorders>
              <w:bottom w:val="single" w:sz="4" w:space="0" w:color="auto"/>
            </w:tcBorders>
          </w:tcPr>
          <w:p w14:paraId="4189FBCE" w14:textId="2DAEAB81"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(1,291)</w:t>
            </w:r>
          </w:p>
        </w:tc>
        <w:tc>
          <w:tcPr>
            <w:tcW w:w="270" w:type="dxa"/>
          </w:tcPr>
          <w:p w14:paraId="658DEF9E" w14:textId="77777777" w:rsidR="00EF653B" w:rsidRPr="00A946B0" w:rsidRDefault="00EF653B" w:rsidP="00EF653B">
            <w:pPr>
              <w:pStyle w:val="acctfourfigures"/>
              <w:tabs>
                <w:tab w:val="clear" w:pos="765"/>
                <w:tab w:val="decimal" w:pos="706"/>
              </w:tabs>
              <w:spacing w:line="220" w:lineRule="exact"/>
              <w:ind w:left="-79" w:right="-79"/>
              <w:rPr>
                <w:rFonts w:cs="Times New Roman"/>
                <w:sz w:val="18"/>
                <w:szCs w:val="18"/>
              </w:rPr>
            </w:pPr>
          </w:p>
        </w:tc>
        <w:tc>
          <w:tcPr>
            <w:tcW w:w="996" w:type="dxa"/>
            <w:tcBorders>
              <w:bottom w:val="single" w:sz="4" w:space="0" w:color="auto"/>
            </w:tcBorders>
          </w:tcPr>
          <w:p w14:paraId="112E5BD0" w14:textId="5920BEF8" w:rsidR="00EF653B" w:rsidRPr="00A946B0" w:rsidRDefault="00EF653B" w:rsidP="00EF653B">
            <w:pPr>
              <w:pStyle w:val="acctfourfigures"/>
              <w:tabs>
                <w:tab w:val="clear" w:pos="765"/>
                <w:tab w:val="decimal" w:pos="790"/>
              </w:tabs>
              <w:spacing w:line="220" w:lineRule="exact"/>
              <w:ind w:left="-79" w:right="-79"/>
              <w:rPr>
                <w:rFonts w:cs="Times New Roman"/>
                <w:color w:val="000000"/>
                <w:sz w:val="18"/>
                <w:szCs w:val="18"/>
              </w:rPr>
            </w:pPr>
            <w:r w:rsidRPr="00A946B0">
              <w:rPr>
                <w:rFonts w:cs="Times New Roman"/>
                <w:color w:val="000000"/>
                <w:sz w:val="18"/>
                <w:szCs w:val="18"/>
              </w:rPr>
              <w:t>(1,818)</w:t>
            </w:r>
          </w:p>
        </w:tc>
        <w:tc>
          <w:tcPr>
            <w:tcW w:w="270" w:type="dxa"/>
          </w:tcPr>
          <w:p w14:paraId="3A85051E"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Borders>
              <w:bottom w:val="single" w:sz="4" w:space="0" w:color="auto"/>
            </w:tcBorders>
          </w:tcPr>
          <w:p w14:paraId="1C221F7A" w14:textId="5296A42F"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92"/>
              </w:tabs>
              <w:spacing w:line="220" w:lineRule="exact"/>
              <w:ind w:left="-79" w:right="-79"/>
              <w:rPr>
                <w:rFonts w:ascii="Times New Roman" w:hAnsi="Times New Roman" w:cs="Times New Roman"/>
              </w:rPr>
            </w:pPr>
            <w:r>
              <w:rPr>
                <w:rFonts w:ascii="Times New Roman" w:hAnsi="Times New Roman" w:cs="Times New Roman"/>
              </w:rPr>
              <w:t>-</w:t>
            </w:r>
          </w:p>
        </w:tc>
        <w:tc>
          <w:tcPr>
            <w:tcW w:w="270" w:type="dxa"/>
          </w:tcPr>
          <w:p w14:paraId="641E3B0C"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Borders>
              <w:bottom w:val="single" w:sz="4" w:space="0" w:color="auto"/>
            </w:tcBorders>
          </w:tcPr>
          <w:p w14:paraId="76CC303F" w14:textId="108DE8A6"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cs="Times New Roman"/>
                <w:color w:val="000000"/>
              </w:rPr>
            </w:pPr>
            <w:r w:rsidRPr="00EF653B">
              <w:rPr>
                <w:rFonts w:ascii="Times New Roman" w:hAnsi="Times New Roman" w:cs="Times New Roman"/>
              </w:rPr>
              <w:t>-</w:t>
            </w:r>
          </w:p>
        </w:tc>
        <w:tc>
          <w:tcPr>
            <w:tcW w:w="270" w:type="dxa"/>
          </w:tcPr>
          <w:p w14:paraId="1263C884"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89" w:type="dxa"/>
            <w:tcBorders>
              <w:bottom w:val="single" w:sz="4" w:space="0" w:color="auto"/>
            </w:tcBorders>
          </w:tcPr>
          <w:p w14:paraId="19102B86" w14:textId="0A9F9D79" w:rsidR="00EF653B" w:rsidRPr="00EF653B"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line="220" w:lineRule="exact"/>
              <w:ind w:left="-79" w:right="-79"/>
              <w:rPr>
                <w:rFonts w:ascii="Times New Roman" w:hAnsi="Times New Roman" w:cs="Times New Roman"/>
              </w:rPr>
            </w:pPr>
            <w:r w:rsidRPr="00EF653B">
              <w:rPr>
                <w:rFonts w:ascii="Times New Roman" w:hAnsi="Times New Roman" w:cs="Times New Roman"/>
              </w:rPr>
              <w:t>-</w:t>
            </w:r>
          </w:p>
        </w:tc>
        <w:tc>
          <w:tcPr>
            <w:tcW w:w="271" w:type="dxa"/>
          </w:tcPr>
          <w:p w14:paraId="1C6276AB"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1" w:type="dxa"/>
            <w:tcBorders>
              <w:bottom w:val="single" w:sz="4" w:space="0" w:color="auto"/>
            </w:tcBorders>
          </w:tcPr>
          <w:p w14:paraId="086F4070" w14:textId="533CF38B"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r w:rsidRPr="00A946B0">
              <w:rPr>
                <w:rFonts w:cs="Times New Roman"/>
                <w:color w:val="000000"/>
                <w:sz w:val="18"/>
                <w:szCs w:val="18"/>
              </w:rPr>
              <w:t>275</w:t>
            </w:r>
          </w:p>
        </w:tc>
        <w:tc>
          <w:tcPr>
            <w:tcW w:w="239" w:type="dxa"/>
          </w:tcPr>
          <w:p w14:paraId="2F07B2A6"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0" w:type="dxa"/>
            <w:tcBorders>
              <w:bottom w:val="single" w:sz="4" w:space="0" w:color="auto"/>
            </w:tcBorders>
          </w:tcPr>
          <w:p w14:paraId="555D595A" w14:textId="3810A763"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2,871</w:t>
            </w:r>
          </w:p>
        </w:tc>
        <w:tc>
          <w:tcPr>
            <w:tcW w:w="270" w:type="dxa"/>
          </w:tcPr>
          <w:p w14:paraId="7939C3BC"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09" w:type="dxa"/>
            <w:tcBorders>
              <w:bottom w:val="single" w:sz="4" w:space="0" w:color="auto"/>
            </w:tcBorders>
          </w:tcPr>
          <w:p w14:paraId="3816EEAC" w14:textId="03FD9038"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r w:rsidRPr="00A946B0">
              <w:rPr>
                <w:rFonts w:ascii="Times New Roman" w:hAnsi="Times New Roman" w:cs="Times New Roman"/>
                <w:color w:val="000000"/>
              </w:rPr>
              <w:t>1,589</w:t>
            </w:r>
          </w:p>
        </w:tc>
        <w:tc>
          <w:tcPr>
            <w:tcW w:w="270" w:type="dxa"/>
          </w:tcPr>
          <w:p w14:paraId="62CEFB33"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15" w:type="dxa"/>
            <w:tcBorders>
              <w:bottom w:val="single" w:sz="4" w:space="0" w:color="auto"/>
            </w:tcBorders>
          </w:tcPr>
          <w:p w14:paraId="3987AEA4" w14:textId="26496C4F"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1,580</w:t>
            </w:r>
          </w:p>
        </w:tc>
        <w:tc>
          <w:tcPr>
            <w:tcW w:w="270" w:type="dxa"/>
          </w:tcPr>
          <w:p w14:paraId="25439EA0"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78" w:type="dxa"/>
            <w:tcBorders>
              <w:bottom w:val="single" w:sz="4" w:space="0" w:color="auto"/>
            </w:tcBorders>
          </w:tcPr>
          <w:p w14:paraId="2E2919D2" w14:textId="2C500D90" w:rsidR="00EF653B" w:rsidRPr="00A946B0" w:rsidRDefault="00EF653B" w:rsidP="00EF653B">
            <w:pPr>
              <w:pStyle w:val="acctfourfigures"/>
              <w:tabs>
                <w:tab w:val="clear" w:pos="765"/>
                <w:tab w:val="decimal" w:pos="760"/>
              </w:tabs>
              <w:spacing w:line="220" w:lineRule="exact"/>
              <w:ind w:left="-79" w:right="-79"/>
              <w:rPr>
                <w:rFonts w:cs="Times New Roman"/>
                <w:color w:val="000000"/>
                <w:sz w:val="18"/>
                <w:szCs w:val="18"/>
                <w:lang w:val="en-US"/>
              </w:rPr>
            </w:pPr>
            <w:r w:rsidRPr="00A946B0">
              <w:rPr>
                <w:rFonts w:cs="Times New Roman"/>
                <w:color w:val="000000"/>
                <w:sz w:val="18"/>
                <w:szCs w:val="18"/>
              </w:rPr>
              <w:t>46</w:t>
            </w:r>
          </w:p>
        </w:tc>
      </w:tr>
      <w:tr w:rsidR="00EF653B" w:rsidRPr="00A946B0" w14:paraId="759CE9A0" w14:textId="77777777" w:rsidTr="00F16182">
        <w:tc>
          <w:tcPr>
            <w:tcW w:w="3058" w:type="dxa"/>
          </w:tcPr>
          <w:p w14:paraId="4A47F7B6" w14:textId="77777777" w:rsidR="00EF653B" w:rsidRPr="00A946B0" w:rsidRDefault="00EF653B" w:rsidP="00EF653B">
            <w:pPr>
              <w:pStyle w:val="acctfourfigures"/>
              <w:tabs>
                <w:tab w:val="clear" w:pos="765"/>
              </w:tabs>
              <w:spacing w:line="220" w:lineRule="exact"/>
              <w:ind w:left="-79" w:right="-79"/>
              <w:rPr>
                <w:rFonts w:cs="Times New Roman"/>
                <w:sz w:val="18"/>
                <w:szCs w:val="18"/>
                <w:lang w:bidi="th-TH"/>
              </w:rPr>
            </w:pPr>
            <w:r w:rsidRPr="00A946B0">
              <w:rPr>
                <w:rFonts w:cs="Times New Roman"/>
                <w:sz w:val="18"/>
                <w:szCs w:val="18"/>
                <w:lang w:bidi="th-TH"/>
              </w:rPr>
              <w:t xml:space="preserve">Segment profit </w:t>
            </w:r>
            <w:r w:rsidRPr="00A946B0">
              <w:rPr>
                <w:rFonts w:cs="Times New Roman"/>
                <w:sz w:val="18"/>
                <w:szCs w:val="18"/>
                <w:cs/>
                <w:lang w:bidi="th-TH"/>
              </w:rPr>
              <w:t>(</w:t>
            </w:r>
            <w:r w:rsidRPr="00A946B0">
              <w:rPr>
                <w:rFonts w:cs="Times New Roman"/>
                <w:sz w:val="18"/>
                <w:szCs w:val="18"/>
                <w:lang w:bidi="th-TH"/>
              </w:rPr>
              <w:t>loss</w:t>
            </w:r>
            <w:r w:rsidRPr="00A946B0">
              <w:rPr>
                <w:rFonts w:cs="Times New Roman"/>
                <w:sz w:val="18"/>
                <w:szCs w:val="18"/>
                <w:cs/>
                <w:lang w:bidi="th-TH"/>
              </w:rPr>
              <w:t xml:space="preserve">) </w:t>
            </w:r>
            <w:r w:rsidRPr="00A946B0">
              <w:rPr>
                <w:rFonts w:cs="Times New Roman"/>
                <w:sz w:val="18"/>
                <w:szCs w:val="18"/>
                <w:lang w:bidi="th-TH"/>
              </w:rPr>
              <w:t>before income tax</w:t>
            </w:r>
          </w:p>
        </w:tc>
        <w:tc>
          <w:tcPr>
            <w:tcW w:w="902" w:type="dxa"/>
            <w:tcBorders>
              <w:top w:val="single" w:sz="4" w:space="0" w:color="auto"/>
              <w:bottom w:val="double" w:sz="4" w:space="0" w:color="auto"/>
            </w:tcBorders>
            <w:vAlign w:val="bottom"/>
          </w:tcPr>
          <w:p w14:paraId="45F6EE70" w14:textId="33D2FF30"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569,226</w:t>
            </w:r>
          </w:p>
        </w:tc>
        <w:tc>
          <w:tcPr>
            <w:tcW w:w="270" w:type="dxa"/>
            <w:vAlign w:val="bottom"/>
          </w:tcPr>
          <w:p w14:paraId="2D26190D" w14:textId="77777777" w:rsidR="00EF653B" w:rsidRPr="00A946B0" w:rsidRDefault="00EF653B" w:rsidP="00EF653B">
            <w:pPr>
              <w:pStyle w:val="acctfourfigures"/>
              <w:tabs>
                <w:tab w:val="clear" w:pos="765"/>
                <w:tab w:val="decimal" w:pos="706"/>
              </w:tabs>
              <w:spacing w:line="220" w:lineRule="exact"/>
              <w:ind w:left="-79" w:right="-79"/>
              <w:rPr>
                <w:rFonts w:cs="Times New Roman"/>
                <w:b/>
                <w:bCs/>
                <w:sz w:val="18"/>
                <w:szCs w:val="18"/>
              </w:rPr>
            </w:pPr>
          </w:p>
        </w:tc>
        <w:tc>
          <w:tcPr>
            <w:tcW w:w="996" w:type="dxa"/>
            <w:tcBorders>
              <w:top w:val="single" w:sz="4" w:space="0" w:color="auto"/>
              <w:bottom w:val="double" w:sz="4" w:space="0" w:color="auto"/>
            </w:tcBorders>
            <w:vAlign w:val="bottom"/>
          </w:tcPr>
          <w:p w14:paraId="299BE3D0" w14:textId="53587585" w:rsidR="00EF653B" w:rsidRPr="00A946B0" w:rsidRDefault="00EF653B" w:rsidP="00EF653B">
            <w:pPr>
              <w:pStyle w:val="acctfourfigures"/>
              <w:tabs>
                <w:tab w:val="clear" w:pos="765"/>
                <w:tab w:val="decimal" w:pos="790"/>
              </w:tabs>
              <w:spacing w:line="220" w:lineRule="exact"/>
              <w:ind w:left="-79" w:right="-79"/>
              <w:rPr>
                <w:rFonts w:cs="Times New Roman"/>
                <w:color w:val="000000"/>
                <w:sz w:val="18"/>
                <w:szCs w:val="18"/>
              </w:rPr>
            </w:pPr>
            <w:r w:rsidRPr="00A946B0">
              <w:rPr>
                <w:rFonts w:cs="Times New Roman"/>
                <w:color w:val="000000"/>
                <w:sz w:val="18"/>
                <w:szCs w:val="18"/>
              </w:rPr>
              <w:t>595,436</w:t>
            </w:r>
          </w:p>
        </w:tc>
        <w:tc>
          <w:tcPr>
            <w:tcW w:w="270" w:type="dxa"/>
          </w:tcPr>
          <w:p w14:paraId="5C7F5F1A"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Borders>
              <w:top w:val="single" w:sz="4" w:space="0" w:color="auto"/>
              <w:bottom w:val="double" w:sz="4" w:space="0" w:color="auto"/>
            </w:tcBorders>
          </w:tcPr>
          <w:p w14:paraId="1D705FA9" w14:textId="562BF1FD"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(653)</w:t>
            </w:r>
          </w:p>
        </w:tc>
        <w:tc>
          <w:tcPr>
            <w:tcW w:w="270" w:type="dxa"/>
          </w:tcPr>
          <w:p w14:paraId="7B12897E"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Borders>
              <w:top w:val="single" w:sz="4" w:space="0" w:color="auto"/>
              <w:bottom w:val="double" w:sz="4" w:space="0" w:color="auto"/>
            </w:tcBorders>
          </w:tcPr>
          <w:p w14:paraId="1131A255" w14:textId="69CEBCE0" w:rsidR="00EF653B" w:rsidRPr="00A946B0" w:rsidRDefault="00EF653B" w:rsidP="00EF653B">
            <w:pPr>
              <w:pStyle w:val="acctfourfigures"/>
              <w:tabs>
                <w:tab w:val="clear" w:pos="765"/>
                <w:tab w:val="decimal" w:pos="706"/>
              </w:tabs>
              <w:spacing w:line="220" w:lineRule="exact"/>
              <w:ind w:left="-79" w:right="-79"/>
              <w:rPr>
                <w:rFonts w:cs="Times New Roman"/>
                <w:sz w:val="18"/>
                <w:szCs w:val="18"/>
              </w:rPr>
            </w:pPr>
            <w:r w:rsidRPr="00A946B0">
              <w:rPr>
                <w:rFonts w:cs="Times New Roman"/>
                <w:color w:val="000000"/>
                <w:sz w:val="18"/>
                <w:szCs w:val="18"/>
              </w:rPr>
              <w:t>(805)</w:t>
            </w:r>
          </w:p>
        </w:tc>
        <w:tc>
          <w:tcPr>
            <w:tcW w:w="270" w:type="dxa"/>
          </w:tcPr>
          <w:p w14:paraId="382D5E96"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89" w:type="dxa"/>
            <w:tcBorders>
              <w:top w:val="single" w:sz="4" w:space="0" w:color="auto"/>
              <w:bottom w:val="double" w:sz="4" w:space="0" w:color="auto"/>
            </w:tcBorders>
          </w:tcPr>
          <w:p w14:paraId="3F9273D0" w14:textId="6307BF76" w:rsidR="00EF653B" w:rsidRPr="002D1021" w:rsidRDefault="00EB1F8E" w:rsidP="00EF653B">
            <w:pPr>
              <w:pStyle w:val="acctfourfigures"/>
              <w:tabs>
                <w:tab w:val="clear" w:pos="765"/>
                <w:tab w:val="decimal" w:pos="706"/>
              </w:tabs>
              <w:spacing w:line="220" w:lineRule="exact"/>
              <w:ind w:left="-79" w:right="-79"/>
              <w:rPr>
                <w:rFonts w:cstheme="minorBidi"/>
                <w:color w:val="000000"/>
                <w:sz w:val="18"/>
                <w:szCs w:val="22"/>
                <w:cs/>
                <w:lang w:bidi="th-TH"/>
              </w:rPr>
            </w:pPr>
            <w:r>
              <w:rPr>
                <w:rFonts w:cs="Times New Roman"/>
                <w:color w:val="000000"/>
                <w:sz w:val="18"/>
                <w:szCs w:val="18"/>
              </w:rPr>
              <w:t>(561)</w:t>
            </w:r>
          </w:p>
        </w:tc>
        <w:tc>
          <w:tcPr>
            <w:tcW w:w="271" w:type="dxa"/>
          </w:tcPr>
          <w:p w14:paraId="7071CBCD"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1" w:type="dxa"/>
            <w:tcBorders>
              <w:top w:val="single" w:sz="4" w:space="0" w:color="auto"/>
              <w:bottom w:val="double" w:sz="4" w:space="0" w:color="auto"/>
            </w:tcBorders>
          </w:tcPr>
          <w:p w14:paraId="58A45E20" w14:textId="213FE9D1"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r w:rsidRPr="00A946B0">
              <w:rPr>
                <w:rFonts w:cs="Times New Roman"/>
                <w:color w:val="000000"/>
                <w:sz w:val="18"/>
                <w:szCs w:val="18"/>
              </w:rPr>
              <w:t>(1,307)</w:t>
            </w:r>
          </w:p>
        </w:tc>
        <w:tc>
          <w:tcPr>
            <w:tcW w:w="239" w:type="dxa"/>
          </w:tcPr>
          <w:p w14:paraId="34BBC5C5"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0" w:type="dxa"/>
            <w:tcBorders>
              <w:top w:val="single" w:sz="4" w:space="0" w:color="auto"/>
              <w:bottom w:val="double" w:sz="4" w:space="0" w:color="auto"/>
            </w:tcBorders>
          </w:tcPr>
          <w:p w14:paraId="229EEFBC" w14:textId="60BC4025"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(1,858)</w:t>
            </w:r>
          </w:p>
        </w:tc>
        <w:tc>
          <w:tcPr>
            <w:tcW w:w="270" w:type="dxa"/>
          </w:tcPr>
          <w:p w14:paraId="465FB89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09" w:type="dxa"/>
            <w:tcBorders>
              <w:top w:val="single" w:sz="4" w:space="0" w:color="auto"/>
              <w:bottom w:val="double" w:sz="4" w:space="0" w:color="auto"/>
            </w:tcBorders>
          </w:tcPr>
          <w:p w14:paraId="613A5D83" w14:textId="5621D1EE"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r w:rsidRPr="00A946B0">
              <w:rPr>
                <w:rFonts w:ascii="Times New Roman" w:hAnsi="Times New Roman" w:cs="Times New Roman"/>
                <w:color w:val="000000"/>
              </w:rPr>
              <w:t>(5,750)</w:t>
            </w:r>
          </w:p>
        </w:tc>
        <w:tc>
          <w:tcPr>
            <w:tcW w:w="270" w:type="dxa"/>
          </w:tcPr>
          <w:p w14:paraId="17225BCF"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15" w:type="dxa"/>
            <w:tcBorders>
              <w:top w:val="single" w:sz="4" w:space="0" w:color="auto"/>
              <w:bottom w:val="double" w:sz="4" w:space="0" w:color="auto"/>
            </w:tcBorders>
          </w:tcPr>
          <w:p w14:paraId="1C28D949" w14:textId="6328DAC6"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566,154</w:t>
            </w:r>
          </w:p>
        </w:tc>
        <w:tc>
          <w:tcPr>
            <w:tcW w:w="270" w:type="dxa"/>
          </w:tcPr>
          <w:p w14:paraId="66248B20"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78" w:type="dxa"/>
            <w:tcBorders>
              <w:top w:val="single" w:sz="4" w:space="0" w:color="auto"/>
              <w:bottom w:val="double" w:sz="4" w:space="0" w:color="auto"/>
            </w:tcBorders>
          </w:tcPr>
          <w:p w14:paraId="22FA4104" w14:textId="2833EDAC" w:rsidR="00EF653B" w:rsidRPr="00A946B0" w:rsidRDefault="00EF653B" w:rsidP="00EF653B">
            <w:pPr>
              <w:pStyle w:val="acctfourfigures"/>
              <w:tabs>
                <w:tab w:val="clear" w:pos="765"/>
                <w:tab w:val="decimal" w:pos="760"/>
              </w:tabs>
              <w:spacing w:line="220" w:lineRule="exact"/>
              <w:ind w:left="-79" w:right="-79"/>
              <w:rPr>
                <w:rFonts w:cs="Times New Roman"/>
                <w:color w:val="000000"/>
                <w:sz w:val="18"/>
                <w:szCs w:val="18"/>
                <w:lang w:val="en-US"/>
              </w:rPr>
            </w:pPr>
            <w:r w:rsidRPr="00A946B0">
              <w:rPr>
                <w:rFonts w:cs="Times New Roman"/>
                <w:color w:val="000000"/>
                <w:sz w:val="18"/>
                <w:szCs w:val="18"/>
              </w:rPr>
              <w:t>587,574</w:t>
            </w:r>
          </w:p>
        </w:tc>
      </w:tr>
      <w:tr w:rsidR="00EF653B" w:rsidRPr="00A946B0" w14:paraId="230C727D" w14:textId="77777777" w:rsidTr="00405C96">
        <w:tc>
          <w:tcPr>
            <w:tcW w:w="3058" w:type="dxa"/>
          </w:tcPr>
          <w:p w14:paraId="1FBBA1A7" w14:textId="77777777" w:rsidR="00EF653B" w:rsidRPr="00A946B0" w:rsidRDefault="00EF653B" w:rsidP="00EF653B">
            <w:pPr>
              <w:pStyle w:val="acctfourfigures"/>
              <w:tabs>
                <w:tab w:val="clear" w:pos="765"/>
              </w:tabs>
              <w:spacing w:line="220" w:lineRule="exact"/>
              <w:ind w:left="-79" w:right="-79"/>
              <w:rPr>
                <w:rFonts w:cs="Times New Roman"/>
                <w:sz w:val="18"/>
                <w:szCs w:val="18"/>
                <w:rtl/>
                <w:cs/>
              </w:rPr>
            </w:pPr>
          </w:p>
        </w:tc>
        <w:tc>
          <w:tcPr>
            <w:tcW w:w="902" w:type="dxa"/>
            <w:tcBorders>
              <w:top w:val="double" w:sz="4" w:space="0" w:color="auto"/>
            </w:tcBorders>
          </w:tcPr>
          <w:p w14:paraId="7C354753"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22FE3C2E" w14:textId="77777777" w:rsidR="00EF653B" w:rsidRPr="00A946B0" w:rsidRDefault="00EF653B" w:rsidP="00EF653B">
            <w:pPr>
              <w:pStyle w:val="acctfourfigures"/>
              <w:tabs>
                <w:tab w:val="clear" w:pos="765"/>
                <w:tab w:val="decimal" w:pos="706"/>
              </w:tabs>
              <w:spacing w:line="220" w:lineRule="exact"/>
              <w:ind w:left="-79" w:right="-79"/>
              <w:rPr>
                <w:rFonts w:cs="Times New Roman"/>
                <w:sz w:val="18"/>
                <w:szCs w:val="18"/>
              </w:rPr>
            </w:pPr>
          </w:p>
        </w:tc>
        <w:tc>
          <w:tcPr>
            <w:tcW w:w="996" w:type="dxa"/>
            <w:tcBorders>
              <w:top w:val="double" w:sz="4" w:space="0" w:color="auto"/>
            </w:tcBorders>
          </w:tcPr>
          <w:p w14:paraId="0E578276"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0" w:type="dxa"/>
            <w:vAlign w:val="center"/>
          </w:tcPr>
          <w:p w14:paraId="4E34A2DC"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Borders>
              <w:top w:val="double" w:sz="4" w:space="0" w:color="auto"/>
            </w:tcBorders>
          </w:tcPr>
          <w:p w14:paraId="5458C263"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270" w:type="dxa"/>
            <w:vAlign w:val="center"/>
          </w:tcPr>
          <w:p w14:paraId="6C264274"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Borders>
              <w:top w:val="double" w:sz="4" w:space="0" w:color="auto"/>
            </w:tcBorders>
          </w:tcPr>
          <w:p w14:paraId="12D04AF6"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0" w:type="dxa"/>
            <w:vAlign w:val="center"/>
          </w:tcPr>
          <w:p w14:paraId="5BD88BB8"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89" w:type="dxa"/>
            <w:tcBorders>
              <w:top w:val="double" w:sz="4" w:space="0" w:color="auto"/>
            </w:tcBorders>
            <w:vAlign w:val="center"/>
          </w:tcPr>
          <w:p w14:paraId="1D74EF35"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1" w:type="dxa"/>
            <w:vAlign w:val="center"/>
          </w:tcPr>
          <w:p w14:paraId="2A09842B"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1" w:type="dxa"/>
            <w:tcBorders>
              <w:top w:val="double" w:sz="4" w:space="0" w:color="auto"/>
            </w:tcBorders>
            <w:vAlign w:val="center"/>
          </w:tcPr>
          <w:p w14:paraId="4A203D23"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39" w:type="dxa"/>
          </w:tcPr>
          <w:p w14:paraId="51D6478C"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0" w:type="dxa"/>
            <w:tcBorders>
              <w:top w:val="double" w:sz="4" w:space="0" w:color="auto"/>
            </w:tcBorders>
          </w:tcPr>
          <w:p w14:paraId="2483ABEA"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6A66F29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09" w:type="dxa"/>
            <w:tcBorders>
              <w:top w:val="double" w:sz="4" w:space="0" w:color="auto"/>
            </w:tcBorders>
          </w:tcPr>
          <w:p w14:paraId="0A768399"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7FA34325"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15" w:type="dxa"/>
            <w:tcBorders>
              <w:top w:val="double" w:sz="4" w:space="0" w:color="auto"/>
            </w:tcBorders>
          </w:tcPr>
          <w:p w14:paraId="3553D5FB"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270" w:type="dxa"/>
          </w:tcPr>
          <w:p w14:paraId="6C44DB9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78" w:type="dxa"/>
            <w:tcBorders>
              <w:top w:val="double" w:sz="4" w:space="0" w:color="auto"/>
            </w:tcBorders>
          </w:tcPr>
          <w:p w14:paraId="28AA29A5" w14:textId="77777777" w:rsidR="00EF653B" w:rsidRPr="00A946B0" w:rsidRDefault="00EF653B" w:rsidP="00EF653B">
            <w:pPr>
              <w:pStyle w:val="acctfourfigures"/>
              <w:tabs>
                <w:tab w:val="clear" w:pos="765"/>
                <w:tab w:val="decimal" w:pos="760"/>
              </w:tabs>
              <w:spacing w:line="220" w:lineRule="exact"/>
              <w:ind w:left="-79" w:right="-79"/>
              <w:rPr>
                <w:rFonts w:cs="Times New Roman"/>
                <w:color w:val="000000"/>
                <w:sz w:val="18"/>
                <w:szCs w:val="18"/>
                <w:lang w:val="en-US"/>
              </w:rPr>
            </w:pPr>
          </w:p>
        </w:tc>
      </w:tr>
      <w:tr w:rsidR="00EF653B" w:rsidRPr="00A946B0" w14:paraId="4F31A2A5" w14:textId="77777777" w:rsidTr="00405C96">
        <w:tc>
          <w:tcPr>
            <w:tcW w:w="3058" w:type="dxa"/>
          </w:tcPr>
          <w:p w14:paraId="2F90ED31" w14:textId="77777777" w:rsidR="00EF653B" w:rsidRPr="00A946B0" w:rsidRDefault="00EF653B" w:rsidP="00EF653B">
            <w:pPr>
              <w:pStyle w:val="acctfourfigures"/>
              <w:spacing w:line="220" w:lineRule="exact"/>
              <w:ind w:left="-79" w:right="-79"/>
              <w:rPr>
                <w:rFonts w:cs="Times New Roman"/>
                <w:sz w:val="18"/>
                <w:szCs w:val="18"/>
              </w:rPr>
            </w:pPr>
            <w:r w:rsidRPr="00A946B0">
              <w:rPr>
                <w:rFonts w:cs="Times New Roman"/>
                <w:sz w:val="18"/>
                <w:szCs w:val="18"/>
              </w:rPr>
              <w:t xml:space="preserve">Segment assets </w:t>
            </w:r>
          </w:p>
          <w:p w14:paraId="65E84B16" w14:textId="77777777" w:rsidR="00EF653B" w:rsidRPr="00A946B0" w:rsidRDefault="00EF653B" w:rsidP="00EF653B">
            <w:pPr>
              <w:pStyle w:val="acctfourfigures"/>
              <w:tabs>
                <w:tab w:val="clear" w:pos="765"/>
              </w:tabs>
              <w:spacing w:line="220" w:lineRule="exact"/>
              <w:ind w:left="-79" w:right="-79"/>
              <w:rPr>
                <w:rFonts w:cs="Times New Roman"/>
                <w:sz w:val="18"/>
                <w:szCs w:val="18"/>
                <w:rtl/>
                <w:cs/>
              </w:rPr>
            </w:pPr>
            <w:r w:rsidRPr="00A946B0">
              <w:rPr>
                <w:rFonts w:cs="Times New Roman"/>
                <w:sz w:val="18"/>
                <w:szCs w:val="18"/>
              </w:rPr>
              <w:t xml:space="preserve">    as at 30 </w:t>
            </w:r>
            <w:r w:rsidRPr="00A946B0">
              <w:rPr>
                <w:rFonts w:cs="Times New Roman"/>
                <w:sz w:val="18"/>
                <w:szCs w:val="18"/>
                <w:lang w:val="en-US" w:bidi="th-TH"/>
              </w:rPr>
              <w:t>September</w:t>
            </w:r>
            <w:r w:rsidRPr="00A946B0">
              <w:rPr>
                <w:rFonts w:cs="Times New Roman"/>
                <w:sz w:val="18"/>
                <w:szCs w:val="18"/>
                <w:cs/>
                <w:lang w:bidi="th-TH"/>
              </w:rPr>
              <w:t xml:space="preserve"> /</w:t>
            </w:r>
            <w:r w:rsidRPr="00A946B0">
              <w:rPr>
                <w:rFonts w:cs="Times New Roman"/>
                <w:sz w:val="18"/>
                <w:szCs w:val="18"/>
              </w:rPr>
              <w:t>31 December</w:t>
            </w:r>
          </w:p>
        </w:tc>
        <w:tc>
          <w:tcPr>
            <w:tcW w:w="902" w:type="dxa"/>
          </w:tcPr>
          <w:p w14:paraId="788CF69E" w14:textId="77777777" w:rsidR="00EF653B" w:rsidRPr="00373161"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5254B6FC" w14:textId="352B41A8" w:rsidR="0013586E" w:rsidRPr="00373161" w:rsidRDefault="008E6FEE" w:rsidP="00EF653B">
            <w:pPr>
              <w:pStyle w:val="acctfourfigures"/>
              <w:tabs>
                <w:tab w:val="clear" w:pos="765"/>
                <w:tab w:val="decimal" w:pos="706"/>
              </w:tabs>
              <w:spacing w:line="220" w:lineRule="exact"/>
              <w:ind w:left="-79" w:right="-79"/>
              <w:rPr>
                <w:rFonts w:cs="Times New Roman"/>
                <w:color w:val="000000"/>
                <w:sz w:val="18"/>
                <w:szCs w:val="18"/>
              </w:rPr>
            </w:pPr>
            <w:r w:rsidRPr="00373161">
              <w:rPr>
                <w:rFonts w:cs="Times New Roman"/>
                <w:color w:val="000000"/>
                <w:sz w:val="18"/>
                <w:szCs w:val="18"/>
              </w:rPr>
              <w:t>7,422,397</w:t>
            </w:r>
          </w:p>
        </w:tc>
        <w:tc>
          <w:tcPr>
            <w:tcW w:w="270" w:type="dxa"/>
          </w:tcPr>
          <w:p w14:paraId="16FCB206"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p w14:paraId="774646CD"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96" w:type="dxa"/>
          </w:tcPr>
          <w:p w14:paraId="5DD3B173"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35D81330" w14:textId="35C9C56E" w:rsidR="00EF653B" w:rsidRPr="00A946B0" w:rsidRDefault="0013586E" w:rsidP="00EF653B">
            <w:pPr>
              <w:pStyle w:val="acctfourfigures"/>
              <w:tabs>
                <w:tab w:val="clear" w:pos="765"/>
                <w:tab w:val="decimal" w:pos="790"/>
              </w:tabs>
              <w:spacing w:line="220" w:lineRule="exact"/>
              <w:ind w:left="-79" w:right="-79"/>
              <w:rPr>
                <w:rFonts w:cs="Times New Roman"/>
                <w:color w:val="000000"/>
                <w:sz w:val="18"/>
                <w:szCs w:val="18"/>
              </w:rPr>
            </w:pPr>
            <w:r>
              <w:rPr>
                <w:rFonts w:cs="Times New Roman"/>
                <w:color w:val="000000"/>
                <w:sz w:val="18"/>
                <w:szCs w:val="18"/>
              </w:rPr>
              <w:t>7,225,280</w:t>
            </w:r>
          </w:p>
        </w:tc>
        <w:tc>
          <w:tcPr>
            <w:tcW w:w="270" w:type="dxa"/>
          </w:tcPr>
          <w:p w14:paraId="3D64F666"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1BB615A3"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680EF19B" w14:textId="6A1D6F99"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6,694</w:t>
            </w:r>
          </w:p>
        </w:tc>
        <w:tc>
          <w:tcPr>
            <w:tcW w:w="270" w:type="dxa"/>
          </w:tcPr>
          <w:p w14:paraId="2057AA24"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color w:val="000000"/>
                <w:lang w:val="en-GB" w:bidi="ar-SA"/>
              </w:rPr>
            </w:pPr>
          </w:p>
        </w:tc>
        <w:tc>
          <w:tcPr>
            <w:tcW w:w="944" w:type="dxa"/>
          </w:tcPr>
          <w:p w14:paraId="58FCB31D"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16F6C498" w14:textId="35842B07"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8,818</w:t>
            </w:r>
          </w:p>
        </w:tc>
        <w:tc>
          <w:tcPr>
            <w:tcW w:w="270" w:type="dxa"/>
          </w:tcPr>
          <w:p w14:paraId="13E0A9AD"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33B5A651"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469769F5" w14:textId="694B1BFA"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4,751</w:t>
            </w:r>
          </w:p>
        </w:tc>
        <w:tc>
          <w:tcPr>
            <w:tcW w:w="271" w:type="dxa"/>
          </w:tcPr>
          <w:p w14:paraId="39C8B77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26190B6D"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40E0E510" w14:textId="248B260D"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5,723</w:t>
            </w:r>
          </w:p>
        </w:tc>
        <w:tc>
          <w:tcPr>
            <w:tcW w:w="239" w:type="dxa"/>
          </w:tcPr>
          <w:p w14:paraId="0EC06D48"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5AD20A27"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6B50ADEA" w14:textId="3E7711EB"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65,181</w:t>
            </w:r>
          </w:p>
        </w:tc>
        <w:tc>
          <w:tcPr>
            <w:tcW w:w="270" w:type="dxa"/>
          </w:tcPr>
          <w:p w14:paraId="112CCDB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36752548"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16CA00B2" w14:textId="7A053D5C"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tl/>
                <w:cs/>
              </w:rPr>
            </w:pPr>
            <w:r>
              <w:rPr>
                <w:rFonts w:cs="Times New Roman"/>
                <w:color w:val="000000"/>
                <w:sz w:val="18"/>
                <w:szCs w:val="18"/>
              </w:rPr>
              <w:t>74,833</w:t>
            </w:r>
          </w:p>
        </w:tc>
        <w:tc>
          <w:tcPr>
            <w:tcW w:w="270" w:type="dxa"/>
          </w:tcPr>
          <w:p w14:paraId="5E895BA4"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7F6E08A4"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1206CBB4" w14:textId="7FC3813C"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7</w:t>
            </w:r>
            <w:r w:rsidR="00757D78">
              <w:rPr>
                <w:rFonts w:cs="Times New Roman"/>
                <w:color w:val="000000"/>
                <w:sz w:val="18"/>
                <w:szCs w:val="18"/>
              </w:rPr>
              <w:t>,499,023</w:t>
            </w:r>
          </w:p>
        </w:tc>
        <w:tc>
          <w:tcPr>
            <w:tcW w:w="270" w:type="dxa"/>
          </w:tcPr>
          <w:p w14:paraId="29C17024"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6B66506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49A4B7F2" w14:textId="41B7F8FC" w:rsidR="00EF653B" w:rsidRPr="00A946B0" w:rsidRDefault="0013586E" w:rsidP="00EF653B">
            <w:pPr>
              <w:pStyle w:val="acctfourfigures"/>
              <w:tabs>
                <w:tab w:val="clear" w:pos="765"/>
                <w:tab w:val="decimal" w:pos="760"/>
              </w:tabs>
              <w:spacing w:line="220" w:lineRule="exact"/>
              <w:ind w:left="-79" w:right="-79"/>
              <w:rPr>
                <w:rFonts w:cs="Times New Roman"/>
                <w:color w:val="000000"/>
                <w:sz w:val="18"/>
                <w:szCs w:val="18"/>
              </w:rPr>
            </w:pPr>
            <w:r>
              <w:rPr>
                <w:rFonts w:cs="Times New Roman"/>
                <w:color w:val="000000"/>
                <w:sz w:val="18"/>
                <w:szCs w:val="18"/>
              </w:rPr>
              <w:t>7,314,654</w:t>
            </w:r>
          </w:p>
        </w:tc>
      </w:tr>
      <w:tr w:rsidR="00EF653B" w:rsidRPr="00A946B0" w14:paraId="661C9301" w14:textId="77777777" w:rsidTr="00405C96">
        <w:tc>
          <w:tcPr>
            <w:tcW w:w="3058" w:type="dxa"/>
          </w:tcPr>
          <w:p w14:paraId="3E3964B7" w14:textId="77777777" w:rsidR="00EF653B" w:rsidRPr="00A946B0" w:rsidRDefault="00EF653B" w:rsidP="00EF653B">
            <w:pPr>
              <w:pStyle w:val="acctfourfigures"/>
              <w:spacing w:line="220" w:lineRule="exact"/>
              <w:ind w:left="-79" w:right="-79"/>
              <w:rPr>
                <w:rFonts w:cs="Times New Roman"/>
                <w:sz w:val="18"/>
                <w:szCs w:val="18"/>
              </w:rPr>
            </w:pPr>
            <w:r w:rsidRPr="00A946B0">
              <w:rPr>
                <w:rFonts w:cs="Times New Roman"/>
                <w:sz w:val="18"/>
                <w:szCs w:val="18"/>
              </w:rPr>
              <w:t xml:space="preserve">Segment liabilities </w:t>
            </w:r>
          </w:p>
          <w:p w14:paraId="3AD992FA" w14:textId="77777777" w:rsidR="00EF653B" w:rsidRPr="00A946B0" w:rsidRDefault="00EF653B" w:rsidP="00EF653B">
            <w:pPr>
              <w:pStyle w:val="acctfourfigures"/>
              <w:tabs>
                <w:tab w:val="clear" w:pos="765"/>
                <w:tab w:val="decimal" w:pos="67"/>
              </w:tabs>
              <w:spacing w:line="220" w:lineRule="exact"/>
              <w:ind w:left="-79" w:right="-79"/>
              <w:rPr>
                <w:rFonts w:cs="Times New Roman"/>
                <w:sz w:val="18"/>
                <w:szCs w:val="18"/>
                <w:rtl/>
                <w:cs/>
              </w:rPr>
            </w:pPr>
            <w:r w:rsidRPr="00A946B0">
              <w:rPr>
                <w:rFonts w:cs="Times New Roman"/>
                <w:sz w:val="18"/>
                <w:szCs w:val="18"/>
              </w:rPr>
              <w:t xml:space="preserve">    as at 30</w:t>
            </w:r>
            <w:r w:rsidRPr="00A946B0">
              <w:rPr>
                <w:rFonts w:cs="Times New Roman"/>
                <w:sz w:val="18"/>
                <w:szCs w:val="18"/>
                <w:cs/>
                <w:lang w:bidi="th-TH"/>
              </w:rPr>
              <w:t xml:space="preserve"> </w:t>
            </w:r>
            <w:r w:rsidRPr="00A946B0">
              <w:rPr>
                <w:rFonts w:cs="Times New Roman"/>
                <w:sz w:val="18"/>
                <w:szCs w:val="18"/>
              </w:rPr>
              <w:t>September</w:t>
            </w:r>
            <w:r w:rsidRPr="00A946B0">
              <w:rPr>
                <w:rFonts w:cs="Times New Roman"/>
                <w:sz w:val="18"/>
                <w:szCs w:val="18"/>
                <w:cs/>
                <w:lang w:bidi="th-TH"/>
              </w:rPr>
              <w:t xml:space="preserve"> /</w:t>
            </w:r>
            <w:r w:rsidRPr="00A946B0">
              <w:rPr>
                <w:rFonts w:cs="Times New Roman"/>
                <w:sz w:val="18"/>
                <w:szCs w:val="18"/>
              </w:rPr>
              <w:t>31 December</w:t>
            </w:r>
          </w:p>
        </w:tc>
        <w:tc>
          <w:tcPr>
            <w:tcW w:w="902" w:type="dxa"/>
          </w:tcPr>
          <w:p w14:paraId="18B789AF" w14:textId="77777777" w:rsidR="00EF653B" w:rsidRPr="00373161"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37D6B7F9" w14:textId="2F1BC9FF" w:rsidR="0013586E" w:rsidRPr="00373161" w:rsidRDefault="008E6FEE" w:rsidP="00EF653B">
            <w:pPr>
              <w:pStyle w:val="acctfourfigures"/>
              <w:tabs>
                <w:tab w:val="clear" w:pos="765"/>
                <w:tab w:val="decimal" w:pos="706"/>
              </w:tabs>
              <w:spacing w:line="220" w:lineRule="exact"/>
              <w:ind w:left="-79" w:right="-79"/>
              <w:rPr>
                <w:rFonts w:cs="Times New Roman"/>
                <w:color w:val="000000"/>
                <w:sz w:val="18"/>
                <w:szCs w:val="18"/>
              </w:rPr>
            </w:pPr>
            <w:r w:rsidRPr="00373161">
              <w:rPr>
                <w:rFonts w:cs="Times New Roman"/>
                <w:color w:val="000000"/>
                <w:sz w:val="18"/>
                <w:szCs w:val="18"/>
              </w:rPr>
              <w:t>3,288,361</w:t>
            </w:r>
          </w:p>
        </w:tc>
        <w:tc>
          <w:tcPr>
            <w:tcW w:w="270" w:type="dxa"/>
          </w:tcPr>
          <w:p w14:paraId="435C9B55"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96" w:type="dxa"/>
          </w:tcPr>
          <w:p w14:paraId="34A8860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24BA6E17" w14:textId="51CA2489" w:rsidR="00EF653B" w:rsidRPr="00A946B0" w:rsidRDefault="0013586E" w:rsidP="00EF653B">
            <w:pPr>
              <w:pStyle w:val="acctfourfigures"/>
              <w:tabs>
                <w:tab w:val="clear" w:pos="765"/>
                <w:tab w:val="decimal" w:pos="790"/>
              </w:tabs>
              <w:spacing w:line="220" w:lineRule="exact"/>
              <w:ind w:left="-79" w:right="-79"/>
              <w:rPr>
                <w:rFonts w:cs="Times New Roman"/>
                <w:color w:val="000000"/>
                <w:sz w:val="18"/>
                <w:szCs w:val="18"/>
              </w:rPr>
            </w:pPr>
            <w:r>
              <w:rPr>
                <w:rFonts w:cs="Times New Roman"/>
                <w:color w:val="000000"/>
                <w:sz w:val="18"/>
                <w:szCs w:val="18"/>
              </w:rPr>
              <w:t>3,140,838</w:t>
            </w:r>
          </w:p>
        </w:tc>
        <w:tc>
          <w:tcPr>
            <w:tcW w:w="270" w:type="dxa"/>
          </w:tcPr>
          <w:p w14:paraId="1F1E2B1E"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6" w:type="dxa"/>
          </w:tcPr>
          <w:p w14:paraId="290DB559"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4C0C09CF" w14:textId="111AC884"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126</w:t>
            </w:r>
          </w:p>
        </w:tc>
        <w:tc>
          <w:tcPr>
            <w:tcW w:w="270" w:type="dxa"/>
          </w:tcPr>
          <w:p w14:paraId="04E11821" w14:textId="77777777" w:rsidR="00EF653B" w:rsidRPr="00A946B0" w:rsidRDefault="00EF653B" w:rsidP="00EF6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s>
              <w:spacing w:line="220" w:lineRule="exact"/>
              <w:ind w:left="-79" w:right="-79"/>
              <w:rPr>
                <w:rFonts w:ascii="Times New Roman" w:hAnsi="Times New Roman" w:cs="Times New Roman"/>
              </w:rPr>
            </w:pPr>
          </w:p>
        </w:tc>
        <w:tc>
          <w:tcPr>
            <w:tcW w:w="944" w:type="dxa"/>
          </w:tcPr>
          <w:p w14:paraId="6D8A20E8"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79EF761B" w14:textId="541A5CC8"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r w:rsidRPr="00A946B0">
              <w:rPr>
                <w:rFonts w:cs="Times New Roman"/>
                <w:color w:val="000000"/>
                <w:sz w:val="18"/>
                <w:szCs w:val="18"/>
              </w:rPr>
              <w:t>5</w:t>
            </w:r>
            <w:r w:rsidR="0013586E">
              <w:rPr>
                <w:rFonts w:cs="Times New Roman"/>
                <w:color w:val="000000"/>
                <w:sz w:val="18"/>
                <w:szCs w:val="18"/>
              </w:rPr>
              <w:t>48</w:t>
            </w:r>
          </w:p>
        </w:tc>
        <w:tc>
          <w:tcPr>
            <w:tcW w:w="270" w:type="dxa"/>
          </w:tcPr>
          <w:p w14:paraId="7292EF8E"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89" w:type="dxa"/>
          </w:tcPr>
          <w:p w14:paraId="3CF7313C"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498CFC15" w14:textId="4CF4A76A"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122</w:t>
            </w:r>
          </w:p>
        </w:tc>
        <w:tc>
          <w:tcPr>
            <w:tcW w:w="271" w:type="dxa"/>
          </w:tcPr>
          <w:p w14:paraId="40AF9E6D"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1" w:type="dxa"/>
          </w:tcPr>
          <w:p w14:paraId="6011D250"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1BBF4C6F" w14:textId="7709868F"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463</w:t>
            </w:r>
          </w:p>
        </w:tc>
        <w:tc>
          <w:tcPr>
            <w:tcW w:w="239" w:type="dxa"/>
          </w:tcPr>
          <w:p w14:paraId="14E3F83F"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30" w:type="dxa"/>
          </w:tcPr>
          <w:p w14:paraId="3FC1534C"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7AEC526D" w14:textId="0B89A447"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43,499</w:t>
            </w:r>
          </w:p>
        </w:tc>
        <w:tc>
          <w:tcPr>
            <w:tcW w:w="270" w:type="dxa"/>
          </w:tcPr>
          <w:p w14:paraId="57230E0A"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09" w:type="dxa"/>
          </w:tcPr>
          <w:p w14:paraId="0D6BA929"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52AB957C" w14:textId="61E0534E" w:rsidR="00EF653B"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50,274</w:t>
            </w:r>
          </w:p>
        </w:tc>
        <w:tc>
          <w:tcPr>
            <w:tcW w:w="270" w:type="dxa"/>
          </w:tcPr>
          <w:p w14:paraId="1B92967B"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15" w:type="dxa"/>
          </w:tcPr>
          <w:p w14:paraId="5CFAEAB8" w14:textId="77777777" w:rsidR="00EF653B"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61B3837B" w14:textId="4182F9F3" w:rsidR="0013586E" w:rsidRPr="00A946B0" w:rsidRDefault="0013586E" w:rsidP="00EF653B">
            <w:pPr>
              <w:pStyle w:val="acctfourfigures"/>
              <w:tabs>
                <w:tab w:val="clear" w:pos="765"/>
                <w:tab w:val="decimal" w:pos="706"/>
              </w:tabs>
              <w:spacing w:line="220" w:lineRule="exact"/>
              <w:ind w:left="-79" w:right="-79"/>
              <w:rPr>
                <w:rFonts w:cs="Times New Roman"/>
                <w:color w:val="000000"/>
                <w:sz w:val="18"/>
                <w:szCs w:val="18"/>
              </w:rPr>
            </w:pPr>
            <w:r>
              <w:rPr>
                <w:rFonts w:cs="Times New Roman"/>
                <w:color w:val="000000"/>
                <w:sz w:val="18"/>
                <w:szCs w:val="18"/>
              </w:rPr>
              <w:t>3,</w:t>
            </w:r>
            <w:r w:rsidR="00757D78">
              <w:rPr>
                <w:rFonts w:cs="Times New Roman"/>
                <w:color w:val="000000"/>
                <w:sz w:val="18"/>
                <w:szCs w:val="18"/>
              </w:rPr>
              <w:t>332,108</w:t>
            </w:r>
          </w:p>
        </w:tc>
        <w:tc>
          <w:tcPr>
            <w:tcW w:w="270" w:type="dxa"/>
          </w:tcPr>
          <w:p w14:paraId="3EC7F4E1"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tc>
        <w:tc>
          <w:tcPr>
            <w:tcW w:w="978" w:type="dxa"/>
          </w:tcPr>
          <w:p w14:paraId="20F94D45" w14:textId="77777777" w:rsidR="00EF653B" w:rsidRPr="00A946B0" w:rsidRDefault="00EF653B" w:rsidP="00EF653B">
            <w:pPr>
              <w:pStyle w:val="acctfourfigures"/>
              <w:tabs>
                <w:tab w:val="clear" w:pos="765"/>
                <w:tab w:val="decimal" w:pos="706"/>
              </w:tabs>
              <w:spacing w:line="220" w:lineRule="exact"/>
              <w:ind w:left="-79" w:right="-79"/>
              <w:rPr>
                <w:rFonts w:cs="Times New Roman"/>
                <w:color w:val="000000"/>
                <w:sz w:val="18"/>
                <w:szCs w:val="18"/>
              </w:rPr>
            </w:pPr>
          </w:p>
          <w:p w14:paraId="5826DDEC" w14:textId="1CA24755" w:rsidR="00EF653B" w:rsidRPr="00A946B0" w:rsidRDefault="0013586E" w:rsidP="00EF653B">
            <w:pPr>
              <w:pStyle w:val="acctfourfigures"/>
              <w:tabs>
                <w:tab w:val="clear" w:pos="765"/>
                <w:tab w:val="decimal" w:pos="760"/>
              </w:tabs>
              <w:spacing w:line="220" w:lineRule="exact"/>
              <w:ind w:left="-79" w:right="-79"/>
              <w:rPr>
                <w:rFonts w:cs="Times New Roman"/>
                <w:color w:val="000000"/>
                <w:sz w:val="18"/>
                <w:szCs w:val="18"/>
              </w:rPr>
            </w:pPr>
            <w:r>
              <w:rPr>
                <w:rFonts w:cs="Times New Roman"/>
                <w:color w:val="000000"/>
                <w:sz w:val="18"/>
                <w:szCs w:val="18"/>
              </w:rPr>
              <w:t>3,192,123</w:t>
            </w:r>
          </w:p>
        </w:tc>
      </w:tr>
    </w:tbl>
    <w:p w14:paraId="6F39A18F" w14:textId="77777777" w:rsidR="00A946B0" w:rsidRDefault="00A946B0"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17B3FDF3" w14:textId="1BD2B347" w:rsidR="002C2773" w:rsidRDefault="002C2773"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r w:rsidRPr="001219F9">
        <w:rPr>
          <w:rFonts w:ascii="Times New Roman" w:hAnsi="Times New Roman" w:cs="Times New Roman"/>
          <w:sz w:val="22"/>
          <w:szCs w:val="22"/>
        </w:rPr>
        <w:t>The timing of revenue recognition about reportable segments of the Group is at a point in time</w:t>
      </w:r>
      <w:r w:rsidRPr="001219F9">
        <w:rPr>
          <w:rFonts w:ascii="Times New Roman" w:hAnsi="Times New Roman" w:cs="Times New Roman"/>
          <w:sz w:val="22"/>
          <w:szCs w:val="22"/>
          <w:cs/>
        </w:rPr>
        <w:t>.</w:t>
      </w:r>
    </w:p>
    <w:p w14:paraId="23844094" w14:textId="77777777" w:rsidR="00A87AB2" w:rsidRDefault="00A87AB2" w:rsidP="002C2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hanging="630"/>
        <w:rPr>
          <w:rFonts w:ascii="Times New Roman" w:hAnsi="Times New Roman" w:cs="Times New Roman"/>
          <w:sz w:val="22"/>
          <w:szCs w:val="22"/>
        </w:rPr>
      </w:pPr>
    </w:p>
    <w:p w14:paraId="25564A06" w14:textId="75B65E05" w:rsidR="002C2773" w:rsidRPr="00655195" w:rsidRDefault="00A87AB2" w:rsidP="00A87A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0" w:right="-14"/>
        <w:jc w:val="thaiDistribute"/>
        <w:rPr>
          <w:rFonts w:ascii="Times New Roman" w:hAnsi="Times New Roman" w:cs="Times New Roman"/>
          <w:sz w:val="22"/>
          <w:szCs w:val="22"/>
        </w:rPr>
      </w:pPr>
      <w:r w:rsidRPr="006B6D3D">
        <w:rPr>
          <w:rFonts w:ascii="Times New Roman" w:hAnsi="Times New Roman" w:cs="Times New Roman"/>
          <w:sz w:val="22"/>
          <w:szCs w:val="22"/>
        </w:rPr>
        <w:t xml:space="preserve">As of </w:t>
      </w:r>
      <w:r w:rsidR="00DC2EFA">
        <w:rPr>
          <w:rFonts w:ascii="Times New Roman" w:hAnsi="Times New Roman" w:cs="Times New Roman"/>
          <w:sz w:val="22"/>
          <w:szCs w:val="22"/>
        </w:rPr>
        <w:t xml:space="preserve">30 </w:t>
      </w:r>
      <w:r w:rsidR="00C85C16">
        <w:rPr>
          <w:rFonts w:ascii="Times New Roman" w:hAnsi="Times New Roman" w:cs="Times New Roman"/>
          <w:sz w:val="22"/>
          <w:szCs w:val="22"/>
        </w:rPr>
        <w:t>September</w:t>
      </w:r>
      <w:r w:rsidRPr="006B6D3D">
        <w:rPr>
          <w:rFonts w:ascii="Times New Roman" w:hAnsi="Times New Roman" w:cs="Times New Roman"/>
          <w:sz w:val="22"/>
          <w:szCs w:val="22"/>
        </w:rPr>
        <w:t xml:space="preserve"> 2025, the main assets of the discontinued segment were cash and cash equivalents</w:t>
      </w:r>
      <w:r w:rsidR="00077045" w:rsidRPr="006B6D3D">
        <w:rPr>
          <w:rFonts w:ascii="Times New Roman" w:hAnsi="Times New Roman" w:cs="Times New Roman"/>
          <w:sz w:val="22"/>
          <w:szCs w:val="22"/>
        </w:rPr>
        <w:t xml:space="preserve"> </w:t>
      </w:r>
      <w:r w:rsidRPr="006B6D3D">
        <w:rPr>
          <w:rFonts w:ascii="Times New Roman" w:hAnsi="Times New Roman" w:cs="Times New Roman"/>
          <w:sz w:val="22"/>
          <w:szCs w:val="22"/>
        </w:rPr>
        <w:t xml:space="preserve">totaling Baht </w:t>
      </w:r>
      <w:r w:rsidR="0013586E">
        <w:rPr>
          <w:rFonts w:ascii="Times New Roman" w:hAnsi="Times New Roman" w:cs="Times New Roman"/>
          <w:sz w:val="22"/>
          <w:szCs w:val="22"/>
        </w:rPr>
        <w:t>11.45</w:t>
      </w:r>
      <w:r w:rsidRPr="006B6D3D">
        <w:rPr>
          <w:rFonts w:ascii="Times New Roman" w:hAnsi="Times New Roman" w:cs="Times New Roman"/>
          <w:sz w:val="22"/>
          <w:szCs w:val="22"/>
        </w:rPr>
        <w:t xml:space="preserve"> million </w:t>
      </w:r>
      <w:r w:rsidRPr="006B6D3D">
        <w:rPr>
          <w:rFonts w:ascii="Times New Roman" w:hAnsi="Times New Roman" w:cs="Times New Roman"/>
          <w:i/>
          <w:iCs/>
          <w:sz w:val="22"/>
          <w:szCs w:val="22"/>
        </w:rPr>
        <w:t xml:space="preserve">(2024: Baht </w:t>
      </w:r>
      <w:r w:rsidR="0013586E">
        <w:rPr>
          <w:rFonts w:ascii="Times New Roman" w:hAnsi="Times New Roman" w:cs="Times New Roman"/>
          <w:i/>
          <w:iCs/>
          <w:sz w:val="22"/>
          <w:szCs w:val="22"/>
        </w:rPr>
        <w:t>14.54</w:t>
      </w:r>
      <w:r w:rsidRPr="006B6D3D">
        <w:rPr>
          <w:rFonts w:ascii="Times New Roman" w:hAnsi="Times New Roman" w:cs="Times New Roman"/>
          <w:i/>
          <w:iCs/>
          <w:sz w:val="22"/>
          <w:szCs w:val="22"/>
        </w:rPr>
        <w:t xml:space="preserve"> million).</w:t>
      </w:r>
    </w:p>
    <w:p w14:paraId="6E400907" w14:textId="750CBECB" w:rsidR="002C2773" w:rsidRPr="001219F9" w:rsidRDefault="002C2773" w:rsidP="006934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
        </w:rPr>
        <w:sectPr w:rsidR="002C2773" w:rsidRPr="001219F9" w:rsidSect="007F71F1">
          <w:headerReference w:type="default" r:id="rId13"/>
          <w:footerReference w:type="default" r:id="rId14"/>
          <w:type w:val="nextColumn"/>
          <w:pgSz w:w="16860" w:h="11920" w:orient="landscape"/>
          <w:pgMar w:top="691" w:right="1152" w:bottom="576" w:left="1152" w:header="720" w:footer="720" w:gutter="0"/>
          <w:cols w:space="720"/>
          <w:docGrid w:linePitch="360"/>
        </w:sectPr>
      </w:pPr>
    </w:p>
    <w:p w14:paraId="066DD091" w14:textId="2897C52E" w:rsidR="00E47FF4" w:rsidRPr="001219F9" w:rsidRDefault="00E47FF4" w:rsidP="002E0BF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right="-104"/>
        <w:jc w:val="thaiDistribute"/>
        <w:rPr>
          <w:rFonts w:ascii="Times New Roman" w:hAnsi="Times New Roman" w:cs="Times New Roman"/>
          <w:i/>
          <w:iCs/>
          <w:sz w:val="22"/>
          <w:szCs w:val="22"/>
          <w:cs/>
        </w:rPr>
      </w:pPr>
      <w:r w:rsidRPr="001219F9">
        <w:rPr>
          <w:rFonts w:ascii="Times New Roman" w:hAnsi="Times New Roman" w:cs="Times New Roman"/>
          <w:i/>
          <w:iCs/>
          <w:sz w:val="22"/>
          <w:szCs w:val="22"/>
        </w:rPr>
        <w:lastRenderedPageBreak/>
        <w:t xml:space="preserve">Seasonal operations </w:t>
      </w:r>
    </w:p>
    <w:p w14:paraId="0580D1BE" w14:textId="77777777" w:rsidR="0034449F" w:rsidRPr="001219F9" w:rsidRDefault="0034449F"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p>
    <w:p w14:paraId="0ADFCD9C" w14:textId="1591629D" w:rsidR="00A26C4F" w:rsidRPr="001219F9" w:rsidRDefault="00E47FF4" w:rsidP="00B07E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pacing w:val="-2"/>
          <w:sz w:val="22"/>
          <w:szCs w:val="22"/>
        </w:rPr>
      </w:pPr>
      <w:r w:rsidRPr="001219F9">
        <w:rPr>
          <w:rFonts w:ascii="Times New Roman" w:hAnsi="Times New Roman" w:cs="Times New Roman"/>
          <w:spacing w:val="-2"/>
          <w:sz w:val="22"/>
          <w:szCs w:val="22"/>
        </w:rPr>
        <w:t xml:space="preserve">The Group </w:t>
      </w:r>
      <w:r w:rsidR="00EE5A90" w:rsidRPr="001219F9">
        <w:rPr>
          <w:rFonts w:ascii="Times New Roman" w:hAnsi="Times New Roman" w:cs="Times New Roman"/>
          <w:spacing w:val="-2"/>
          <w:sz w:val="22"/>
          <w:szCs w:val="22"/>
        </w:rPr>
        <w:t xml:space="preserve">and the </w:t>
      </w:r>
      <w:r w:rsidR="006F3151" w:rsidRPr="001219F9">
        <w:rPr>
          <w:rFonts w:ascii="Times New Roman" w:hAnsi="Times New Roman" w:cs="Times New Roman"/>
          <w:spacing w:val="-2"/>
          <w:sz w:val="22"/>
          <w:szCs w:val="22"/>
        </w:rPr>
        <w:t>Company are</w:t>
      </w:r>
      <w:r w:rsidRPr="001219F9">
        <w:rPr>
          <w:rFonts w:ascii="Times New Roman" w:hAnsi="Times New Roman" w:cs="Times New Roman"/>
          <w:spacing w:val="-2"/>
          <w:sz w:val="22"/>
          <w:szCs w:val="22"/>
        </w:rPr>
        <w:t xml:space="preserve"> subject to seasonal sales revenue from soft drinks products</w:t>
      </w:r>
      <w:r w:rsidRPr="001219F9">
        <w:rPr>
          <w:rFonts w:ascii="Times New Roman" w:hAnsi="Times New Roman" w:cs="Times New Roman"/>
          <w:spacing w:val="-2"/>
          <w:sz w:val="22"/>
          <w:szCs w:val="22"/>
          <w:cs/>
        </w:rPr>
        <w:t>.</w:t>
      </w:r>
      <w:r w:rsidR="00812DFB" w:rsidRPr="001219F9">
        <w:rPr>
          <w:rFonts w:ascii="Times New Roman" w:hAnsi="Times New Roman" w:cs="Times New Roman"/>
          <w:spacing w:val="-2"/>
          <w:sz w:val="22"/>
          <w:szCs w:val="22"/>
        </w:rPr>
        <w:t xml:space="preserve"> </w:t>
      </w:r>
      <w:r w:rsidRPr="001219F9">
        <w:rPr>
          <w:rFonts w:ascii="Times New Roman" w:hAnsi="Times New Roman" w:cs="Times New Roman"/>
          <w:spacing w:val="-2"/>
          <w:sz w:val="22"/>
          <w:szCs w:val="22"/>
        </w:rPr>
        <w:t>The majority of sales revenue and expenditure are normally derived in summer season</w:t>
      </w:r>
      <w:r w:rsidRPr="001219F9">
        <w:rPr>
          <w:rFonts w:ascii="Times New Roman" w:hAnsi="Times New Roman" w:cs="Times New Roman"/>
          <w:spacing w:val="-2"/>
          <w:sz w:val="22"/>
          <w:szCs w:val="22"/>
          <w:cs/>
        </w:rPr>
        <w:t>.</w:t>
      </w:r>
    </w:p>
    <w:p w14:paraId="6E86948F" w14:textId="3BFE2B1C" w:rsidR="00A01A70" w:rsidRPr="001219F9" w:rsidRDefault="00A01A70"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2663B09" w14:textId="6066EAEC" w:rsidR="00A01A70" w:rsidRPr="001219F9" w:rsidRDefault="00A01A70" w:rsidP="002C2773">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 xml:space="preserve">Discontinued operation </w:t>
      </w:r>
    </w:p>
    <w:p w14:paraId="674F5692" w14:textId="69B8FC06" w:rsidR="00A01A70" w:rsidRPr="001219F9" w:rsidRDefault="00A01A70" w:rsidP="00A01A70">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rPr>
          <w:rFonts w:ascii="Times New Roman" w:hAnsi="Times New Roman" w:cs="Times New Roman"/>
          <w:b/>
          <w:bCs/>
          <w:sz w:val="24"/>
          <w:szCs w:val="24"/>
        </w:rPr>
      </w:pPr>
    </w:p>
    <w:p w14:paraId="78A95BFA" w14:textId="3DFE971B" w:rsidR="00A01A70" w:rsidRDefault="00A01A70"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r w:rsidRPr="001219F9">
        <w:rPr>
          <w:rFonts w:ascii="Times New Roman" w:hAnsi="Times New Roman" w:cs="Times New Roman"/>
          <w:sz w:val="22"/>
          <w:szCs w:val="22"/>
        </w:rPr>
        <w:t xml:space="preserve">In </w:t>
      </w:r>
      <w:r w:rsidR="002D7704" w:rsidRPr="001219F9">
        <w:rPr>
          <w:rFonts w:ascii="Times New Roman" w:hAnsi="Times New Roman" w:cs="Times New Roman"/>
          <w:sz w:val="22"/>
          <w:szCs w:val="22"/>
        </w:rPr>
        <w:t xml:space="preserve">April and </w:t>
      </w:r>
      <w:r w:rsidR="00F524E2" w:rsidRPr="001219F9">
        <w:rPr>
          <w:rFonts w:ascii="Times New Roman" w:hAnsi="Times New Roman" w:cs="Times New Roman"/>
          <w:sz w:val="22"/>
          <w:szCs w:val="22"/>
        </w:rPr>
        <w:t>June</w:t>
      </w:r>
      <w:r w:rsidRPr="001219F9">
        <w:rPr>
          <w:rFonts w:ascii="Times New Roman" w:hAnsi="Times New Roman" w:cs="Times New Roman"/>
          <w:sz w:val="22"/>
          <w:szCs w:val="22"/>
        </w:rPr>
        <w:t xml:space="preserve"> 202</w:t>
      </w:r>
      <w:r w:rsidR="002D7704" w:rsidRPr="001219F9">
        <w:rPr>
          <w:rFonts w:ascii="Times New Roman" w:hAnsi="Times New Roman" w:cs="Times New Roman"/>
          <w:sz w:val="22"/>
          <w:szCs w:val="22"/>
        </w:rPr>
        <w:t>3</w:t>
      </w:r>
      <w:r w:rsidRPr="001219F9">
        <w:rPr>
          <w:rFonts w:ascii="Times New Roman" w:hAnsi="Times New Roman" w:cs="Times New Roman"/>
          <w:sz w:val="22"/>
          <w:szCs w:val="22"/>
        </w:rPr>
        <w:t>,</w:t>
      </w:r>
      <w:r w:rsidR="00B31B6D" w:rsidRPr="001219F9">
        <w:rPr>
          <w:rFonts w:ascii="Times New Roman" w:hAnsi="Times New Roman" w:cs="Times New Roman"/>
          <w:sz w:val="22"/>
          <w:szCs w:val="22"/>
        </w:rPr>
        <w:t xml:space="preserve"> 3 subsidiaries</w:t>
      </w:r>
      <w:r w:rsidRPr="001219F9">
        <w:rPr>
          <w:rFonts w:ascii="Times New Roman" w:hAnsi="Times New Roman" w:cs="Times New Roman"/>
          <w:sz w:val="22"/>
          <w:szCs w:val="22"/>
        </w:rPr>
        <w:t xml:space="preserve"> discontinued the operation in </w:t>
      </w:r>
      <w:r w:rsidR="002D7704" w:rsidRPr="001219F9">
        <w:rPr>
          <w:rFonts w:ascii="Times New Roman" w:hAnsi="Times New Roman" w:cs="Times New Roman"/>
          <w:sz w:val="22"/>
          <w:szCs w:val="22"/>
        </w:rPr>
        <w:t xml:space="preserve">consumer goods and food </w:t>
      </w:r>
      <w:r w:rsidRPr="001219F9">
        <w:rPr>
          <w:rFonts w:ascii="Times New Roman" w:hAnsi="Times New Roman" w:cs="Times New Roman"/>
          <w:sz w:val="22"/>
          <w:szCs w:val="22"/>
        </w:rPr>
        <w:t>segment</w:t>
      </w:r>
      <w:r w:rsidR="00F61D4F">
        <w:rPr>
          <w:rFonts w:ascii="Times New Roman" w:hAnsi="Times New Roman"/>
          <w:sz w:val="22"/>
          <w:szCs w:val="28"/>
        </w:rPr>
        <w:t>s</w:t>
      </w:r>
      <w:r w:rsidRPr="001219F9">
        <w:rPr>
          <w:rFonts w:ascii="Times New Roman" w:hAnsi="Times New Roman" w:cs="Times New Roman"/>
          <w:sz w:val="22"/>
          <w:szCs w:val="22"/>
        </w:rPr>
        <w:t xml:space="preserve">. </w:t>
      </w:r>
      <w:r w:rsidRPr="005B7BED">
        <w:rPr>
          <w:rFonts w:ascii="Times New Roman" w:hAnsi="Times New Roman" w:cs="Times New Roman"/>
          <w:sz w:val="22"/>
          <w:szCs w:val="22"/>
        </w:rPr>
        <w:t xml:space="preserve">This segment </w:t>
      </w:r>
      <w:r w:rsidR="000D69B5">
        <w:rPr>
          <w:rFonts w:ascii="Times New Roman" w:hAnsi="Times New Roman"/>
          <w:sz w:val="22"/>
          <w:szCs w:val="28"/>
        </w:rPr>
        <w:t xml:space="preserve">was a </w:t>
      </w:r>
      <w:r w:rsidR="007D4EA4" w:rsidRPr="005B7BED">
        <w:rPr>
          <w:rFonts w:ascii="Times New Roman" w:hAnsi="Times New Roman" w:cs="Times New Roman"/>
          <w:sz w:val="22"/>
          <w:szCs w:val="22"/>
        </w:rPr>
        <w:t>discontinued operation</w:t>
      </w:r>
      <w:r w:rsidR="000D69B5">
        <w:rPr>
          <w:rFonts w:ascii="Times New Roman" w:hAnsi="Times New Roman" w:cs="Times New Roman"/>
          <w:sz w:val="22"/>
          <w:szCs w:val="22"/>
        </w:rPr>
        <w:t xml:space="preserve"> and present </w:t>
      </w:r>
      <w:r w:rsidRPr="001219F9">
        <w:rPr>
          <w:rFonts w:ascii="Times New Roman" w:hAnsi="Times New Roman" w:cs="Times New Roman"/>
          <w:sz w:val="22"/>
          <w:szCs w:val="22"/>
        </w:rPr>
        <w:t xml:space="preserve">the discontinued operations separately from continuing operations.  </w:t>
      </w:r>
    </w:p>
    <w:p w14:paraId="02B6498C" w14:textId="77777777" w:rsidR="001B39C9" w:rsidRDefault="001B39C9" w:rsidP="007B74EA">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ind w:left="540"/>
        <w:jc w:val="both"/>
        <w:rPr>
          <w:rFonts w:ascii="Times New Roman" w:hAnsi="Times New Roman" w:cs="Times New Roman"/>
          <w:sz w:val="22"/>
          <w:szCs w:val="22"/>
        </w:rPr>
      </w:pPr>
    </w:p>
    <w:p w14:paraId="47498C4C" w14:textId="4A1B4BF7"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24732B">
        <w:rPr>
          <w:rFonts w:ascii="Times New Roman" w:hAnsi="Times New Roman" w:cs="Times New Roman"/>
          <w:sz w:val="22"/>
          <w:szCs w:val="22"/>
        </w:rPr>
        <w:t xml:space="preserve">On </w:t>
      </w:r>
      <w:r>
        <w:rPr>
          <w:rFonts w:ascii="Times New Roman" w:hAnsi="Times New Roman" w:cstheme="minorBidi"/>
          <w:sz w:val="22"/>
          <w:szCs w:val="22"/>
        </w:rPr>
        <w:t>13 July 2025</w:t>
      </w:r>
      <w:r w:rsidR="006F1B5D">
        <w:rPr>
          <w:rFonts w:ascii="Times New Roman" w:hAnsi="Times New Roman" w:cstheme="minorBidi"/>
          <w:sz w:val="22"/>
          <w:szCs w:val="22"/>
        </w:rPr>
        <w:t>,</w:t>
      </w:r>
      <w:r>
        <w:rPr>
          <w:rFonts w:ascii="Times New Roman" w:hAnsi="Times New Roman" w:cstheme="minorBidi" w:hint="cs"/>
          <w:sz w:val="22"/>
          <w:szCs w:val="22"/>
          <w:cs/>
        </w:rPr>
        <w:t xml:space="preserve"> </w:t>
      </w:r>
      <w:r w:rsidRPr="0024732B">
        <w:rPr>
          <w:rFonts w:ascii="Times New Roman" w:hAnsi="Times New Roman" w:cs="Times New Roman"/>
          <w:sz w:val="22"/>
          <w:szCs w:val="22"/>
        </w:rPr>
        <w:t xml:space="preserve">the Extraordinary General Shareholders' Meeting of the subsidiary resolved to approve the dissolution of </w:t>
      </w:r>
      <w:r>
        <w:rPr>
          <w:rFonts w:ascii="Times New Roman" w:hAnsi="Times New Roman"/>
          <w:sz w:val="22"/>
          <w:szCs w:val="28"/>
        </w:rPr>
        <w:t>Haadthip Food &amp; Beverages</w:t>
      </w:r>
      <w:r w:rsidRPr="0024732B">
        <w:rPr>
          <w:rFonts w:ascii="Times New Roman" w:hAnsi="Times New Roman" w:cs="Times New Roman"/>
          <w:sz w:val="22"/>
          <w:szCs w:val="22"/>
          <w:cs/>
        </w:rPr>
        <w:t xml:space="preserve"> </w:t>
      </w:r>
      <w:r w:rsidRPr="0024732B">
        <w:rPr>
          <w:rFonts w:ascii="Times New Roman" w:hAnsi="Times New Roman" w:cs="Times New Roman"/>
          <w:sz w:val="22"/>
          <w:szCs w:val="22"/>
        </w:rPr>
        <w:t>Co</w:t>
      </w:r>
      <w:r>
        <w:rPr>
          <w:rFonts w:ascii="Times New Roman" w:hAnsi="Times New Roman"/>
          <w:sz w:val="22"/>
          <w:szCs w:val="28"/>
        </w:rPr>
        <w:t>mpany Limited.</w:t>
      </w:r>
      <w:r>
        <w:rPr>
          <w:rFonts w:ascii="Times New Roman" w:hAnsi="Times New Roman" w:cs="Times New Roman"/>
          <w:sz w:val="22"/>
          <w:szCs w:val="22"/>
        </w:rPr>
        <w:t xml:space="preserve">, </w:t>
      </w:r>
      <w:r w:rsidRPr="0024732B">
        <w:rPr>
          <w:rFonts w:ascii="Times New Roman" w:hAnsi="Times New Roman" w:cs="Times New Roman"/>
          <w:sz w:val="22"/>
          <w:szCs w:val="22"/>
        </w:rPr>
        <w:t xml:space="preserve">which is the subsidiary of Haad Thip Public Company Limited, due to continuous losses from business operations. The subsidiary has already registered its liquidation with the Ministry of Commerce on </w:t>
      </w:r>
      <w:r>
        <w:rPr>
          <w:rFonts w:ascii="Times New Roman" w:hAnsi="Times New Roman" w:cs="Times New Roman"/>
          <w:sz w:val="22"/>
          <w:szCs w:val="22"/>
        </w:rPr>
        <w:t xml:space="preserve">15 </w:t>
      </w:r>
      <w:r w:rsidRPr="0024732B">
        <w:rPr>
          <w:rFonts w:ascii="Times New Roman" w:hAnsi="Times New Roman" w:cs="Times New Roman"/>
          <w:sz w:val="22"/>
          <w:szCs w:val="22"/>
        </w:rPr>
        <w:t xml:space="preserve">July </w:t>
      </w:r>
      <w:r w:rsidRPr="0024732B">
        <w:rPr>
          <w:rFonts w:ascii="Times New Roman" w:hAnsi="Times New Roman" w:cs="Times New Roman"/>
          <w:sz w:val="22"/>
          <w:szCs w:val="22"/>
          <w:cs/>
        </w:rPr>
        <w:t>202</w:t>
      </w:r>
      <w:r>
        <w:rPr>
          <w:rFonts w:ascii="Times New Roman" w:hAnsi="Times New Roman" w:cs="Times New Roman"/>
          <w:sz w:val="22"/>
          <w:szCs w:val="22"/>
        </w:rPr>
        <w:t>5</w:t>
      </w:r>
      <w:r w:rsidRPr="0024732B">
        <w:rPr>
          <w:rFonts w:ascii="Times New Roman" w:hAnsi="Times New Roman" w:cs="Times New Roman"/>
          <w:sz w:val="22"/>
          <w:szCs w:val="22"/>
          <w:cs/>
        </w:rPr>
        <w:t>.</w:t>
      </w:r>
    </w:p>
    <w:p w14:paraId="6B98157A" w14:textId="77777777"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p>
    <w:p w14:paraId="447CC94E" w14:textId="235CB9E9" w:rsidR="001B39C9" w:rsidRDefault="001B39C9"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24732B">
        <w:rPr>
          <w:rFonts w:ascii="Times New Roman" w:hAnsi="Times New Roman" w:cs="Times New Roman"/>
          <w:sz w:val="22"/>
          <w:szCs w:val="22"/>
        </w:rPr>
        <w:t>On</w:t>
      </w:r>
      <w:r>
        <w:rPr>
          <w:rFonts w:ascii="Times New Roman" w:hAnsi="Times New Roman" w:cstheme="minorBidi"/>
          <w:sz w:val="22"/>
          <w:szCs w:val="22"/>
        </w:rPr>
        <w:t xml:space="preserve"> 24 August 2025</w:t>
      </w:r>
      <w:r w:rsidR="006F1B5D">
        <w:rPr>
          <w:rFonts w:ascii="Times New Roman" w:hAnsi="Times New Roman" w:cstheme="minorBidi"/>
          <w:sz w:val="22"/>
          <w:szCs w:val="22"/>
        </w:rPr>
        <w:t>,</w:t>
      </w:r>
      <w:r w:rsidR="006F1B5D">
        <w:rPr>
          <w:rFonts w:ascii="Times New Roman" w:hAnsi="Times New Roman" w:cs="Times New Roman"/>
          <w:sz w:val="22"/>
          <w:szCs w:val="22"/>
        </w:rPr>
        <w:t xml:space="preserve"> </w:t>
      </w:r>
      <w:r w:rsidRPr="0024732B">
        <w:rPr>
          <w:rFonts w:ascii="Times New Roman" w:hAnsi="Times New Roman" w:cs="Times New Roman"/>
          <w:sz w:val="22"/>
          <w:szCs w:val="22"/>
        </w:rPr>
        <w:t xml:space="preserve">the Extraordinary General Shareholders' Meeting of the subsidiary resolved to approve the dissolution of </w:t>
      </w:r>
      <w:r>
        <w:rPr>
          <w:rFonts w:ascii="Times New Roman" w:hAnsi="Times New Roman" w:cs="Times New Roman"/>
          <w:sz w:val="22"/>
          <w:szCs w:val="22"/>
        </w:rPr>
        <w:t xml:space="preserve">Haadthip Commercial </w:t>
      </w:r>
      <w:r w:rsidRPr="0024732B">
        <w:rPr>
          <w:rFonts w:ascii="Times New Roman" w:hAnsi="Times New Roman" w:cs="Times New Roman"/>
          <w:sz w:val="22"/>
          <w:szCs w:val="22"/>
        </w:rPr>
        <w:t>Co</w:t>
      </w:r>
      <w:r>
        <w:rPr>
          <w:rFonts w:ascii="Times New Roman" w:hAnsi="Times New Roman" w:cs="Times New Roman"/>
          <w:sz w:val="22"/>
          <w:szCs w:val="22"/>
        </w:rPr>
        <w:t>mpany Limited</w:t>
      </w:r>
      <w:r w:rsidRPr="0024732B">
        <w:rPr>
          <w:rFonts w:ascii="Times New Roman" w:hAnsi="Times New Roman" w:cs="Times New Roman"/>
          <w:sz w:val="22"/>
          <w:szCs w:val="22"/>
        </w:rPr>
        <w:t>.</w:t>
      </w:r>
      <w:r>
        <w:rPr>
          <w:rFonts w:ascii="Times New Roman" w:hAnsi="Times New Roman" w:cs="Times New Roman"/>
          <w:sz w:val="22"/>
          <w:szCs w:val="22"/>
        </w:rPr>
        <w:t xml:space="preserve">, </w:t>
      </w:r>
      <w:r w:rsidRPr="0024732B">
        <w:rPr>
          <w:rFonts w:ascii="Times New Roman" w:hAnsi="Times New Roman" w:cs="Times New Roman"/>
          <w:sz w:val="22"/>
          <w:szCs w:val="22"/>
        </w:rPr>
        <w:t xml:space="preserve">which is the subsidiary of Haad Thip Public Company Limited, due to continuous losses from business operations. The subsidiary has already registered its liquidation with the Ministry of Commerce on </w:t>
      </w:r>
      <w:r>
        <w:rPr>
          <w:rFonts w:ascii="Times New Roman" w:hAnsi="Times New Roman" w:cs="Times New Roman"/>
          <w:sz w:val="22"/>
          <w:szCs w:val="22"/>
        </w:rPr>
        <w:t>25 August</w:t>
      </w:r>
      <w:r w:rsidRPr="0024732B">
        <w:rPr>
          <w:rFonts w:ascii="Times New Roman" w:hAnsi="Times New Roman" w:cs="Times New Roman"/>
          <w:sz w:val="22"/>
          <w:szCs w:val="22"/>
        </w:rPr>
        <w:t xml:space="preserve"> </w:t>
      </w:r>
      <w:r w:rsidRPr="0024732B">
        <w:rPr>
          <w:rFonts w:ascii="Times New Roman" w:hAnsi="Times New Roman" w:cs="Times New Roman"/>
          <w:sz w:val="22"/>
          <w:szCs w:val="22"/>
          <w:cs/>
        </w:rPr>
        <w:t>202</w:t>
      </w:r>
      <w:r>
        <w:rPr>
          <w:rFonts w:ascii="Times New Roman" w:hAnsi="Times New Roman" w:cs="Times New Roman"/>
          <w:sz w:val="22"/>
          <w:szCs w:val="22"/>
        </w:rPr>
        <w:t>5</w:t>
      </w:r>
      <w:r w:rsidRPr="0024732B">
        <w:rPr>
          <w:rFonts w:ascii="Times New Roman" w:hAnsi="Times New Roman" w:cs="Times New Roman"/>
          <w:sz w:val="22"/>
          <w:szCs w:val="22"/>
          <w:cs/>
        </w:rPr>
        <w:t>.</w:t>
      </w:r>
    </w:p>
    <w:p w14:paraId="548D2AD4" w14:textId="46B0EA25" w:rsidR="00EC6225" w:rsidRPr="001219F9" w:rsidRDefault="00EC6225" w:rsidP="00C31A46">
      <w:pPr>
        <w:pStyle w:val="BodyText"/>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70"/>
        </w:tabs>
        <w:spacing w:after="0"/>
        <w:rPr>
          <w:rFonts w:ascii="Times New Roman" w:hAnsi="Times New Roman" w:cs="Times New Roman"/>
          <w:sz w:val="22"/>
          <w:szCs w:val="22"/>
        </w:rPr>
      </w:pPr>
    </w:p>
    <w:tbl>
      <w:tblPr>
        <w:tblW w:w="9181"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1"/>
      </w:tblGrid>
      <w:tr w:rsidR="002050FD" w:rsidRPr="001219F9" w14:paraId="0B721A6D" w14:textId="77777777" w:rsidTr="00405C96">
        <w:trPr>
          <w:cantSplit/>
          <w:tblHeader/>
        </w:trPr>
        <w:tc>
          <w:tcPr>
            <w:tcW w:w="5940" w:type="dxa"/>
            <w:vAlign w:val="bottom"/>
            <w:hideMark/>
          </w:tcPr>
          <w:p w14:paraId="08517855" w14:textId="77777777" w:rsidR="002050FD" w:rsidRPr="001219F9" w:rsidRDefault="002050FD" w:rsidP="00405C96">
            <w:pPr>
              <w:tabs>
                <w:tab w:val="clear" w:pos="227"/>
                <w:tab w:val="clear" w:pos="454"/>
                <w:tab w:val="clear" w:pos="680"/>
                <w:tab w:val="left" w:pos="720"/>
              </w:tabs>
              <w:spacing w:line="240" w:lineRule="auto"/>
              <w:ind w:right="-79"/>
              <w:rPr>
                <w:rFonts w:ascii="Times New Roman" w:hAnsi="Times New Roman" w:cs="Times New Roman"/>
                <w:b/>
                <w:i/>
                <w:iCs/>
                <w:color w:val="0000FF"/>
                <w:sz w:val="22"/>
                <w:szCs w:val="22"/>
                <w:lang w:val="en-GB" w:bidi="ar-SA"/>
              </w:rPr>
            </w:pPr>
            <w:r w:rsidRPr="001219F9">
              <w:rPr>
                <w:rFonts w:ascii="Times New Roman" w:hAnsi="Times New Roman" w:cs="Times New Roman"/>
                <w:b/>
                <w:i/>
                <w:iCs/>
                <w:sz w:val="22"/>
                <w:szCs w:val="22"/>
                <w:lang w:val="en-GB" w:bidi="ar-SA"/>
              </w:rPr>
              <w:t>Operating results of discontinued operation</w:t>
            </w:r>
          </w:p>
        </w:tc>
        <w:tc>
          <w:tcPr>
            <w:tcW w:w="3241" w:type="dxa"/>
            <w:gridSpan w:val="3"/>
            <w:hideMark/>
          </w:tcPr>
          <w:p w14:paraId="38821132"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70DA8D78"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2050FD" w:rsidRPr="001219F9" w14:paraId="7D897E2A" w14:textId="77777777" w:rsidTr="00405C96">
        <w:trPr>
          <w:cantSplit/>
          <w:tblHeader/>
        </w:trPr>
        <w:tc>
          <w:tcPr>
            <w:tcW w:w="5940" w:type="dxa"/>
            <w:vAlign w:val="bottom"/>
          </w:tcPr>
          <w:p w14:paraId="336C7561" w14:textId="77777777" w:rsidR="002050FD" w:rsidRPr="001219F9" w:rsidRDefault="002050FD" w:rsidP="00405C96">
            <w:pPr>
              <w:tabs>
                <w:tab w:val="clear" w:pos="227"/>
                <w:tab w:val="clear" w:pos="454"/>
                <w:tab w:val="clear" w:pos="680"/>
                <w:tab w:val="decimal" w:pos="765"/>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Pr="001219F9">
              <w:rPr>
                <w:rFonts w:ascii="Times New Roman" w:hAnsi="Times New Roman" w:cs="Times New Roman"/>
                <w:b/>
                <w:bCs/>
                <w:i/>
                <w:iCs/>
                <w:sz w:val="22"/>
                <w:szCs w:val="22"/>
                <w:cs/>
              </w:rPr>
              <w:t>-</w:t>
            </w:r>
            <w:r w:rsidRPr="001219F9">
              <w:rPr>
                <w:rFonts w:ascii="Times New Roman" w:hAnsi="Times New Roman" w:cs="Times New Roman"/>
                <w:b/>
                <w:bCs/>
                <w:i/>
                <w:iCs/>
                <w:sz w:val="22"/>
                <w:szCs w:val="22"/>
              </w:rPr>
              <w:t xml:space="preserve">month period ended 30 </w:t>
            </w:r>
            <w:r>
              <w:rPr>
                <w:rFonts w:ascii="Times New Roman" w:hAnsi="Times New Roman" w:cs="Times New Roman"/>
                <w:b/>
                <w:bCs/>
                <w:i/>
                <w:iCs/>
                <w:sz w:val="22"/>
                <w:szCs w:val="22"/>
              </w:rPr>
              <w:t>September</w:t>
            </w:r>
          </w:p>
        </w:tc>
        <w:tc>
          <w:tcPr>
            <w:tcW w:w="1530" w:type="dxa"/>
            <w:hideMark/>
          </w:tcPr>
          <w:p w14:paraId="62DFE367" w14:textId="40BAD6E4"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2025</w:t>
            </w:r>
          </w:p>
        </w:tc>
        <w:tc>
          <w:tcPr>
            <w:tcW w:w="180" w:type="dxa"/>
          </w:tcPr>
          <w:p w14:paraId="4223C61A"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1" w:type="dxa"/>
            <w:hideMark/>
          </w:tcPr>
          <w:p w14:paraId="7173AB8F" w14:textId="30164A9C"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2024</w:t>
            </w:r>
          </w:p>
        </w:tc>
      </w:tr>
      <w:tr w:rsidR="002050FD" w:rsidRPr="001219F9" w14:paraId="45F31692" w14:textId="77777777" w:rsidTr="00405C96">
        <w:trPr>
          <w:cantSplit/>
          <w:tblHeader/>
        </w:trPr>
        <w:tc>
          <w:tcPr>
            <w:tcW w:w="5940" w:type="dxa"/>
          </w:tcPr>
          <w:p w14:paraId="1EB9FCC8" w14:textId="77777777" w:rsidR="002050FD" w:rsidRPr="001219F9" w:rsidRDefault="002050FD" w:rsidP="00405C96">
            <w:pPr>
              <w:tabs>
                <w:tab w:val="clear" w:pos="227"/>
                <w:tab w:val="clear" w:pos="454"/>
                <w:tab w:val="clear" w:pos="680"/>
                <w:tab w:val="left" w:pos="720"/>
              </w:tabs>
              <w:spacing w:line="240" w:lineRule="auto"/>
              <w:ind w:right="11"/>
              <w:rPr>
                <w:rFonts w:ascii="Times New Roman" w:hAnsi="Times New Roman" w:cs="Times New Roman"/>
                <w:i/>
                <w:iCs/>
                <w:sz w:val="22"/>
                <w:szCs w:val="22"/>
                <w:lang w:val="en-GB" w:bidi="ar-SA"/>
              </w:rPr>
            </w:pPr>
          </w:p>
        </w:tc>
        <w:tc>
          <w:tcPr>
            <w:tcW w:w="3241" w:type="dxa"/>
            <w:gridSpan w:val="3"/>
            <w:hideMark/>
          </w:tcPr>
          <w:p w14:paraId="6023514E" w14:textId="77777777" w:rsidR="002050FD" w:rsidRPr="001219F9" w:rsidRDefault="002050FD" w:rsidP="00405C96">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2050FD" w:rsidRPr="001219F9" w14:paraId="79C83755" w14:textId="77777777" w:rsidTr="00405C96">
        <w:trPr>
          <w:cantSplit/>
        </w:trPr>
        <w:tc>
          <w:tcPr>
            <w:tcW w:w="5940" w:type="dxa"/>
            <w:hideMark/>
          </w:tcPr>
          <w:p w14:paraId="19B5B4D6"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Revenue </w:t>
            </w:r>
          </w:p>
        </w:tc>
        <w:tc>
          <w:tcPr>
            <w:tcW w:w="1530" w:type="dxa"/>
            <w:vAlign w:val="bottom"/>
          </w:tcPr>
          <w:p w14:paraId="6AE72864" w14:textId="6CC83316" w:rsidR="002050FD" w:rsidRPr="001219F9" w:rsidRDefault="0013586E" w:rsidP="006F1B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162</w:t>
            </w:r>
          </w:p>
        </w:tc>
        <w:tc>
          <w:tcPr>
            <w:tcW w:w="180" w:type="dxa"/>
            <w:vAlign w:val="bottom"/>
          </w:tcPr>
          <w:p w14:paraId="41057C70"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0A83B520" w14:textId="41B1EF9A" w:rsidR="002050FD" w:rsidRPr="001219F9" w:rsidRDefault="002050FD"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7F49FC">
              <w:rPr>
                <w:rFonts w:ascii="Times New Roman" w:hAnsi="Times New Roman" w:cs="Times New Roman"/>
                <w:sz w:val="22"/>
                <w:szCs w:val="22"/>
                <w:lang w:val="en-GB" w:bidi="ar-SA"/>
              </w:rPr>
              <w:t>159</w:t>
            </w:r>
          </w:p>
        </w:tc>
      </w:tr>
      <w:tr w:rsidR="002050FD" w:rsidRPr="001219F9" w14:paraId="430E2139" w14:textId="77777777" w:rsidTr="00405C96">
        <w:trPr>
          <w:cantSplit/>
        </w:trPr>
        <w:tc>
          <w:tcPr>
            <w:tcW w:w="5940" w:type="dxa"/>
            <w:hideMark/>
          </w:tcPr>
          <w:p w14:paraId="10FFA640"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Expenses </w:t>
            </w:r>
          </w:p>
        </w:tc>
        <w:tc>
          <w:tcPr>
            <w:tcW w:w="1530" w:type="dxa"/>
            <w:tcBorders>
              <w:top w:val="nil"/>
              <w:left w:val="nil"/>
              <w:bottom w:val="single" w:sz="4" w:space="0" w:color="auto"/>
              <w:right w:val="nil"/>
            </w:tcBorders>
            <w:vAlign w:val="bottom"/>
          </w:tcPr>
          <w:p w14:paraId="3A99AE28" w14:textId="5C68FAB0" w:rsidR="002050FD" w:rsidRPr="007F49FC"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(1,376)</w:t>
            </w:r>
          </w:p>
        </w:tc>
        <w:tc>
          <w:tcPr>
            <w:tcW w:w="180" w:type="dxa"/>
            <w:vAlign w:val="bottom"/>
          </w:tcPr>
          <w:p w14:paraId="34BB0442"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059F15A5" w14:textId="0DEA0394"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7F49FC">
              <w:rPr>
                <w:rFonts w:ascii="Times New Roman" w:hAnsi="Times New Roman" w:cs="Times New Roman"/>
                <w:sz w:val="22"/>
                <w:szCs w:val="22"/>
                <w:lang w:val="en-GB" w:bidi="ar-SA"/>
              </w:rPr>
              <w:t>(2,271)</w:t>
            </w:r>
          </w:p>
        </w:tc>
      </w:tr>
      <w:tr w:rsidR="002050FD" w:rsidRPr="001219F9" w14:paraId="37F37B95" w14:textId="77777777" w:rsidTr="00405C96">
        <w:trPr>
          <w:cantSplit/>
        </w:trPr>
        <w:tc>
          <w:tcPr>
            <w:tcW w:w="5940" w:type="dxa"/>
            <w:hideMark/>
          </w:tcPr>
          <w:p w14:paraId="101D7016"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Results from operating activities</w:t>
            </w:r>
            <w:r w:rsidRPr="001219F9">
              <w:rPr>
                <w:rFonts w:ascii="Times New Roman" w:hAnsi="Times New Roman" w:cs="Times New Roman"/>
                <w:sz w:val="22"/>
                <w:szCs w:val="22"/>
                <w:lang w:val="en-GB" w:bidi="ar-SA"/>
              </w:rPr>
              <w:t xml:space="preserve"> </w:t>
            </w:r>
            <w:r w:rsidRPr="001219F9">
              <w:rPr>
                <w:rFonts w:ascii="Times New Roman" w:hAnsi="Times New Roman" w:cs="Times New Roman"/>
                <w:b/>
                <w:bCs/>
                <w:color w:val="FF00FF"/>
                <w:sz w:val="22"/>
                <w:szCs w:val="22"/>
                <w:lang w:val="en-GB" w:bidi="ar-SA"/>
              </w:rPr>
              <w:t xml:space="preserve"> </w:t>
            </w:r>
          </w:p>
        </w:tc>
        <w:tc>
          <w:tcPr>
            <w:tcW w:w="1530" w:type="dxa"/>
            <w:tcBorders>
              <w:top w:val="single" w:sz="4" w:space="0" w:color="auto"/>
              <w:left w:val="nil"/>
              <w:bottom w:val="nil"/>
              <w:right w:val="nil"/>
            </w:tcBorders>
            <w:vAlign w:val="bottom"/>
          </w:tcPr>
          <w:p w14:paraId="5461B071" w14:textId="5C5BBED9" w:rsidR="002050FD" w:rsidRPr="007F49FC"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(1,214)</w:t>
            </w:r>
          </w:p>
        </w:tc>
        <w:tc>
          <w:tcPr>
            <w:tcW w:w="180" w:type="dxa"/>
            <w:vAlign w:val="bottom"/>
          </w:tcPr>
          <w:p w14:paraId="42BABE96" w14:textId="77777777" w:rsidR="002050FD" w:rsidRPr="007F49FC"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112E4AAD" w14:textId="103849ED"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7F49FC">
              <w:rPr>
                <w:rFonts w:ascii="Times New Roman" w:hAnsi="Times New Roman" w:cs="Times New Roman"/>
                <w:b/>
                <w:bCs/>
                <w:sz w:val="22"/>
                <w:szCs w:val="22"/>
              </w:rPr>
              <w:t>(2,112)</w:t>
            </w:r>
          </w:p>
        </w:tc>
      </w:tr>
      <w:tr w:rsidR="002050FD" w:rsidRPr="001219F9" w14:paraId="30F70A44" w14:textId="77777777" w:rsidTr="00405C96">
        <w:trPr>
          <w:cantSplit/>
        </w:trPr>
        <w:tc>
          <w:tcPr>
            <w:tcW w:w="5940" w:type="dxa"/>
            <w:hideMark/>
          </w:tcPr>
          <w:p w14:paraId="12D8C777"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Tax (expense) income  </w:t>
            </w:r>
            <w:r w:rsidRPr="001219F9">
              <w:rPr>
                <w:rFonts w:ascii="Times New Roman" w:hAnsi="Times New Roman" w:cs="Times New Roman"/>
                <w:b/>
                <w:bCs/>
                <w:color w:val="FF00FF"/>
                <w:sz w:val="22"/>
                <w:szCs w:val="22"/>
                <w:lang w:val="en-GB" w:bidi="ar-SA"/>
              </w:rPr>
              <w:t xml:space="preserve"> </w:t>
            </w:r>
          </w:p>
        </w:tc>
        <w:tc>
          <w:tcPr>
            <w:tcW w:w="1530" w:type="dxa"/>
            <w:tcBorders>
              <w:top w:val="nil"/>
              <w:left w:val="nil"/>
              <w:bottom w:val="single" w:sz="4" w:space="0" w:color="auto"/>
              <w:right w:val="nil"/>
            </w:tcBorders>
            <w:vAlign w:val="bottom"/>
          </w:tcPr>
          <w:p w14:paraId="2168ECE2" w14:textId="3BF14312" w:rsidR="002050FD" w:rsidRPr="007F49FC"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(1,094)</w:t>
            </w:r>
          </w:p>
        </w:tc>
        <w:tc>
          <w:tcPr>
            <w:tcW w:w="180" w:type="dxa"/>
            <w:vAlign w:val="bottom"/>
          </w:tcPr>
          <w:p w14:paraId="51546CF9"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tcPr>
          <w:p w14:paraId="2EE56240" w14:textId="651AE2BF"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7F49FC">
              <w:rPr>
                <w:rFonts w:ascii="Times New Roman" w:hAnsi="Times New Roman" w:cs="Times New Roman"/>
                <w:sz w:val="22"/>
                <w:szCs w:val="22"/>
                <w:lang w:val="en-GB" w:bidi="ar-SA"/>
              </w:rPr>
              <w:t>7</w:t>
            </w:r>
          </w:p>
        </w:tc>
      </w:tr>
      <w:tr w:rsidR="002050FD" w:rsidRPr="001219F9" w14:paraId="62733D53" w14:textId="77777777" w:rsidTr="00405C96">
        <w:trPr>
          <w:cantSplit/>
        </w:trPr>
        <w:tc>
          <w:tcPr>
            <w:tcW w:w="5940" w:type="dxa"/>
            <w:hideMark/>
          </w:tcPr>
          <w:p w14:paraId="1051A474"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color w:val="0000FF"/>
                <w:sz w:val="22"/>
                <w:szCs w:val="22"/>
                <w:lang w:val="en-GB" w:bidi="ar-SA"/>
              </w:rPr>
            </w:pPr>
            <w:r w:rsidRPr="001219F9">
              <w:rPr>
                <w:rFonts w:ascii="Times New Roman" w:hAnsi="Times New Roman" w:cs="Times New Roman"/>
                <w:b/>
                <w:bCs/>
                <w:sz w:val="22"/>
                <w:szCs w:val="22"/>
                <w:lang w:val="en-GB" w:bidi="ar-SA"/>
              </w:rPr>
              <w:t>Loss for the period</w:t>
            </w:r>
          </w:p>
        </w:tc>
        <w:tc>
          <w:tcPr>
            <w:tcW w:w="1530" w:type="dxa"/>
            <w:tcBorders>
              <w:top w:val="single" w:sz="4" w:space="0" w:color="auto"/>
              <w:left w:val="nil"/>
              <w:bottom w:val="nil"/>
              <w:right w:val="nil"/>
            </w:tcBorders>
            <w:vAlign w:val="bottom"/>
          </w:tcPr>
          <w:p w14:paraId="271EB023" w14:textId="2B3A4835" w:rsidR="002050FD" w:rsidRPr="007F49FC"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(2,038)</w:t>
            </w:r>
          </w:p>
        </w:tc>
        <w:tc>
          <w:tcPr>
            <w:tcW w:w="180" w:type="dxa"/>
            <w:vAlign w:val="bottom"/>
          </w:tcPr>
          <w:p w14:paraId="5F57F8D1" w14:textId="77777777" w:rsidR="002050FD" w:rsidRPr="007F49FC"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nil"/>
              <w:right w:val="nil"/>
            </w:tcBorders>
            <w:vAlign w:val="bottom"/>
            <w:hideMark/>
          </w:tcPr>
          <w:p w14:paraId="4CF15C6A" w14:textId="7A62661E"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7F49FC">
              <w:rPr>
                <w:rFonts w:ascii="Times New Roman" w:hAnsi="Times New Roman" w:cs="Times New Roman"/>
                <w:b/>
                <w:bCs/>
                <w:sz w:val="22"/>
                <w:szCs w:val="22"/>
              </w:rPr>
              <w:t>(2,105)</w:t>
            </w:r>
          </w:p>
        </w:tc>
      </w:tr>
      <w:tr w:rsidR="002050FD" w:rsidRPr="001219F9" w14:paraId="37374318" w14:textId="77777777" w:rsidTr="00405C96">
        <w:trPr>
          <w:cantSplit/>
        </w:trPr>
        <w:tc>
          <w:tcPr>
            <w:tcW w:w="5940" w:type="dxa"/>
          </w:tcPr>
          <w:p w14:paraId="7A048BCA" w14:textId="77777777" w:rsidR="002050FD" w:rsidRPr="001219F9" w:rsidRDefault="002050FD" w:rsidP="002050FD">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p>
        </w:tc>
        <w:tc>
          <w:tcPr>
            <w:tcW w:w="1530" w:type="dxa"/>
            <w:tcBorders>
              <w:top w:val="double" w:sz="4" w:space="0" w:color="auto"/>
              <w:left w:val="nil"/>
              <w:bottom w:val="nil"/>
              <w:right w:val="nil"/>
            </w:tcBorders>
            <w:vAlign w:val="bottom"/>
          </w:tcPr>
          <w:p w14:paraId="1B73C124"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42C54630"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double" w:sz="4" w:space="0" w:color="auto"/>
              <w:left w:val="nil"/>
              <w:bottom w:val="nil"/>
              <w:right w:val="nil"/>
            </w:tcBorders>
            <w:vAlign w:val="bottom"/>
          </w:tcPr>
          <w:p w14:paraId="25227D8D"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2050FD" w:rsidRPr="001219F9" w14:paraId="4C3C58FC" w14:textId="77777777" w:rsidTr="00405C96">
        <w:trPr>
          <w:cantSplit/>
        </w:trPr>
        <w:tc>
          <w:tcPr>
            <w:tcW w:w="5940" w:type="dxa"/>
            <w:hideMark/>
          </w:tcPr>
          <w:p w14:paraId="5E15C463" w14:textId="77777777" w:rsidR="002050FD" w:rsidRPr="001219F9" w:rsidRDefault="002050FD" w:rsidP="002050FD">
            <w:pPr>
              <w:tabs>
                <w:tab w:val="clear" w:pos="227"/>
                <w:tab w:val="clear" w:pos="454"/>
                <w:tab w:val="clear" w:pos="680"/>
                <w:tab w:val="left" w:pos="720"/>
              </w:tabs>
              <w:spacing w:line="240" w:lineRule="auto"/>
              <w:ind w:left="180"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xml:space="preserve">Profit (loss) </w:t>
            </w:r>
            <w:r w:rsidRPr="001219F9">
              <w:rPr>
                <w:rFonts w:ascii="Times New Roman" w:hAnsi="Times New Roman" w:cs="Times New Roman"/>
                <w:sz w:val="22"/>
                <w:szCs w:val="22"/>
                <w:lang w:val="en-GB"/>
              </w:rPr>
              <w:t xml:space="preserve">for the year </w:t>
            </w:r>
            <w:r w:rsidRPr="001219F9">
              <w:rPr>
                <w:rFonts w:ascii="Times New Roman" w:hAnsi="Times New Roman" w:cs="Times New Roman"/>
                <w:sz w:val="22"/>
                <w:szCs w:val="22"/>
                <w:lang w:val="en-GB" w:bidi="ar-SA"/>
              </w:rPr>
              <w:t>attributable to the owners of the Company arising from:</w:t>
            </w:r>
          </w:p>
        </w:tc>
        <w:tc>
          <w:tcPr>
            <w:tcW w:w="1530" w:type="dxa"/>
            <w:vAlign w:val="bottom"/>
          </w:tcPr>
          <w:p w14:paraId="041BED8C"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80" w:type="dxa"/>
            <w:vAlign w:val="bottom"/>
          </w:tcPr>
          <w:p w14:paraId="3E74D6B2"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tcPr>
          <w:p w14:paraId="235D4568"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r>
      <w:tr w:rsidR="002050FD" w:rsidRPr="001219F9" w14:paraId="0F958AB3" w14:textId="77777777" w:rsidTr="00405C96">
        <w:trPr>
          <w:cantSplit/>
        </w:trPr>
        <w:tc>
          <w:tcPr>
            <w:tcW w:w="5940" w:type="dxa"/>
            <w:hideMark/>
          </w:tcPr>
          <w:p w14:paraId="422E89D9" w14:textId="77777777" w:rsidR="002050FD" w:rsidRPr="001219F9" w:rsidRDefault="002050FD" w:rsidP="002050FD">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rPr>
            </w:pPr>
            <w:r w:rsidRPr="001219F9">
              <w:rPr>
                <w:rFonts w:ascii="Times New Roman" w:hAnsi="Times New Roman" w:cs="Times New Roman"/>
                <w:sz w:val="22"/>
                <w:szCs w:val="22"/>
              </w:rPr>
              <w:t>- C</w:t>
            </w:r>
            <w:r w:rsidRPr="001219F9">
              <w:rPr>
                <w:rFonts w:ascii="Times New Roman" w:hAnsi="Times New Roman" w:cs="Times New Roman"/>
                <w:sz w:val="22"/>
                <w:szCs w:val="22"/>
                <w:lang w:val="en-GB" w:bidi="ar-SA"/>
              </w:rPr>
              <w:t>ontinuing operations</w:t>
            </w:r>
          </w:p>
        </w:tc>
        <w:tc>
          <w:tcPr>
            <w:tcW w:w="1530" w:type="dxa"/>
            <w:vAlign w:val="bottom"/>
          </w:tcPr>
          <w:p w14:paraId="0E6B1C8E" w14:textId="0A7EB72A" w:rsidR="002050FD" w:rsidRPr="001219F9"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457,836</w:t>
            </w:r>
          </w:p>
        </w:tc>
        <w:tc>
          <w:tcPr>
            <w:tcW w:w="180" w:type="dxa"/>
            <w:vAlign w:val="bottom"/>
          </w:tcPr>
          <w:p w14:paraId="3E333B71"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vAlign w:val="bottom"/>
            <w:hideMark/>
          </w:tcPr>
          <w:p w14:paraId="4E7C3F4F" w14:textId="5FB9317C"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7F49FC">
              <w:rPr>
                <w:rFonts w:ascii="Times New Roman" w:hAnsi="Times New Roman" w:cs="Times New Roman"/>
                <w:sz w:val="22"/>
                <w:szCs w:val="22"/>
                <w:lang w:val="en-GB" w:bidi="ar-SA"/>
              </w:rPr>
              <w:t>473,367</w:t>
            </w:r>
          </w:p>
        </w:tc>
      </w:tr>
      <w:tr w:rsidR="002050FD" w:rsidRPr="001219F9" w14:paraId="04215691" w14:textId="77777777" w:rsidTr="00405C96">
        <w:trPr>
          <w:cantSplit/>
        </w:trPr>
        <w:tc>
          <w:tcPr>
            <w:tcW w:w="5940" w:type="dxa"/>
            <w:hideMark/>
          </w:tcPr>
          <w:p w14:paraId="76F6B610" w14:textId="77777777" w:rsidR="002050FD" w:rsidRPr="001219F9" w:rsidRDefault="002050FD" w:rsidP="002050FD">
            <w:pPr>
              <w:tabs>
                <w:tab w:val="clear" w:pos="227"/>
                <w:tab w:val="clear" w:pos="454"/>
                <w:tab w:val="clear" w:pos="680"/>
                <w:tab w:val="left" w:pos="720"/>
              </w:tabs>
              <w:spacing w:line="240" w:lineRule="auto"/>
              <w:ind w:left="373" w:hanging="180"/>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 Discontinued operations</w:t>
            </w:r>
          </w:p>
        </w:tc>
        <w:tc>
          <w:tcPr>
            <w:tcW w:w="1530" w:type="dxa"/>
            <w:tcBorders>
              <w:bottom w:val="single" w:sz="4" w:space="0" w:color="auto"/>
            </w:tcBorders>
            <w:vAlign w:val="bottom"/>
          </w:tcPr>
          <w:p w14:paraId="71B37720" w14:textId="01D3D672" w:rsidR="002050FD" w:rsidRPr="007F49FC"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r>
              <w:rPr>
                <w:rFonts w:ascii="Times New Roman" w:hAnsi="Times New Roman" w:cs="Times New Roman"/>
                <w:sz w:val="22"/>
                <w:szCs w:val="22"/>
                <w:lang w:val="en-GB" w:bidi="ar-SA"/>
              </w:rPr>
              <w:t>(2,292)</w:t>
            </w:r>
          </w:p>
        </w:tc>
        <w:tc>
          <w:tcPr>
            <w:tcW w:w="180" w:type="dxa"/>
            <w:vAlign w:val="bottom"/>
          </w:tcPr>
          <w:p w14:paraId="0CEDF573"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lang w:val="en-GB" w:bidi="ar-SA"/>
              </w:rPr>
            </w:pPr>
          </w:p>
        </w:tc>
        <w:tc>
          <w:tcPr>
            <w:tcW w:w="1531" w:type="dxa"/>
            <w:tcBorders>
              <w:top w:val="nil"/>
              <w:left w:val="nil"/>
              <w:bottom w:val="single" w:sz="4" w:space="0" w:color="auto"/>
              <w:right w:val="nil"/>
            </w:tcBorders>
            <w:vAlign w:val="bottom"/>
            <w:hideMark/>
          </w:tcPr>
          <w:p w14:paraId="1FEDE2C5" w14:textId="11E994F9"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sz w:val="22"/>
                <w:szCs w:val="22"/>
              </w:rPr>
            </w:pPr>
            <w:r w:rsidRPr="007F49FC">
              <w:rPr>
                <w:rFonts w:ascii="Times New Roman" w:hAnsi="Times New Roman" w:cs="Times New Roman"/>
                <w:sz w:val="22"/>
                <w:szCs w:val="22"/>
                <w:lang w:val="en-GB" w:bidi="ar-SA"/>
              </w:rPr>
              <w:t>(1,989)</w:t>
            </w:r>
          </w:p>
        </w:tc>
      </w:tr>
      <w:tr w:rsidR="002050FD" w:rsidRPr="001219F9" w14:paraId="307232CB" w14:textId="77777777" w:rsidTr="00405C96">
        <w:trPr>
          <w:cantSplit/>
        </w:trPr>
        <w:tc>
          <w:tcPr>
            <w:tcW w:w="5940" w:type="dxa"/>
          </w:tcPr>
          <w:p w14:paraId="0E02B898"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b/>
                <w:bCs/>
                <w:sz w:val="22"/>
                <w:szCs w:val="22"/>
                <w:lang w:val="en-GB" w:bidi="ar-SA"/>
              </w:rPr>
            </w:pPr>
            <w:r w:rsidRPr="001219F9">
              <w:rPr>
                <w:rFonts w:ascii="Times New Roman" w:hAnsi="Times New Roman" w:cs="Times New Roman"/>
                <w:b/>
                <w:bCs/>
                <w:sz w:val="22"/>
                <w:szCs w:val="22"/>
                <w:lang w:val="en-GB" w:bidi="ar-SA"/>
              </w:rPr>
              <w:t>Total</w:t>
            </w:r>
          </w:p>
        </w:tc>
        <w:tc>
          <w:tcPr>
            <w:tcW w:w="1530" w:type="dxa"/>
            <w:tcBorders>
              <w:top w:val="single" w:sz="4" w:space="0" w:color="auto"/>
              <w:bottom w:val="double" w:sz="4" w:space="0" w:color="auto"/>
            </w:tcBorders>
            <w:vAlign w:val="bottom"/>
          </w:tcPr>
          <w:p w14:paraId="19705060" w14:textId="14B01A5C" w:rsidR="002050FD" w:rsidRPr="007F49FC" w:rsidRDefault="0013586E"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Pr>
                <w:rFonts w:ascii="Times New Roman" w:hAnsi="Times New Roman" w:cs="Times New Roman"/>
                <w:b/>
                <w:bCs/>
                <w:sz w:val="22"/>
                <w:szCs w:val="22"/>
              </w:rPr>
              <w:t>455,544</w:t>
            </w:r>
          </w:p>
        </w:tc>
        <w:tc>
          <w:tcPr>
            <w:tcW w:w="180" w:type="dxa"/>
            <w:vAlign w:val="bottom"/>
          </w:tcPr>
          <w:p w14:paraId="04C82C59" w14:textId="77777777" w:rsidR="002050FD" w:rsidRPr="007F49FC"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p>
        </w:tc>
        <w:tc>
          <w:tcPr>
            <w:tcW w:w="1531" w:type="dxa"/>
            <w:tcBorders>
              <w:top w:val="single" w:sz="4" w:space="0" w:color="auto"/>
              <w:left w:val="nil"/>
              <w:bottom w:val="double" w:sz="4" w:space="0" w:color="auto"/>
              <w:right w:val="nil"/>
            </w:tcBorders>
            <w:vAlign w:val="bottom"/>
          </w:tcPr>
          <w:p w14:paraId="0E5A1206" w14:textId="5AAFE861"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4"/>
              </w:tabs>
              <w:spacing w:line="240" w:lineRule="auto"/>
              <w:rPr>
                <w:rFonts w:ascii="Times New Roman" w:hAnsi="Times New Roman" w:cs="Times New Roman"/>
                <w:b/>
                <w:bCs/>
                <w:sz w:val="22"/>
                <w:szCs w:val="22"/>
              </w:rPr>
            </w:pPr>
            <w:r w:rsidRPr="007F49FC">
              <w:rPr>
                <w:rFonts w:ascii="Times New Roman" w:hAnsi="Times New Roman" w:cs="Times New Roman"/>
                <w:b/>
                <w:bCs/>
                <w:sz w:val="22"/>
                <w:szCs w:val="22"/>
              </w:rPr>
              <w:t>471,378</w:t>
            </w:r>
          </w:p>
        </w:tc>
      </w:tr>
    </w:tbl>
    <w:p w14:paraId="28135B95" w14:textId="77777777" w:rsidR="002050FD" w:rsidRPr="001219F9" w:rsidRDefault="002050FD" w:rsidP="002050F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5940"/>
        <w:gridCol w:w="1530"/>
        <w:gridCol w:w="180"/>
        <w:gridCol w:w="1530"/>
      </w:tblGrid>
      <w:tr w:rsidR="002050FD" w:rsidRPr="001219F9" w14:paraId="0E1722A4" w14:textId="77777777" w:rsidTr="00405C96">
        <w:trPr>
          <w:cantSplit/>
          <w:tblHeader/>
        </w:trPr>
        <w:tc>
          <w:tcPr>
            <w:tcW w:w="5940" w:type="dxa"/>
            <w:vAlign w:val="bottom"/>
            <w:hideMark/>
          </w:tcPr>
          <w:p w14:paraId="09AD21B3" w14:textId="77777777" w:rsidR="002050FD" w:rsidRPr="001219F9" w:rsidRDefault="002050FD" w:rsidP="00405C96">
            <w:pPr>
              <w:tabs>
                <w:tab w:val="clear" w:pos="227"/>
                <w:tab w:val="clear" w:pos="454"/>
                <w:tab w:val="clear" w:pos="680"/>
                <w:tab w:val="left" w:pos="720"/>
              </w:tabs>
              <w:spacing w:line="240" w:lineRule="auto"/>
              <w:rPr>
                <w:rFonts w:ascii="Times New Roman" w:hAnsi="Times New Roman" w:cs="Times New Roman"/>
                <w:b/>
                <w:i/>
                <w:iCs/>
                <w:color w:val="0000FF"/>
                <w:sz w:val="22"/>
                <w:szCs w:val="22"/>
                <w:lang w:val="en-GB" w:bidi="ar-SA"/>
              </w:rPr>
            </w:pPr>
            <w:r w:rsidRPr="001219F9">
              <w:rPr>
                <w:rFonts w:ascii="Times New Roman" w:hAnsi="Times New Roman" w:cs="Times New Roman"/>
                <w:b/>
                <w:bCs/>
                <w:i/>
                <w:iCs/>
                <w:sz w:val="22"/>
                <w:szCs w:val="22"/>
                <w:lang w:val="en-GB" w:bidi="ar-SA"/>
              </w:rPr>
              <w:t>Cash flows from (used in) discontinued operation</w:t>
            </w:r>
          </w:p>
        </w:tc>
        <w:tc>
          <w:tcPr>
            <w:tcW w:w="3240" w:type="dxa"/>
            <w:gridSpan w:val="3"/>
            <w:hideMark/>
          </w:tcPr>
          <w:p w14:paraId="51F276D7"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
                <w:sz w:val="22"/>
                <w:szCs w:val="22"/>
                <w:lang w:val="en-GB" w:bidi="ar-SA"/>
              </w:rPr>
            </w:pPr>
            <w:r w:rsidRPr="001219F9">
              <w:rPr>
                <w:rFonts w:ascii="Times New Roman" w:hAnsi="Times New Roman" w:cs="Times New Roman"/>
                <w:b/>
                <w:sz w:val="22"/>
                <w:szCs w:val="22"/>
                <w:lang w:val="en-GB" w:bidi="ar-SA"/>
              </w:rPr>
              <w:t xml:space="preserve">Consolidated </w:t>
            </w:r>
          </w:p>
          <w:p w14:paraId="5DC5F364" w14:textId="77777777" w:rsidR="002050FD" w:rsidRPr="001219F9" w:rsidRDefault="002050FD" w:rsidP="00405C96">
            <w:pPr>
              <w:tabs>
                <w:tab w:val="clear" w:pos="227"/>
                <w:tab w:val="clear" w:pos="454"/>
                <w:tab w:val="clear" w:pos="680"/>
                <w:tab w:val="left" w:pos="720"/>
              </w:tabs>
              <w:spacing w:line="240" w:lineRule="auto"/>
              <w:ind w:left="-83" w:right="-83"/>
              <w:jc w:val="center"/>
              <w:rPr>
                <w:rFonts w:ascii="Times New Roman" w:hAnsi="Times New Roman" w:cs="Times New Roman"/>
                <w:bCs/>
                <w:sz w:val="22"/>
                <w:szCs w:val="22"/>
                <w:lang w:val="en-GB" w:bidi="ar-SA"/>
              </w:rPr>
            </w:pPr>
            <w:r w:rsidRPr="001219F9">
              <w:rPr>
                <w:rFonts w:ascii="Times New Roman" w:hAnsi="Times New Roman" w:cs="Times New Roman"/>
                <w:b/>
                <w:sz w:val="22"/>
                <w:szCs w:val="22"/>
                <w:lang w:val="en-GB" w:bidi="ar-SA"/>
              </w:rPr>
              <w:t>financial statements</w:t>
            </w:r>
          </w:p>
        </w:tc>
      </w:tr>
      <w:tr w:rsidR="002050FD" w:rsidRPr="001219F9" w14:paraId="4590B4FD" w14:textId="77777777" w:rsidTr="00405C96">
        <w:trPr>
          <w:cantSplit/>
          <w:tblHeader/>
        </w:trPr>
        <w:tc>
          <w:tcPr>
            <w:tcW w:w="5940" w:type="dxa"/>
            <w:vAlign w:val="bottom"/>
            <w:hideMark/>
          </w:tcPr>
          <w:p w14:paraId="2898A2DB" w14:textId="77777777" w:rsidR="002050FD" w:rsidRPr="001219F9" w:rsidRDefault="002050FD" w:rsidP="00405C96">
            <w:pPr>
              <w:tabs>
                <w:tab w:val="clear" w:pos="227"/>
                <w:tab w:val="clear" w:pos="454"/>
                <w:tab w:val="clear" w:pos="680"/>
                <w:tab w:val="left" w:pos="720"/>
              </w:tabs>
              <w:spacing w:line="240" w:lineRule="auto"/>
              <w:rPr>
                <w:rFonts w:ascii="Times New Roman" w:hAnsi="Times New Roman" w:cs="Times New Roman"/>
                <w:b/>
                <w:bCs/>
                <w:i/>
                <w:iCs/>
                <w:sz w:val="22"/>
                <w:szCs w:val="22"/>
                <w:lang w:val="en-GB" w:bidi="ar-SA"/>
              </w:rPr>
            </w:pPr>
            <w:r>
              <w:rPr>
                <w:rFonts w:ascii="Times New Roman" w:hAnsi="Times New Roman" w:cs="Times New Roman"/>
                <w:b/>
                <w:bCs/>
                <w:i/>
                <w:iCs/>
                <w:sz w:val="22"/>
                <w:szCs w:val="22"/>
              </w:rPr>
              <w:t>Nine</w:t>
            </w:r>
            <w:r w:rsidRPr="001219F9">
              <w:rPr>
                <w:rFonts w:ascii="Times New Roman" w:hAnsi="Times New Roman" w:cs="Times New Roman"/>
                <w:b/>
                <w:bCs/>
                <w:i/>
                <w:iCs/>
                <w:sz w:val="22"/>
                <w:szCs w:val="22"/>
                <w:cs/>
              </w:rPr>
              <w:t>-</w:t>
            </w:r>
            <w:r w:rsidRPr="001219F9">
              <w:rPr>
                <w:rFonts w:ascii="Times New Roman" w:hAnsi="Times New Roman" w:cs="Times New Roman"/>
                <w:b/>
                <w:bCs/>
                <w:i/>
                <w:iCs/>
                <w:sz w:val="22"/>
                <w:szCs w:val="22"/>
              </w:rPr>
              <w:t xml:space="preserve">month periods ended 30 </w:t>
            </w:r>
            <w:r w:rsidRPr="00DB22C3">
              <w:rPr>
                <w:rFonts w:ascii="Times New Roman" w:hAnsi="Times New Roman" w:cs="Times New Roman"/>
                <w:b/>
                <w:bCs/>
                <w:i/>
                <w:iCs/>
                <w:sz w:val="22"/>
                <w:szCs w:val="22"/>
              </w:rPr>
              <w:t>September</w:t>
            </w:r>
          </w:p>
        </w:tc>
        <w:tc>
          <w:tcPr>
            <w:tcW w:w="1530" w:type="dxa"/>
            <w:hideMark/>
          </w:tcPr>
          <w:p w14:paraId="02AC64A8" w14:textId="7F2B2AFC"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2025</w:t>
            </w:r>
          </w:p>
        </w:tc>
        <w:tc>
          <w:tcPr>
            <w:tcW w:w="180" w:type="dxa"/>
          </w:tcPr>
          <w:p w14:paraId="2A9E443E" w14:textId="77777777"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p>
        </w:tc>
        <w:tc>
          <w:tcPr>
            <w:tcW w:w="1530" w:type="dxa"/>
            <w:hideMark/>
          </w:tcPr>
          <w:p w14:paraId="14ACD5BF" w14:textId="3E7DB2DB" w:rsidR="002050FD" w:rsidRPr="001219F9" w:rsidRDefault="002050FD" w:rsidP="00405C96">
            <w:pPr>
              <w:tabs>
                <w:tab w:val="clear" w:pos="227"/>
                <w:tab w:val="clear" w:pos="454"/>
                <w:tab w:val="clear" w:pos="680"/>
                <w:tab w:val="left" w:pos="720"/>
              </w:tabs>
              <w:spacing w:line="240" w:lineRule="auto"/>
              <w:jc w:val="center"/>
              <w:rPr>
                <w:rFonts w:ascii="Times New Roman" w:hAnsi="Times New Roman" w:cs="Times New Roman"/>
                <w:bCs/>
                <w:i/>
                <w:iCs/>
                <w:sz w:val="22"/>
                <w:szCs w:val="22"/>
                <w:lang w:val="en-GB" w:bidi="ar-SA"/>
              </w:rPr>
            </w:pPr>
            <w:r>
              <w:rPr>
                <w:rFonts w:ascii="Times New Roman" w:hAnsi="Times New Roman" w:cs="Times New Roman"/>
                <w:bCs/>
                <w:sz w:val="22"/>
                <w:szCs w:val="22"/>
                <w:lang w:val="en-GB" w:bidi="ar-SA"/>
              </w:rPr>
              <w:t>2024</w:t>
            </w:r>
          </w:p>
        </w:tc>
      </w:tr>
      <w:tr w:rsidR="002050FD" w:rsidRPr="001219F9" w14:paraId="0B2519F6" w14:textId="77777777" w:rsidTr="00405C96">
        <w:trPr>
          <w:cantSplit/>
          <w:tblHeader/>
        </w:trPr>
        <w:tc>
          <w:tcPr>
            <w:tcW w:w="5940" w:type="dxa"/>
          </w:tcPr>
          <w:p w14:paraId="5B7C1504" w14:textId="77777777" w:rsidR="002050FD" w:rsidRPr="001219F9" w:rsidRDefault="002050FD" w:rsidP="00405C96">
            <w:pPr>
              <w:tabs>
                <w:tab w:val="clear" w:pos="227"/>
                <w:tab w:val="clear" w:pos="454"/>
                <w:tab w:val="clear" w:pos="680"/>
                <w:tab w:val="left" w:pos="720"/>
              </w:tabs>
              <w:spacing w:line="240" w:lineRule="auto"/>
              <w:ind w:left="22"/>
              <w:jc w:val="both"/>
              <w:rPr>
                <w:rFonts w:ascii="Times New Roman" w:hAnsi="Times New Roman" w:cs="Times New Roman"/>
                <w:sz w:val="22"/>
                <w:szCs w:val="22"/>
                <w:lang w:val="en-GB" w:bidi="ar-SA"/>
              </w:rPr>
            </w:pPr>
          </w:p>
        </w:tc>
        <w:tc>
          <w:tcPr>
            <w:tcW w:w="3240" w:type="dxa"/>
            <w:gridSpan w:val="3"/>
            <w:hideMark/>
          </w:tcPr>
          <w:p w14:paraId="423F22C1" w14:textId="77777777" w:rsidR="002050FD" w:rsidRPr="001219F9" w:rsidRDefault="002050FD" w:rsidP="00405C96">
            <w:pPr>
              <w:tabs>
                <w:tab w:val="clear" w:pos="227"/>
                <w:tab w:val="clear" w:pos="454"/>
                <w:tab w:val="clear" w:pos="680"/>
                <w:tab w:val="decimal" w:pos="731"/>
              </w:tabs>
              <w:spacing w:line="240" w:lineRule="auto"/>
              <w:ind w:right="11"/>
              <w:jc w:val="center"/>
              <w:rPr>
                <w:rFonts w:ascii="Times New Roman" w:hAnsi="Times New Roman" w:cs="Times New Roman"/>
                <w:sz w:val="22"/>
                <w:szCs w:val="22"/>
                <w:lang w:val="en-GB" w:bidi="ar-SA"/>
              </w:rPr>
            </w:pPr>
            <w:r w:rsidRPr="001219F9">
              <w:rPr>
                <w:rFonts w:ascii="Times New Roman" w:hAnsi="Times New Roman" w:cs="Times New Roman"/>
                <w:i/>
                <w:iCs/>
                <w:sz w:val="22"/>
                <w:szCs w:val="22"/>
                <w:lang w:val="en-GB" w:bidi="ar-SA"/>
              </w:rPr>
              <w:t>(in thousand Baht)</w:t>
            </w:r>
          </w:p>
        </w:tc>
      </w:tr>
      <w:tr w:rsidR="002050FD" w:rsidRPr="001219F9" w14:paraId="7E14D160" w14:textId="77777777" w:rsidTr="00405C96">
        <w:trPr>
          <w:cantSplit/>
        </w:trPr>
        <w:tc>
          <w:tcPr>
            <w:tcW w:w="5940" w:type="dxa"/>
            <w:hideMark/>
          </w:tcPr>
          <w:p w14:paraId="2961AFA9" w14:textId="1E943F62"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w:t>
            </w:r>
            <w:r w:rsidR="00E3060C">
              <w:rPr>
                <w:rFonts w:ascii="Times New Roman" w:hAnsi="Times New Roman" w:cs="Times New Roman"/>
                <w:sz w:val="22"/>
                <w:szCs w:val="22"/>
                <w:lang w:val="en-GB" w:bidi="ar-SA"/>
              </w:rPr>
              <w:t xml:space="preserve"> from</w:t>
            </w:r>
            <w:r w:rsidRPr="001219F9">
              <w:rPr>
                <w:rFonts w:ascii="Times New Roman" w:hAnsi="Times New Roman" w:cs="Times New Roman"/>
                <w:sz w:val="22"/>
                <w:szCs w:val="22"/>
                <w:lang w:val="en-GB" w:bidi="ar-SA"/>
              </w:rPr>
              <w:t xml:space="preserve"> </w:t>
            </w:r>
            <w:r w:rsidR="00E3060C">
              <w:rPr>
                <w:rFonts w:ascii="Times New Roman" w:hAnsi="Times New Roman" w:cs="Times New Roman"/>
                <w:sz w:val="22"/>
                <w:szCs w:val="22"/>
                <w:lang w:val="en-GB" w:bidi="ar-SA"/>
              </w:rPr>
              <w:t>(</w:t>
            </w:r>
            <w:r w:rsidRPr="001219F9">
              <w:rPr>
                <w:rFonts w:ascii="Times New Roman" w:hAnsi="Times New Roman" w:cs="Times New Roman"/>
                <w:sz w:val="22"/>
                <w:szCs w:val="22"/>
                <w:lang w:val="en-GB" w:bidi="ar-SA"/>
              </w:rPr>
              <w:t>used i</w:t>
            </w:r>
            <w:r w:rsidRPr="001219F9">
              <w:rPr>
                <w:rFonts w:ascii="Times New Roman" w:hAnsi="Times New Roman" w:cs="Times New Roman"/>
                <w:sz w:val="22"/>
                <w:szCs w:val="28"/>
              </w:rPr>
              <w:t>n</w:t>
            </w:r>
            <w:r w:rsidR="00E3060C">
              <w:rPr>
                <w:rFonts w:ascii="Times New Roman" w:hAnsi="Times New Roman" w:cs="Times New Roman"/>
                <w:sz w:val="22"/>
                <w:szCs w:val="28"/>
              </w:rPr>
              <w:t>)</w:t>
            </w:r>
            <w:r w:rsidRPr="001219F9">
              <w:rPr>
                <w:rFonts w:ascii="Times New Roman" w:hAnsi="Times New Roman" w:cs="Times New Roman"/>
                <w:sz w:val="22"/>
                <w:szCs w:val="28"/>
              </w:rPr>
              <w:t xml:space="preserve"> </w:t>
            </w:r>
            <w:r w:rsidRPr="001219F9">
              <w:rPr>
                <w:rFonts w:ascii="Times New Roman" w:hAnsi="Times New Roman" w:cs="Times New Roman"/>
                <w:sz w:val="22"/>
                <w:szCs w:val="22"/>
                <w:lang w:val="en-GB" w:bidi="ar-SA"/>
              </w:rPr>
              <w:t>operating activities</w:t>
            </w:r>
          </w:p>
        </w:tc>
        <w:tc>
          <w:tcPr>
            <w:tcW w:w="1530" w:type="dxa"/>
            <w:vAlign w:val="bottom"/>
          </w:tcPr>
          <w:p w14:paraId="239CB033" w14:textId="433936D8" w:rsidR="002050FD" w:rsidRPr="001219F9" w:rsidRDefault="008377C2"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2,065</w:t>
            </w:r>
          </w:p>
        </w:tc>
        <w:tc>
          <w:tcPr>
            <w:tcW w:w="180" w:type="dxa"/>
          </w:tcPr>
          <w:p w14:paraId="4D206B25"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6FBB4361" w14:textId="75A28613"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(199)</w:t>
            </w:r>
          </w:p>
        </w:tc>
      </w:tr>
      <w:tr w:rsidR="002050FD" w:rsidRPr="001219F9" w14:paraId="4FDA9A41" w14:textId="77777777" w:rsidTr="00405C96">
        <w:trPr>
          <w:cantSplit/>
        </w:trPr>
        <w:tc>
          <w:tcPr>
            <w:tcW w:w="5940" w:type="dxa"/>
            <w:hideMark/>
          </w:tcPr>
          <w:p w14:paraId="7FB15ADD"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sz w:val="22"/>
                <w:szCs w:val="22"/>
                <w:lang w:val="en-GB" w:bidi="ar-SA"/>
              </w:rPr>
              <w:t>Net cash from investing activities</w:t>
            </w:r>
          </w:p>
        </w:tc>
        <w:tc>
          <w:tcPr>
            <w:tcW w:w="1530" w:type="dxa"/>
            <w:vAlign w:val="bottom"/>
          </w:tcPr>
          <w:p w14:paraId="51F7CE64" w14:textId="336CB4BC" w:rsidR="008377C2" w:rsidRPr="001219F9" w:rsidRDefault="008377C2"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13</w:t>
            </w:r>
          </w:p>
        </w:tc>
        <w:tc>
          <w:tcPr>
            <w:tcW w:w="180" w:type="dxa"/>
          </w:tcPr>
          <w:p w14:paraId="2AB5A0C8"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sz w:val="22"/>
                <w:szCs w:val="22"/>
                <w:lang w:val="en-GB" w:bidi="ar-SA"/>
              </w:rPr>
            </w:pPr>
          </w:p>
        </w:tc>
        <w:tc>
          <w:tcPr>
            <w:tcW w:w="1530" w:type="dxa"/>
            <w:vAlign w:val="bottom"/>
          </w:tcPr>
          <w:p w14:paraId="14E5D2F4" w14:textId="1BD73C79"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sz w:val="22"/>
                <w:szCs w:val="22"/>
                <w:lang w:val="en-GB" w:bidi="ar-SA"/>
              </w:rPr>
            </w:pPr>
            <w:r>
              <w:rPr>
                <w:rFonts w:ascii="Times New Roman" w:hAnsi="Times New Roman" w:cs="Times New Roman"/>
                <w:sz w:val="22"/>
                <w:szCs w:val="22"/>
                <w:lang w:val="en-GB" w:bidi="ar-SA"/>
              </w:rPr>
              <w:t>4</w:t>
            </w:r>
          </w:p>
        </w:tc>
      </w:tr>
      <w:tr w:rsidR="002050FD" w:rsidRPr="001219F9" w14:paraId="347C6223" w14:textId="77777777" w:rsidTr="00405C96">
        <w:trPr>
          <w:cantSplit/>
        </w:trPr>
        <w:tc>
          <w:tcPr>
            <w:tcW w:w="5940" w:type="dxa"/>
            <w:hideMark/>
          </w:tcPr>
          <w:p w14:paraId="2C5AE233" w14:textId="77777777" w:rsidR="002050FD" w:rsidRPr="001219F9" w:rsidRDefault="002050FD" w:rsidP="002050FD">
            <w:pPr>
              <w:tabs>
                <w:tab w:val="clear" w:pos="227"/>
                <w:tab w:val="clear" w:pos="454"/>
                <w:tab w:val="clear" w:pos="680"/>
                <w:tab w:val="left" w:pos="720"/>
              </w:tabs>
              <w:spacing w:line="240" w:lineRule="auto"/>
              <w:rPr>
                <w:rFonts w:ascii="Times New Roman" w:hAnsi="Times New Roman" w:cs="Times New Roman"/>
                <w:sz w:val="22"/>
                <w:szCs w:val="22"/>
                <w:lang w:val="en-GB" w:bidi="ar-SA"/>
              </w:rPr>
            </w:pPr>
            <w:r w:rsidRPr="001219F9">
              <w:rPr>
                <w:rFonts w:ascii="Times New Roman" w:hAnsi="Times New Roman" w:cs="Times New Roman"/>
                <w:b/>
                <w:bCs/>
                <w:sz w:val="22"/>
                <w:szCs w:val="22"/>
                <w:lang w:val="en-GB" w:bidi="ar-SA"/>
              </w:rPr>
              <w:t>Net cash flows from (used in) discontinued operation</w:t>
            </w:r>
          </w:p>
        </w:tc>
        <w:tc>
          <w:tcPr>
            <w:tcW w:w="1530" w:type="dxa"/>
            <w:tcBorders>
              <w:top w:val="single" w:sz="4" w:space="0" w:color="auto"/>
              <w:left w:val="nil"/>
              <w:bottom w:val="double" w:sz="4" w:space="0" w:color="auto"/>
              <w:right w:val="nil"/>
            </w:tcBorders>
            <w:vAlign w:val="bottom"/>
          </w:tcPr>
          <w:p w14:paraId="35A48569" w14:textId="1E2B96FB" w:rsidR="002050FD" w:rsidRPr="001219F9" w:rsidRDefault="008377C2" w:rsidP="004D49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0"/>
              </w:tabs>
              <w:spacing w:line="240" w:lineRule="auto"/>
              <w:ind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2,078</w:t>
            </w:r>
          </w:p>
        </w:tc>
        <w:tc>
          <w:tcPr>
            <w:tcW w:w="180" w:type="dxa"/>
            <w:vAlign w:val="bottom"/>
          </w:tcPr>
          <w:p w14:paraId="039EE08B" w14:textId="77777777"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40" w:lineRule="auto"/>
              <w:ind w:right="-70"/>
              <w:rPr>
                <w:rFonts w:ascii="Times New Roman" w:hAnsi="Times New Roman" w:cs="Times New Roman"/>
                <w:b/>
                <w:bCs/>
                <w:sz w:val="22"/>
                <w:szCs w:val="22"/>
                <w:lang w:val="en-GB" w:bidi="ar-SA"/>
              </w:rPr>
            </w:pPr>
          </w:p>
        </w:tc>
        <w:tc>
          <w:tcPr>
            <w:tcW w:w="1530" w:type="dxa"/>
            <w:tcBorders>
              <w:top w:val="single" w:sz="4" w:space="0" w:color="auto"/>
              <w:left w:val="nil"/>
              <w:bottom w:val="double" w:sz="4" w:space="0" w:color="auto"/>
              <w:right w:val="nil"/>
            </w:tcBorders>
            <w:vAlign w:val="bottom"/>
          </w:tcPr>
          <w:p w14:paraId="0118EE58" w14:textId="1DF9C4FC" w:rsidR="002050FD" w:rsidRPr="001219F9" w:rsidRDefault="002050FD" w:rsidP="00205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94"/>
              </w:tabs>
              <w:spacing w:line="240" w:lineRule="auto"/>
              <w:ind w:left="-75" w:right="-70"/>
              <w:rPr>
                <w:rFonts w:ascii="Times New Roman" w:hAnsi="Times New Roman" w:cs="Times New Roman"/>
                <w:b/>
                <w:bCs/>
                <w:sz w:val="22"/>
                <w:szCs w:val="22"/>
                <w:lang w:val="en-GB" w:bidi="ar-SA"/>
              </w:rPr>
            </w:pPr>
            <w:r>
              <w:rPr>
                <w:rFonts w:ascii="Times New Roman" w:hAnsi="Times New Roman" w:cs="Times New Roman"/>
                <w:b/>
                <w:bCs/>
                <w:sz w:val="22"/>
                <w:szCs w:val="22"/>
                <w:lang w:val="en-GB" w:bidi="ar-SA"/>
              </w:rPr>
              <w:t>(195)</w:t>
            </w:r>
          </w:p>
        </w:tc>
      </w:tr>
    </w:tbl>
    <w:p w14:paraId="08D975E8" w14:textId="77777777" w:rsidR="002050FD" w:rsidRPr="00E3060C" w:rsidRDefault="002050FD"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heme="minorBidi"/>
          <w:sz w:val="22"/>
          <w:szCs w:val="22"/>
        </w:rPr>
      </w:pPr>
    </w:p>
    <w:p w14:paraId="41965636" w14:textId="77777777" w:rsidR="001B39C9" w:rsidRDefault="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r>
        <w:rPr>
          <w:rFonts w:ascii="Times New Roman" w:hAnsi="Times New Roman" w:cs="Times New Roman"/>
          <w:b/>
          <w:bCs/>
          <w:sz w:val="24"/>
          <w:szCs w:val="24"/>
        </w:rPr>
        <w:br w:type="page"/>
      </w:r>
    </w:p>
    <w:p w14:paraId="45713DF4" w14:textId="36AA62A0" w:rsidR="00426ACD" w:rsidRPr="001219F9" w:rsidRDefault="00426ACD" w:rsidP="00426ACD">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0"/>
          <w:tab w:val="left" w:pos="1170"/>
        </w:tabs>
        <w:spacing w:after="0"/>
        <w:ind w:left="540" w:hanging="540"/>
        <w:rPr>
          <w:rFonts w:ascii="Times New Roman" w:hAnsi="Times New Roman" w:cs="Times New Roman"/>
          <w:b/>
          <w:bCs/>
          <w:sz w:val="24"/>
          <w:szCs w:val="24"/>
        </w:rPr>
      </w:pPr>
      <w:r w:rsidRPr="001219F9">
        <w:rPr>
          <w:rFonts w:ascii="Times New Roman" w:hAnsi="Times New Roman" w:cs="Times New Roman"/>
          <w:b/>
          <w:bCs/>
          <w:sz w:val="24"/>
          <w:szCs w:val="24"/>
        </w:rPr>
        <w:lastRenderedPageBreak/>
        <w:t>Dividends</w:t>
      </w:r>
    </w:p>
    <w:p w14:paraId="24629C79" w14:textId="77777777" w:rsidR="00426ACD" w:rsidRPr="001219F9" w:rsidRDefault="00426ACD" w:rsidP="0042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b/>
          <w:bCs/>
          <w:sz w:val="24"/>
          <w:szCs w:val="24"/>
        </w:rPr>
      </w:pPr>
    </w:p>
    <w:p w14:paraId="761997D5" w14:textId="3482C296" w:rsidR="00426ACD" w:rsidRPr="001219F9" w:rsidRDefault="00426ACD" w:rsidP="0042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s>
        <w:spacing w:after="0"/>
        <w:ind w:left="540" w:right="-25"/>
        <w:jc w:val="thaiDistribute"/>
        <w:rPr>
          <w:rFonts w:ascii="Times New Roman" w:hAnsi="Times New Roman" w:cs="Times New Roman"/>
          <w:sz w:val="24"/>
          <w:szCs w:val="24"/>
        </w:rPr>
      </w:pPr>
      <w:r w:rsidRPr="001219F9">
        <w:rPr>
          <w:rFonts w:ascii="Times New Roman" w:hAnsi="Times New Roman" w:cs="Times New Roman"/>
          <w:sz w:val="24"/>
          <w:szCs w:val="24"/>
        </w:rPr>
        <w:t xml:space="preserve">Details of dividends for the </w:t>
      </w:r>
      <w:r w:rsidR="002050FD">
        <w:rPr>
          <w:rFonts w:ascii="Times New Roman" w:hAnsi="Times New Roman" w:cs="Times New Roman"/>
          <w:sz w:val="24"/>
          <w:szCs w:val="24"/>
        </w:rPr>
        <w:t>nine</w:t>
      </w:r>
      <w:r w:rsidRPr="001219F9">
        <w:rPr>
          <w:rFonts w:ascii="Times New Roman" w:hAnsi="Times New Roman" w:cs="Times New Roman"/>
          <w:sz w:val="24"/>
          <w:szCs w:val="24"/>
        </w:rPr>
        <w:t xml:space="preserve">-month period ended 30 </w:t>
      </w:r>
      <w:r w:rsidR="002050FD">
        <w:rPr>
          <w:rFonts w:ascii="Times New Roman" w:hAnsi="Times New Roman" w:cs="Times New Roman"/>
          <w:sz w:val="24"/>
          <w:szCs w:val="24"/>
        </w:rPr>
        <w:t>September</w:t>
      </w:r>
      <w:r w:rsidRPr="001219F9">
        <w:rPr>
          <w:rFonts w:ascii="Times New Roman" w:hAnsi="Times New Roman" w:cs="Times New Roman"/>
          <w:sz w:val="24"/>
          <w:szCs w:val="24"/>
        </w:rPr>
        <w:t xml:space="preserve"> 202</w:t>
      </w:r>
      <w:r w:rsidR="00C54AB6">
        <w:rPr>
          <w:rFonts w:ascii="Times New Roman" w:hAnsi="Times New Roman" w:cs="Times New Roman"/>
          <w:sz w:val="24"/>
          <w:szCs w:val="24"/>
        </w:rPr>
        <w:t>5</w:t>
      </w:r>
      <w:r w:rsidRPr="001219F9">
        <w:rPr>
          <w:rFonts w:ascii="Times New Roman" w:hAnsi="Times New Roman" w:cs="Times New Roman"/>
          <w:sz w:val="24"/>
          <w:szCs w:val="24"/>
        </w:rPr>
        <w:t xml:space="preserve"> and 202</w:t>
      </w:r>
      <w:r w:rsidR="00C54AB6">
        <w:rPr>
          <w:rFonts w:ascii="Times New Roman" w:hAnsi="Times New Roman" w:cs="Times New Roman"/>
          <w:sz w:val="24"/>
          <w:szCs w:val="24"/>
        </w:rPr>
        <w:t>4</w:t>
      </w:r>
      <w:r w:rsidRPr="001219F9">
        <w:rPr>
          <w:rFonts w:ascii="Times New Roman" w:hAnsi="Times New Roman" w:cs="Times New Roman"/>
          <w:sz w:val="24"/>
          <w:szCs w:val="24"/>
        </w:rPr>
        <w:t xml:space="preserve"> are as follows:</w:t>
      </w:r>
    </w:p>
    <w:p w14:paraId="4EE2CA54" w14:textId="77777777" w:rsidR="00426ACD" w:rsidRPr="001219F9" w:rsidRDefault="00426ACD" w:rsidP="00426A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25"/>
        <w:jc w:val="thaiDistribute"/>
        <w:rPr>
          <w:rFonts w:ascii="Times New Roman" w:hAnsi="Times New Roman" w:cs="Times New Roman"/>
          <w:b/>
          <w:bCs/>
          <w:sz w:val="24"/>
          <w:szCs w:val="24"/>
        </w:rPr>
      </w:pPr>
    </w:p>
    <w:tbl>
      <w:tblPr>
        <w:tblStyle w:val="TableGrid2"/>
        <w:tblW w:w="8957"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1800"/>
        <w:gridCol w:w="1844"/>
        <w:gridCol w:w="1379"/>
        <w:gridCol w:w="234"/>
        <w:gridCol w:w="1540"/>
      </w:tblGrid>
      <w:tr w:rsidR="00426ACD" w:rsidRPr="001219F9" w14:paraId="1976F8F1" w14:textId="77777777" w:rsidTr="00000AAD">
        <w:tc>
          <w:tcPr>
            <w:tcW w:w="2160" w:type="dxa"/>
          </w:tcPr>
          <w:p w14:paraId="6D78CD68"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800" w:type="dxa"/>
            <w:vAlign w:val="bottom"/>
          </w:tcPr>
          <w:p w14:paraId="4E6D0744"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Approval date</w:t>
            </w:r>
          </w:p>
        </w:tc>
        <w:tc>
          <w:tcPr>
            <w:tcW w:w="1844" w:type="dxa"/>
            <w:vAlign w:val="bottom"/>
          </w:tcPr>
          <w:p w14:paraId="47BC988A"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sz w:val="22"/>
                <w:szCs w:val="22"/>
              </w:rPr>
              <w:t>Payment schedule</w:t>
            </w:r>
          </w:p>
        </w:tc>
        <w:tc>
          <w:tcPr>
            <w:tcW w:w="1379" w:type="dxa"/>
            <w:vAlign w:val="bottom"/>
          </w:tcPr>
          <w:p w14:paraId="2934C1FF"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3" w:right="-108"/>
              <w:jc w:val="center"/>
              <w:rPr>
                <w:rFonts w:ascii="Times New Roman" w:hAnsi="Times New Roman"/>
                <w:i/>
                <w:iCs/>
                <w:sz w:val="22"/>
                <w:szCs w:val="22"/>
              </w:rPr>
            </w:pPr>
            <w:r w:rsidRPr="001219F9">
              <w:rPr>
                <w:rFonts w:ascii="Times New Roman" w:hAnsi="Times New Roman"/>
                <w:sz w:val="22"/>
                <w:szCs w:val="22"/>
              </w:rPr>
              <w:t>Dividend rate per share</w:t>
            </w:r>
            <w:r w:rsidRPr="001219F9">
              <w:rPr>
                <w:rFonts w:ascii="Times New Roman" w:hAnsi="Times New Roman"/>
                <w:i/>
                <w:iCs/>
                <w:sz w:val="22"/>
                <w:szCs w:val="22"/>
              </w:rPr>
              <w:t xml:space="preserve"> </w:t>
            </w:r>
          </w:p>
        </w:tc>
        <w:tc>
          <w:tcPr>
            <w:tcW w:w="234" w:type="dxa"/>
            <w:vAlign w:val="bottom"/>
          </w:tcPr>
          <w:p w14:paraId="680321A3"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p>
        </w:tc>
        <w:tc>
          <w:tcPr>
            <w:tcW w:w="1540" w:type="dxa"/>
            <w:vAlign w:val="bottom"/>
          </w:tcPr>
          <w:p w14:paraId="5B2E476D"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i/>
                <w:iCs/>
                <w:sz w:val="22"/>
                <w:szCs w:val="22"/>
                <w:lang w:val="en-US"/>
              </w:rPr>
            </w:pPr>
            <w:r w:rsidRPr="001219F9">
              <w:rPr>
                <w:rFonts w:ascii="Times New Roman" w:hAnsi="Times New Roman"/>
                <w:sz w:val="22"/>
                <w:szCs w:val="22"/>
                <w:lang w:val="en-US"/>
              </w:rPr>
              <w:t>Amount</w:t>
            </w:r>
          </w:p>
        </w:tc>
      </w:tr>
      <w:tr w:rsidR="00426ACD" w:rsidRPr="001219F9" w14:paraId="72C1C621" w14:textId="77777777" w:rsidTr="00000AAD">
        <w:tc>
          <w:tcPr>
            <w:tcW w:w="2160" w:type="dxa"/>
          </w:tcPr>
          <w:p w14:paraId="0438EEF3"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00" w:type="dxa"/>
            <w:vAlign w:val="bottom"/>
          </w:tcPr>
          <w:p w14:paraId="17339900"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p>
        </w:tc>
        <w:tc>
          <w:tcPr>
            <w:tcW w:w="1844" w:type="dxa"/>
            <w:vAlign w:val="bottom"/>
          </w:tcPr>
          <w:p w14:paraId="31815BBC"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p>
        </w:tc>
        <w:tc>
          <w:tcPr>
            <w:tcW w:w="1379" w:type="dxa"/>
            <w:vAlign w:val="bottom"/>
          </w:tcPr>
          <w:p w14:paraId="4AA900C1"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1219F9">
              <w:rPr>
                <w:rFonts w:ascii="Times New Roman" w:hAnsi="Times New Roman"/>
                <w:i/>
                <w:iCs/>
                <w:sz w:val="22"/>
                <w:szCs w:val="22"/>
              </w:rPr>
              <w:t>(Baht)</w:t>
            </w:r>
          </w:p>
        </w:tc>
        <w:tc>
          <w:tcPr>
            <w:tcW w:w="234" w:type="dxa"/>
            <w:vAlign w:val="bottom"/>
          </w:tcPr>
          <w:p w14:paraId="508ED490"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127D7A19" w14:textId="77777777" w:rsidR="00426ACD" w:rsidRPr="001219F9"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1219F9">
              <w:rPr>
                <w:rFonts w:ascii="Times New Roman" w:hAnsi="Times New Roman"/>
                <w:i/>
                <w:iCs/>
                <w:sz w:val="22"/>
                <w:szCs w:val="22"/>
              </w:rPr>
              <w:t>(in million Baht)</w:t>
            </w:r>
          </w:p>
        </w:tc>
      </w:tr>
      <w:tr w:rsidR="00AF32BB" w:rsidRPr="001219F9" w14:paraId="30951AEF" w14:textId="77777777" w:rsidTr="00000AAD">
        <w:tc>
          <w:tcPr>
            <w:tcW w:w="2160" w:type="dxa"/>
          </w:tcPr>
          <w:p w14:paraId="01277584" w14:textId="08CC33A7" w:rsidR="00AF32BB" w:rsidRPr="001219F9" w:rsidRDefault="00AF32BB" w:rsidP="00AF32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Pr>
                <w:rFonts w:ascii="Times New Roman" w:hAnsi="Times New Roman"/>
                <w:sz w:val="22"/>
                <w:szCs w:val="22"/>
              </w:rPr>
              <w:t>5</w:t>
            </w:r>
            <w:r w:rsidRPr="001219F9">
              <w:rPr>
                <w:rFonts w:ascii="Times New Roman" w:hAnsi="Times New Roman"/>
                <w:sz w:val="22"/>
                <w:szCs w:val="22"/>
              </w:rPr>
              <w:t xml:space="preserve"> </w:t>
            </w:r>
            <w:r>
              <w:rPr>
                <w:rFonts w:ascii="Times New Roman" w:hAnsi="Times New Roman"/>
                <w:sz w:val="22"/>
                <w:szCs w:val="22"/>
              </w:rPr>
              <w:t>Interim</w:t>
            </w:r>
            <w:r w:rsidRPr="001219F9">
              <w:rPr>
                <w:rFonts w:ascii="Times New Roman" w:hAnsi="Times New Roman"/>
                <w:sz w:val="22"/>
                <w:szCs w:val="22"/>
              </w:rPr>
              <w:t xml:space="preserve"> dividend</w:t>
            </w:r>
          </w:p>
        </w:tc>
        <w:tc>
          <w:tcPr>
            <w:tcW w:w="1800" w:type="dxa"/>
            <w:vAlign w:val="bottom"/>
          </w:tcPr>
          <w:p w14:paraId="61D3FB87" w14:textId="4610080E" w:rsidR="00AF32BB" w:rsidRPr="008377C2" w:rsidRDefault="008377C2"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heme="minorBidi"/>
                <w:sz w:val="22"/>
                <w:szCs w:val="22"/>
                <w:lang w:val="en-US"/>
              </w:rPr>
            </w:pPr>
            <w:r w:rsidRPr="008377C2">
              <w:rPr>
                <w:rFonts w:ascii="Times New Roman" w:hAnsi="Times New Roman" w:cstheme="minorBidi"/>
                <w:sz w:val="22"/>
                <w:szCs w:val="22"/>
                <w:lang w:val="en-US"/>
              </w:rPr>
              <w:t>26 August 2025</w:t>
            </w:r>
          </w:p>
        </w:tc>
        <w:tc>
          <w:tcPr>
            <w:tcW w:w="1844" w:type="dxa"/>
            <w:vAlign w:val="bottom"/>
          </w:tcPr>
          <w:p w14:paraId="1C655B30" w14:textId="3A784A9B" w:rsidR="00AF32BB" w:rsidRPr="008377C2" w:rsidRDefault="008377C2"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8377C2">
              <w:rPr>
                <w:rFonts w:ascii="Times New Roman" w:hAnsi="Times New Roman"/>
                <w:sz w:val="22"/>
                <w:szCs w:val="22"/>
              </w:rPr>
              <w:t>September 2025</w:t>
            </w:r>
          </w:p>
        </w:tc>
        <w:tc>
          <w:tcPr>
            <w:tcW w:w="1379" w:type="dxa"/>
            <w:vAlign w:val="bottom"/>
          </w:tcPr>
          <w:p w14:paraId="77680A04" w14:textId="573A598D" w:rsidR="00AF32BB" w:rsidRPr="008377C2" w:rsidRDefault="008377C2"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r w:rsidRPr="008377C2">
              <w:rPr>
                <w:rFonts w:ascii="Times New Roman" w:hAnsi="Times New Roman"/>
                <w:sz w:val="22"/>
                <w:szCs w:val="22"/>
              </w:rPr>
              <w:t>0.45</w:t>
            </w:r>
          </w:p>
        </w:tc>
        <w:tc>
          <w:tcPr>
            <w:tcW w:w="234" w:type="dxa"/>
            <w:vAlign w:val="bottom"/>
          </w:tcPr>
          <w:p w14:paraId="6D552387" w14:textId="77777777" w:rsidR="00AF32BB" w:rsidRPr="008377C2"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7640D76B" w14:textId="7C039B56" w:rsidR="00AF32BB" w:rsidRPr="008377C2" w:rsidRDefault="008377C2"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8377C2">
              <w:rPr>
                <w:rFonts w:ascii="Times New Roman" w:hAnsi="Times New Roman"/>
                <w:sz w:val="22"/>
                <w:szCs w:val="22"/>
              </w:rPr>
              <w:t>181</w:t>
            </w:r>
          </w:p>
        </w:tc>
      </w:tr>
      <w:tr w:rsidR="00426ACD" w:rsidRPr="001219F9" w14:paraId="238BF631" w14:textId="77777777" w:rsidTr="00000AAD">
        <w:tc>
          <w:tcPr>
            <w:tcW w:w="2160" w:type="dxa"/>
          </w:tcPr>
          <w:p w14:paraId="0EDAD0E9" w14:textId="68EF53C6" w:rsidR="00426ACD" w:rsidRPr="001219F9"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Pr>
                <w:rFonts w:ascii="Times New Roman" w:hAnsi="Times New Roman"/>
                <w:sz w:val="22"/>
                <w:szCs w:val="22"/>
              </w:rPr>
              <w:t>4</w:t>
            </w:r>
            <w:r w:rsidRPr="001219F9">
              <w:rPr>
                <w:rFonts w:ascii="Times New Roman" w:hAnsi="Times New Roman"/>
                <w:sz w:val="22"/>
                <w:szCs w:val="22"/>
              </w:rPr>
              <w:t xml:space="preserve"> Annual dividend</w:t>
            </w:r>
          </w:p>
        </w:tc>
        <w:tc>
          <w:tcPr>
            <w:tcW w:w="1800" w:type="dxa"/>
            <w:vAlign w:val="bottom"/>
          </w:tcPr>
          <w:p w14:paraId="7B8D23ED" w14:textId="23BF1323" w:rsidR="00426ACD" w:rsidRPr="00C54AB6"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cstheme="minorBidi"/>
                <w:sz w:val="22"/>
                <w:szCs w:val="22"/>
                <w:cs/>
              </w:rPr>
            </w:pPr>
            <w:r w:rsidRPr="00C54AB6">
              <w:rPr>
                <w:rFonts w:ascii="Times New Roman" w:hAnsi="Times New Roman"/>
                <w:sz w:val="22"/>
                <w:szCs w:val="22"/>
              </w:rPr>
              <w:t>2</w:t>
            </w:r>
            <w:r w:rsidRPr="00C54AB6">
              <w:rPr>
                <w:rFonts w:ascii="Times New Roman" w:hAnsi="Times New Roman"/>
                <w:sz w:val="22"/>
                <w:szCs w:val="22"/>
                <w:lang w:val="en-US"/>
              </w:rPr>
              <w:t>3</w:t>
            </w:r>
            <w:r w:rsidRPr="00C54AB6">
              <w:rPr>
                <w:rFonts w:ascii="Times New Roman" w:hAnsi="Times New Roman"/>
                <w:sz w:val="22"/>
                <w:szCs w:val="22"/>
              </w:rPr>
              <w:t xml:space="preserve"> </w:t>
            </w:r>
            <w:r w:rsidRPr="00C54AB6">
              <w:rPr>
                <w:rFonts w:ascii="Times New Roman" w:hAnsi="Times New Roman"/>
                <w:sz w:val="22"/>
                <w:szCs w:val="22"/>
                <w:lang w:val="en-US"/>
              </w:rPr>
              <w:t>April</w:t>
            </w:r>
            <w:r w:rsidRPr="00C54AB6">
              <w:rPr>
                <w:rFonts w:ascii="Times New Roman" w:hAnsi="Times New Roman"/>
                <w:sz w:val="22"/>
                <w:szCs w:val="22"/>
              </w:rPr>
              <w:t xml:space="preserve"> 2025</w:t>
            </w:r>
          </w:p>
        </w:tc>
        <w:tc>
          <w:tcPr>
            <w:tcW w:w="1844" w:type="dxa"/>
            <w:vAlign w:val="bottom"/>
          </w:tcPr>
          <w:p w14:paraId="70A83E85" w14:textId="6597F3CE" w:rsidR="00426ACD" w:rsidRPr="00C54AB6"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cs="Angsana New"/>
                <w:sz w:val="22"/>
                <w:szCs w:val="28"/>
                <w:lang w:val="en-US"/>
              </w:rPr>
            </w:pPr>
            <w:r w:rsidRPr="00C54AB6">
              <w:rPr>
                <w:rFonts w:ascii="Times New Roman" w:hAnsi="Times New Roman"/>
                <w:sz w:val="22"/>
                <w:szCs w:val="22"/>
              </w:rPr>
              <w:t>May 202</w:t>
            </w:r>
            <w:r w:rsidRPr="00C54AB6">
              <w:rPr>
                <w:rFonts w:ascii="Times New Roman" w:hAnsi="Times New Roman"/>
                <w:sz w:val="22"/>
                <w:szCs w:val="22"/>
                <w:lang w:val="en-US"/>
              </w:rPr>
              <w:t>5</w:t>
            </w:r>
          </w:p>
        </w:tc>
        <w:tc>
          <w:tcPr>
            <w:tcW w:w="1379" w:type="dxa"/>
            <w:vAlign w:val="bottom"/>
          </w:tcPr>
          <w:p w14:paraId="0173653D" w14:textId="0B2F7CA3" w:rsidR="00426ACD" w:rsidRPr="00C54AB6" w:rsidRDefault="00C54AB6"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54AB6">
              <w:rPr>
                <w:rFonts w:ascii="Times New Roman" w:hAnsi="Times New Roman"/>
                <w:sz w:val="22"/>
                <w:szCs w:val="22"/>
              </w:rPr>
              <w:t>0.57</w:t>
            </w:r>
          </w:p>
        </w:tc>
        <w:tc>
          <w:tcPr>
            <w:tcW w:w="234" w:type="dxa"/>
            <w:vAlign w:val="bottom"/>
          </w:tcPr>
          <w:p w14:paraId="42FF7E72" w14:textId="77777777" w:rsidR="00426ACD" w:rsidRPr="00C54AB6" w:rsidRDefault="00426ACD"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5EA2B87A" w14:textId="4E4F38D2" w:rsidR="00426ACD" w:rsidRPr="00C54AB6" w:rsidRDefault="00C54AB6"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sidRPr="00C54AB6">
              <w:rPr>
                <w:rFonts w:ascii="Times New Roman" w:hAnsi="Times New Roman"/>
                <w:sz w:val="22"/>
                <w:szCs w:val="22"/>
              </w:rPr>
              <w:t>229</w:t>
            </w:r>
          </w:p>
        </w:tc>
      </w:tr>
      <w:tr w:rsidR="00AF32BB" w:rsidRPr="001219F9" w14:paraId="1B792BA9" w14:textId="77777777" w:rsidTr="00000AAD">
        <w:tc>
          <w:tcPr>
            <w:tcW w:w="2160" w:type="dxa"/>
          </w:tcPr>
          <w:p w14:paraId="749B4575" w14:textId="1FAF3854" w:rsidR="00AF32BB" w:rsidRPr="001219F9"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w:t>
            </w:r>
            <w:r>
              <w:rPr>
                <w:rFonts w:ascii="Times New Roman" w:hAnsi="Times New Roman"/>
                <w:sz w:val="22"/>
                <w:szCs w:val="22"/>
              </w:rPr>
              <w:t>4</w:t>
            </w:r>
            <w:r w:rsidRPr="001219F9">
              <w:rPr>
                <w:rFonts w:ascii="Times New Roman" w:hAnsi="Times New Roman"/>
                <w:sz w:val="22"/>
                <w:szCs w:val="22"/>
              </w:rPr>
              <w:t xml:space="preserve"> </w:t>
            </w:r>
            <w:r>
              <w:rPr>
                <w:rFonts w:ascii="Times New Roman" w:hAnsi="Times New Roman"/>
                <w:sz w:val="22"/>
                <w:szCs w:val="22"/>
              </w:rPr>
              <w:t>Interim</w:t>
            </w:r>
            <w:r w:rsidRPr="001219F9">
              <w:rPr>
                <w:rFonts w:ascii="Times New Roman" w:hAnsi="Times New Roman"/>
                <w:sz w:val="22"/>
                <w:szCs w:val="22"/>
              </w:rPr>
              <w:t xml:space="preserve"> dividend</w:t>
            </w:r>
          </w:p>
        </w:tc>
        <w:tc>
          <w:tcPr>
            <w:tcW w:w="1800" w:type="dxa"/>
            <w:vAlign w:val="bottom"/>
          </w:tcPr>
          <w:p w14:paraId="03C47D9D" w14:textId="2E81FFDA" w:rsidR="00AF32BB" w:rsidRPr="00C54AB6"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C54AB6">
              <w:rPr>
                <w:rFonts w:ascii="Times New Roman" w:hAnsi="Times New Roman"/>
                <w:sz w:val="22"/>
                <w:szCs w:val="22"/>
              </w:rPr>
              <w:t>2</w:t>
            </w:r>
            <w:r w:rsidRPr="00C54AB6">
              <w:rPr>
                <w:rFonts w:ascii="Times New Roman" w:hAnsi="Times New Roman"/>
                <w:sz w:val="22"/>
                <w:szCs w:val="22"/>
                <w:lang w:val="en-US"/>
              </w:rPr>
              <w:t>3</w:t>
            </w:r>
            <w:r w:rsidRPr="00C54AB6">
              <w:rPr>
                <w:rFonts w:ascii="Times New Roman" w:hAnsi="Times New Roman"/>
                <w:sz w:val="22"/>
                <w:szCs w:val="22"/>
              </w:rPr>
              <w:t xml:space="preserve"> </w:t>
            </w:r>
            <w:r w:rsidRPr="00C54AB6">
              <w:rPr>
                <w:rFonts w:ascii="Times New Roman" w:hAnsi="Times New Roman"/>
                <w:sz w:val="22"/>
                <w:szCs w:val="22"/>
                <w:lang w:val="en-US"/>
              </w:rPr>
              <w:t>A</w:t>
            </w:r>
            <w:r>
              <w:rPr>
                <w:rFonts w:ascii="Times New Roman" w:hAnsi="Times New Roman"/>
                <w:sz w:val="22"/>
                <w:szCs w:val="22"/>
                <w:lang w:val="en-US"/>
              </w:rPr>
              <w:t>ugust</w:t>
            </w:r>
            <w:r w:rsidRPr="00C54AB6">
              <w:rPr>
                <w:rFonts w:ascii="Times New Roman" w:hAnsi="Times New Roman"/>
                <w:sz w:val="22"/>
                <w:szCs w:val="22"/>
              </w:rPr>
              <w:t xml:space="preserve"> 202</w:t>
            </w:r>
            <w:r w:rsidR="004D49B3">
              <w:rPr>
                <w:rFonts w:ascii="Times New Roman" w:hAnsi="Times New Roman"/>
                <w:sz w:val="22"/>
                <w:szCs w:val="22"/>
              </w:rPr>
              <w:t>4</w:t>
            </w:r>
          </w:p>
        </w:tc>
        <w:tc>
          <w:tcPr>
            <w:tcW w:w="1844" w:type="dxa"/>
            <w:vAlign w:val="bottom"/>
          </w:tcPr>
          <w:p w14:paraId="241396ED" w14:textId="53F4BDC4" w:rsidR="00AF32BB" w:rsidRPr="00C54AB6"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Pr>
                <w:rFonts w:ascii="Times New Roman" w:hAnsi="Times New Roman"/>
                <w:sz w:val="22"/>
                <w:szCs w:val="22"/>
              </w:rPr>
              <w:t>September 2024</w:t>
            </w:r>
          </w:p>
        </w:tc>
        <w:tc>
          <w:tcPr>
            <w:tcW w:w="1379" w:type="dxa"/>
            <w:vAlign w:val="bottom"/>
          </w:tcPr>
          <w:p w14:paraId="1E91BFFE" w14:textId="1B28A6A1" w:rsidR="00AF32BB" w:rsidRPr="00C54AB6"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0.48</w:t>
            </w:r>
          </w:p>
        </w:tc>
        <w:tc>
          <w:tcPr>
            <w:tcW w:w="234" w:type="dxa"/>
            <w:vAlign w:val="bottom"/>
          </w:tcPr>
          <w:p w14:paraId="587F2819" w14:textId="77777777" w:rsidR="00AF32BB" w:rsidRPr="00C54AB6"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21322319" w14:textId="1B0235B1" w:rsidR="00AF32BB" w:rsidRPr="00C54AB6" w:rsidRDefault="00AF32BB" w:rsidP="00B017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193</w:t>
            </w:r>
          </w:p>
        </w:tc>
      </w:tr>
      <w:tr w:rsidR="00426ACD" w:rsidRPr="001219F9" w14:paraId="11DF8CD9" w14:textId="77777777" w:rsidTr="00000AAD">
        <w:tc>
          <w:tcPr>
            <w:tcW w:w="2160" w:type="dxa"/>
          </w:tcPr>
          <w:p w14:paraId="4B706F6C" w14:textId="67EB41F3"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46"/>
              <w:rPr>
                <w:rFonts w:ascii="Times New Roman" w:hAnsi="Times New Roman"/>
                <w:sz w:val="22"/>
                <w:szCs w:val="22"/>
              </w:rPr>
            </w:pPr>
            <w:r w:rsidRPr="001219F9">
              <w:rPr>
                <w:rFonts w:ascii="Times New Roman" w:hAnsi="Times New Roman"/>
                <w:sz w:val="22"/>
                <w:szCs w:val="22"/>
              </w:rPr>
              <w:t>2023 Annual dividend</w:t>
            </w:r>
          </w:p>
        </w:tc>
        <w:tc>
          <w:tcPr>
            <w:tcW w:w="1800" w:type="dxa"/>
            <w:vAlign w:val="bottom"/>
          </w:tcPr>
          <w:p w14:paraId="336F4FDC" w14:textId="1223C92D"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46"/>
              <w:jc w:val="center"/>
              <w:rPr>
                <w:rFonts w:ascii="Times New Roman" w:hAnsi="Times New Roman"/>
                <w:sz w:val="22"/>
                <w:szCs w:val="22"/>
              </w:rPr>
            </w:pPr>
            <w:r w:rsidRPr="001219F9">
              <w:rPr>
                <w:rFonts w:ascii="Times New Roman" w:hAnsi="Times New Roman"/>
                <w:sz w:val="22"/>
                <w:szCs w:val="22"/>
              </w:rPr>
              <w:t>2</w:t>
            </w:r>
            <w:r>
              <w:rPr>
                <w:rFonts w:ascii="Times New Roman" w:hAnsi="Times New Roman"/>
                <w:sz w:val="22"/>
                <w:szCs w:val="22"/>
              </w:rPr>
              <w:t>4</w:t>
            </w:r>
            <w:r w:rsidRPr="001219F9">
              <w:rPr>
                <w:rFonts w:ascii="Times New Roman" w:hAnsi="Times New Roman"/>
                <w:sz w:val="22"/>
                <w:szCs w:val="22"/>
              </w:rPr>
              <w:t xml:space="preserve"> </w:t>
            </w:r>
            <w:r w:rsidRPr="001219F9">
              <w:rPr>
                <w:rFonts w:ascii="Times New Roman" w:hAnsi="Times New Roman"/>
                <w:sz w:val="22"/>
                <w:szCs w:val="22"/>
                <w:lang w:val="en-US"/>
              </w:rPr>
              <w:t>April</w:t>
            </w:r>
            <w:r w:rsidRPr="001219F9">
              <w:rPr>
                <w:rFonts w:ascii="Times New Roman" w:hAnsi="Times New Roman"/>
                <w:sz w:val="22"/>
                <w:szCs w:val="22"/>
              </w:rPr>
              <w:t xml:space="preserve"> 202</w:t>
            </w:r>
            <w:r>
              <w:rPr>
                <w:rFonts w:ascii="Times New Roman" w:hAnsi="Times New Roman"/>
                <w:sz w:val="22"/>
                <w:szCs w:val="22"/>
              </w:rPr>
              <w:t>4</w:t>
            </w:r>
          </w:p>
        </w:tc>
        <w:tc>
          <w:tcPr>
            <w:tcW w:w="1844" w:type="dxa"/>
            <w:vAlign w:val="bottom"/>
          </w:tcPr>
          <w:p w14:paraId="50578BA7" w14:textId="766EB814"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0" w:right="-146"/>
              <w:jc w:val="center"/>
              <w:rPr>
                <w:rFonts w:ascii="Times New Roman" w:hAnsi="Times New Roman"/>
                <w:sz w:val="22"/>
                <w:szCs w:val="22"/>
              </w:rPr>
            </w:pPr>
            <w:r w:rsidRPr="001219F9">
              <w:rPr>
                <w:rFonts w:ascii="Times New Roman" w:hAnsi="Times New Roman"/>
                <w:sz w:val="22"/>
                <w:szCs w:val="22"/>
              </w:rPr>
              <w:t>May 202</w:t>
            </w:r>
            <w:r>
              <w:rPr>
                <w:rFonts w:ascii="Times New Roman" w:hAnsi="Times New Roman"/>
                <w:sz w:val="22"/>
                <w:szCs w:val="22"/>
              </w:rPr>
              <w:t>4</w:t>
            </w:r>
          </w:p>
        </w:tc>
        <w:tc>
          <w:tcPr>
            <w:tcW w:w="1379" w:type="dxa"/>
            <w:vAlign w:val="bottom"/>
          </w:tcPr>
          <w:p w14:paraId="4995729D" w14:textId="4FC05F99"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0.56</w:t>
            </w:r>
          </w:p>
        </w:tc>
        <w:tc>
          <w:tcPr>
            <w:tcW w:w="234" w:type="dxa"/>
            <w:vAlign w:val="bottom"/>
          </w:tcPr>
          <w:p w14:paraId="055ACEED" w14:textId="77777777"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540" w:type="dxa"/>
            <w:vAlign w:val="bottom"/>
          </w:tcPr>
          <w:p w14:paraId="07C0FE11" w14:textId="4F51DAAF" w:rsidR="00426ACD" w:rsidRPr="001219F9" w:rsidRDefault="00426ACD" w:rsidP="00426A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6" w:right="-83"/>
              <w:jc w:val="center"/>
              <w:rPr>
                <w:rFonts w:ascii="Times New Roman" w:hAnsi="Times New Roman"/>
                <w:sz w:val="22"/>
                <w:szCs w:val="22"/>
              </w:rPr>
            </w:pPr>
            <w:r>
              <w:rPr>
                <w:rFonts w:ascii="Times New Roman" w:hAnsi="Times New Roman"/>
                <w:sz w:val="22"/>
                <w:szCs w:val="22"/>
              </w:rPr>
              <w:t>225</w:t>
            </w:r>
          </w:p>
        </w:tc>
      </w:tr>
    </w:tbl>
    <w:p w14:paraId="72586D97" w14:textId="77777777" w:rsidR="00426ACD" w:rsidRDefault="00426ACD" w:rsidP="00F608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79057BE8" w14:textId="77777777" w:rsidR="00EC0F43" w:rsidRPr="001219F9" w:rsidRDefault="00EC0F43" w:rsidP="009874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14"/>
        <w:jc w:val="thaiDistribute"/>
        <w:rPr>
          <w:rFonts w:ascii="Times New Roman" w:hAnsi="Times New Roman" w:cs="Times New Roman"/>
          <w:sz w:val="22"/>
          <w:szCs w:val="22"/>
        </w:rPr>
      </w:pPr>
    </w:p>
    <w:p w14:paraId="1C0A5C30" w14:textId="3EEE2462" w:rsidR="009A5107" w:rsidRPr="00201A9B" w:rsidRDefault="009A5107" w:rsidP="009A51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5"/>
        <w:jc w:val="thaiDistribute"/>
        <w:rPr>
          <w:rFonts w:ascii="Times New Roman" w:hAnsi="Times New Roman"/>
          <w:sz w:val="22"/>
          <w:szCs w:val="28"/>
        </w:rPr>
        <w:sectPr w:rsidR="009A5107" w:rsidRPr="00201A9B" w:rsidSect="007F71F1">
          <w:headerReference w:type="default" r:id="rId15"/>
          <w:footerReference w:type="default" r:id="rId16"/>
          <w:type w:val="nextColumn"/>
          <w:pgSz w:w="11920" w:h="16860"/>
          <w:pgMar w:top="691" w:right="1152" w:bottom="576" w:left="1152" w:header="720" w:footer="720" w:gutter="0"/>
          <w:cols w:space="720"/>
          <w:docGrid w:linePitch="360"/>
        </w:sectPr>
      </w:pPr>
    </w:p>
    <w:p w14:paraId="6B0D988D" w14:textId="2ACD2B7E" w:rsidR="00395526" w:rsidRPr="001219F9" w:rsidRDefault="003955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
          <w:szCs w:val="2"/>
        </w:rPr>
      </w:pPr>
    </w:p>
    <w:p w14:paraId="284DEDD0" w14:textId="10AA50B2" w:rsidR="00761BBD" w:rsidRPr="001219F9" w:rsidRDefault="00D67FE4" w:rsidP="00000AAD">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Financial instruments</w:t>
      </w:r>
    </w:p>
    <w:p w14:paraId="7A8BBD2C" w14:textId="77777777" w:rsidR="00761BBD" w:rsidRPr="001219F9" w:rsidRDefault="00761BBD" w:rsidP="00000AAD">
      <w:pPr>
        <w:pStyle w:val="block"/>
        <w:spacing w:after="0" w:line="240" w:lineRule="atLeast"/>
        <w:ind w:left="0" w:right="-14"/>
        <w:jc w:val="thaiDistribute"/>
        <w:rPr>
          <w:rFonts w:cs="Times New Roman"/>
          <w:szCs w:val="28"/>
          <w:lang w:val="en-US" w:bidi="th-TH"/>
        </w:rPr>
      </w:pPr>
    </w:p>
    <w:p w14:paraId="0CF93DB4" w14:textId="6AFD2382" w:rsidR="00D67FE4" w:rsidRPr="001219F9" w:rsidRDefault="002C23C5"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80" w:right="-14"/>
        <w:jc w:val="thaiDistribute"/>
        <w:rPr>
          <w:rFonts w:ascii="Times New Roman" w:hAnsi="Times New Roman" w:cs="Times New Roman"/>
          <w:b/>
          <w:bCs/>
          <w:i/>
          <w:iCs/>
          <w:sz w:val="22"/>
          <w:szCs w:val="22"/>
          <w:cs/>
        </w:rPr>
      </w:pPr>
      <w:r w:rsidRPr="001219F9">
        <w:rPr>
          <w:rFonts w:ascii="Times New Roman" w:hAnsi="Times New Roman" w:cs="Times New Roman"/>
          <w:b/>
          <w:bCs/>
          <w:i/>
          <w:iCs/>
          <w:sz w:val="22"/>
          <w:szCs w:val="22"/>
        </w:rPr>
        <w:tab/>
      </w:r>
      <w:r w:rsidR="00D67FE4" w:rsidRPr="001219F9">
        <w:rPr>
          <w:rFonts w:ascii="Times New Roman" w:hAnsi="Times New Roman" w:cs="Times New Roman"/>
          <w:b/>
          <w:bCs/>
          <w:i/>
          <w:iCs/>
          <w:sz w:val="22"/>
          <w:szCs w:val="22"/>
        </w:rPr>
        <w:t>Carrying amount and fair values</w:t>
      </w:r>
    </w:p>
    <w:p w14:paraId="068B6BF7" w14:textId="77777777" w:rsidR="00FC7834" w:rsidRPr="001219F9" w:rsidRDefault="00FC7834"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imes New Roman"/>
          <w:sz w:val="22"/>
          <w:szCs w:val="22"/>
        </w:rPr>
      </w:pPr>
    </w:p>
    <w:p w14:paraId="06402234" w14:textId="35381F78" w:rsidR="001773E8" w:rsidRPr="001773E8" w:rsidRDefault="00D67FE4" w:rsidP="001B39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4"/>
        <w:jc w:val="thaiDistribute"/>
        <w:rPr>
          <w:rFonts w:ascii="Times New Roman" w:hAnsi="Times New Roman" w:cstheme="minorBidi"/>
          <w:sz w:val="22"/>
          <w:szCs w:val="22"/>
        </w:rPr>
      </w:pPr>
      <w:r w:rsidRPr="001219F9">
        <w:rPr>
          <w:rFonts w:ascii="Times New Roman" w:hAnsi="Times New Roman" w:cs="Times New Roman"/>
          <w:sz w:val="22"/>
          <w:szCs w:val="22"/>
        </w:rPr>
        <w:t>The following table shows the carrying amounts and fair values of financial assets and financial liabilities, including their levels in the fair value hierarchy</w:t>
      </w:r>
      <w:r w:rsidR="002C23C5" w:rsidRPr="001219F9">
        <w:rPr>
          <w:rFonts w:ascii="Times New Roman" w:hAnsi="Times New Roman" w:cs="Times New Roman"/>
          <w:sz w:val="22"/>
          <w:szCs w:val="22"/>
        </w:rPr>
        <w:t>, but</w:t>
      </w:r>
      <w:r w:rsidRPr="001219F9">
        <w:rPr>
          <w:rFonts w:ascii="Times New Roman" w:hAnsi="Times New Roman" w:cs="Times New Roman"/>
          <w:sz w:val="22"/>
          <w:szCs w:val="22"/>
        </w:rPr>
        <w:t xml:space="preserve"> does not include fair value information for financial assets and financial liabilities measured at amortised cost if the carrying amount is a reasonable approximation of fair value</w:t>
      </w:r>
      <w:r w:rsidRPr="001219F9">
        <w:rPr>
          <w:rFonts w:ascii="Times New Roman" w:hAnsi="Times New Roman" w:cs="Times New Roman"/>
          <w:sz w:val="22"/>
          <w:szCs w:val="22"/>
          <w:cs/>
        </w:rPr>
        <w:t xml:space="preserve">. </w:t>
      </w:r>
    </w:p>
    <w:p w14:paraId="15FA9FB9" w14:textId="66445C10"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tbl>
      <w:tblPr>
        <w:tblW w:w="14063" w:type="dxa"/>
        <w:tblInd w:w="450" w:type="dxa"/>
        <w:tblLayout w:type="fixed"/>
        <w:tblCellMar>
          <w:left w:w="79" w:type="dxa"/>
          <w:right w:w="79" w:type="dxa"/>
        </w:tblCellMar>
        <w:tblLook w:val="0000" w:firstRow="0" w:lastRow="0" w:firstColumn="0" w:lastColumn="0" w:noHBand="0" w:noVBand="0"/>
      </w:tblPr>
      <w:tblGrid>
        <w:gridCol w:w="2970"/>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000AAD" w:rsidRPr="001219F9" w14:paraId="2EA784D3" w14:textId="77777777" w:rsidTr="00000AAD">
        <w:trPr>
          <w:cantSplit/>
          <w:tblHeader/>
        </w:trPr>
        <w:tc>
          <w:tcPr>
            <w:tcW w:w="2970" w:type="dxa"/>
            <w:vAlign w:val="bottom"/>
          </w:tcPr>
          <w:p w14:paraId="568EDA07" w14:textId="77777777" w:rsidR="00000AAD" w:rsidRPr="00000AAD" w:rsidRDefault="00000AAD" w:rsidP="00000AAD">
            <w:pPr>
              <w:tabs>
                <w:tab w:val="left" w:pos="100"/>
              </w:tabs>
              <w:spacing w:line="280" w:lineRule="atLeast"/>
              <w:ind w:left="100" w:hanging="100"/>
              <w:rPr>
                <w:rFonts w:ascii="Times New Roman" w:hAnsi="Times New Roman" w:cs="Times New Roman"/>
                <w:b/>
                <w:bCs/>
                <w:i/>
                <w:iCs/>
                <w:sz w:val="22"/>
                <w:szCs w:val="22"/>
              </w:rPr>
            </w:pPr>
          </w:p>
        </w:tc>
        <w:tc>
          <w:tcPr>
            <w:tcW w:w="11093" w:type="dxa"/>
            <w:gridSpan w:val="17"/>
            <w:vAlign w:val="bottom"/>
          </w:tcPr>
          <w:p w14:paraId="131F3100" w14:textId="77777777" w:rsidR="00000AAD" w:rsidRPr="00000AAD" w:rsidRDefault="00000AAD"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000AAD">
              <w:rPr>
                <w:rFonts w:ascii="Times New Roman" w:hAnsi="Times New Roman" w:cs="Times New Roman"/>
                <w:b/>
                <w:bCs/>
                <w:sz w:val="22"/>
                <w:szCs w:val="22"/>
              </w:rPr>
              <w:t xml:space="preserve">Consolidated financial statement </w:t>
            </w:r>
          </w:p>
        </w:tc>
      </w:tr>
      <w:tr w:rsidR="00000AAD" w:rsidRPr="001219F9" w14:paraId="33251091" w14:textId="77777777" w:rsidTr="00000AAD">
        <w:trPr>
          <w:cantSplit/>
          <w:tblHeader/>
        </w:trPr>
        <w:tc>
          <w:tcPr>
            <w:tcW w:w="2970" w:type="dxa"/>
            <w:vAlign w:val="bottom"/>
          </w:tcPr>
          <w:p w14:paraId="6B9F527D" w14:textId="77777777" w:rsidR="00000AAD" w:rsidRPr="00000AAD" w:rsidDel="00A71EB6" w:rsidRDefault="00000AAD" w:rsidP="00000AAD">
            <w:pPr>
              <w:tabs>
                <w:tab w:val="left" w:pos="100"/>
              </w:tabs>
              <w:spacing w:line="280" w:lineRule="atLeast"/>
              <w:ind w:left="100" w:hanging="100"/>
              <w:rPr>
                <w:rFonts w:ascii="Times New Roman" w:hAnsi="Times New Roman" w:cs="Times New Roman"/>
                <w:b/>
                <w:bCs/>
                <w:i/>
                <w:iCs/>
                <w:sz w:val="22"/>
                <w:szCs w:val="22"/>
              </w:rPr>
            </w:pPr>
          </w:p>
        </w:tc>
        <w:tc>
          <w:tcPr>
            <w:tcW w:w="5853" w:type="dxa"/>
            <w:gridSpan w:val="8"/>
            <w:vAlign w:val="bottom"/>
          </w:tcPr>
          <w:p w14:paraId="77AA39D1" w14:textId="77777777" w:rsidR="00000AAD" w:rsidRPr="00000AAD" w:rsidRDefault="00000AAD"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000AAD">
              <w:rPr>
                <w:rFonts w:ascii="Times New Roman" w:hAnsi="Times New Roman" w:cs="Times New Roman"/>
                <w:b/>
                <w:bCs/>
                <w:sz w:val="22"/>
                <w:szCs w:val="22"/>
              </w:rPr>
              <w:t>Carrying amount</w:t>
            </w:r>
            <w:r w:rsidRPr="00000AAD" w:rsidDel="00841BAE">
              <w:rPr>
                <w:rFonts w:ascii="Times New Roman" w:hAnsi="Times New Roman" w:cs="Times New Roman"/>
                <w:b/>
                <w:bCs/>
                <w:sz w:val="22"/>
                <w:szCs w:val="22"/>
              </w:rPr>
              <w:t xml:space="preserve"> </w:t>
            </w:r>
          </w:p>
        </w:tc>
        <w:tc>
          <w:tcPr>
            <w:tcW w:w="5240" w:type="dxa"/>
            <w:gridSpan w:val="9"/>
            <w:vAlign w:val="bottom"/>
          </w:tcPr>
          <w:p w14:paraId="5878F392" w14:textId="77777777" w:rsidR="00000AAD" w:rsidRPr="00000AAD" w:rsidRDefault="00000AAD"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000AAD">
              <w:rPr>
                <w:rFonts w:ascii="Times New Roman" w:hAnsi="Times New Roman" w:cs="Times New Roman"/>
                <w:b/>
                <w:bCs/>
                <w:sz w:val="22"/>
                <w:szCs w:val="22"/>
              </w:rPr>
              <w:t>Fair value</w:t>
            </w:r>
            <w:r w:rsidRPr="00000AAD" w:rsidDel="00A71EB6">
              <w:rPr>
                <w:rFonts w:ascii="Times New Roman" w:hAnsi="Times New Roman" w:cs="Times New Roman"/>
                <w:b/>
                <w:bCs/>
                <w:sz w:val="22"/>
                <w:szCs w:val="22"/>
              </w:rPr>
              <w:t xml:space="preserve"> </w:t>
            </w:r>
          </w:p>
        </w:tc>
      </w:tr>
      <w:tr w:rsidR="00000AAD" w:rsidRPr="001219F9" w14:paraId="6C1329DC" w14:textId="77777777" w:rsidTr="00000AAD">
        <w:trPr>
          <w:cantSplit/>
          <w:tblHeader/>
        </w:trPr>
        <w:tc>
          <w:tcPr>
            <w:tcW w:w="2970" w:type="dxa"/>
            <w:vAlign w:val="bottom"/>
          </w:tcPr>
          <w:p w14:paraId="2FF94D10" w14:textId="77777777" w:rsidR="00000AAD" w:rsidRPr="00000AAD" w:rsidRDefault="00000AAD" w:rsidP="00000AAD">
            <w:pPr>
              <w:spacing w:line="280" w:lineRule="atLeast"/>
              <w:ind w:left="29"/>
              <w:jc w:val="thaiDistribute"/>
              <w:rPr>
                <w:rFonts w:ascii="Times New Roman" w:hAnsi="Times New Roman" w:cs="Times New Roman"/>
                <w:b/>
                <w:bCs/>
                <w:i/>
                <w:iCs/>
                <w:sz w:val="22"/>
                <w:szCs w:val="22"/>
              </w:rPr>
            </w:pPr>
          </w:p>
        </w:tc>
        <w:tc>
          <w:tcPr>
            <w:tcW w:w="1245" w:type="dxa"/>
            <w:gridSpan w:val="2"/>
            <w:vAlign w:val="bottom"/>
          </w:tcPr>
          <w:p w14:paraId="5E3E74BC"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Financial instruments measured at FVTPL</w:t>
            </w:r>
          </w:p>
        </w:tc>
        <w:tc>
          <w:tcPr>
            <w:tcW w:w="181" w:type="dxa"/>
          </w:tcPr>
          <w:p w14:paraId="1D1142B7"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1196" w:type="dxa"/>
            <w:vAlign w:val="bottom"/>
          </w:tcPr>
          <w:p w14:paraId="3A3927F8"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Financial instruments measured at FVOCI</w:t>
            </w:r>
          </w:p>
        </w:tc>
        <w:tc>
          <w:tcPr>
            <w:tcW w:w="243" w:type="dxa"/>
            <w:vAlign w:val="bottom"/>
          </w:tcPr>
          <w:p w14:paraId="3DBF257E"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1275" w:type="dxa"/>
            <w:vAlign w:val="bottom"/>
          </w:tcPr>
          <w:p w14:paraId="690E28CA"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Financial instruments measured at amortised cost</w:t>
            </w:r>
          </w:p>
        </w:tc>
        <w:tc>
          <w:tcPr>
            <w:tcW w:w="261" w:type="dxa"/>
            <w:vAlign w:val="bottom"/>
          </w:tcPr>
          <w:p w14:paraId="5F3FBB4D"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1467" w:type="dxa"/>
            <w:gridSpan w:val="2"/>
            <w:vAlign w:val="bottom"/>
          </w:tcPr>
          <w:p w14:paraId="2B0164B9"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Total</w:t>
            </w:r>
          </w:p>
        </w:tc>
        <w:tc>
          <w:tcPr>
            <w:tcW w:w="258" w:type="dxa"/>
            <w:vAlign w:val="bottom"/>
          </w:tcPr>
          <w:p w14:paraId="6F81C853"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920" w:type="dxa"/>
            <w:vAlign w:val="bottom"/>
          </w:tcPr>
          <w:p w14:paraId="60EEFE0E"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Level 1</w:t>
            </w:r>
          </w:p>
        </w:tc>
        <w:tc>
          <w:tcPr>
            <w:tcW w:w="178" w:type="dxa"/>
            <w:vAlign w:val="bottom"/>
          </w:tcPr>
          <w:p w14:paraId="4B953A20"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1168" w:type="dxa"/>
            <w:vAlign w:val="bottom"/>
          </w:tcPr>
          <w:p w14:paraId="36E3ABB3"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Level 2</w:t>
            </w:r>
          </w:p>
        </w:tc>
        <w:tc>
          <w:tcPr>
            <w:tcW w:w="258" w:type="dxa"/>
            <w:vAlign w:val="bottom"/>
          </w:tcPr>
          <w:p w14:paraId="573ED635"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1073" w:type="dxa"/>
            <w:vAlign w:val="bottom"/>
          </w:tcPr>
          <w:p w14:paraId="20AC837A"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Level 3</w:t>
            </w:r>
          </w:p>
        </w:tc>
        <w:tc>
          <w:tcPr>
            <w:tcW w:w="260" w:type="dxa"/>
            <w:vAlign w:val="bottom"/>
          </w:tcPr>
          <w:p w14:paraId="153C9918"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p>
        </w:tc>
        <w:tc>
          <w:tcPr>
            <w:tcW w:w="1110" w:type="dxa"/>
            <w:vAlign w:val="bottom"/>
          </w:tcPr>
          <w:p w14:paraId="50C9E2EB" w14:textId="77777777" w:rsidR="00000AAD" w:rsidRPr="00000AAD" w:rsidRDefault="00000AAD" w:rsidP="00000AAD">
            <w:pPr>
              <w:pStyle w:val="acctfourfigures"/>
              <w:tabs>
                <w:tab w:val="clear" w:pos="765"/>
                <w:tab w:val="decimal" w:pos="371"/>
              </w:tabs>
              <w:spacing w:line="280" w:lineRule="atLeast"/>
              <w:jc w:val="center"/>
              <w:rPr>
                <w:rFonts w:cs="Times New Roman"/>
                <w:szCs w:val="22"/>
              </w:rPr>
            </w:pPr>
            <w:r w:rsidRPr="00000AAD">
              <w:rPr>
                <w:rFonts w:cs="Times New Roman"/>
                <w:szCs w:val="22"/>
              </w:rPr>
              <w:t>Total</w:t>
            </w:r>
          </w:p>
        </w:tc>
      </w:tr>
      <w:tr w:rsidR="00000AAD" w:rsidRPr="001219F9" w14:paraId="2CCE2B25" w14:textId="77777777" w:rsidTr="00000AAD">
        <w:trPr>
          <w:cantSplit/>
          <w:tblHeader/>
        </w:trPr>
        <w:tc>
          <w:tcPr>
            <w:tcW w:w="2970" w:type="dxa"/>
            <w:vAlign w:val="bottom"/>
          </w:tcPr>
          <w:p w14:paraId="3639CA9E" w14:textId="77777777" w:rsidR="00000AAD" w:rsidRPr="00000AAD" w:rsidRDefault="00000AAD" w:rsidP="00000AAD">
            <w:pPr>
              <w:tabs>
                <w:tab w:val="left" w:pos="100"/>
              </w:tabs>
              <w:spacing w:line="280" w:lineRule="atLeast"/>
              <w:ind w:left="100" w:hanging="100"/>
              <w:rPr>
                <w:rFonts w:ascii="Times New Roman" w:hAnsi="Times New Roman" w:cs="Times New Roman"/>
                <w:b/>
                <w:bCs/>
                <w:i/>
                <w:iCs/>
                <w:sz w:val="22"/>
                <w:szCs w:val="22"/>
              </w:rPr>
            </w:pPr>
          </w:p>
        </w:tc>
        <w:tc>
          <w:tcPr>
            <w:tcW w:w="11093" w:type="dxa"/>
            <w:gridSpan w:val="17"/>
            <w:vAlign w:val="bottom"/>
          </w:tcPr>
          <w:p w14:paraId="5673A001" w14:textId="77777777" w:rsidR="00000AAD" w:rsidRPr="00000AAD" w:rsidRDefault="00000AAD"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r w:rsidRPr="00000AAD">
              <w:rPr>
                <w:rFonts w:ascii="Times New Roman" w:hAnsi="Times New Roman" w:cs="Times New Roman"/>
                <w:i/>
                <w:iCs/>
                <w:sz w:val="22"/>
                <w:szCs w:val="22"/>
              </w:rPr>
              <w:t>(in thousand Baht)</w:t>
            </w:r>
          </w:p>
        </w:tc>
      </w:tr>
      <w:tr w:rsidR="00000AAD" w:rsidRPr="001219F9" w14:paraId="6BCF38E5" w14:textId="77777777" w:rsidTr="00000AAD">
        <w:trPr>
          <w:cantSplit/>
          <w:tblHeader/>
        </w:trPr>
        <w:tc>
          <w:tcPr>
            <w:tcW w:w="2970" w:type="dxa"/>
            <w:vAlign w:val="bottom"/>
          </w:tcPr>
          <w:p w14:paraId="7C59E9AD" w14:textId="58187040" w:rsidR="00000AAD" w:rsidRPr="00000AAD" w:rsidRDefault="00000AAD" w:rsidP="00000AAD">
            <w:pPr>
              <w:spacing w:line="280" w:lineRule="atLeast"/>
              <w:ind w:left="180" w:hanging="170"/>
              <w:jc w:val="thaiDistribute"/>
              <w:rPr>
                <w:rFonts w:ascii="Times New Roman" w:hAnsi="Times New Roman" w:cs="Times New Roman"/>
                <w:b/>
                <w:bCs/>
                <w:i/>
                <w:iCs/>
                <w:sz w:val="22"/>
                <w:szCs w:val="22"/>
              </w:rPr>
            </w:pPr>
            <w:r w:rsidRPr="00000AAD">
              <w:rPr>
                <w:rFonts w:ascii="Times New Roman" w:hAnsi="Times New Roman" w:cs="Times New Roman"/>
                <w:b/>
                <w:bCs/>
                <w:i/>
                <w:iCs/>
                <w:sz w:val="22"/>
                <w:szCs w:val="22"/>
              </w:rPr>
              <w:t xml:space="preserve">At 30 </w:t>
            </w:r>
            <w:r w:rsidR="00D4395E">
              <w:rPr>
                <w:rFonts w:ascii="Times New Roman" w:hAnsi="Times New Roman" w:cs="Times New Roman"/>
                <w:b/>
                <w:bCs/>
                <w:i/>
                <w:iCs/>
                <w:sz w:val="22"/>
                <w:szCs w:val="22"/>
              </w:rPr>
              <w:t>September</w:t>
            </w:r>
            <w:r w:rsidRPr="00000AAD">
              <w:rPr>
                <w:rFonts w:ascii="Times New Roman" w:hAnsi="Times New Roman" w:cs="Times New Roman"/>
                <w:b/>
                <w:bCs/>
                <w:i/>
                <w:iCs/>
                <w:sz w:val="22"/>
                <w:szCs w:val="22"/>
              </w:rPr>
              <w:t xml:space="preserve"> 2025</w:t>
            </w:r>
          </w:p>
        </w:tc>
        <w:tc>
          <w:tcPr>
            <w:tcW w:w="11093" w:type="dxa"/>
            <w:gridSpan w:val="17"/>
            <w:vAlign w:val="bottom"/>
          </w:tcPr>
          <w:p w14:paraId="1BBE3A4C" w14:textId="77777777" w:rsidR="00000AAD" w:rsidRPr="00000AAD" w:rsidRDefault="00000AAD" w:rsidP="00000A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p>
        </w:tc>
      </w:tr>
      <w:tr w:rsidR="00000AAD" w:rsidRPr="001219F9" w14:paraId="2709A7D3" w14:textId="77777777" w:rsidTr="00000AAD">
        <w:trPr>
          <w:cantSplit/>
        </w:trPr>
        <w:tc>
          <w:tcPr>
            <w:tcW w:w="2970" w:type="dxa"/>
          </w:tcPr>
          <w:p w14:paraId="07C68761" w14:textId="77777777" w:rsidR="00000AAD" w:rsidRPr="00000AAD" w:rsidRDefault="00000AAD" w:rsidP="00000AAD">
            <w:pPr>
              <w:spacing w:line="280" w:lineRule="atLeast"/>
              <w:ind w:left="180" w:hanging="170"/>
              <w:jc w:val="thaiDistribute"/>
              <w:rPr>
                <w:rFonts w:ascii="Times New Roman" w:hAnsi="Times New Roman" w:cs="Times New Roman"/>
                <w:b/>
                <w:bCs/>
                <w:i/>
                <w:iCs/>
                <w:sz w:val="22"/>
                <w:szCs w:val="22"/>
              </w:rPr>
            </w:pPr>
            <w:r w:rsidRPr="00000AAD">
              <w:rPr>
                <w:rFonts w:ascii="Times New Roman" w:hAnsi="Times New Roman" w:cs="Times New Roman"/>
                <w:b/>
                <w:bCs/>
                <w:i/>
                <w:iCs/>
                <w:sz w:val="22"/>
                <w:szCs w:val="22"/>
              </w:rPr>
              <w:t>Financial assets</w:t>
            </w:r>
          </w:p>
        </w:tc>
        <w:tc>
          <w:tcPr>
            <w:tcW w:w="1171" w:type="dxa"/>
            <w:vAlign w:val="bottom"/>
          </w:tcPr>
          <w:p w14:paraId="665D33AF"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55" w:type="dxa"/>
            <w:gridSpan w:val="2"/>
          </w:tcPr>
          <w:p w14:paraId="2094A069"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96" w:type="dxa"/>
          </w:tcPr>
          <w:p w14:paraId="00DA9BD6"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5D99235A"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56EE1FE4"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084A5E39"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280D75DE"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276F923A"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7E4986F8"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78" w:type="dxa"/>
            <w:vAlign w:val="bottom"/>
          </w:tcPr>
          <w:p w14:paraId="65CBD85E"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68" w:type="dxa"/>
            <w:vAlign w:val="bottom"/>
          </w:tcPr>
          <w:p w14:paraId="58388D27"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0C8BE671"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073" w:type="dxa"/>
            <w:vAlign w:val="bottom"/>
          </w:tcPr>
          <w:p w14:paraId="6E142549"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60" w:type="dxa"/>
          </w:tcPr>
          <w:p w14:paraId="15E7501E"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10" w:type="dxa"/>
          </w:tcPr>
          <w:p w14:paraId="65F94645"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r>
      <w:tr w:rsidR="00000AAD" w:rsidRPr="001219F9" w14:paraId="621D69C2" w14:textId="77777777" w:rsidTr="00000AAD">
        <w:trPr>
          <w:cantSplit/>
        </w:trPr>
        <w:tc>
          <w:tcPr>
            <w:tcW w:w="2970" w:type="dxa"/>
          </w:tcPr>
          <w:p w14:paraId="38780C90" w14:textId="77777777" w:rsidR="00000AAD" w:rsidRPr="00000AAD" w:rsidRDefault="00000AAD" w:rsidP="00000AAD">
            <w:pPr>
              <w:spacing w:line="280" w:lineRule="atLeast"/>
              <w:ind w:left="180" w:hanging="170"/>
              <w:jc w:val="thaiDistribute"/>
              <w:rPr>
                <w:rFonts w:ascii="Times New Roman" w:hAnsi="Times New Roman" w:cs="Times New Roman"/>
                <w:sz w:val="22"/>
                <w:szCs w:val="22"/>
              </w:rPr>
            </w:pPr>
            <w:r w:rsidRPr="00000AAD">
              <w:rPr>
                <w:rFonts w:ascii="Times New Roman" w:hAnsi="Times New Roman" w:cs="Times New Roman"/>
                <w:sz w:val="22"/>
                <w:szCs w:val="22"/>
              </w:rPr>
              <w:t>Other financial assets:</w:t>
            </w:r>
          </w:p>
        </w:tc>
        <w:tc>
          <w:tcPr>
            <w:tcW w:w="1171" w:type="dxa"/>
            <w:vAlign w:val="bottom"/>
          </w:tcPr>
          <w:p w14:paraId="7F33DE42" w14:textId="6024C2FB"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55" w:type="dxa"/>
            <w:gridSpan w:val="2"/>
          </w:tcPr>
          <w:p w14:paraId="03E27F18"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23326B9A"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6056A90B"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779FEA60"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4CEF6DD8"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1855D2CF"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2F8512C9"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1F2E7CB7"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78" w:type="dxa"/>
            <w:vAlign w:val="bottom"/>
          </w:tcPr>
          <w:p w14:paraId="55734E33"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68" w:type="dxa"/>
            <w:vAlign w:val="bottom"/>
          </w:tcPr>
          <w:p w14:paraId="438BCC93"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6533F945"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073" w:type="dxa"/>
            <w:vAlign w:val="bottom"/>
          </w:tcPr>
          <w:p w14:paraId="15EEAC0D"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260" w:type="dxa"/>
          </w:tcPr>
          <w:p w14:paraId="004B3C5A"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10" w:type="dxa"/>
          </w:tcPr>
          <w:p w14:paraId="61570310"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r>
      <w:tr w:rsidR="00000AAD" w:rsidRPr="001219F9" w14:paraId="464409B5" w14:textId="77777777" w:rsidTr="00000AAD">
        <w:trPr>
          <w:cantSplit/>
        </w:trPr>
        <w:tc>
          <w:tcPr>
            <w:tcW w:w="2970" w:type="dxa"/>
          </w:tcPr>
          <w:p w14:paraId="1D6F23C0" w14:textId="77777777" w:rsidR="00000AAD" w:rsidRPr="00000AAD" w:rsidRDefault="00000AAD" w:rsidP="00000AAD">
            <w:pPr>
              <w:spacing w:line="280" w:lineRule="atLeast"/>
              <w:ind w:left="180" w:hanging="170"/>
              <w:jc w:val="thaiDistribute"/>
              <w:rPr>
                <w:rFonts w:ascii="Times New Roman" w:hAnsi="Times New Roman" w:cs="Times New Roman"/>
                <w:sz w:val="22"/>
                <w:szCs w:val="22"/>
              </w:rPr>
            </w:pPr>
            <w:r w:rsidRPr="00000AAD">
              <w:rPr>
                <w:rFonts w:ascii="Times New Roman" w:hAnsi="Times New Roman" w:cs="Times New Roman"/>
                <w:sz w:val="22"/>
                <w:szCs w:val="22"/>
              </w:rPr>
              <w:t xml:space="preserve">  Investment in debt instruments</w:t>
            </w:r>
          </w:p>
        </w:tc>
        <w:tc>
          <w:tcPr>
            <w:tcW w:w="1171" w:type="dxa"/>
            <w:vAlign w:val="bottom"/>
          </w:tcPr>
          <w:p w14:paraId="69EAB393" w14:textId="5D6F4DDF" w:rsidR="00000AAD" w:rsidRPr="00000AAD" w:rsidRDefault="008377C2" w:rsidP="008377C2">
            <w:pPr>
              <w:pStyle w:val="acctfourfigures"/>
              <w:tabs>
                <w:tab w:val="clear" w:pos="765"/>
                <w:tab w:val="decimal" w:pos="805"/>
              </w:tabs>
              <w:spacing w:line="280" w:lineRule="atLeast"/>
              <w:ind w:right="86"/>
              <w:jc w:val="center"/>
              <w:rPr>
                <w:rFonts w:cs="Times New Roman"/>
                <w:szCs w:val="22"/>
                <w:lang w:val="en-US" w:bidi="th-TH"/>
              </w:rPr>
            </w:pPr>
            <w:r>
              <w:rPr>
                <w:rFonts w:cs="Times New Roman"/>
                <w:szCs w:val="22"/>
                <w:lang w:val="en-US" w:bidi="th-TH"/>
              </w:rPr>
              <w:t>1,676</w:t>
            </w:r>
          </w:p>
        </w:tc>
        <w:tc>
          <w:tcPr>
            <w:tcW w:w="255" w:type="dxa"/>
            <w:gridSpan w:val="2"/>
          </w:tcPr>
          <w:p w14:paraId="6BF7EC0F"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96" w:type="dxa"/>
          </w:tcPr>
          <w:p w14:paraId="2127FD9A" w14:textId="68393064" w:rsidR="00000AAD" w:rsidRPr="00000AAD" w:rsidRDefault="008377C2" w:rsidP="00000AAD">
            <w:pPr>
              <w:pStyle w:val="acctfourfigures"/>
              <w:tabs>
                <w:tab w:val="clear" w:pos="765"/>
                <w:tab w:val="decimal" w:pos="743"/>
              </w:tabs>
              <w:spacing w:line="280" w:lineRule="atLeast"/>
              <w:ind w:right="90"/>
              <w:jc w:val="thaiDistribute"/>
              <w:rPr>
                <w:rFonts w:cs="Times New Roman"/>
                <w:szCs w:val="22"/>
              </w:rPr>
            </w:pPr>
            <w:r>
              <w:rPr>
                <w:rFonts w:cs="Times New Roman"/>
                <w:szCs w:val="22"/>
              </w:rPr>
              <w:t>-</w:t>
            </w:r>
          </w:p>
        </w:tc>
        <w:tc>
          <w:tcPr>
            <w:tcW w:w="243" w:type="dxa"/>
          </w:tcPr>
          <w:p w14:paraId="1638C40E"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275" w:type="dxa"/>
            <w:vAlign w:val="bottom"/>
          </w:tcPr>
          <w:p w14:paraId="1AC60F07" w14:textId="3A49427F" w:rsidR="00000AAD" w:rsidRPr="008377C2" w:rsidRDefault="008377C2" w:rsidP="00000AAD">
            <w:pPr>
              <w:pStyle w:val="acctfourfigures"/>
              <w:tabs>
                <w:tab w:val="clear" w:pos="765"/>
                <w:tab w:val="decimal" w:pos="660"/>
              </w:tabs>
              <w:spacing w:line="280" w:lineRule="atLeast"/>
              <w:ind w:right="90"/>
              <w:jc w:val="thaiDistribute"/>
              <w:rPr>
                <w:szCs w:val="28"/>
                <w:lang w:val="en-US" w:bidi="th-TH"/>
              </w:rPr>
            </w:pPr>
            <w:r>
              <w:rPr>
                <w:szCs w:val="28"/>
                <w:lang w:val="en-US" w:bidi="th-TH"/>
              </w:rPr>
              <w:t>-</w:t>
            </w:r>
          </w:p>
        </w:tc>
        <w:tc>
          <w:tcPr>
            <w:tcW w:w="261" w:type="dxa"/>
            <w:vAlign w:val="bottom"/>
          </w:tcPr>
          <w:p w14:paraId="3B3B2D06"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467" w:type="dxa"/>
            <w:gridSpan w:val="2"/>
            <w:vAlign w:val="bottom"/>
          </w:tcPr>
          <w:p w14:paraId="683B22D5" w14:textId="6A306BD4" w:rsidR="00000AAD" w:rsidRPr="00000AAD" w:rsidRDefault="008377C2" w:rsidP="00000AAD">
            <w:pPr>
              <w:pStyle w:val="acctfourfigures"/>
              <w:tabs>
                <w:tab w:val="clear" w:pos="765"/>
                <w:tab w:val="decimal" w:pos="1147"/>
              </w:tabs>
              <w:spacing w:line="280" w:lineRule="atLeast"/>
              <w:ind w:right="90"/>
              <w:jc w:val="thaiDistribute"/>
              <w:rPr>
                <w:rFonts w:cs="Times New Roman"/>
                <w:szCs w:val="22"/>
                <w:lang w:val="en-US" w:bidi="th-TH"/>
              </w:rPr>
            </w:pPr>
            <w:r>
              <w:rPr>
                <w:rFonts w:cs="Times New Roman"/>
                <w:szCs w:val="22"/>
                <w:lang w:val="en-US" w:bidi="th-TH"/>
              </w:rPr>
              <w:t>1,676</w:t>
            </w:r>
          </w:p>
        </w:tc>
        <w:tc>
          <w:tcPr>
            <w:tcW w:w="258" w:type="dxa"/>
            <w:vAlign w:val="bottom"/>
          </w:tcPr>
          <w:p w14:paraId="3FB4358C"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920" w:type="dxa"/>
            <w:vAlign w:val="bottom"/>
          </w:tcPr>
          <w:p w14:paraId="7F771279" w14:textId="5595404F" w:rsidR="00000AAD" w:rsidRPr="00000AAD" w:rsidRDefault="008377C2" w:rsidP="00000AAD">
            <w:pPr>
              <w:pStyle w:val="acctfourfigures"/>
              <w:tabs>
                <w:tab w:val="clear" w:pos="765"/>
                <w:tab w:val="decimal" w:pos="460"/>
              </w:tabs>
              <w:spacing w:line="280" w:lineRule="atLeast"/>
              <w:ind w:right="90"/>
              <w:jc w:val="thaiDistribute"/>
              <w:rPr>
                <w:rFonts w:cs="Times New Roman"/>
                <w:szCs w:val="22"/>
                <w:lang w:val="en-US" w:bidi="th-TH"/>
              </w:rPr>
            </w:pPr>
            <w:r>
              <w:rPr>
                <w:rFonts w:cs="Times New Roman"/>
                <w:szCs w:val="22"/>
                <w:lang w:val="en-US" w:bidi="th-TH"/>
              </w:rPr>
              <w:t>-</w:t>
            </w:r>
          </w:p>
        </w:tc>
        <w:tc>
          <w:tcPr>
            <w:tcW w:w="178" w:type="dxa"/>
            <w:vAlign w:val="bottom"/>
          </w:tcPr>
          <w:p w14:paraId="160CAB43"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168" w:type="dxa"/>
            <w:vAlign w:val="bottom"/>
          </w:tcPr>
          <w:p w14:paraId="7F12F431" w14:textId="2F8B4115" w:rsidR="00000AAD" w:rsidRPr="00000AAD" w:rsidRDefault="008377C2" w:rsidP="00000AAD">
            <w:pPr>
              <w:pStyle w:val="acctfourfigures"/>
              <w:tabs>
                <w:tab w:val="clear" w:pos="765"/>
                <w:tab w:val="decimal" w:pos="805"/>
              </w:tabs>
              <w:spacing w:line="280" w:lineRule="atLeast"/>
              <w:ind w:right="86"/>
              <w:jc w:val="center"/>
              <w:rPr>
                <w:rFonts w:cs="Times New Roman"/>
                <w:szCs w:val="22"/>
                <w:cs/>
                <w:lang w:bidi="th-TH"/>
              </w:rPr>
            </w:pPr>
            <w:r>
              <w:rPr>
                <w:rFonts w:cs="Times New Roman"/>
                <w:szCs w:val="22"/>
                <w:lang w:bidi="th-TH"/>
              </w:rPr>
              <w:t>1,676</w:t>
            </w:r>
          </w:p>
        </w:tc>
        <w:tc>
          <w:tcPr>
            <w:tcW w:w="258" w:type="dxa"/>
            <w:vAlign w:val="bottom"/>
          </w:tcPr>
          <w:p w14:paraId="152EE740"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073" w:type="dxa"/>
            <w:vAlign w:val="bottom"/>
          </w:tcPr>
          <w:p w14:paraId="436A4802" w14:textId="0C4C9FFF" w:rsidR="00000AAD" w:rsidRPr="00000AAD" w:rsidRDefault="008377C2" w:rsidP="00000AAD">
            <w:pPr>
              <w:pStyle w:val="acctfourfigures"/>
              <w:tabs>
                <w:tab w:val="clear" w:pos="765"/>
                <w:tab w:val="decimal" w:pos="542"/>
              </w:tabs>
              <w:spacing w:line="280" w:lineRule="atLeast"/>
              <w:ind w:right="90"/>
              <w:jc w:val="thaiDistribute"/>
              <w:rPr>
                <w:rFonts w:cs="Times New Roman"/>
                <w:szCs w:val="22"/>
                <w:lang w:val="en-US" w:bidi="th-TH"/>
              </w:rPr>
            </w:pPr>
            <w:r>
              <w:rPr>
                <w:rFonts w:cs="Times New Roman"/>
                <w:szCs w:val="22"/>
                <w:lang w:val="en-US" w:bidi="th-TH"/>
              </w:rPr>
              <w:t>-</w:t>
            </w:r>
          </w:p>
        </w:tc>
        <w:tc>
          <w:tcPr>
            <w:tcW w:w="260" w:type="dxa"/>
          </w:tcPr>
          <w:p w14:paraId="5F5952AF"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110" w:type="dxa"/>
          </w:tcPr>
          <w:p w14:paraId="00C5FB3D" w14:textId="501B90C9" w:rsidR="00000AAD" w:rsidRPr="00000AAD" w:rsidRDefault="008377C2" w:rsidP="00000AAD">
            <w:pPr>
              <w:pStyle w:val="acctfourfigures"/>
              <w:tabs>
                <w:tab w:val="clear" w:pos="765"/>
                <w:tab w:val="decimal" w:pos="819"/>
              </w:tabs>
              <w:spacing w:line="280" w:lineRule="atLeast"/>
              <w:ind w:right="90"/>
              <w:jc w:val="thaiDistribute"/>
              <w:rPr>
                <w:rFonts w:cs="Times New Roman"/>
                <w:szCs w:val="22"/>
                <w:lang w:val="en-US" w:bidi="th-TH"/>
              </w:rPr>
            </w:pPr>
            <w:r>
              <w:rPr>
                <w:rFonts w:cs="Times New Roman"/>
                <w:szCs w:val="22"/>
                <w:lang w:val="en-US" w:bidi="th-TH"/>
              </w:rPr>
              <w:t>1,676</w:t>
            </w:r>
          </w:p>
        </w:tc>
      </w:tr>
      <w:tr w:rsidR="00000AAD" w:rsidRPr="001219F9" w14:paraId="1DA110C5" w14:textId="77777777" w:rsidTr="00000AAD">
        <w:trPr>
          <w:cantSplit/>
        </w:trPr>
        <w:tc>
          <w:tcPr>
            <w:tcW w:w="2970" w:type="dxa"/>
          </w:tcPr>
          <w:p w14:paraId="3B354796" w14:textId="77777777" w:rsidR="00000AAD" w:rsidRPr="00000AAD" w:rsidRDefault="00000AAD" w:rsidP="00000AAD">
            <w:pPr>
              <w:spacing w:line="280" w:lineRule="atLeast"/>
              <w:ind w:left="180" w:hanging="170"/>
              <w:rPr>
                <w:rFonts w:ascii="Times New Roman" w:hAnsi="Times New Roman" w:cs="Times New Roman"/>
                <w:sz w:val="22"/>
                <w:szCs w:val="22"/>
              </w:rPr>
            </w:pPr>
            <w:r w:rsidRPr="00000AAD">
              <w:rPr>
                <w:rFonts w:ascii="Times New Roman" w:hAnsi="Times New Roman" w:cs="Times New Roman"/>
                <w:sz w:val="22"/>
                <w:szCs w:val="22"/>
              </w:rPr>
              <w:t xml:space="preserve">  Investment in equity</w:t>
            </w:r>
          </w:p>
          <w:p w14:paraId="06081AD7" w14:textId="77777777" w:rsidR="00000AAD" w:rsidRPr="00000AAD" w:rsidRDefault="00000AAD" w:rsidP="00000AAD">
            <w:pPr>
              <w:spacing w:line="280" w:lineRule="atLeast"/>
              <w:ind w:left="180" w:hanging="170"/>
              <w:rPr>
                <w:rFonts w:ascii="Times New Roman" w:hAnsi="Times New Roman" w:cs="Times New Roman"/>
                <w:sz w:val="22"/>
                <w:szCs w:val="22"/>
              </w:rPr>
            </w:pPr>
            <w:r w:rsidRPr="00000AAD">
              <w:rPr>
                <w:rFonts w:ascii="Times New Roman" w:hAnsi="Times New Roman" w:cs="Times New Roman"/>
                <w:sz w:val="22"/>
                <w:szCs w:val="22"/>
              </w:rPr>
              <w:t xml:space="preserve">     instruments</w:t>
            </w:r>
          </w:p>
        </w:tc>
        <w:tc>
          <w:tcPr>
            <w:tcW w:w="1171" w:type="dxa"/>
            <w:vAlign w:val="bottom"/>
          </w:tcPr>
          <w:p w14:paraId="4241162C" w14:textId="120B4D5D" w:rsidR="00000AAD" w:rsidRPr="00000AAD" w:rsidRDefault="008377C2" w:rsidP="008377C2">
            <w:pPr>
              <w:pStyle w:val="acctfourfigures"/>
              <w:tabs>
                <w:tab w:val="clear" w:pos="765"/>
                <w:tab w:val="decimal" w:pos="647"/>
              </w:tabs>
              <w:spacing w:line="280" w:lineRule="atLeast"/>
              <w:ind w:right="90"/>
              <w:jc w:val="thaiDistribute"/>
              <w:rPr>
                <w:rFonts w:cs="Times New Roman"/>
                <w:szCs w:val="22"/>
              </w:rPr>
            </w:pPr>
            <w:r w:rsidRPr="008377C2">
              <w:rPr>
                <w:rFonts w:cs="Times New Roman"/>
                <w:szCs w:val="22"/>
                <w:lang w:val="en-US" w:bidi="th-TH"/>
              </w:rPr>
              <w:t>-</w:t>
            </w:r>
          </w:p>
        </w:tc>
        <w:tc>
          <w:tcPr>
            <w:tcW w:w="255" w:type="dxa"/>
            <w:gridSpan w:val="2"/>
            <w:vAlign w:val="bottom"/>
          </w:tcPr>
          <w:p w14:paraId="55FC742B"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96" w:type="dxa"/>
          </w:tcPr>
          <w:p w14:paraId="75083D3F" w14:textId="77777777" w:rsid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p w14:paraId="51017BD3" w14:textId="60CC014A" w:rsidR="008377C2" w:rsidRPr="00000AAD" w:rsidRDefault="008377C2" w:rsidP="00000AAD">
            <w:pPr>
              <w:pStyle w:val="acctfourfigures"/>
              <w:tabs>
                <w:tab w:val="clear" w:pos="765"/>
                <w:tab w:val="decimal" w:pos="1147"/>
              </w:tabs>
              <w:spacing w:line="280" w:lineRule="atLeast"/>
              <w:ind w:right="90"/>
              <w:jc w:val="thaiDistribute"/>
              <w:rPr>
                <w:rFonts w:cs="Times New Roman"/>
                <w:szCs w:val="22"/>
                <w:lang w:val="en-US" w:bidi="th-TH"/>
              </w:rPr>
            </w:pPr>
            <w:r>
              <w:rPr>
                <w:rFonts w:cs="Times New Roman"/>
                <w:szCs w:val="22"/>
                <w:lang w:val="en-US" w:bidi="th-TH"/>
              </w:rPr>
              <w:t>12,234</w:t>
            </w:r>
          </w:p>
        </w:tc>
        <w:tc>
          <w:tcPr>
            <w:tcW w:w="243" w:type="dxa"/>
          </w:tcPr>
          <w:p w14:paraId="40F81E33"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275" w:type="dxa"/>
            <w:vAlign w:val="bottom"/>
          </w:tcPr>
          <w:p w14:paraId="09AB6E7C" w14:textId="2788C892" w:rsidR="00000AAD" w:rsidRPr="00000AAD" w:rsidRDefault="008377C2" w:rsidP="00000AAD">
            <w:pPr>
              <w:pStyle w:val="acctfourfigures"/>
              <w:tabs>
                <w:tab w:val="clear" w:pos="765"/>
                <w:tab w:val="decimal" w:pos="660"/>
              </w:tabs>
              <w:spacing w:line="280" w:lineRule="atLeast"/>
              <w:ind w:right="90"/>
              <w:jc w:val="thaiDistribute"/>
              <w:rPr>
                <w:rFonts w:cs="Times New Roman"/>
                <w:szCs w:val="22"/>
                <w:lang w:val="en-US" w:bidi="th-TH"/>
              </w:rPr>
            </w:pPr>
            <w:r>
              <w:rPr>
                <w:rFonts w:cs="Times New Roman"/>
                <w:szCs w:val="22"/>
                <w:lang w:val="en-US" w:bidi="th-TH"/>
              </w:rPr>
              <w:t>-</w:t>
            </w:r>
          </w:p>
        </w:tc>
        <w:tc>
          <w:tcPr>
            <w:tcW w:w="261" w:type="dxa"/>
            <w:vAlign w:val="bottom"/>
          </w:tcPr>
          <w:p w14:paraId="10BA4A5D"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467" w:type="dxa"/>
            <w:gridSpan w:val="2"/>
            <w:vAlign w:val="bottom"/>
          </w:tcPr>
          <w:p w14:paraId="55C397EB" w14:textId="6E522653" w:rsidR="00000AAD" w:rsidRPr="00000AAD" w:rsidRDefault="008377C2" w:rsidP="00000AAD">
            <w:pPr>
              <w:pStyle w:val="acctfourfigures"/>
              <w:tabs>
                <w:tab w:val="clear" w:pos="765"/>
                <w:tab w:val="decimal" w:pos="1147"/>
              </w:tabs>
              <w:spacing w:line="280" w:lineRule="atLeast"/>
              <w:ind w:right="90"/>
              <w:jc w:val="thaiDistribute"/>
              <w:rPr>
                <w:rFonts w:cs="Times New Roman"/>
                <w:szCs w:val="22"/>
                <w:lang w:val="en-US" w:bidi="th-TH"/>
              </w:rPr>
            </w:pPr>
            <w:r>
              <w:rPr>
                <w:rFonts w:cs="Times New Roman"/>
                <w:szCs w:val="22"/>
                <w:lang w:val="en-US" w:bidi="th-TH"/>
              </w:rPr>
              <w:t>12,234</w:t>
            </w:r>
          </w:p>
        </w:tc>
        <w:tc>
          <w:tcPr>
            <w:tcW w:w="258" w:type="dxa"/>
            <w:vAlign w:val="bottom"/>
          </w:tcPr>
          <w:p w14:paraId="4BA7ECCF"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920" w:type="dxa"/>
            <w:vAlign w:val="bottom"/>
          </w:tcPr>
          <w:p w14:paraId="0434A442" w14:textId="2EB68027" w:rsidR="00000AAD" w:rsidRPr="00000AAD" w:rsidRDefault="008377C2" w:rsidP="00000AAD">
            <w:pPr>
              <w:pStyle w:val="acctfourfigures"/>
              <w:tabs>
                <w:tab w:val="clear" w:pos="765"/>
                <w:tab w:val="decimal" w:pos="647"/>
              </w:tabs>
              <w:spacing w:line="280" w:lineRule="atLeast"/>
              <w:ind w:right="90"/>
              <w:jc w:val="thaiDistribute"/>
              <w:rPr>
                <w:rFonts w:cs="Times New Roman"/>
                <w:szCs w:val="22"/>
              </w:rPr>
            </w:pPr>
            <w:r>
              <w:rPr>
                <w:rFonts w:cs="Times New Roman"/>
                <w:szCs w:val="22"/>
              </w:rPr>
              <w:t>1,802</w:t>
            </w:r>
          </w:p>
        </w:tc>
        <w:tc>
          <w:tcPr>
            <w:tcW w:w="178" w:type="dxa"/>
            <w:vAlign w:val="bottom"/>
          </w:tcPr>
          <w:p w14:paraId="728E3065"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168" w:type="dxa"/>
            <w:vAlign w:val="bottom"/>
          </w:tcPr>
          <w:p w14:paraId="53E38A47" w14:textId="2A5F1ADB" w:rsidR="00000AAD" w:rsidRPr="00000AAD" w:rsidRDefault="008377C2" w:rsidP="00000AAD">
            <w:pPr>
              <w:pStyle w:val="acctfourfigures"/>
              <w:tabs>
                <w:tab w:val="clear" w:pos="765"/>
                <w:tab w:val="decimal" w:pos="620"/>
              </w:tabs>
              <w:spacing w:line="280" w:lineRule="atLeast"/>
              <w:ind w:right="90"/>
              <w:jc w:val="thaiDistribute"/>
              <w:rPr>
                <w:rFonts w:cs="Times New Roman"/>
                <w:szCs w:val="22"/>
                <w:lang w:val="en-US" w:bidi="th-TH"/>
              </w:rPr>
            </w:pPr>
            <w:r>
              <w:rPr>
                <w:rFonts w:cs="Times New Roman"/>
                <w:szCs w:val="22"/>
                <w:lang w:val="en-US" w:bidi="th-TH"/>
              </w:rPr>
              <w:t>-</w:t>
            </w:r>
          </w:p>
        </w:tc>
        <w:tc>
          <w:tcPr>
            <w:tcW w:w="258" w:type="dxa"/>
            <w:vAlign w:val="bottom"/>
          </w:tcPr>
          <w:p w14:paraId="5B3C9BBC" w14:textId="77777777" w:rsidR="00000AAD" w:rsidRPr="00000AAD" w:rsidRDefault="00000AAD" w:rsidP="00000AAD">
            <w:pPr>
              <w:pStyle w:val="acctfourfigures"/>
              <w:tabs>
                <w:tab w:val="clear" w:pos="765"/>
                <w:tab w:val="decimal" w:pos="520"/>
              </w:tabs>
              <w:spacing w:line="280" w:lineRule="atLeast"/>
              <w:ind w:right="90"/>
              <w:jc w:val="thaiDistribute"/>
              <w:rPr>
                <w:rFonts w:cs="Times New Roman"/>
                <w:szCs w:val="22"/>
                <w:lang w:val="en-US" w:bidi="th-TH"/>
              </w:rPr>
            </w:pPr>
          </w:p>
        </w:tc>
        <w:tc>
          <w:tcPr>
            <w:tcW w:w="1073" w:type="dxa"/>
            <w:vAlign w:val="bottom"/>
          </w:tcPr>
          <w:p w14:paraId="3F2F6240" w14:textId="2ABE9ACA" w:rsidR="00000AAD" w:rsidRPr="00000AAD" w:rsidRDefault="008377C2" w:rsidP="00000AAD">
            <w:pPr>
              <w:pStyle w:val="acctfourfigures"/>
              <w:tabs>
                <w:tab w:val="clear" w:pos="765"/>
                <w:tab w:val="decimal" w:pos="819"/>
              </w:tabs>
              <w:spacing w:line="280" w:lineRule="atLeast"/>
              <w:ind w:right="86"/>
              <w:jc w:val="center"/>
              <w:rPr>
                <w:rFonts w:cs="Times New Roman"/>
                <w:szCs w:val="22"/>
                <w:lang w:val="en-US" w:bidi="th-TH"/>
              </w:rPr>
            </w:pPr>
            <w:r>
              <w:rPr>
                <w:rFonts w:cs="Times New Roman"/>
                <w:szCs w:val="22"/>
                <w:lang w:val="en-US" w:bidi="th-TH"/>
              </w:rPr>
              <w:t>10,432</w:t>
            </w:r>
          </w:p>
        </w:tc>
        <w:tc>
          <w:tcPr>
            <w:tcW w:w="260" w:type="dxa"/>
          </w:tcPr>
          <w:p w14:paraId="17D8FAC2"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110" w:type="dxa"/>
          </w:tcPr>
          <w:p w14:paraId="0CF1F20C" w14:textId="77777777" w:rsidR="00000AAD" w:rsidRDefault="00000AAD" w:rsidP="00000AAD">
            <w:pPr>
              <w:pStyle w:val="acctfourfigures"/>
              <w:tabs>
                <w:tab w:val="clear" w:pos="765"/>
                <w:tab w:val="decimal" w:pos="819"/>
              </w:tabs>
              <w:spacing w:line="280" w:lineRule="atLeast"/>
              <w:ind w:right="90"/>
              <w:jc w:val="thaiDistribute"/>
              <w:rPr>
                <w:rFonts w:cs="Times New Roman"/>
                <w:szCs w:val="22"/>
                <w:lang w:val="en-US" w:bidi="th-TH"/>
              </w:rPr>
            </w:pPr>
          </w:p>
          <w:p w14:paraId="7A189F38" w14:textId="700078F9" w:rsidR="008377C2" w:rsidRPr="00000AAD" w:rsidRDefault="008377C2" w:rsidP="00000AAD">
            <w:pPr>
              <w:pStyle w:val="acctfourfigures"/>
              <w:tabs>
                <w:tab w:val="clear" w:pos="765"/>
                <w:tab w:val="decimal" w:pos="819"/>
              </w:tabs>
              <w:spacing w:line="280" w:lineRule="atLeast"/>
              <w:ind w:right="90"/>
              <w:jc w:val="thaiDistribute"/>
              <w:rPr>
                <w:rFonts w:cs="Times New Roman"/>
                <w:szCs w:val="22"/>
                <w:lang w:val="en-US" w:bidi="th-TH"/>
              </w:rPr>
            </w:pPr>
            <w:r>
              <w:rPr>
                <w:rFonts w:cs="Times New Roman"/>
                <w:szCs w:val="22"/>
                <w:lang w:val="en-US" w:bidi="th-TH"/>
              </w:rPr>
              <w:t>12,234</w:t>
            </w:r>
          </w:p>
        </w:tc>
      </w:tr>
      <w:tr w:rsidR="00000AAD" w:rsidRPr="001219F9" w14:paraId="5D7C716B" w14:textId="77777777" w:rsidTr="00000AAD">
        <w:trPr>
          <w:cantSplit/>
        </w:trPr>
        <w:tc>
          <w:tcPr>
            <w:tcW w:w="2970" w:type="dxa"/>
          </w:tcPr>
          <w:p w14:paraId="01877518" w14:textId="190580D2" w:rsidR="00000AAD" w:rsidRPr="00000AAD" w:rsidRDefault="00000AAD" w:rsidP="00000AAD">
            <w:pPr>
              <w:spacing w:line="280" w:lineRule="atLeast"/>
              <w:ind w:left="180" w:hanging="78"/>
              <w:rPr>
                <w:rFonts w:ascii="Times New Roman" w:hAnsi="Times New Roman" w:cs="Times New Roman"/>
                <w:sz w:val="22"/>
                <w:szCs w:val="22"/>
                <w:cs/>
              </w:rPr>
            </w:pPr>
            <w:r w:rsidRPr="00000AAD">
              <w:rPr>
                <w:rFonts w:ascii="Times New Roman" w:hAnsi="Times New Roman" w:cs="Times New Roman"/>
                <w:sz w:val="22"/>
                <w:szCs w:val="22"/>
              </w:rPr>
              <w:t>Derivatives assets</w:t>
            </w:r>
          </w:p>
        </w:tc>
        <w:tc>
          <w:tcPr>
            <w:tcW w:w="1171" w:type="dxa"/>
            <w:vAlign w:val="bottom"/>
          </w:tcPr>
          <w:p w14:paraId="59C1D752" w14:textId="3E2FE41A" w:rsidR="00000AAD" w:rsidRPr="00000AAD" w:rsidRDefault="008377C2" w:rsidP="00000AAD">
            <w:pPr>
              <w:pStyle w:val="acctfourfigures"/>
              <w:tabs>
                <w:tab w:val="clear" w:pos="765"/>
                <w:tab w:val="decimal" w:pos="805"/>
              </w:tabs>
              <w:spacing w:line="280" w:lineRule="atLeast"/>
              <w:ind w:right="86"/>
              <w:jc w:val="center"/>
              <w:rPr>
                <w:rFonts w:cs="Times New Roman"/>
                <w:szCs w:val="22"/>
                <w:lang w:val="en-US" w:bidi="th-TH"/>
              </w:rPr>
            </w:pPr>
            <w:r>
              <w:rPr>
                <w:rFonts w:cs="Times New Roman"/>
                <w:szCs w:val="22"/>
                <w:lang w:val="en-US" w:bidi="th-TH"/>
              </w:rPr>
              <w:t>206</w:t>
            </w:r>
          </w:p>
        </w:tc>
        <w:tc>
          <w:tcPr>
            <w:tcW w:w="255" w:type="dxa"/>
            <w:gridSpan w:val="2"/>
            <w:vAlign w:val="bottom"/>
          </w:tcPr>
          <w:p w14:paraId="7C6E4AD7"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rPr>
            </w:pPr>
          </w:p>
        </w:tc>
        <w:tc>
          <w:tcPr>
            <w:tcW w:w="1196" w:type="dxa"/>
          </w:tcPr>
          <w:p w14:paraId="2E3A0315" w14:textId="0D5A5332" w:rsidR="00000AAD" w:rsidRPr="00000AAD" w:rsidRDefault="008377C2" w:rsidP="00000AAD">
            <w:pPr>
              <w:pStyle w:val="acctfourfigures"/>
              <w:tabs>
                <w:tab w:val="clear" w:pos="765"/>
                <w:tab w:val="decimal" w:pos="743"/>
              </w:tabs>
              <w:spacing w:line="280" w:lineRule="atLeast"/>
              <w:ind w:right="90"/>
              <w:jc w:val="thaiDistribute"/>
              <w:rPr>
                <w:rFonts w:cs="Times New Roman"/>
                <w:szCs w:val="22"/>
              </w:rPr>
            </w:pPr>
            <w:r>
              <w:rPr>
                <w:rFonts w:cs="Times New Roman"/>
                <w:szCs w:val="22"/>
              </w:rPr>
              <w:t>-</w:t>
            </w:r>
          </w:p>
        </w:tc>
        <w:tc>
          <w:tcPr>
            <w:tcW w:w="243" w:type="dxa"/>
          </w:tcPr>
          <w:p w14:paraId="0295028B"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275" w:type="dxa"/>
            <w:vAlign w:val="bottom"/>
          </w:tcPr>
          <w:p w14:paraId="298F2DAB" w14:textId="458358FD" w:rsidR="00000AAD" w:rsidRPr="00000AAD" w:rsidRDefault="008377C2" w:rsidP="00000AAD">
            <w:pPr>
              <w:pStyle w:val="acctfourfigures"/>
              <w:tabs>
                <w:tab w:val="clear" w:pos="765"/>
                <w:tab w:val="decimal" w:pos="660"/>
              </w:tabs>
              <w:spacing w:line="280" w:lineRule="atLeast"/>
              <w:ind w:right="90"/>
              <w:jc w:val="thaiDistribute"/>
              <w:rPr>
                <w:rFonts w:cs="Times New Roman"/>
                <w:szCs w:val="22"/>
                <w:lang w:val="en-US" w:bidi="th-TH"/>
              </w:rPr>
            </w:pPr>
            <w:r>
              <w:rPr>
                <w:rFonts w:cs="Times New Roman"/>
                <w:szCs w:val="22"/>
                <w:lang w:val="en-US" w:bidi="th-TH"/>
              </w:rPr>
              <w:t>-</w:t>
            </w:r>
          </w:p>
        </w:tc>
        <w:tc>
          <w:tcPr>
            <w:tcW w:w="261" w:type="dxa"/>
            <w:vAlign w:val="bottom"/>
          </w:tcPr>
          <w:p w14:paraId="74D7C22D"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467" w:type="dxa"/>
            <w:gridSpan w:val="2"/>
            <w:vAlign w:val="bottom"/>
          </w:tcPr>
          <w:p w14:paraId="14412D04" w14:textId="2792029A" w:rsidR="00000AAD" w:rsidRPr="00000AAD" w:rsidRDefault="008377C2" w:rsidP="00000AAD">
            <w:pPr>
              <w:pStyle w:val="acctfourfigures"/>
              <w:tabs>
                <w:tab w:val="clear" w:pos="765"/>
                <w:tab w:val="decimal" w:pos="1147"/>
              </w:tabs>
              <w:spacing w:line="280" w:lineRule="atLeast"/>
              <w:ind w:right="90"/>
              <w:jc w:val="thaiDistribute"/>
              <w:rPr>
                <w:rFonts w:cs="Times New Roman"/>
                <w:szCs w:val="22"/>
                <w:lang w:val="en-US" w:bidi="th-TH"/>
              </w:rPr>
            </w:pPr>
            <w:r>
              <w:rPr>
                <w:rFonts w:cs="Times New Roman"/>
                <w:szCs w:val="22"/>
                <w:lang w:val="en-US" w:bidi="th-TH"/>
              </w:rPr>
              <w:t>206</w:t>
            </w:r>
          </w:p>
        </w:tc>
        <w:tc>
          <w:tcPr>
            <w:tcW w:w="258" w:type="dxa"/>
            <w:vAlign w:val="bottom"/>
          </w:tcPr>
          <w:p w14:paraId="23689EE3"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920" w:type="dxa"/>
            <w:vAlign w:val="bottom"/>
          </w:tcPr>
          <w:p w14:paraId="7FA43949" w14:textId="5D2DE6EF" w:rsidR="00000AAD" w:rsidRPr="00000AAD" w:rsidRDefault="008377C2" w:rsidP="00000AAD">
            <w:pPr>
              <w:pStyle w:val="acctfourfigures"/>
              <w:tabs>
                <w:tab w:val="clear" w:pos="765"/>
                <w:tab w:val="decimal" w:pos="460"/>
              </w:tabs>
              <w:spacing w:line="280" w:lineRule="atLeast"/>
              <w:ind w:right="90"/>
              <w:jc w:val="thaiDistribute"/>
              <w:rPr>
                <w:rFonts w:cs="Times New Roman"/>
                <w:szCs w:val="22"/>
              </w:rPr>
            </w:pPr>
            <w:r>
              <w:rPr>
                <w:rFonts w:cs="Times New Roman"/>
                <w:szCs w:val="22"/>
              </w:rPr>
              <w:t>-</w:t>
            </w:r>
          </w:p>
        </w:tc>
        <w:tc>
          <w:tcPr>
            <w:tcW w:w="178" w:type="dxa"/>
            <w:vAlign w:val="bottom"/>
          </w:tcPr>
          <w:p w14:paraId="5A36A904"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168" w:type="dxa"/>
            <w:vAlign w:val="bottom"/>
          </w:tcPr>
          <w:p w14:paraId="7DFEF643" w14:textId="69469A3C" w:rsidR="00000AAD" w:rsidRPr="00000AAD" w:rsidRDefault="008377C2" w:rsidP="00000AAD">
            <w:pPr>
              <w:pStyle w:val="acctfourfigures"/>
              <w:tabs>
                <w:tab w:val="clear" w:pos="765"/>
                <w:tab w:val="decimal" w:pos="805"/>
              </w:tabs>
              <w:spacing w:line="280" w:lineRule="atLeast"/>
              <w:ind w:right="86"/>
              <w:jc w:val="center"/>
              <w:rPr>
                <w:rFonts w:cs="Times New Roman"/>
                <w:szCs w:val="22"/>
                <w:lang w:val="en-US" w:bidi="th-TH"/>
              </w:rPr>
            </w:pPr>
            <w:r>
              <w:rPr>
                <w:rFonts w:cs="Times New Roman"/>
                <w:szCs w:val="22"/>
                <w:lang w:val="en-US" w:bidi="th-TH"/>
              </w:rPr>
              <w:t>206</w:t>
            </w:r>
          </w:p>
        </w:tc>
        <w:tc>
          <w:tcPr>
            <w:tcW w:w="258" w:type="dxa"/>
            <w:vAlign w:val="bottom"/>
          </w:tcPr>
          <w:p w14:paraId="393A5330" w14:textId="77777777" w:rsidR="00000AAD" w:rsidRPr="00000AAD" w:rsidRDefault="00000AAD" w:rsidP="00000AAD">
            <w:pPr>
              <w:pStyle w:val="acctfourfigures"/>
              <w:tabs>
                <w:tab w:val="clear" w:pos="765"/>
                <w:tab w:val="decimal" w:pos="520"/>
              </w:tabs>
              <w:spacing w:line="280" w:lineRule="atLeast"/>
              <w:ind w:right="90"/>
              <w:jc w:val="thaiDistribute"/>
              <w:rPr>
                <w:rFonts w:cs="Times New Roman"/>
                <w:szCs w:val="22"/>
                <w:lang w:val="en-US" w:bidi="th-TH"/>
              </w:rPr>
            </w:pPr>
          </w:p>
        </w:tc>
        <w:tc>
          <w:tcPr>
            <w:tcW w:w="1073" w:type="dxa"/>
            <w:vAlign w:val="bottom"/>
          </w:tcPr>
          <w:p w14:paraId="0D96332E" w14:textId="0F47CD33" w:rsidR="00000AAD" w:rsidRPr="00000AAD" w:rsidRDefault="008377C2" w:rsidP="00000AAD">
            <w:pPr>
              <w:pStyle w:val="acctfourfigures"/>
              <w:tabs>
                <w:tab w:val="clear" w:pos="765"/>
                <w:tab w:val="decimal" w:pos="540"/>
              </w:tabs>
              <w:spacing w:line="280" w:lineRule="atLeast"/>
              <w:ind w:right="90"/>
              <w:jc w:val="thaiDistribute"/>
              <w:rPr>
                <w:rFonts w:cs="Times New Roman"/>
                <w:szCs w:val="22"/>
                <w:lang w:val="en-US" w:bidi="th-TH"/>
              </w:rPr>
            </w:pPr>
            <w:r>
              <w:rPr>
                <w:rFonts w:cs="Times New Roman"/>
                <w:szCs w:val="22"/>
                <w:lang w:val="en-US" w:bidi="th-TH"/>
              </w:rPr>
              <w:t>-</w:t>
            </w:r>
          </w:p>
        </w:tc>
        <w:tc>
          <w:tcPr>
            <w:tcW w:w="260" w:type="dxa"/>
          </w:tcPr>
          <w:p w14:paraId="56361DE9"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110" w:type="dxa"/>
          </w:tcPr>
          <w:p w14:paraId="7526684E" w14:textId="55F0E843" w:rsidR="00000AAD" w:rsidRPr="00000AAD" w:rsidRDefault="008377C2" w:rsidP="00000AAD">
            <w:pPr>
              <w:pStyle w:val="acctfourfigures"/>
              <w:tabs>
                <w:tab w:val="clear" w:pos="765"/>
                <w:tab w:val="decimal" w:pos="819"/>
              </w:tabs>
              <w:spacing w:line="280" w:lineRule="atLeast"/>
              <w:ind w:right="90"/>
              <w:jc w:val="thaiDistribute"/>
              <w:rPr>
                <w:rFonts w:cs="Times New Roman"/>
                <w:szCs w:val="22"/>
                <w:lang w:val="en-US" w:bidi="th-TH"/>
              </w:rPr>
            </w:pPr>
            <w:r>
              <w:rPr>
                <w:rFonts w:cs="Times New Roman"/>
                <w:szCs w:val="22"/>
                <w:lang w:val="en-US" w:bidi="th-TH"/>
              </w:rPr>
              <w:t>206</w:t>
            </w:r>
          </w:p>
        </w:tc>
      </w:tr>
      <w:tr w:rsidR="00000AAD" w:rsidRPr="001219F9" w14:paraId="0CB8C782" w14:textId="77777777" w:rsidTr="00000AAD">
        <w:trPr>
          <w:cantSplit/>
        </w:trPr>
        <w:tc>
          <w:tcPr>
            <w:tcW w:w="2970" w:type="dxa"/>
          </w:tcPr>
          <w:p w14:paraId="3F79A5F7" w14:textId="77777777" w:rsidR="00000AAD" w:rsidRPr="00000AAD" w:rsidRDefault="00000AAD" w:rsidP="00000AAD">
            <w:pPr>
              <w:spacing w:line="280" w:lineRule="atLeast"/>
              <w:ind w:left="180" w:hanging="170"/>
              <w:rPr>
                <w:rFonts w:ascii="Times New Roman" w:hAnsi="Times New Roman" w:cs="Times New Roman"/>
                <w:b/>
                <w:bCs/>
                <w:sz w:val="22"/>
                <w:szCs w:val="22"/>
              </w:rPr>
            </w:pPr>
            <w:r w:rsidRPr="00000AAD">
              <w:rPr>
                <w:rFonts w:ascii="Times New Roman" w:hAnsi="Times New Roman" w:cs="Times New Roman"/>
                <w:b/>
                <w:bCs/>
                <w:sz w:val="22"/>
                <w:szCs w:val="22"/>
              </w:rPr>
              <w:t>Total financial assets</w:t>
            </w:r>
          </w:p>
        </w:tc>
        <w:tc>
          <w:tcPr>
            <w:tcW w:w="1171" w:type="dxa"/>
            <w:tcBorders>
              <w:top w:val="single" w:sz="4" w:space="0" w:color="auto"/>
              <w:bottom w:val="double" w:sz="4" w:space="0" w:color="auto"/>
            </w:tcBorders>
            <w:vAlign w:val="bottom"/>
          </w:tcPr>
          <w:p w14:paraId="257830A9" w14:textId="2E540464" w:rsidR="00000AAD" w:rsidRPr="00000AAD" w:rsidRDefault="008377C2" w:rsidP="00000AAD">
            <w:pPr>
              <w:pStyle w:val="acctfourfigures"/>
              <w:tabs>
                <w:tab w:val="clear" w:pos="765"/>
                <w:tab w:val="decimal" w:pos="805"/>
              </w:tabs>
              <w:spacing w:line="280" w:lineRule="atLeast"/>
              <w:ind w:right="86"/>
              <w:jc w:val="center"/>
              <w:rPr>
                <w:rFonts w:cs="Times New Roman"/>
                <w:b/>
                <w:bCs/>
                <w:szCs w:val="22"/>
                <w:lang w:val="en-US" w:bidi="th-TH"/>
              </w:rPr>
            </w:pPr>
            <w:r>
              <w:rPr>
                <w:rFonts w:cs="Times New Roman"/>
                <w:b/>
                <w:bCs/>
                <w:szCs w:val="22"/>
                <w:lang w:val="en-US" w:bidi="th-TH"/>
              </w:rPr>
              <w:t>1,882</w:t>
            </w:r>
          </w:p>
        </w:tc>
        <w:tc>
          <w:tcPr>
            <w:tcW w:w="255" w:type="dxa"/>
            <w:gridSpan w:val="2"/>
          </w:tcPr>
          <w:p w14:paraId="0EEF772C" w14:textId="77777777" w:rsidR="00000AAD" w:rsidRPr="00000AAD" w:rsidRDefault="00000AAD" w:rsidP="00000AAD">
            <w:pPr>
              <w:pStyle w:val="acctfourfigures"/>
              <w:tabs>
                <w:tab w:val="clear" w:pos="765"/>
                <w:tab w:val="decimal" w:pos="1147"/>
              </w:tabs>
              <w:spacing w:line="280" w:lineRule="atLeast"/>
              <w:ind w:right="90"/>
              <w:jc w:val="center"/>
              <w:rPr>
                <w:rFonts w:cs="Times New Roman"/>
                <w:b/>
                <w:bCs/>
                <w:szCs w:val="22"/>
              </w:rPr>
            </w:pPr>
          </w:p>
        </w:tc>
        <w:tc>
          <w:tcPr>
            <w:tcW w:w="1196" w:type="dxa"/>
            <w:tcBorders>
              <w:top w:val="single" w:sz="4" w:space="0" w:color="auto"/>
              <w:bottom w:val="double" w:sz="4" w:space="0" w:color="auto"/>
            </w:tcBorders>
          </w:tcPr>
          <w:p w14:paraId="13BB9A2B" w14:textId="3ED2BA96" w:rsidR="00000AAD" w:rsidRPr="008377C2" w:rsidRDefault="008377C2" w:rsidP="00000AAD">
            <w:pPr>
              <w:pStyle w:val="acctfourfigures"/>
              <w:tabs>
                <w:tab w:val="clear" w:pos="765"/>
                <w:tab w:val="decimal" w:pos="1147"/>
              </w:tabs>
              <w:spacing w:line="280" w:lineRule="atLeast"/>
              <w:ind w:right="86"/>
              <w:rPr>
                <w:rFonts w:cstheme="minorBidi"/>
                <w:b/>
                <w:bCs/>
                <w:szCs w:val="22"/>
                <w:cs/>
                <w:lang w:val="en-US" w:bidi="th-TH"/>
              </w:rPr>
            </w:pPr>
            <w:r>
              <w:rPr>
                <w:rFonts w:cs="Times New Roman"/>
                <w:b/>
                <w:bCs/>
                <w:szCs w:val="22"/>
                <w:lang w:val="en-US" w:bidi="th-TH"/>
              </w:rPr>
              <w:t>12,234</w:t>
            </w:r>
          </w:p>
        </w:tc>
        <w:tc>
          <w:tcPr>
            <w:tcW w:w="243" w:type="dxa"/>
          </w:tcPr>
          <w:p w14:paraId="1F162C87" w14:textId="77777777" w:rsidR="00000AAD" w:rsidRPr="00000AAD" w:rsidRDefault="00000AAD" w:rsidP="00000AAD">
            <w:pPr>
              <w:pStyle w:val="acctfourfigures"/>
              <w:tabs>
                <w:tab w:val="clear" w:pos="765"/>
                <w:tab w:val="decimal" w:pos="1147"/>
              </w:tabs>
              <w:spacing w:line="280" w:lineRule="atLeast"/>
              <w:ind w:right="86"/>
              <w:rPr>
                <w:rFonts w:cs="Times New Roman"/>
                <w:b/>
                <w:bCs/>
                <w:szCs w:val="22"/>
                <w:lang w:val="en-US" w:bidi="th-TH"/>
              </w:rPr>
            </w:pPr>
          </w:p>
        </w:tc>
        <w:tc>
          <w:tcPr>
            <w:tcW w:w="1275" w:type="dxa"/>
            <w:tcBorders>
              <w:top w:val="single" w:sz="4" w:space="0" w:color="auto"/>
              <w:left w:val="nil"/>
              <w:bottom w:val="double" w:sz="4" w:space="0" w:color="auto"/>
              <w:right w:val="nil"/>
            </w:tcBorders>
            <w:vAlign w:val="bottom"/>
          </w:tcPr>
          <w:p w14:paraId="30B706C5" w14:textId="5AF9B47B" w:rsidR="00000AAD" w:rsidRPr="00000AAD" w:rsidRDefault="008377C2" w:rsidP="00000AAD">
            <w:pPr>
              <w:pStyle w:val="acctfourfigures"/>
              <w:tabs>
                <w:tab w:val="clear" w:pos="765"/>
                <w:tab w:val="decimal" w:pos="660"/>
              </w:tabs>
              <w:spacing w:line="280" w:lineRule="atLeast"/>
              <w:ind w:right="86"/>
              <w:rPr>
                <w:rFonts w:cs="Times New Roman"/>
                <w:b/>
                <w:bCs/>
                <w:szCs w:val="22"/>
                <w:lang w:val="en-US" w:bidi="th-TH"/>
              </w:rPr>
            </w:pPr>
            <w:r>
              <w:rPr>
                <w:rFonts w:cs="Times New Roman"/>
                <w:b/>
                <w:bCs/>
                <w:szCs w:val="22"/>
                <w:lang w:val="en-US" w:bidi="th-TH"/>
              </w:rPr>
              <w:t>-</w:t>
            </w:r>
          </w:p>
        </w:tc>
        <w:tc>
          <w:tcPr>
            <w:tcW w:w="261" w:type="dxa"/>
            <w:vAlign w:val="bottom"/>
          </w:tcPr>
          <w:p w14:paraId="788B713B" w14:textId="77777777" w:rsidR="00000AAD" w:rsidRPr="00000AAD" w:rsidRDefault="00000AAD" w:rsidP="00000AAD">
            <w:pPr>
              <w:pStyle w:val="acctfourfigures"/>
              <w:tabs>
                <w:tab w:val="clear" w:pos="765"/>
                <w:tab w:val="decimal" w:pos="1147"/>
              </w:tabs>
              <w:spacing w:line="280" w:lineRule="atLeast"/>
              <w:ind w:right="86"/>
              <w:rPr>
                <w:rFonts w:cs="Times New Roman"/>
                <w:b/>
                <w:bCs/>
                <w:szCs w:val="22"/>
                <w:lang w:val="en-US" w:bidi="th-TH"/>
              </w:rPr>
            </w:pPr>
          </w:p>
        </w:tc>
        <w:tc>
          <w:tcPr>
            <w:tcW w:w="1467" w:type="dxa"/>
            <w:gridSpan w:val="2"/>
            <w:tcBorders>
              <w:top w:val="single" w:sz="4" w:space="0" w:color="auto"/>
              <w:left w:val="nil"/>
              <w:bottom w:val="double" w:sz="4" w:space="0" w:color="auto"/>
              <w:right w:val="nil"/>
            </w:tcBorders>
            <w:vAlign w:val="bottom"/>
          </w:tcPr>
          <w:p w14:paraId="1883D115" w14:textId="73566CB5" w:rsidR="00000AAD" w:rsidRPr="00000AAD" w:rsidRDefault="008377C2" w:rsidP="00000AAD">
            <w:pPr>
              <w:pStyle w:val="acctfourfigures"/>
              <w:tabs>
                <w:tab w:val="clear" w:pos="765"/>
                <w:tab w:val="decimal" w:pos="1147"/>
              </w:tabs>
              <w:spacing w:line="280" w:lineRule="atLeast"/>
              <w:ind w:right="86"/>
              <w:rPr>
                <w:rFonts w:cs="Times New Roman"/>
                <w:b/>
                <w:bCs/>
                <w:szCs w:val="22"/>
                <w:lang w:val="en-US" w:bidi="th-TH"/>
              </w:rPr>
            </w:pPr>
            <w:r>
              <w:rPr>
                <w:rFonts w:cs="Times New Roman"/>
                <w:b/>
                <w:bCs/>
                <w:szCs w:val="22"/>
                <w:lang w:val="en-US" w:bidi="th-TH"/>
              </w:rPr>
              <w:t>14,116</w:t>
            </w:r>
          </w:p>
        </w:tc>
        <w:tc>
          <w:tcPr>
            <w:tcW w:w="258" w:type="dxa"/>
            <w:vAlign w:val="bottom"/>
          </w:tcPr>
          <w:p w14:paraId="13F8D4CB" w14:textId="77777777" w:rsidR="00000AAD" w:rsidRPr="00000AAD" w:rsidRDefault="00000AAD" w:rsidP="00000AAD">
            <w:pPr>
              <w:pStyle w:val="acctfourfigures"/>
              <w:spacing w:line="280" w:lineRule="atLeast"/>
              <w:jc w:val="thaiDistribute"/>
              <w:rPr>
                <w:rFonts w:cs="Times New Roman"/>
                <w:szCs w:val="22"/>
                <w:lang w:val="en-US" w:bidi="th-TH"/>
              </w:rPr>
            </w:pPr>
          </w:p>
        </w:tc>
        <w:tc>
          <w:tcPr>
            <w:tcW w:w="920" w:type="dxa"/>
            <w:vAlign w:val="bottom"/>
          </w:tcPr>
          <w:p w14:paraId="4C083222"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178" w:type="dxa"/>
            <w:vAlign w:val="bottom"/>
          </w:tcPr>
          <w:p w14:paraId="717819A4" w14:textId="77777777" w:rsidR="00000AAD" w:rsidRPr="00000AAD" w:rsidRDefault="00000AAD" w:rsidP="00000AAD">
            <w:pPr>
              <w:pStyle w:val="acctfourfigures"/>
              <w:spacing w:line="280" w:lineRule="atLeast"/>
              <w:jc w:val="thaiDistribute"/>
              <w:rPr>
                <w:rFonts w:cs="Times New Roman"/>
                <w:szCs w:val="22"/>
                <w:lang w:val="en-US" w:bidi="th-TH"/>
              </w:rPr>
            </w:pPr>
          </w:p>
        </w:tc>
        <w:tc>
          <w:tcPr>
            <w:tcW w:w="1168" w:type="dxa"/>
            <w:vAlign w:val="bottom"/>
          </w:tcPr>
          <w:p w14:paraId="277C99DF" w14:textId="77777777" w:rsidR="00000AAD" w:rsidRPr="00000AAD" w:rsidRDefault="00000AAD" w:rsidP="00000AAD">
            <w:pPr>
              <w:pStyle w:val="acctfourfigures"/>
              <w:tabs>
                <w:tab w:val="clear" w:pos="765"/>
                <w:tab w:val="decimal" w:pos="1147"/>
              </w:tabs>
              <w:spacing w:line="280" w:lineRule="atLeast"/>
              <w:ind w:right="90"/>
              <w:jc w:val="thaiDistribute"/>
              <w:rPr>
                <w:rFonts w:cs="Times New Roman"/>
                <w:szCs w:val="22"/>
                <w:lang w:val="en-US" w:bidi="th-TH"/>
              </w:rPr>
            </w:pPr>
          </w:p>
        </w:tc>
        <w:tc>
          <w:tcPr>
            <w:tcW w:w="258" w:type="dxa"/>
            <w:vAlign w:val="bottom"/>
          </w:tcPr>
          <w:p w14:paraId="7227CC10" w14:textId="77777777" w:rsidR="00000AAD" w:rsidRPr="00000AAD" w:rsidRDefault="00000AAD" w:rsidP="00000AAD">
            <w:pPr>
              <w:pStyle w:val="acctfourfigures"/>
              <w:spacing w:line="280" w:lineRule="atLeast"/>
              <w:jc w:val="thaiDistribute"/>
              <w:rPr>
                <w:rFonts w:cs="Times New Roman"/>
                <w:szCs w:val="22"/>
                <w:lang w:val="en-US" w:bidi="th-TH"/>
              </w:rPr>
            </w:pPr>
          </w:p>
        </w:tc>
        <w:tc>
          <w:tcPr>
            <w:tcW w:w="1073" w:type="dxa"/>
            <w:vAlign w:val="bottom"/>
          </w:tcPr>
          <w:p w14:paraId="7BCC69A9" w14:textId="77777777" w:rsidR="00000AAD" w:rsidRPr="00000AAD" w:rsidRDefault="00000AAD" w:rsidP="00000AAD">
            <w:pPr>
              <w:pStyle w:val="acctfourfigures"/>
              <w:tabs>
                <w:tab w:val="clear" w:pos="765"/>
                <w:tab w:val="decimal" w:pos="819"/>
              </w:tabs>
              <w:spacing w:line="280" w:lineRule="atLeast"/>
              <w:ind w:right="90"/>
              <w:jc w:val="thaiDistribute"/>
              <w:rPr>
                <w:rFonts w:cs="Times New Roman"/>
                <w:szCs w:val="22"/>
                <w:lang w:val="en-US" w:bidi="th-TH"/>
              </w:rPr>
            </w:pPr>
          </w:p>
        </w:tc>
        <w:tc>
          <w:tcPr>
            <w:tcW w:w="260" w:type="dxa"/>
            <w:vAlign w:val="bottom"/>
          </w:tcPr>
          <w:p w14:paraId="6BFE6F4E" w14:textId="77777777" w:rsidR="00000AAD" w:rsidRPr="00000AAD" w:rsidRDefault="00000AAD" w:rsidP="00000AAD">
            <w:pPr>
              <w:pStyle w:val="acctfourfigures"/>
              <w:spacing w:line="280" w:lineRule="atLeast"/>
              <w:jc w:val="thaiDistribute"/>
              <w:rPr>
                <w:rFonts w:cs="Times New Roman"/>
                <w:szCs w:val="22"/>
                <w:lang w:val="en-US" w:bidi="th-TH"/>
              </w:rPr>
            </w:pPr>
          </w:p>
        </w:tc>
        <w:tc>
          <w:tcPr>
            <w:tcW w:w="1110" w:type="dxa"/>
            <w:vAlign w:val="bottom"/>
          </w:tcPr>
          <w:p w14:paraId="1B00E75E" w14:textId="77777777" w:rsidR="00000AAD" w:rsidRPr="00000AAD" w:rsidRDefault="00000AAD" w:rsidP="00000AAD">
            <w:pPr>
              <w:pStyle w:val="acctfourfigures"/>
              <w:spacing w:line="280" w:lineRule="atLeast"/>
              <w:jc w:val="thaiDistribute"/>
              <w:rPr>
                <w:rFonts w:cs="Times New Roman"/>
                <w:szCs w:val="22"/>
                <w:lang w:val="en-US" w:bidi="th-TH"/>
              </w:rPr>
            </w:pPr>
          </w:p>
        </w:tc>
      </w:tr>
    </w:tbl>
    <w:p w14:paraId="79F133C4" w14:textId="7C0390C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2BE4930" w14:textId="77777777" w:rsidR="001219F9" w:rsidRPr="001219F9" w:rsidRDefault="001219F9">
      <w:pPr>
        <w:rPr>
          <w:rFonts w:ascii="Times New Roman" w:hAnsi="Times New Roman" w:cs="Times New Roman"/>
        </w:rPr>
      </w:pPr>
      <w:r w:rsidRPr="001219F9">
        <w:rPr>
          <w:rFonts w:ascii="Times New Roman" w:hAnsi="Times New Roman" w:cs="Times New Roman"/>
        </w:rPr>
        <w:br w:type="page"/>
      </w:r>
    </w:p>
    <w:tbl>
      <w:tblPr>
        <w:tblW w:w="14063" w:type="dxa"/>
        <w:tblInd w:w="450" w:type="dxa"/>
        <w:tblLayout w:type="fixed"/>
        <w:tblCellMar>
          <w:left w:w="79" w:type="dxa"/>
          <w:right w:w="79" w:type="dxa"/>
        </w:tblCellMar>
        <w:tblLook w:val="0000" w:firstRow="0" w:lastRow="0" w:firstColumn="0" w:lastColumn="0" w:noHBand="0" w:noVBand="0"/>
      </w:tblPr>
      <w:tblGrid>
        <w:gridCol w:w="2970"/>
        <w:gridCol w:w="1171"/>
        <w:gridCol w:w="74"/>
        <w:gridCol w:w="181"/>
        <w:gridCol w:w="1196"/>
        <w:gridCol w:w="243"/>
        <w:gridCol w:w="1275"/>
        <w:gridCol w:w="261"/>
        <w:gridCol w:w="1452"/>
        <w:gridCol w:w="15"/>
        <w:gridCol w:w="258"/>
        <w:gridCol w:w="920"/>
        <w:gridCol w:w="178"/>
        <w:gridCol w:w="1168"/>
        <w:gridCol w:w="258"/>
        <w:gridCol w:w="1073"/>
        <w:gridCol w:w="260"/>
        <w:gridCol w:w="1110"/>
      </w:tblGrid>
      <w:tr w:rsidR="00000AAD" w:rsidRPr="001219F9" w14:paraId="4CA2385D" w14:textId="77777777" w:rsidTr="00000AAD">
        <w:trPr>
          <w:cantSplit/>
          <w:tblHeader/>
        </w:trPr>
        <w:tc>
          <w:tcPr>
            <w:tcW w:w="2970" w:type="dxa"/>
            <w:vAlign w:val="bottom"/>
          </w:tcPr>
          <w:p w14:paraId="5D019B23" w14:textId="77777777" w:rsidR="00000AAD" w:rsidRPr="001219F9"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11093" w:type="dxa"/>
            <w:gridSpan w:val="17"/>
            <w:vAlign w:val="bottom"/>
          </w:tcPr>
          <w:p w14:paraId="7A3E8C88"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 xml:space="preserve">Consolidated financial statement </w:t>
            </w:r>
          </w:p>
        </w:tc>
      </w:tr>
      <w:tr w:rsidR="00000AAD" w:rsidRPr="001219F9" w14:paraId="2B801A59" w14:textId="77777777" w:rsidTr="00000AAD">
        <w:trPr>
          <w:cantSplit/>
          <w:tblHeader/>
        </w:trPr>
        <w:tc>
          <w:tcPr>
            <w:tcW w:w="2970" w:type="dxa"/>
            <w:vAlign w:val="bottom"/>
          </w:tcPr>
          <w:p w14:paraId="0659247A" w14:textId="77777777" w:rsidR="00000AAD" w:rsidRPr="001219F9" w:rsidDel="00A71EB6"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5853" w:type="dxa"/>
            <w:gridSpan w:val="8"/>
            <w:vAlign w:val="bottom"/>
          </w:tcPr>
          <w:p w14:paraId="3476CB58"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rPr>
              <w:t xml:space="preserve"> </w:t>
            </w:r>
          </w:p>
        </w:tc>
        <w:tc>
          <w:tcPr>
            <w:tcW w:w="5240" w:type="dxa"/>
            <w:gridSpan w:val="9"/>
            <w:vAlign w:val="bottom"/>
          </w:tcPr>
          <w:p w14:paraId="4C63CB6E"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000AAD" w:rsidRPr="001219F9" w14:paraId="37744A53" w14:textId="77777777" w:rsidTr="00000AAD">
        <w:trPr>
          <w:cantSplit/>
          <w:tblHeader/>
        </w:trPr>
        <w:tc>
          <w:tcPr>
            <w:tcW w:w="2970" w:type="dxa"/>
            <w:vAlign w:val="bottom"/>
          </w:tcPr>
          <w:p w14:paraId="6C7F8492" w14:textId="77777777" w:rsidR="00000AAD" w:rsidRPr="001219F9" w:rsidRDefault="00000AAD" w:rsidP="00D4395E">
            <w:pPr>
              <w:spacing w:line="280" w:lineRule="atLeast"/>
              <w:ind w:left="29"/>
              <w:jc w:val="thaiDistribute"/>
              <w:rPr>
                <w:rFonts w:ascii="Times New Roman" w:hAnsi="Times New Roman" w:cs="Times New Roman"/>
                <w:b/>
                <w:bCs/>
                <w:i/>
                <w:iCs/>
                <w:sz w:val="16"/>
                <w:szCs w:val="16"/>
              </w:rPr>
            </w:pPr>
          </w:p>
        </w:tc>
        <w:tc>
          <w:tcPr>
            <w:tcW w:w="1245" w:type="dxa"/>
            <w:gridSpan w:val="2"/>
            <w:vAlign w:val="bottom"/>
          </w:tcPr>
          <w:p w14:paraId="74F3FAAE"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Financial instruments measured at FVTPL</w:t>
            </w:r>
          </w:p>
        </w:tc>
        <w:tc>
          <w:tcPr>
            <w:tcW w:w="181" w:type="dxa"/>
          </w:tcPr>
          <w:p w14:paraId="4EE4E650"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96" w:type="dxa"/>
            <w:vAlign w:val="bottom"/>
          </w:tcPr>
          <w:p w14:paraId="3E6463B4"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Financial instruments measured at FVOCI</w:t>
            </w:r>
          </w:p>
        </w:tc>
        <w:tc>
          <w:tcPr>
            <w:tcW w:w="243" w:type="dxa"/>
            <w:vAlign w:val="bottom"/>
          </w:tcPr>
          <w:p w14:paraId="2C51C5A9"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275" w:type="dxa"/>
            <w:vAlign w:val="bottom"/>
          </w:tcPr>
          <w:p w14:paraId="5818B2FE"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Financial instruments measured at amortised cost</w:t>
            </w:r>
          </w:p>
        </w:tc>
        <w:tc>
          <w:tcPr>
            <w:tcW w:w="261" w:type="dxa"/>
            <w:vAlign w:val="bottom"/>
          </w:tcPr>
          <w:p w14:paraId="4697A8DE"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467" w:type="dxa"/>
            <w:gridSpan w:val="2"/>
            <w:vAlign w:val="bottom"/>
          </w:tcPr>
          <w:p w14:paraId="43362A62"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Total</w:t>
            </w:r>
          </w:p>
        </w:tc>
        <w:tc>
          <w:tcPr>
            <w:tcW w:w="258" w:type="dxa"/>
            <w:vAlign w:val="bottom"/>
          </w:tcPr>
          <w:p w14:paraId="1004D45C"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920" w:type="dxa"/>
            <w:vAlign w:val="bottom"/>
          </w:tcPr>
          <w:p w14:paraId="24539056"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Level 1</w:t>
            </w:r>
          </w:p>
        </w:tc>
        <w:tc>
          <w:tcPr>
            <w:tcW w:w="178" w:type="dxa"/>
            <w:vAlign w:val="bottom"/>
          </w:tcPr>
          <w:p w14:paraId="34D4EE96"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68" w:type="dxa"/>
            <w:vAlign w:val="bottom"/>
          </w:tcPr>
          <w:p w14:paraId="67D1C4EF"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Level 2</w:t>
            </w:r>
          </w:p>
        </w:tc>
        <w:tc>
          <w:tcPr>
            <w:tcW w:w="258" w:type="dxa"/>
            <w:vAlign w:val="bottom"/>
          </w:tcPr>
          <w:p w14:paraId="757CF9DC"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073" w:type="dxa"/>
            <w:vAlign w:val="bottom"/>
          </w:tcPr>
          <w:p w14:paraId="568A627C"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Level 3</w:t>
            </w:r>
          </w:p>
        </w:tc>
        <w:tc>
          <w:tcPr>
            <w:tcW w:w="260" w:type="dxa"/>
            <w:vAlign w:val="bottom"/>
          </w:tcPr>
          <w:p w14:paraId="15F108BD"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10" w:type="dxa"/>
            <w:vAlign w:val="bottom"/>
          </w:tcPr>
          <w:p w14:paraId="5AE8FE65"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Total</w:t>
            </w:r>
          </w:p>
        </w:tc>
      </w:tr>
      <w:tr w:rsidR="00000AAD" w:rsidRPr="001219F9" w14:paraId="335AED1C" w14:textId="77777777" w:rsidTr="00000AAD">
        <w:trPr>
          <w:cantSplit/>
          <w:tblHeader/>
        </w:trPr>
        <w:tc>
          <w:tcPr>
            <w:tcW w:w="2970" w:type="dxa"/>
            <w:vAlign w:val="bottom"/>
          </w:tcPr>
          <w:p w14:paraId="03541FA2" w14:textId="77777777" w:rsidR="00000AAD" w:rsidRPr="001219F9"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11093" w:type="dxa"/>
            <w:gridSpan w:val="17"/>
            <w:vAlign w:val="bottom"/>
          </w:tcPr>
          <w:p w14:paraId="4C855D59"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000AAD" w:rsidRPr="001219F9" w14:paraId="5832FD36" w14:textId="77777777" w:rsidTr="00000AAD">
        <w:trPr>
          <w:cantSplit/>
          <w:tblHeader/>
        </w:trPr>
        <w:tc>
          <w:tcPr>
            <w:tcW w:w="2970" w:type="dxa"/>
            <w:vAlign w:val="bottom"/>
          </w:tcPr>
          <w:p w14:paraId="4247137A" w14:textId="4DEBB030" w:rsidR="00000AAD" w:rsidRPr="001219F9" w:rsidRDefault="00000AAD" w:rsidP="00D4395E">
            <w:pPr>
              <w:spacing w:line="280" w:lineRule="atLeas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At 31 December 202</w:t>
            </w:r>
            <w:r>
              <w:rPr>
                <w:rFonts w:ascii="Times New Roman" w:hAnsi="Times New Roman" w:cs="Times New Roman"/>
                <w:b/>
                <w:bCs/>
                <w:i/>
                <w:iCs/>
                <w:sz w:val="22"/>
                <w:szCs w:val="22"/>
              </w:rPr>
              <w:t>4</w:t>
            </w:r>
          </w:p>
        </w:tc>
        <w:tc>
          <w:tcPr>
            <w:tcW w:w="11093" w:type="dxa"/>
            <w:gridSpan w:val="17"/>
            <w:vAlign w:val="bottom"/>
          </w:tcPr>
          <w:p w14:paraId="45E408D0"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p>
        </w:tc>
      </w:tr>
      <w:tr w:rsidR="00000AAD" w:rsidRPr="001219F9" w14:paraId="01BAE4FF" w14:textId="77777777" w:rsidTr="00000AAD">
        <w:trPr>
          <w:cantSplit/>
        </w:trPr>
        <w:tc>
          <w:tcPr>
            <w:tcW w:w="2970" w:type="dxa"/>
          </w:tcPr>
          <w:p w14:paraId="3728DECE" w14:textId="77777777" w:rsidR="00000AAD" w:rsidRPr="001219F9" w:rsidRDefault="00000AAD" w:rsidP="00D4395E">
            <w:pPr>
              <w:spacing w:line="280" w:lineRule="atLeas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1171" w:type="dxa"/>
            <w:vAlign w:val="bottom"/>
          </w:tcPr>
          <w:p w14:paraId="106F716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5" w:type="dxa"/>
            <w:gridSpan w:val="2"/>
          </w:tcPr>
          <w:p w14:paraId="1E5E13A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Pr>
          <w:p w14:paraId="1A24869F"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064D47E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5DCBF6A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74C1618A"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39C7F04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4659CB74"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7DDEFE0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78" w:type="dxa"/>
            <w:vAlign w:val="bottom"/>
          </w:tcPr>
          <w:p w14:paraId="6EC51B8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8" w:type="dxa"/>
            <w:vAlign w:val="bottom"/>
          </w:tcPr>
          <w:p w14:paraId="1ABEE08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27B8F2C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73" w:type="dxa"/>
            <w:vAlign w:val="bottom"/>
          </w:tcPr>
          <w:p w14:paraId="7D45FA8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tcPr>
          <w:p w14:paraId="00A814A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10" w:type="dxa"/>
          </w:tcPr>
          <w:p w14:paraId="4B2C68B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1219F9" w14:paraId="256F99E0" w14:textId="77777777" w:rsidTr="00000AAD">
        <w:trPr>
          <w:cantSplit/>
        </w:trPr>
        <w:tc>
          <w:tcPr>
            <w:tcW w:w="2970" w:type="dxa"/>
          </w:tcPr>
          <w:p w14:paraId="79EFAA67" w14:textId="77777777" w:rsidR="00000AAD" w:rsidRPr="001219F9" w:rsidRDefault="00000AAD" w:rsidP="00D4395E">
            <w:pPr>
              <w:spacing w:line="280" w:lineRule="atLeas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1171" w:type="dxa"/>
            <w:vAlign w:val="bottom"/>
          </w:tcPr>
          <w:p w14:paraId="30B88867"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5" w:type="dxa"/>
            <w:gridSpan w:val="2"/>
          </w:tcPr>
          <w:p w14:paraId="3255AD3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1BE2C9A2"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665E1D9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43A256F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45EE25A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5C276A2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6F206F5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4A5C9BF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78" w:type="dxa"/>
            <w:vAlign w:val="bottom"/>
          </w:tcPr>
          <w:p w14:paraId="5DD875FF"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8" w:type="dxa"/>
            <w:vAlign w:val="bottom"/>
          </w:tcPr>
          <w:p w14:paraId="5433AFF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5DF2B25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73" w:type="dxa"/>
            <w:vAlign w:val="bottom"/>
          </w:tcPr>
          <w:p w14:paraId="42B1312A"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tcPr>
          <w:p w14:paraId="22B7E58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10" w:type="dxa"/>
          </w:tcPr>
          <w:p w14:paraId="03EC907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1219F9" w14:paraId="1757D757" w14:textId="77777777" w:rsidTr="00000AAD">
        <w:trPr>
          <w:cantSplit/>
        </w:trPr>
        <w:tc>
          <w:tcPr>
            <w:tcW w:w="2970" w:type="dxa"/>
          </w:tcPr>
          <w:p w14:paraId="456EDC06" w14:textId="77777777" w:rsidR="00000AAD" w:rsidRPr="001219F9" w:rsidRDefault="00000AAD" w:rsidP="00D4395E">
            <w:pPr>
              <w:spacing w:line="280" w:lineRule="atLeas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1171" w:type="dxa"/>
            <w:vAlign w:val="bottom"/>
          </w:tcPr>
          <w:p w14:paraId="7A5389DD" w14:textId="5FC3F0D3" w:rsidR="00000AAD" w:rsidRPr="001219F9" w:rsidRDefault="00000AAD" w:rsidP="00D4395E">
            <w:pPr>
              <w:pStyle w:val="acctfourfigures"/>
              <w:tabs>
                <w:tab w:val="clear" w:pos="765"/>
                <w:tab w:val="decimal" w:pos="1147"/>
              </w:tabs>
              <w:spacing w:line="280" w:lineRule="atLeast"/>
              <w:ind w:right="187"/>
              <w:jc w:val="thaiDistribute"/>
              <w:rPr>
                <w:rFonts w:cs="Times New Roman"/>
                <w:szCs w:val="22"/>
              </w:rPr>
            </w:pPr>
            <w:r w:rsidRPr="004363F8">
              <w:rPr>
                <w:rFonts w:cs="Times New Roman"/>
                <w:szCs w:val="22"/>
              </w:rPr>
              <w:t>1,657</w:t>
            </w:r>
          </w:p>
        </w:tc>
        <w:tc>
          <w:tcPr>
            <w:tcW w:w="255" w:type="dxa"/>
            <w:gridSpan w:val="2"/>
          </w:tcPr>
          <w:p w14:paraId="71DCE2B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Pr>
          <w:p w14:paraId="41F34573" w14:textId="7CC2BF95" w:rsidR="00000AAD" w:rsidRPr="001219F9" w:rsidRDefault="00000AAD" w:rsidP="00D4395E">
            <w:pPr>
              <w:pStyle w:val="acctfourfigures"/>
              <w:tabs>
                <w:tab w:val="clear" w:pos="765"/>
                <w:tab w:val="decimal" w:pos="664"/>
              </w:tabs>
              <w:spacing w:line="280" w:lineRule="atLeast"/>
              <w:ind w:right="90"/>
              <w:jc w:val="thaiDistribute"/>
              <w:rPr>
                <w:rFonts w:cs="Times New Roman"/>
                <w:szCs w:val="22"/>
              </w:rPr>
            </w:pPr>
            <w:r w:rsidRPr="003D0E8E">
              <w:rPr>
                <w:rFonts w:cs="Times New Roman"/>
                <w:szCs w:val="22"/>
              </w:rPr>
              <w:t>-</w:t>
            </w:r>
          </w:p>
        </w:tc>
        <w:tc>
          <w:tcPr>
            <w:tcW w:w="243" w:type="dxa"/>
          </w:tcPr>
          <w:p w14:paraId="2CBC300F"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tcPr>
          <w:p w14:paraId="4A8C7CC6" w14:textId="6F0AAF63" w:rsidR="00000AAD" w:rsidRPr="001219F9" w:rsidRDefault="00000AAD" w:rsidP="00D4395E">
            <w:pPr>
              <w:pStyle w:val="acctfourfigures"/>
              <w:tabs>
                <w:tab w:val="clear" w:pos="765"/>
                <w:tab w:val="decimal" w:pos="664"/>
              </w:tabs>
              <w:spacing w:line="280" w:lineRule="atLeast"/>
              <w:ind w:right="90"/>
              <w:jc w:val="thaiDistribute"/>
              <w:rPr>
                <w:rFonts w:cs="Times New Roman"/>
                <w:szCs w:val="22"/>
              </w:rPr>
            </w:pPr>
            <w:r>
              <w:rPr>
                <w:rFonts w:cs="Times New Roman"/>
                <w:szCs w:val="22"/>
              </w:rPr>
              <w:t>-</w:t>
            </w:r>
          </w:p>
        </w:tc>
        <w:tc>
          <w:tcPr>
            <w:tcW w:w="261" w:type="dxa"/>
            <w:vAlign w:val="bottom"/>
          </w:tcPr>
          <w:p w14:paraId="0A9BA32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0FCEE63D" w14:textId="36E12718" w:rsidR="00000AAD" w:rsidRPr="001219F9" w:rsidRDefault="00000AAD" w:rsidP="004D49B3">
            <w:pPr>
              <w:pStyle w:val="acctfourfigures"/>
              <w:tabs>
                <w:tab w:val="clear" w:pos="765"/>
                <w:tab w:val="decimal" w:pos="1147"/>
              </w:tabs>
              <w:spacing w:line="280" w:lineRule="atLeast"/>
              <w:ind w:right="90"/>
              <w:jc w:val="thaiDistribute"/>
              <w:rPr>
                <w:rFonts w:cs="Times New Roman"/>
                <w:szCs w:val="22"/>
              </w:rPr>
            </w:pPr>
            <w:r w:rsidRPr="004363F8">
              <w:rPr>
                <w:rFonts w:cs="Times New Roman"/>
                <w:szCs w:val="22"/>
              </w:rPr>
              <w:t xml:space="preserve">  1,657</w:t>
            </w:r>
          </w:p>
        </w:tc>
        <w:tc>
          <w:tcPr>
            <w:tcW w:w="258" w:type="dxa"/>
            <w:vAlign w:val="bottom"/>
          </w:tcPr>
          <w:p w14:paraId="0F636830"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tcPr>
          <w:p w14:paraId="73A0AB7D" w14:textId="4983752A" w:rsidR="00000AAD" w:rsidRPr="001219F9" w:rsidRDefault="00000AAD" w:rsidP="00D4395E">
            <w:pPr>
              <w:pStyle w:val="acctfourfigures"/>
              <w:tabs>
                <w:tab w:val="clear" w:pos="765"/>
                <w:tab w:val="decimal" w:pos="455"/>
              </w:tabs>
              <w:spacing w:line="280" w:lineRule="atLeast"/>
              <w:ind w:right="90"/>
              <w:jc w:val="thaiDistribute"/>
              <w:rPr>
                <w:rFonts w:cs="Times New Roman"/>
                <w:szCs w:val="22"/>
              </w:rPr>
            </w:pPr>
            <w:r w:rsidRPr="004363F8">
              <w:rPr>
                <w:rFonts w:cs="Times New Roman"/>
                <w:szCs w:val="22"/>
              </w:rPr>
              <w:t>-</w:t>
            </w:r>
          </w:p>
        </w:tc>
        <w:tc>
          <w:tcPr>
            <w:tcW w:w="178" w:type="dxa"/>
            <w:vAlign w:val="bottom"/>
          </w:tcPr>
          <w:p w14:paraId="75DFC122"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8" w:type="dxa"/>
          </w:tcPr>
          <w:p w14:paraId="240136C1" w14:textId="5B768398" w:rsidR="00000AAD" w:rsidRPr="001219F9" w:rsidRDefault="00000AAD" w:rsidP="00D4395E">
            <w:pPr>
              <w:pStyle w:val="acctfourfigures"/>
              <w:tabs>
                <w:tab w:val="clear" w:pos="765"/>
                <w:tab w:val="decimal" w:pos="886"/>
              </w:tabs>
              <w:spacing w:line="280" w:lineRule="atLeast"/>
              <w:ind w:right="86"/>
              <w:jc w:val="thaiDistribute"/>
              <w:rPr>
                <w:rFonts w:cs="Times New Roman"/>
                <w:szCs w:val="22"/>
              </w:rPr>
            </w:pPr>
            <w:r w:rsidRPr="004363F8">
              <w:rPr>
                <w:rFonts w:cs="Times New Roman"/>
                <w:szCs w:val="22"/>
              </w:rPr>
              <w:t>1,657</w:t>
            </w:r>
          </w:p>
        </w:tc>
        <w:tc>
          <w:tcPr>
            <w:tcW w:w="258" w:type="dxa"/>
            <w:vAlign w:val="bottom"/>
          </w:tcPr>
          <w:p w14:paraId="5D9E584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73" w:type="dxa"/>
          </w:tcPr>
          <w:p w14:paraId="1EACED7D" w14:textId="3FDE157B" w:rsidR="00000AAD" w:rsidRPr="001219F9" w:rsidRDefault="00000AAD" w:rsidP="00D4395E">
            <w:pPr>
              <w:pStyle w:val="acctfourfigures"/>
              <w:tabs>
                <w:tab w:val="clear" w:pos="765"/>
                <w:tab w:val="decimal" w:pos="543"/>
              </w:tabs>
              <w:spacing w:line="280" w:lineRule="atLeast"/>
              <w:ind w:right="86"/>
              <w:jc w:val="thaiDistribute"/>
              <w:rPr>
                <w:rFonts w:cs="Times New Roman"/>
                <w:szCs w:val="22"/>
              </w:rPr>
            </w:pPr>
            <w:r w:rsidRPr="003D0E8E">
              <w:rPr>
                <w:rFonts w:cs="Times New Roman"/>
                <w:szCs w:val="22"/>
              </w:rPr>
              <w:t>-</w:t>
            </w:r>
          </w:p>
        </w:tc>
        <w:tc>
          <w:tcPr>
            <w:tcW w:w="260" w:type="dxa"/>
          </w:tcPr>
          <w:p w14:paraId="6B1FA482"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10" w:type="dxa"/>
          </w:tcPr>
          <w:p w14:paraId="37F6EFBC" w14:textId="3720B83E" w:rsidR="00000AAD" w:rsidRPr="001219F9" w:rsidRDefault="00000AAD" w:rsidP="00D4395E">
            <w:pPr>
              <w:pStyle w:val="acctfourfigures"/>
              <w:tabs>
                <w:tab w:val="clear" w:pos="765"/>
                <w:tab w:val="decimal" w:pos="850"/>
              </w:tabs>
              <w:spacing w:line="280" w:lineRule="atLeast"/>
              <w:ind w:right="90"/>
              <w:jc w:val="thaiDistribute"/>
              <w:rPr>
                <w:rFonts w:cs="Times New Roman"/>
                <w:szCs w:val="22"/>
              </w:rPr>
            </w:pPr>
            <w:r w:rsidRPr="004363F8">
              <w:rPr>
                <w:rFonts w:cs="Times New Roman"/>
                <w:szCs w:val="22"/>
              </w:rPr>
              <w:t xml:space="preserve">  1,657</w:t>
            </w:r>
          </w:p>
        </w:tc>
      </w:tr>
      <w:tr w:rsidR="00000AAD" w:rsidRPr="001219F9" w14:paraId="3F0701EB" w14:textId="77777777" w:rsidTr="00000AAD">
        <w:trPr>
          <w:cantSplit/>
        </w:trPr>
        <w:tc>
          <w:tcPr>
            <w:tcW w:w="2970" w:type="dxa"/>
          </w:tcPr>
          <w:p w14:paraId="1FECE87E" w14:textId="77777777" w:rsidR="00000AAD" w:rsidRPr="001219F9" w:rsidRDefault="00000AAD" w:rsidP="00D4395E">
            <w:pPr>
              <w:spacing w:line="280" w:lineRule="atLeas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5E9FF2FA" w14:textId="77777777" w:rsidR="00000AAD" w:rsidRPr="001219F9" w:rsidRDefault="00000AAD" w:rsidP="00D4395E">
            <w:pPr>
              <w:spacing w:line="280" w:lineRule="atLeas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1171" w:type="dxa"/>
            <w:vAlign w:val="bottom"/>
          </w:tcPr>
          <w:p w14:paraId="6635786A" w14:textId="754DFEB6" w:rsidR="00000AAD" w:rsidRPr="00B62666" w:rsidRDefault="00000AAD" w:rsidP="00D4395E">
            <w:pPr>
              <w:pStyle w:val="acctfourfigures"/>
              <w:tabs>
                <w:tab w:val="clear" w:pos="765"/>
                <w:tab w:val="decimal" w:pos="555"/>
              </w:tabs>
              <w:spacing w:line="280" w:lineRule="atLeast"/>
              <w:ind w:right="90"/>
              <w:jc w:val="thaiDistribute"/>
              <w:rPr>
                <w:rFonts w:cs="Times New Roman"/>
                <w:b/>
                <w:bCs/>
                <w:szCs w:val="22"/>
              </w:rPr>
            </w:pPr>
            <w:r w:rsidRPr="004363F8">
              <w:rPr>
                <w:rFonts w:cs="Times New Roman"/>
                <w:szCs w:val="22"/>
              </w:rPr>
              <w:t>-</w:t>
            </w:r>
          </w:p>
        </w:tc>
        <w:tc>
          <w:tcPr>
            <w:tcW w:w="255" w:type="dxa"/>
            <w:gridSpan w:val="2"/>
          </w:tcPr>
          <w:p w14:paraId="2C5968A7"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Pr>
          <w:p w14:paraId="2265889C" w14:textId="77777777" w:rsidR="00000AAD" w:rsidRPr="004363F8" w:rsidRDefault="00000AAD" w:rsidP="00D4395E">
            <w:pPr>
              <w:pStyle w:val="acctfourfigures"/>
              <w:tabs>
                <w:tab w:val="clear" w:pos="765"/>
                <w:tab w:val="decimal" w:pos="1147"/>
              </w:tabs>
              <w:spacing w:line="280" w:lineRule="atLeast"/>
              <w:ind w:right="90"/>
              <w:jc w:val="thaiDistribute"/>
              <w:rPr>
                <w:rFonts w:cs="Times New Roman"/>
                <w:szCs w:val="22"/>
              </w:rPr>
            </w:pPr>
          </w:p>
          <w:p w14:paraId="7D10A8F4" w14:textId="2C368990"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sidRPr="004363F8">
              <w:rPr>
                <w:rFonts w:cs="Times New Roman"/>
                <w:szCs w:val="22"/>
              </w:rPr>
              <w:t>4,251</w:t>
            </w:r>
          </w:p>
        </w:tc>
        <w:tc>
          <w:tcPr>
            <w:tcW w:w="243" w:type="dxa"/>
          </w:tcPr>
          <w:p w14:paraId="032E9420"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tcPr>
          <w:p w14:paraId="3FDA1F24" w14:textId="77777777" w:rsidR="00000AAD" w:rsidRDefault="00000AAD" w:rsidP="00D4395E">
            <w:pPr>
              <w:pStyle w:val="acctfourfigures"/>
              <w:tabs>
                <w:tab w:val="clear" w:pos="765"/>
                <w:tab w:val="decimal" w:pos="833"/>
              </w:tabs>
              <w:spacing w:line="280" w:lineRule="atLeast"/>
              <w:ind w:right="90"/>
              <w:jc w:val="thaiDistribute"/>
              <w:rPr>
                <w:rFonts w:cs="Times New Roman"/>
                <w:szCs w:val="22"/>
              </w:rPr>
            </w:pPr>
          </w:p>
          <w:p w14:paraId="2CF5504A" w14:textId="2DE96CA4" w:rsidR="00000AAD" w:rsidRPr="001219F9" w:rsidRDefault="00000AAD" w:rsidP="00D4395E">
            <w:pPr>
              <w:pStyle w:val="acctfourfigures"/>
              <w:tabs>
                <w:tab w:val="clear" w:pos="765"/>
                <w:tab w:val="decimal" w:pos="664"/>
              </w:tabs>
              <w:spacing w:line="280" w:lineRule="atLeast"/>
              <w:ind w:right="90"/>
              <w:jc w:val="thaiDistribute"/>
              <w:rPr>
                <w:rFonts w:cs="Times New Roman"/>
                <w:szCs w:val="22"/>
              </w:rPr>
            </w:pPr>
            <w:r w:rsidRPr="004363F8">
              <w:rPr>
                <w:rFonts w:cs="Times New Roman"/>
                <w:szCs w:val="22"/>
              </w:rPr>
              <w:t>-</w:t>
            </w:r>
          </w:p>
        </w:tc>
        <w:tc>
          <w:tcPr>
            <w:tcW w:w="261" w:type="dxa"/>
            <w:vAlign w:val="bottom"/>
          </w:tcPr>
          <w:p w14:paraId="5A15F75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17BF520D" w14:textId="764D946F"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sidRPr="004363F8">
              <w:rPr>
                <w:rFonts w:cs="Times New Roman"/>
                <w:szCs w:val="22"/>
              </w:rPr>
              <w:t>4,251</w:t>
            </w:r>
          </w:p>
        </w:tc>
        <w:tc>
          <w:tcPr>
            <w:tcW w:w="258" w:type="dxa"/>
            <w:vAlign w:val="bottom"/>
          </w:tcPr>
          <w:p w14:paraId="21BB771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tcPr>
          <w:p w14:paraId="6FB0DFB4" w14:textId="77777777" w:rsidR="00000AAD" w:rsidRDefault="00000AAD" w:rsidP="00D4395E">
            <w:pPr>
              <w:pStyle w:val="acctfourfigures"/>
              <w:tabs>
                <w:tab w:val="clear" w:pos="765"/>
                <w:tab w:val="decimal" w:pos="1147"/>
              </w:tabs>
              <w:spacing w:line="280" w:lineRule="atLeast"/>
              <w:ind w:right="90"/>
              <w:jc w:val="thaiDistribute"/>
              <w:rPr>
                <w:rFonts w:cs="Times New Roman"/>
                <w:szCs w:val="22"/>
              </w:rPr>
            </w:pPr>
          </w:p>
          <w:p w14:paraId="2FD49A4D" w14:textId="6F82DFE5"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sidRPr="004363F8">
              <w:rPr>
                <w:rFonts w:cs="Times New Roman"/>
                <w:szCs w:val="22"/>
              </w:rPr>
              <w:t>3,558</w:t>
            </w:r>
          </w:p>
        </w:tc>
        <w:tc>
          <w:tcPr>
            <w:tcW w:w="178" w:type="dxa"/>
            <w:vAlign w:val="bottom"/>
          </w:tcPr>
          <w:p w14:paraId="0A3059D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8" w:type="dxa"/>
          </w:tcPr>
          <w:p w14:paraId="0A38AC2C" w14:textId="77777777" w:rsidR="00000AAD" w:rsidRPr="00827408" w:rsidRDefault="00000AAD" w:rsidP="00D4395E">
            <w:pPr>
              <w:pStyle w:val="acctfourfigures"/>
              <w:tabs>
                <w:tab w:val="clear" w:pos="765"/>
                <w:tab w:val="decimal" w:pos="614"/>
              </w:tabs>
              <w:spacing w:line="280" w:lineRule="atLeast"/>
              <w:ind w:right="90"/>
              <w:jc w:val="thaiDistribute"/>
              <w:rPr>
                <w:rFonts w:cs="Times New Roman"/>
                <w:b/>
                <w:bCs/>
                <w:szCs w:val="22"/>
              </w:rPr>
            </w:pPr>
          </w:p>
          <w:p w14:paraId="7BF4173F" w14:textId="3B31CCC8" w:rsidR="00000AAD" w:rsidRPr="001219F9" w:rsidRDefault="00000AAD" w:rsidP="00D4395E">
            <w:pPr>
              <w:pStyle w:val="acctfourfigures"/>
              <w:tabs>
                <w:tab w:val="clear" w:pos="765"/>
                <w:tab w:val="decimal" w:pos="713"/>
              </w:tabs>
              <w:spacing w:line="280" w:lineRule="atLeast"/>
              <w:ind w:right="90"/>
              <w:jc w:val="thaiDistribute"/>
              <w:rPr>
                <w:rFonts w:cs="Times New Roman"/>
                <w:szCs w:val="22"/>
              </w:rPr>
            </w:pPr>
            <w:r w:rsidRPr="003D0E8E">
              <w:rPr>
                <w:rFonts w:cs="Times New Roman"/>
                <w:szCs w:val="22"/>
              </w:rPr>
              <w:t xml:space="preserve">- </w:t>
            </w:r>
          </w:p>
        </w:tc>
        <w:tc>
          <w:tcPr>
            <w:tcW w:w="258" w:type="dxa"/>
            <w:vAlign w:val="bottom"/>
          </w:tcPr>
          <w:p w14:paraId="5E2CD348" w14:textId="77777777" w:rsidR="00000AAD" w:rsidRPr="001219F9" w:rsidRDefault="00000AAD" w:rsidP="00D4395E">
            <w:pPr>
              <w:pStyle w:val="acctfourfigures"/>
              <w:tabs>
                <w:tab w:val="clear" w:pos="765"/>
                <w:tab w:val="decimal" w:pos="520"/>
              </w:tabs>
              <w:spacing w:line="280" w:lineRule="atLeast"/>
              <w:ind w:right="90"/>
              <w:jc w:val="thaiDistribute"/>
              <w:rPr>
                <w:rFonts w:cs="Times New Roman"/>
                <w:szCs w:val="22"/>
              </w:rPr>
            </w:pPr>
          </w:p>
        </w:tc>
        <w:tc>
          <w:tcPr>
            <w:tcW w:w="1073" w:type="dxa"/>
          </w:tcPr>
          <w:p w14:paraId="44BDA4C2" w14:textId="77777777" w:rsidR="00000AAD" w:rsidRDefault="00000AAD" w:rsidP="00D4395E">
            <w:pPr>
              <w:pStyle w:val="acctfourfigures"/>
              <w:tabs>
                <w:tab w:val="clear" w:pos="765"/>
                <w:tab w:val="decimal" w:pos="884"/>
                <w:tab w:val="decimal" w:pos="1147"/>
              </w:tabs>
              <w:spacing w:line="280" w:lineRule="atLeast"/>
              <w:ind w:right="90"/>
              <w:jc w:val="thaiDistribute"/>
              <w:rPr>
                <w:rFonts w:cs="Times New Roman"/>
                <w:szCs w:val="22"/>
              </w:rPr>
            </w:pPr>
            <w:r w:rsidRPr="004363F8">
              <w:rPr>
                <w:rFonts w:cs="Times New Roman"/>
                <w:szCs w:val="22"/>
              </w:rPr>
              <w:t xml:space="preserve">        </w:t>
            </w:r>
          </w:p>
          <w:p w14:paraId="78B253AF" w14:textId="3A668F4E" w:rsidR="00000AAD" w:rsidRPr="001219F9" w:rsidRDefault="00000AAD" w:rsidP="00D4395E">
            <w:pPr>
              <w:pStyle w:val="acctfourfigures"/>
              <w:tabs>
                <w:tab w:val="clear" w:pos="765"/>
                <w:tab w:val="decimal" w:pos="813"/>
              </w:tabs>
              <w:spacing w:line="280" w:lineRule="atLeast"/>
              <w:ind w:right="90"/>
              <w:jc w:val="thaiDistribute"/>
              <w:rPr>
                <w:rFonts w:cs="Times New Roman"/>
                <w:szCs w:val="22"/>
              </w:rPr>
            </w:pPr>
            <w:r w:rsidRPr="004363F8">
              <w:rPr>
                <w:rFonts w:cs="Times New Roman"/>
                <w:szCs w:val="22"/>
              </w:rPr>
              <w:t>693</w:t>
            </w:r>
          </w:p>
        </w:tc>
        <w:tc>
          <w:tcPr>
            <w:tcW w:w="260" w:type="dxa"/>
          </w:tcPr>
          <w:p w14:paraId="6C415B4E"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10" w:type="dxa"/>
          </w:tcPr>
          <w:p w14:paraId="57349FD1" w14:textId="77777777" w:rsidR="00000AAD" w:rsidRDefault="00000AAD" w:rsidP="00D4395E">
            <w:pPr>
              <w:pStyle w:val="acctfourfigures"/>
              <w:tabs>
                <w:tab w:val="clear" w:pos="765"/>
                <w:tab w:val="decimal" w:pos="936"/>
              </w:tabs>
              <w:spacing w:line="280" w:lineRule="atLeast"/>
              <w:ind w:right="90"/>
              <w:jc w:val="thaiDistribute"/>
              <w:rPr>
                <w:rFonts w:cs="Times New Roman"/>
                <w:szCs w:val="22"/>
              </w:rPr>
            </w:pPr>
            <w:r w:rsidRPr="004363F8">
              <w:rPr>
                <w:rFonts w:cs="Times New Roman"/>
                <w:szCs w:val="22"/>
              </w:rPr>
              <w:t xml:space="preserve"> </w:t>
            </w:r>
          </w:p>
          <w:p w14:paraId="2258AD8F" w14:textId="18E3F702"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sidRPr="004363F8">
              <w:rPr>
                <w:rFonts w:cs="Times New Roman"/>
                <w:szCs w:val="22"/>
              </w:rPr>
              <w:t xml:space="preserve">  4,251</w:t>
            </w:r>
          </w:p>
        </w:tc>
      </w:tr>
      <w:tr w:rsidR="00000AAD" w:rsidRPr="001219F9" w14:paraId="4DC1BCF6" w14:textId="77777777" w:rsidTr="00000AAD">
        <w:trPr>
          <w:cantSplit/>
        </w:trPr>
        <w:tc>
          <w:tcPr>
            <w:tcW w:w="2970" w:type="dxa"/>
          </w:tcPr>
          <w:p w14:paraId="740195E7" w14:textId="77777777" w:rsidR="00000AAD" w:rsidRPr="001219F9" w:rsidRDefault="00000AAD" w:rsidP="00D4395E">
            <w:pPr>
              <w:spacing w:line="280" w:lineRule="atLeas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1171" w:type="dxa"/>
            <w:tcBorders>
              <w:top w:val="single" w:sz="4" w:space="0" w:color="auto"/>
              <w:bottom w:val="double" w:sz="4" w:space="0" w:color="auto"/>
            </w:tcBorders>
            <w:vAlign w:val="bottom"/>
          </w:tcPr>
          <w:p w14:paraId="75C9542F" w14:textId="36C4D88B" w:rsidR="00000AAD" w:rsidRPr="001219F9" w:rsidRDefault="00000AAD" w:rsidP="00D4395E">
            <w:pPr>
              <w:pStyle w:val="acctfourfigures"/>
              <w:tabs>
                <w:tab w:val="clear" w:pos="765"/>
                <w:tab w:val="decimal" w:pos="1147"/>
              </w:tabs>
              <w:spacing w:line="280" w:lineRule="atLeast"/>
              <w:ind w:right="187"/>
              <w:rPr>
                <w:rFonts w:cs="Times New Roman"/>
                <w:b/>
                <w:bCs/>
                <w:szCs w:val="22"/>
              </w:rPr>
            </w:pPr>
            <w:r w:rsidRPr="00E363F5">
              <w:rPr>
                <w:rFonts w:cs="Times New Roman"/>
                <w:b/>
                <w:bCs/>
                <w:szCs w:val="22"/>
              </w:rPr>
              <w:t>1,657</w:t>
            </w:r>
          </w:p>
        </w:tc>
        <w:tc>
          <w:tcPr>
            <w:tcW w:w="255" w:type="dxa"/>
            <w:gridSpan w:val="2"/>
          </w:tcPr>
          <w:p w14:paraId="47AF877C" w14:textId="77777777" w:rsidR="00000AAD" w:rsidRPr="001219F9"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196" w:type="dxa"/>
            <w:tcBorders>
              <w:top w:val="single" w:sz="4" w:space="0" w:color="auto"/>
              <w:bottom w:val="double" w:sz="4" w:space="0" w:color="auto"/>
            </w:tcBorders>
            <w:vAlign w:val="bottom"/>
          </w:tcPr>
          <w:p w14:paraId="33ED75FE" w14:textId="44071ED3" w:rsidR="00000AAD" w:rsidRPr="001219F9" w:rsidRDefault="00000AAD" w:rsidP="00D4395E">
            <w:pPr>
              <w:pStyle w:val="acctfourfigures"/>
              <w:tabs>
                <w:tab w:val="clear" w:pos="765"/>
                <w:tab w:val="decimal" w:pos="1147"/>
              </w:tabs>
              <w:spacing w:line="280" w:lineRule="atLeast"/>
              <w:ind w:right="90"/>
              <w:jc w:val="center"/>
              <w:rPr>
                <w:rFonts w:cs="Times New Roman"/>
                <w:b/>
                <w:bCs/>
                <w:szCs w:val="22"/>
              </w:rPr>
            </w:pPr>
            <w:r w:rsidRPr="00E363F5">
              <w:rPr>
                <w:rFonts w:cs="Times New Roman"/>
                <w:b/>
                <w:bCs/>
                <w:szCs w:val="22"/>
              </w:rPr>
              <w:t>4,251</w:t>
            </w:r>
          </w:p>
        </w:tc>
        <w:tc>
          <w:tcPr>
            <w:tcW w:w="243" w:type="dxa"/>
            <w:vAlign w:val="bottom"/>
          </w:tcPr>
          <w:p w14:paraId="37D451DD" w14:textId="77777777" w:rsidR="00000AAD" w:rsidRPr="001219F9"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275" w:type="dxa"/>
            <w:tcBorders>
              <w:top w:val="single" w:sz="4" w:space="0" w:color="auto"/>
              <w:bottom w:val="double" w:sz="4" w:space="0" w:color="auto"/>
            </w:tcBorders>
            <w:vAlign w:val="bottom"/>
          </w:tcPr>
          <w:p w14:paraId="675554CA" w14:textId="77777777" w:rsidR="00000AAD" w:rsidRPr="007A607F" w:rsidRDefault="00000AAD" w:rsidP="00D4395E">
            <w:pPr>
              <w:pStyle w:val="acctfourfigures"/>
              <w:tabs>
                <w:tab w:val="clear" w:pos="765"/>
                <w:tab w:val="decimal" w:pos="664"/>
              </w:tabs>
              <w:spacing w:line="280" w:lineRule="atLeast"/>
              <w:ind w:right="90"/>
              <w:jc w:val="thaiDistribute"/>
              <w:rPr>
                <w:rFonts w:cs="Times New Roman"/>
                <w:b/>
                <w:bCs/>
                <w:szCs w:val="22"/>
              </w:rPr>
            </w:pPr>
            <w:r w:rsidRPr="007A607F">
              <w:rPr>
                <w:rFonts w:cs="Times New Roman"/>
                <w:b/>
                <w:bCs/>
                <w:szCs w:val="22"/>
              </w:rPr>
              <w:t>-</w:t>
            </w:r>
          </w:p>
        </w:tc>
        <w:tc>
          <w:tcPr>
            <w:tcW w:w="261" w:type="dxa"/>
            <w:vAlign w:val="bottom"/>
          </w:tcPr>
          <w:p w14:paraId="4FA2AA7D" w14:textId="77777777" w:rsidR="00000AAD" w:rsidRPr="001219F9"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467" w:type="dxa"/>
            <w:gridSpan w:val="2"/>
            <w:tcBorders>
              <w:top w:val="single" w:sz="4" w:space="0" w:color="auto"/>
              <w:bottom w:val="double" w:sz="4" w:space="0" w:color="auto"/>
            </w:tcBorders>
            <w:vAlign w:val="bottom"/>
          </w:tcPr>
          <w:p w14:paraId="2E7366D6" w14:textId="3B8F2FE5" w:rsidR="00000AAD" w:rsidRPr="001219F9" w:rsidRDefault="00000AAD" w:rsidP="00D4395E">
            <w:pPr>
              <w:pStyle w:val="acctfourfigures"/>
              <w:tabs>
                <w:tab w:val="clear" w:pos="765"/>
                <w:tab w:val="decimal" w:pos="1147"/>
              </w:tabs>
              <w:spacing w:line="280" w:lineRule="atLeast"/>
              <w:ind w:right="90"/>
              <w:rPr>
                <w:rFonts w:cs="Times New Roman"/>
                <w:b/>
                <w:bCs/>
                <w:szCs w:val="22"/>
              </w:rPr>
            </w:pPr>
            <w:r w:rsidRPr="00E363F5">
              <w:rPr>
                <w:rFonts w:cs="Times New Roman"/>
                <w:b/>
                <w:bCs/>
                <w:szCs w:val="22"/>
              </w:rPr>
              <w:t>5,908</w:t>
            </w:r>
          </w:p>
        </w:tc>
        <w:tc>
          <w:tcPr>
            <w:tcW w:w="258" w:type="dxa"/>
            <w:vAlign w:val="bottom"/>
          </w:tcPr>
          <w:p w14:paraId="1C3CE906" w14:textId="77777777" w:rsidR="00000AAD" w:rsidRPr="001219F9" w:rsidRDefault="00000AAD" w:rsidP="00D4395E">
            <w:pPr>
              <w:pStyle w:val="acctfourfigures"/>
              <w:spacing w:line="280" w:lineRule="atLeast"/>
              <w:jc w:val="center"/>
              <w:rPr>
                <w:rFonts w:cs="Times New Roman"/>
                <w:b/>
                <w:bCs/>
                <w:szCs w:val="22"/>
              </w:rPr>
            </w:pPr>
          </w:p>
        </w:tc>
        <w:tc>
          <w:tcPr>
            <w:tcW w:w="920" w:type="dxa"/>
            <w:vAlign w:val="bottom"/>
          </w:tcPr>
          <w:p w14:paraId="67C4576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78" w:type="dxa"/>
            <w:vAlign w:val="bottom"/>
          </w:tcPr>
          <w:p w14:paraId="72591A06" w14:textId="77777777" w:rsidR="00000AAD" w:rsidRPr="001219F9" w:rsidRDefault="00000AAD" w:rsidP="00D4395E">
            <w:pPr>
              <w:pStyle w:val="acctfourfigures"/>
              <w:spacing w:line="280" w:lineRule="atLeast"/>
              <w:jc w:val="center"/>
              <w:rPr>
                <w:rFonts w:cs="Times New Roman"/>
                <w:b/>
                <w:bCs/>
                <w:szCs w:val="22"/>
              </w:rPr>
            </w:pPr>
          </w:p>
        </w:tc>
        <w:tc>
          <w:tcPr>
            <w:tcW w:w="1168" w:type="dxa"/>
            <w:vAlign w:val="bottom"/>
          </w:tcPr>
          <w:p w14:paraId="5F4846B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72CD17DE" w14:textId="77777777" w:rsidR="00000AAD" w:rsidRPr="001219F9" w:rsidRDefault="00000AAD" w:rsidP="00D4395E">
            <w:pPr>
              <w:pStyle w:val="acctfourfigures"/>
              <w:spacing w:line="280" w:lineRule="atLeast"/>
              <w:jc w:val="center"/>
              <w:rPr>
                <w:rFonts w:cs="Times New Roman"/>
                <w:b/>
                <w:bCs/>
                <w:szCs w:val="22"/>
              </w:rPr>
            </w:pPr>
          </w:p>
        </w:tc>
        <w:tc>
          <w:tcPr>
            <w:tcW w:w="1073" w:type="dxa"/>
            <w:vAlign w:val="bottom"/>
          </w:tcPr>
          <w:p w14:paraId="41198D7E" w14:textId="77777777" w:rsidR="00000AAD" w:rsidRPr="001219F9" w:rsidRDefault="00000AAD" w:rsidP="00D4395E">
            <w:pPr>
              <w:pStyle w:val="acctfourfigures"/>
              <w:spacing w:line="280" w:lineRule="atLeast"/>
              <w:jc w:val="center"/>
              <w:rPr>
                <w:rFonts w:cs="Times New Roman"/>
                <w:b/>
                <w:bCs/>
                <w:szCs w:val="22"/>
              </w:rPr>
            </w:pPr>
          </w:p>
        </w:tc>
        <w:tc>
          <w:tcPr>
            <w:tcW w:w="260" w:type="dxa"/>
            <w:vAlign w:val="bottom"/>
          </w:tcPr>
          <w:p w14:paraId="0C55FFB5" w14:textId="77777777" w:rsidR="00000AAD" w:rsidRPr="001219F9" w:rsidRDefault="00000AAD" w:rsidP="00D4395E">
            <w:pPr>
              <w:pStyle w:val="acctfourfigures"/>
              <w:spacing w:line="280" w:lineRule="atLeast"/>
              <w:jc w:val="center"/>
              <w:rPr>
                <w:rFonts w:cs="Times New Roman"/>
                <w:b/>
                <w:bCs/>
                <w:szCs w:val="22"/>
              </w:rPr>
            </w:pPr>
          </w:p>
        </w:tc>
        <w:tc>
          <w:tcPr>
            <w:tcW w:w="1110" w:type="dxa"/>
            <w:vAlign w:val="bottom"/>
          </w:tcPr>
          <w:p w14:paraId="5A3F6991" w14:textId="77777777" w:rsidR="00000AAD" w:rsidRPr="001219F9" w:rsidRDefault="00000AAD" w:rsidP="00D4395E">
            <w:pPr>
              <w:pStyle w:val="acctfourfigures"/>
              <w:spacing w:line="280" w:lineRule="atLeast"/>
              <w:jc w:val="center"/>
              <w:rPr>
                <w:rFonts w:cs="Times New Roman"/>
                <w:b/>
                <w:bCs/>
                <w:szCs w:val="22"/>
                <w:lang w:bidi="th-TH"/>
              </w:rPr>
            </w:pPr>
          </w:p>
        </w:tc>
      </w:tr>
      <w:tr w:rsidR="00000AAD" w:rsidRPr="001219F9" w14:paraId="56588EDD" w14:textId="77777777" w:rsidTr="00000AAD">
        <w:trPr>
          <w:cantSplit/>
        </w:trPr>
        <w:tc>
          <w:tcPr>
            <w:tcW w:w="2970" w:type="dxa"/>
          </w:tcPr>
          <w:p w14:paraId="1C7B08AE" w14:textId="77777777" w:rsidR="00000AAD" w:rsidRPr="001219F9" w:rsidRDefault="00000AAD" w:rsidP="00D4395E">
            <w:pPr>
              <w:spacing w:line="280" w:lineRule="atLeast"/>
              <w:ind w:left="180" w:hanging="170"/>
              <w:jc w:val="thaiDistribute"/>
              <w:rPr>
                <w:rFonts w:ascii="Times New Roman" w:hAnsi="Times New Roman" w:cs="Times New Roman"/>
                <w:sz w:val="22"/>
                <w:szCs w:val="22"/>
              </w:rPr>
            </w:pPr>
          </w:p>
        </w:tc>
        <w:tc>
          <w:tcPr>
            <w:tcW w:w="1171" w:type="dxa"/>
            <w:tcBorders>
              <w:top w:val="double" w:sz="4" w:space="0" w:color="auto"/>
            </w:tcBorders>
            <w:vAlign w:val="bottom"/>
          </w:tcPr>
          <w:p w14:paraId="6367648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5" w:type="dxa"/>
            <w:gridSpan w:val="2"/>
          </w:tcPr>
          <w:p w14:paraId="1087927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Borders>
              <w:top w:val="double" w:sz="4" w:space="0" w:color="auto"/>
            </w:tcBorders>
            <w:vAlign w:val="bottom"/>
          </w:tcPr>
          <w:p w14:paraId="3C09A9E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59C7ED3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tcBorders>
              <w:top w:val="double" w:sz="4" w:space="0" w:color="auto"/>
            </w:tcBorders>
            <w:vAlign w:val="bottom"/>
          </w:tcPr>
          <w:p w14:paraId="65E533B2"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24FD1B24"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tcBorders>
              <w:top w:val="double" w:sz="4" w:space="0" w:color="auto"/>
            </w:tcBorders>
            <w:vAlign w:val="bottom"/>
          </w:tcPr>
          <w:p w14:paraId="1D070800"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31CAAC43" w14:textId="77777777" w:rsidR="00000AAD" w:rsidRPr="001219F9" w:rsidRDefault="00000AAD" w:rsidP="00D4395E">
            <w:pPr>
              <w:pStyle w:val="acctfourfigures"/>
              <w:spacing w:line="280" w:lineRule="atLeast"/>
              <w:jc w:val="center"/>
              <w:rPr>
                <w:rFonts w:cs="Times New Roman"/>
                <w:szCs w:val="22"/>
              </w:rPr>
            </w:pPr>
          </w:p>
        </w:tc>
        <w:tc>
          <w:tcPr>
            <w:tcW w:w="920" w:type="dxa"/>
            <w:vAlign w:val="bottom"/>
          </w:tcPr>
          <w:p w14:paraId="473F4C06" w14:textId="77777777" w:rsidR="00000AAD" w:rsidRPr="001219F9" w:rsidRDefault="00000AAD" w:rsidP="00D4395E">
            <w:pPr>
              <w:pStyle w:val="acctfourfigures"/>
              <w:spacing w:line="280" w:lineRule="atLeast"/>
              <w:jc w:val="center"/>
              <w:rPr>
                <w:rFonts w:cs="Times New Roman"/>
                <w:szCs w:val="22"/>
              </w:rPr>
            </w:pPr>
          </w:p>
        </w:tc>
        <w:tc>
          <w:tcPr>
            <w:tcW w:w="178" w:type="dxa"/>
            <w:vAlign w:val="bottom"/>
          </w:tcPr>
          <w:p w14:paraId="6254592B" w14:textId="77777777" w:rsidR="00000AAD" w:rsidRPr="001219F9" w:rsidRDefault="00000AAD" w:rsidP="00D4395E">
            <w:pPr>
              <w:pStyle w:val="acctfourfigures"/>
              <w:spacing w:line="280" w:lineRule="atLeast"/>
              <w:jc w:val="center"/>
              <w:rPr>
                <w:rFonts w:cs="Times New Roman"/>
                <w:szCs w:val="22"/>
              </w:rPr>
            </w:pPr>
          </w:p>
        </w:tc>
        <w:tc>
          <w:tcPr>
            <w:tcW w:w="1168" w:type="dxa"/>
            <w:vAlign w:val="bottom"/>
          </w:tcPr>
          <w:p w14:paraId="58EDC267" w14:textId="77777777" w:rsidR="00000AAD" w:rsidRPr="001219F9" w:rsidRDefault="00000AAD" w:rsidP="00D4395E">
            <w:pPr>
              <w:pStyle w:val="acctfourfigures"/>
              <w:spacing w:line="280" w:lineRule="atLeast"/>
              <w:jc w:val="center"/>
              <w:rPr>
                <w:rFonts w:cs="Times New Roman"/>
                <w:szCs w:val="22"/>
              </w:rPr>
            </w:pPr>
          </w:p>
        </w:tc>
        <w:tc>
          <w:tcPr>
            <w:tcW w:w="258" w:type="dxa"/>
            <w:vAlign w:val="bottom"/>
          </w:tcPr>
          <w:p w14:paraId="3447C5F5" w14:textId="77777777" w:rsidR="00000AAD" w:rsidRPr="001219F9" w:rsidRDefault="00000AAD" w:rsidP="00D4395E">
            <w:pPr>
              <w:pStyle w:val="acctfourfigures"/>
              <w:spacing w:line="280" w:lineRule="atLeast"/>
              <w:jc w:val="center"/>
              <w:rPr>
                <w:rFonts w:cs="Times New Roman"/>
                <w:szCs w:val="22"/>
              </w:rPr>
            </w:pPr>
          </w:p>
        </w:tc>
        <w:tc>
          <w:tcPr>
            <w:tcW w:w="1073" w:type="dxa"/>
            <w:vAlign w:val="bottom"/>
          </w:tcPr>
          <w:p w14:paraId="408207FE" w14:textId="77777777" w:rsidR="00000AAD" w:rsidRPr="001219F9" w:rsidRDefault="00000AAD" w:rsidP="00D4395E">
            <w:pPr>
              <w:pStyle w:val="acctfourfigures"/>
              <w:spacing w:line="280" w:lineRule="atLeast"/>
              <w:jc w:val="center"/>
              <w:rPr>
                <w:rFonts w:cs="Times New Roman"/>
                <w:szCs w:val="22"/>
              </w:rPr>
            </w:pPr>
          </w:p>
        </w:tc>
        <w:tc>
          <w:tcPr>
            <w:tcW w:w="260" w:type="dxa"/>
            <w:vAlign w:val="bottom"/>
          </w:tcPr>
          <w:p w14:paraId="577979C2" w14:textId="77777777" w:rsidR="00000AAD" w:rsidRPr="001219F9" w:rsidRDefault="00000AAD" w:rsidP="00D4395E">
            <w:pPr>
              <w:pStyle w:val="acctfourfigures"/>
              <w:spacing w:line="280" w:lineRule="atLeast"/>
              <w:rPr>
                <w:rFonts w:cs="Times New Roman"/>
                <w:szCs w:val="22"/>
              </w:rPr>
            </w:pPr>
          </w:p>
        </w:tc>
        <w:tc>
          <w:tcPr>
            <w:tcW w:w="1110" w:type="dxa"/>
            <w:vAlign w:val="bottom"/>
          </w:tcPr>
          <w:p w14:paraId="6A40E330" w14:textId="77777777" w:rsidR="00000AAD" w:rsidRPr="001219F9" w:rsidRDefault="00000AAD" w:rsidP="00D4395E">
            <w:pPr>
              <w:pStyle w:val="acctfourfigures"/>
              <w:spacing w:line="280" w:lineRule="atLeast"/>
              <w:rPr>
                <w:rFonts w:cs="Times New Roman"/>
                <w:szCs w:val="22"/>
              </w:rPr>
            </w:pPr>
          </w:p>
        </w:tc>
      </w:tr>
      <w:tr w:rsidR="00000AAD" w:rsidRPr="001219F9" w14:paraId="2614B771" w14:textId="77777777" w:rsidTr="00000AAD">
        <w:trPr>
          <w:cantSplit/>
        </w:trPr>
        <w:tc>
          <w:tcPr>
            <w:tcW w:w="2970" w:type="dxa"/>
          </w:tcPr>
          <w:p w14:paraId="1E6D99BE" w14:textId="77777777" w:rsidR="00000AAD" w:rsidRPr="001219F9" w:rsidRDefault="00000AAD" w:rsidP="00D4395E">
            <w:pPr>
              <w:spacing w:line="280" w:lineRule="atLeas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liabilities</w:t>
            </w:r>
          </w:p>
        </w:tc>
        <w:tc>
          <w:tcPr>
            <w:tcW w:w="1171" w:type="dxa"/>
            <w:vAlign w:val="bottom"/>
          </w:tcPr>
          <w:p w14:paraId="0A48E10E" w14:textId="77777777" w:rsidR="00000AAD" w:rsidRPr="001219F9" w:rsidRDefault="00000AAD" w:rsidP="00D4395E">
            <w:pPr>
              <w:pStyle w:val="acctfourfigures"/>
              <w:spacing w:line="280" w:lineRule="atLeast"/>
              <w:jc w:val="center"/>
              <w:rPr>
                <w:rFonts w:cs="Times New Roman"/>
                <w:szCs w:val="22"/>
              </w:rPr>
            </w:pPr>
          </w:p>
        </w:tc>
        <w:tc>
          <w:tcPr>
            <w:tcW w:w="255" w:type="dxa"/>
            <w:gridSpan w:val="2"/>
          </w:tcPr>
          <w:p w14:paraId="28EE91A8" w14:textId="77777777" w:rsidR="00000AAD" w:rsidRPr="001219F9" w:rsidRDefault="00000AAD" w:rsidP="00D4395E">
            <w:pPr>
              <w:pStyle w:val="acctfourfigures"/>
              <w:spacing w:line="280" w:lineRule="atLeast"/>
              <w:jc w:val="center"/>
              <w:rPr>
                <w:rFonts w:cs="Times New Roman"/>
                <w:szCs w:val="22"/>
              </w:rPr>
            </w:pPr>
          </w:p>
        </w:tc>
        <w:tc>
          <w:tcPr>
            <w:tcW w:w="1196" w:type="dxa"/>
            <w:vAlign w:val="bottom"/>
          </w:tcPr>
          <w:p w14:paraId="63569D04" w14:textId="77777777" w:rsidR="00000AAD" w:rsidRPr="001219F9" w:rsidRDefault="00000AAD" w:rsidP="00D4395E">
            <w:pPr>
              <w:pStyle w:val="acctfourfigures"/>
              <w:spacing w:line="280" w:lineRule="atLeast"/>
              <w:jc w:val="center"/>
              <w:rPr>
                <w:rFonts w:cs="Times New Roman"/>
                <w:szCs w:val="22"/>
              </w:rPr>
            </w:pPr>
          </w:p>
        </w:tc>
        <w:tc>
          <w:tcPr>
            <w:tcW w:w="243" w:type="dxa"/>
            <w:vAlign w:val="bottom"/>
          </w:tcPr>
          <w:p w14:paraId="0CD28B22" w14:textId="77777777" w:rsidR="00000AAD" w:rsidRPr="001219F9" w:rsidRDefault="00000AAD" w:rsidP="00D4395E">
            <w:pPr>
              <w:pStyle w:val="acctfourfigures"/>
              <w:spacing w:line="280" w:lineRule="atLeast"/>
              <w:jc w:val="center"/>
              <w:rPr>
                <w:rFonts w:cs="Times New Roman"/>
                <w:szCs w:val="22"/>
              </w:rPr>
            </w:pPr>
          </w:p>
        </w:tc>
        <w:tc>
          <w:tcPr>
            <w:tcW w:w="1275" w:type="dxa"/>
            <w:vAlign w:val="bottom"/>
          </w:tcPr>
          <w:p w14:paraId="0430415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4A46691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0A3B4937"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1F7487FE"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5491D9EA" w14:textId="77777777" w:rsidR="00000AAD" w:rsidRPr="001219F9" w:rsidRDefault="00000AAD" w:rsidP="00D4395E">
            <w:pPr>
              <w:pStyle w:val="acctfourfigures"/>
              <w:tabs>
                <w:tab w:val="clear" w:pos="765"/>
                <w:tab w:val="decimal" w:pos="430"/>
              </w:tabs>
              <w:spacing w:line="280" w:lineRule="atLeast"/>
              <w:rPr>
                <w:rFonts w:cs="Times New Roman"/>
                <w:szCs w:val="22"/>
              </w:rPr>
            </w:pPr>
          </w:p>
        </w:tc>
        <w:tc>
          <w:tcPr>
            <w:tcW w:w="178" w:type="dxa"/>
            <w:vAlign w:val="bottom"/>
          </w:tcPr>
          <w:p w14:paraId="7A61BA2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8" w:type="dxa"/>
            <w:vAlign w:val="bottom"/>
          </w:tcPr>
          <w:p w14:paraId="122F435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3A36F3B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73" w:type="dxa"/>
            <w:vAlign w:val="bottom"/>
          </w:tcPr>
          <w:p w14:paraId="6930732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vAlign w:val="bottom"/>
          </w:tcPr>
          <w:p w14:paraId="02BF219A"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10" w:type="dxa"/>
            <w:vAlign w:val="bottom"/>
          </w:tcPr>
          <w:p w14:paraId="7978B06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1219F9" w14:paraId="298CA601" w14:textId="77777777" w:rsidTr="00000AAD">
        <w:trPr>
          <w:cantSplit/>
        </w:trPr>
        <w:tc>
          <w:tcPr>
            <w:tcW w:w="2970" w:type="dxa"/>
          </w:tcPr>
          <w:p w14:paraId="7C8636FC" w14:textId="747340C8" w:rsidR="00000AAD" w:rsidRPr="001219F9" w:rsidRDefault="00000AAD" w:rsidP="00D4395E">
            <w:pPr>
              <w:spacing w:line="280" w:lineRule="atLeast"/>
              <w:ind w:left="180" w:hanging="170"/>
              <w:jc w:val="thaiDistribute"/>
              <w:rPr>
                <w:rFonts w:ascii="Times New Roman" w:hAnsi="Times New Roman" w:cs="Times New Roman"/>
                <w:b/>
                <w:bCs/>
                <w:i/>
                <w:iCs/>
                <w:sz w:val="22"/>
                <w:szCs w:val="22"/>
              </w:rPr>
            </w:pPr>
            <w:r w:rsidRPr="006A06F9">
              <w:rPr>
                <w:rFonts w:ascii="Times New Roman" w:hAnsi="Times New Roman" w:cs="Times New Roman"/>
                <w:sz w:val="22"/>
                <w:szCs w:val="22"/>
              </w:rPr>
              <w:t xml:space="preserve">Derivatives </w:t>
            </w:r>
            <w:r>
              <w:rPr>
                <w:rFonts w:ascii="Times New Roman" w:hAnsi="Times New Roman" w:cs="Times New Roman"/>
                <w:sz w:val="22"/>
                <w:szCs w:val="22"/>
              </w:rPr>
              <w:t>liabilities</w:t>
            </w:r>
          </w:p>
        </w:tc>
        <w:tc>
          <w:tcPr>
            <w:tcW w:w="1171" w:type="dxa"/>
            <w:vAlign w:val="bottom"/>
          </w:tcPr>
          <w:p w14:paraId="2B85AC04" w14:textId="647EFC42" w:rsidR="00000AAD" w:rsidRPr="001219F9" w:rsidRDefault="00000AAD" w:rsidP="00D4395E">
            <w:pPr>
              <w:pStyle w:val="acctfourfigures"/>
              <w:spacing w:line="280" w:lineRule="atLeast"/>
              <w:jc w:val="center"/>
              <w:rPr>
                <w:rFonts w:cs="Times New Roman"/>
                <w:szCs w:val="22"/>
              </w:rPr>
            </w:pPr>
            <w:r>
              <w:rPr>
                <w:rFonts w:cs="Times New Roman"/>
                <w:szCs w:val="22"/>
              </w:rPr>
              <w:t>(860)</w:t>
            </w:r>
          </w:p>
        </w:tc>
        <w:tc>
          <w:tcPr>
            <w:tcW w:w="255" w:type="dxa"/>
            <w:gridSpan w:val="2"/>
          </w:tcPr>
          <w:p w14:paraId="4224EF84" w14:textId="77777777" w:rsidR="00000AAD" w:rsidRPr="001219F9" w:rsidRDefault="00000AAD" w:rsidP="00D4395E">
            <w:pPr>
              <w:pStyle w:val="acctfourfigures"/>
              <w:spacing w:line="280" w:lineRule="atLeast"/>
              <w:jc w:val="center"/>
              <w:rPr>
                <w:rFonts w:cs="Times New Roman"/>
                <w:szCs w:val="22"/>
              </w:rPr>
            </w:pPr>
          </w:p>
        </w:tc>
        <w:tc>
          <w:tcPr>
            <w:tcW w:w="1196" w:type="dxa"/>
            <w:vAlign w:val="bottom"/>
          </w:tcPr>
          <w:p w14:paraId="1E058188" w14:textId="76A06C48" w:rsidR="00000AAD" w:rsidRPr="001219F9" w:rsidRDefault="00000AAD" w:rsidP="00D4395E">
            <w:pPr>
              <w:pStyle w:val="acctfourfigures"/>
              <w:tabs>
                <w:tab w:val="clear" w:pos="765"/>
                <w:tab w:val="decimal" w:pos="664"/>
              </w:tabs>
              <w:spacing w:line="280" w:lineRule="atLeast"/>
              <w:ind w:right="90"/>
              <w:jc w:val="thaiDistribute"/>
              <w:rPr>
                <w:rFonts w:cs="Times New Roman"/>
                <w:szCs w:val="22"/>
              </w:rPr>
            </w:pPr>
            <w:r>
              <w:rPr>
                <w:rFonts w:cs="Times New Roman"/>
                <w:szCs w:val="22"/>
              </w:rPr>
              <w:t>-</w:t>
            </w:r>
          </w:p>
        </w:tc>
        <w:tc>
          <w:tcPr>
            <w:tcW w:w="243" w:type="dxa"/>
            <w:vAlign w:val="bottom"/>
          </w:tcPr>
          <w:p w14:paraId="54470B6E" w14:textId="77777777" w:rsidR="00000AAD" w:rsidRPr="001219F9" w:rsidRDefault="00000AAD" w:rsidP="00D4395E">
            <w:pPr>
              <w:pStyle w:val="acctfourfigures"/>
              <w:spacing w:line="280" w:lineRule="atLeast"/>
              <w:jc w:val="center"/>
              <w:rPr>
                <w:rFonts w:cs="Times New Roman"/>
                <w:szCs w:val="22"/>
              </w:rPr>
            </w:pPr>
          </w:p>
        </w:tc>
        <w:tc>
          <w:tcPr>
            <w:tcW w:w="1275" w:type="dxa"/>
            <w:vAlign w:val="bottom"/>
          </w:tcPr>
          <w:p w14:paraId="448E70AC" w14:textId="0366ED1D" w:rsidR="00000AAD" w:rsidRPr="001219F9" w:rsidRDefault="00000AAD" w:rsidP="00D4395E">
            <w:pPr>
              <w:pStyle w:val="acctfourfigures"/>
              <w:tabs>
                <w:tab w:val="clear" w:pos="765"/>
                <w:tab w:val="decimal" w:pos="664"/>
              </w:tabs>
              <w:spacing w:line="280" w:lineRule="atLeast"/>
              <w:ind w:right="90"/>
              <w:jc w:val="thaiDistribute"/>
              <w:rPr>
                <w:rFonts w:cs="Times New Roman"/>
                <w:szCs w:val="22"/>
              </w:rPr>
            </w:pPr>
            <w:r>
              <w:rPr>
                <w:rFonts w:cs="Times New Roman"/>
                <w:szCs w:val="22"/>
              </w:rPr>
              <w:t>-</w:t>
            </w:r>
          </w:p>
        </w:tc>
        <w:tc>
          <w:tcPr>
            <w:tcW w:w="261" w:type="dxa"/>
            <w:vAlign w:val="bottom"/>
          </w:tcPr>
          <w:p w14:paraId="27855E0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42755A28" w14:textId="1996E364"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Pr>
                <w:rFonts w:cs="Times New Roman"/>
                <w:szCs w:val="22"/>
              </w:rPr>
              <w:t>(860)</w:t>
            </w:r>
          </w:p>
        </w:tc>
        <w:tc>
          <w:tcPr>
            <w:tcW w:w="258" w:type="dxa"/>
            <w:vAlign w:val="bottom"/>
          </w:tcPr>
          <w:p w14:paraId="2B10970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367EFA54" w14:textId="4C9E42C0" w:rsidR="00000AAD" w:rsidRPr="001219F9" w:rsidRDefault="00000AAD" w:rsidP="00351426">
            <w:pPr>
              <w:pStyle w:val="acctfourfigures"/>
              <w:tabs>
                <w:tab w:val="clear" w:pos="765"/>
                <w:tab w:val="decimal" w:pos="455"/>
              </w:tabs>
              <w:spacing w:line="280" w:lineRule="atLeast"/>
              <w:ind w:right="90"/>
              <w:jc w:val="thaiDistribute"/>
              <w:rPr>
                <w:rFonts w:cs="Times New Roman"/>
                <w:szCs w:val="22"/>
              </w:rPr>
            </w:pPr>
            <w:r>
              <w:rPr>
                <w:rFonts w:cs="Times New Roman"/>
                <w:szCs w:val="22"/>
              </w:rPr>
              <w:t>-</w:t>
            </w:r>
          </w:p>
        </w:tc>
        <w:tc>
          <w:tcPr>
            <w:tcW w:w="178" w:type="dxa"/>
            <w:vAlign w:val="bottom"/>
          </w:tcPr>
          <w:p w14:paraId="40563BF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8" w:type="dxa"/>
            <w:vAlign w:val="bottom"/>
          </w:tcPr>
          <w:p w14:paraId="474819B9" w14:textId="40FB915C"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Pr>
                <w:rFonts w:cs="Times New Roman"/>
                <w:szCs w:val="22"/>
              </w:rPr>
              <w:t>(860)</w:t>
            </w:r>
          </w:p>
        </w:tc>
        <w:tc>
          <w:tcPr>
            <w:tcW w:w="258" w:type="dxa"/>
            <w:vAlign w:val="bottom"/>
          </w:tcPr>
          <w:p w14:paraId="340FAC9E"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73" w:type="dxa"/>
            <w:vAlign w:val="bottom"/>
          </w:tcPr>
          <w:p w14:paraId="585DFE24" w14:textId="0E045463" w:rsidR="00000AAD" w:rsidRPr="001219F9" w:rsidRDefault="00000AAD" w:rsidP="00D4395E">
            <w:pPr>
              <w:pStyle w:val="acctfourfigures"/>
              <w:tabs>
                <w:tab w:val="clear" w:pos="765"/>
                <w:tab w:val="decimal" w:pos="543"/>
              </w:tabs>
              <w:spacing w:line="280" w:lineRule="atLeast"/>
              <w:ind w:right="86"/>
              <w:jc w:val="thaiDistribute"/>
              <w:rPr>
                <w:rFonts w:cs="Times New Roman"/>
                <w:szCs w:val="22"/>
              </w:rPr>
            </w:pPr>
            <w:r>
              <w:rPr>
                <w:rFonts w:cs="Times New Roman"/>
                <w:szCs w:val="22"/>
              </w:rPr>
              <w:t>-</w:t>
            </w:r>
          </w:p>
        </w:tc>
        <w:tc>
          <w:tcPr>
            <w:tcW w:w="260" w:type="dxa"/>
            <w:vAlign w:val="bottom"/>
          </w:tcPr>
          <w:p w14:paraId="28EB95A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10" w:type="dxa"/>
            <w:vAlign w:val="bottom"/>
          </w:tcPr>
          <w:p w14:paraId="70D80033" w14:textId="20CDD70A"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r>
              <w:rPr>
                <w:rFonts w:cs="Times New Roman"/>
                <w:szCs w:val="22"/>
              </w:rPr>
              <w:t>(860)</w:t>
            </w:r>
          </w:p>
        </w:tc>
      </w:tr>
      <w:tr w:rsidR="00000AAD" w:rsidRPr="001219F9" w14:paraId="1DBED8F0" w14:textId="77777777" w:rsidTr="00000AAD">
        <w:trPr>
          <w:cantSplit/>
        </w:trPr>
        <w:tc>
          <w:tcPr>
            <w:tcW w:w="2970" w:type="dxa"/>
          </w:tcPr>
          <w:p w14:paraId="4803B301" w14:textId="77777777" w:rsidR="00000AAD" w:rsidRPr="001219F9" w:rsidRDefault="00000AAD" w:rsidP="00D4395E">
            <w:pPr>
              <w:spacing w:line="280" w:lineRule="atLeast"/>
              <w:ind w:left="180" w:hanging="170"/>
              <w:jc w:val="thaiDistribute"/>
              <w:rPr>
                <w:rFonts w:ascii="Times New Roman" w:hAnsi="Times New Roman" w:cs="Times New Roman"/>
                <w:sz w:val="22"/>
                <w:szCs w:val="22"/>
              </w:rPr>
            </w:pPr>
            <w:r w:rsidRPr="001219F9">
              <w:rPr>
                <w:rFonts w:ascii="Times New Roman" w:hAnsi="Times New Roman" w:cs="Times New Roman"/>
                <w:b/>
                <w:bCs/>
                <w:sz w:val="22"/>
                <w:szCs w:val="22"/>
              </w:rPr>
              <w:t>Total financial liabilities</w:t>
            </w:r>
          </w:p>
        </w:tc>
        <w:tc>
          <w:tcPr>
            <w:tcW w:w="1171" w:type="dxa"/>
            <w:tcBorders>
              <w:top w:val="single" w:sz="4" w:space="0" w:color="auto"/>
              <w:bottom w:val="double" w:sz="4" w:space="0" w:color="auto"/>
            </w:tcBorders>
            <w:vAlign w:val="bottom"/>
          </w:tcPr>
          <w:p w14:paraId="2E245B5A" w14:textId="363FA48B" w:rsidR="00000AAD" w:rsidRPr="001219F9" w:rsidRDefault="00000AAD" w:rsidP="00D4395E">
            <w:pPr>
              <w:pStyle w:val="acctfourfigures"/>
              <w:tabs>
                <w:tab w:val="clear" w:pos="765"/>
                <w:tab w:val="decimal" w:pos="913"/>
              </w:tabs>
              <w:spacing w:line="280" w:lineRule="atLeast"/>
              <w:ind w:right="90"/>
              <w:jc w:val="thaiDistribute"/>
              <w:rPr>
                <w:rFonts w:cs="Times New Roman"/>
                <w:b/>
                <w:bCs/>
                <w:szCs w:val="22"/>
              </w:rPr>
            </w:pPr>
            <w:r w:rsidRPr="00FB352F">
              <w:rPr>
                <w:rFonts w:cs="Times New Roman"/>
                <w:b/>
                <w:bCs/>
                <w:szCs w:val="22"/>
              </w:rPr>
              <w:t>(860)</w:t>
            </w:r>
          </w:p>
        </w:tc>
        <w:tc>
          <w:tcPr>
            <w:tcW w:w="255" w:type="dxa"/>
            <w:gridSpan w:val="2"/>
            <w:vAlign w:val="bottom"/>
          </w:tcPr>
          <w:p w14:paraId="43D14F6E" w14:textId="77777777" w:rsidR="00000AAD" w:rsidRPr="001219F9" w:rsidRDefault="00000AAD" w:rsidP="00D4395E">
            <w:pPr>
              <w:pStyle w:val="acctfourfigures"/>
              <w:spacing w:line="280" w:lineRule="atLeast"/>
              <w:jc w:val="center"/>
              <w:rPr>
                <w:rFonts w:cs="Times New Roman"/>
                <w:szCs w:val="22"/>
              </w:rPr>
            </w:pPr>
          </w:p>
        </w:tc>
        <w:tc>
          <w:tcPr>
            <w:tcW w:w="1196" w:type="dxa"/>
            <w:tcBorders>
              <w:top w:val="single" w:sz="4" w:space="0" w:color="auto"/>
              <w:bottom w:val="double" w:sz="4" w:space="0" w:color="auto"/>
            </w:tcBorders>
            <w:vAlign w:val="bottom"/>
          </w:tcPr>
          <w:p w14:paraId="4FE11098" w14:textId="77777777" w:rsidR="00000AAD" w:rsidRPr="001219F9" w:rsidRDefault="00000AAD" w:rsidP="00D4395E">
            <w:pPr>
              <w:pStyle w:val="acctfourfigures"/>
              <w:tabs>
                <w:tab w:val="clear" w:pos="765"/>
                <w:tab w:val="decimal" w:pos="660"/>
              </w:tabs>
              <w:spacing w:line="280" w:lineRule="atLeast"/>
              <w:ind w:right="90"/>
              <w:jc w:val="thaiDistribute"/>
              <w:rPr>
                <w:rFonts w:cs="Times New Roman"/>
                <w:b/>
                <w:bCs/>
                <w:szCs w:val="22"/>
              </w:rPr>
            </w:pPr>
            <w:r w:rsidRPr="001219F9">
              <w:rPr>
                <w:rFonts w:cs="Times New Roman"/>
                <w:b/>
                <w:bCs/>
                <w:szCs w:val="22"/>
              </w:rPr>
              <w:t>-</w:t>
            </w:r>
          </w:p>
        </w:tc>
        <w:tc>
          <w:tcPr>
            <w:tcW w:w="243" w:type="dxa"/>
            <w:vAlign w:val="bottom"/>
          </w:tcPr>
          <w:p w14:paraId="084664B3" w14:textId="77777777" w:rsidR="00000AAD" w:rsidRPr="001219F9" w:rsidRDefault="00000AAD" w:rsidP="00D4395E">
            <w:pPr>
              <w:pStyle w:val="acctfourfigures"/>
              <w:spacing w:line="280" w:lineRule="atLeast"/>
              <w:jc w:val="center"/>
              <w:rPr>
                <w:rFonts w:cs="Times New Roman"/>
                <w:b/>
                <w:bCs/>
                <w:szCs w:val="22"/>
              </w:rPr>
            </w:pPr>
          </w:p>
        </w:tc>
        <w:tc>
          <w:tcPr>
            <w:tcW w:w="1275" w:type="dxa"/>
            <w:tcBorders>
              <w:top w:val="single" w:sz="4" w:space="0" w:color="auto"/>
              <w:bottom w:val="double" w:sz="4" w:space="0" w:color="auto"/>
            </w:tcBorders>
            <w:vAlign w:val="bottom"/>
          </w:tcPr>
          <w:p w14:paraId="0F91D377" w14:textId="71512670" w:rsidR="00000AAD" w:rsidRPr="001219F9" w:rsidRDefault="00000AAD" w:rsidP="00D4395E">
            <w:pPr>
              <w:pStyle w:val="acctfourfigures"/>
              <w:tabs>
                <w:tab w:val="clear" w:pos="765"/>
                <w:tab w:val="decimal" w:pos="664"/>
              </w:tabs>
              <w:spacing w:line="280" w:lineRule="atLeast"/>
              <w:ind w:right="90"/>
              <w:jc w:val="thaiDistribute"/>
              <w:rPr>
                <w:rFonts w:cs="Times New Roman"/>
                <w:b/>
                <w:bCs/>
                <w:szCs w:val="22"/>
              </w:rPr>
            </w:pPr>
            <w:r>
              <w:rPr>
                <w:rFonts w:cs="Times New Roman"/>
                <w:b/>
                <w:bCs/>
                <w:szCs w:val="22"/>
              </w:rPr>
              <w:t>-</w:t>
            </w:r>
          </w:p>
        </w:tc>
        <w:tc>
          <w:tcPr>
            <w:tcW w:w="261" w:type="dxa"/>
            <w:vAlign w:val="bottom"/>
          </w:tcPr>
          <w:p w14:paraId="686A24B1"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4B0E7770" w14:textId="40FB7CC2" w:rsidR="00000AAD" w:rsidRPr="001219F9" w:rsidRDefault="00000AAD" w:rsidP="00D4395E">
            <w:pPr>
              <w:pStyle w:val="acctfourfigures"/>
              <w:tabs>
                <w:tab w:val="clear" w:pos="765"/>
                <w:tab w:val="decimal" w:pos="1147"/>
              </w:tabs>
              <w:spacing w:line="280" w:lineRule="atLeast"/>
              <w:ind w:right="90"/>
              <w:jc w:val="thaiDistribute"/>
              <w:rPr>
                <w:rFonts w:cs="Times New Roman"/>
                <w:b/>
                <w:bCs/>
                <w:szCs w:val="22"/>
              </w:rPr>
            </w:pPr>
            <w:r w:rsidRPr="00846D9B">
              <w:rPr>
                <w:rFonts w:cs="Times New Roman"/>
                <w:b/>
                <w:bCs/>
                <w:szCs w:val="22"/>
              </w:rPr>
              <w:t>(</w:t>
            </w:r>
            <w:r>
              <w:rPr>
                <w:rFonts w:cs="Times New Roman"/>
                <w:b/>
                <w:bCs/>
                <w:szCs w:val="22"/>
              </w:rPr>
              <w:t>860</w:t>
            </w:r>
            <w:r w:rsidRPr="00846D9B">
              <w:rPr>
                <w:rFonts w:cs="Times New Roman"/>
                <w:b/>
                <w:bCs/>
                <w:szCs w:val="22"/>
              </w:rPr>
              <w:t>)</w:t>
            </w:r>
          </w:p>
        </w:tc>
        <w:tc>
          <w:tcPr>
            <w:tcW w:w="258" w:type="dxa"/>
            <w:vAlign w:val="bottom"/>
          </w:tcPr>
          <w:p w14:paraId="0508D510"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920" w:type="dxa"/>
            <w:vAlign w:val="bottom"/>
          </w:tcPr>
          <w:p w14:paraId="3EE28454" w14:textId="77777777" w:rsidR="00000AAD" w:rsidRPr="001219F9" w:rsidRDefault="00000AAD" w:rsidP="00D4395E">
            <w:pPr>
              <w:pStyle w:val="acctfourfigures"/>
              <w:tabs>
                <w:tab w:val="clear" w:pos="765"/>
                <w:tab w:val="decimal" w:pos="473"/>
              </w:tabs>
              <w:spacing w:line="280" w:lineRule="atLeast"/>
              <w:rPr>
                <w:rFonts w:cs="Times New Roman"/>
                <w:szCs w:val="22"/>
              </w:rPr>
            </w:pPr>
          </w:p>
        </w:tc>
        <w:tc>
          <w:tcPr>
            <w:tcW w:w="178" w:type="dxa"/>
            <w:vAlign w:val="bottom"/>
          </w:tcPr>
          <w:p w14:paraId="12FB693A"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1168" w:type="dxa"/>
            <w:vAlign w:val="bottom"/>
          </w:tcPr>
          <w:p w14:paraId="5200A05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7D136A36"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1073" w:type="dxa"/>
            <w:vAlign w:val="bottom"/>
          </w:tcPr>
          <w:p w14:paraId="6CDEA68E"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260" w:type="dxa"/>
            <w:vAlign w:val="bottom"/>
          </w:tcPr>
          <w:p w14:paraId="34A8890D"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1110" w:type="dxa"/>
            <w:vAlign w:val="bottom"/>
          </w:tcPr>
          <w:p w14:paraId="409E8E1E" w14:textId="77777777" w:rsidR="00000AAD" w:rsidRPr="001219F9" w:rsidRDefault="00000AAD" w:rsidP="00D4395E">
            <w:pPr>
              <w:pStyle w:val="acctfourfigures"/>
              <w:tabs>
                <w:tab w:val="clear" w:pos="765"/>
                <w:tab w:val="decimal" w:pos="960"/>
              </w:tabs>
              <w:spacing w:line="280" w:lineRule="atLeast"/>
              <w:jc w:val="thaiDistribute"/>
              <w:rPr>
                <w:rFonts w:cs="Times New Roman"/>
                <w:szCs w:val="22"/>
              </w:rPr>
            </w:pPr>
          </w:p>
        </w:tc>
      </w:tr>
    </w:tbl>
    <w:p w14:paraId="088F14C1" w14:textId="741BF74B"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6FEAE783" w14:textId="77777777" w:rsidR="00FC7834" w:rsidRPr="001219F9" w:rsidRDefault="00FC7834" w:rsidP="00A32B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63"/>
        <w:jc w:val="thaiDistribute"/>
        <w:rPr>
          <w:rFonts w:ascii="Times New Roman" w:hAnsi="Times New Roman" w:cs="Times New Roman"/>
          <w:sz w:val="22"/>
          <w:szCs w:val="22"/>
        </w:rPr>
      </w:pPr>
    </w:p>
    <w:p w14:paraId="76A5FEB9" w14:textId="58BE550E" w:rsidR="003519BC" w:rsidRPr="001219F9" w:rsidRDefault="003519BC" w:rsidP="00657CC6">
      <w:pPr>
        <w:pStyle w:val="block"/>
        <w:spacing w:after="0" w:line="240" w:lineRule="atLeast"/>
        <w:ind w:left="0"/>
        <w:jc w:val="thaiDistribute"/>
        <w:rPr>
          <w:szCs w:val="28"/>
          <w:cs/>
          <w:lang w:val="en-US" w:bidi="th-TH"/>
        </w:rPr>
        <w:sectPr w:rsidR="003519BC" w:rsidRPr="001219F9" w:rsidSect="007F71F1">
          <w:headerReference w:type="default" r:id="rId17"/>
          <w:footerReference w:type="default" r:id="rId18"/>
          <w:type w:val="nextColumn"/>
          <w:pgSz w:w="16860" w:h="11920" w:orient="landscape"/>
          <w:pgMar w:top="691" w:right="1152" w:bottom="576" w:left="1152" w:header="720" w:footer="720" w:gutter="0"/>
          <w:cols w:space="720"/>
          <w:docGrid w:linePitch="360"/>
        </w:sectPr>
      </w:pPr>
    </w:p>
    <w:tbl>
      <w:tblPr>
        <w:tblW w:w="14170" w:type="dxa"/>
        <w:tblInd w:w="450" w:type="dxa"/>
        <w:tblLayout w:type="fixed"/>
        <w:tblCellMar>
          <w:left w:w="79" w:type="dxa"/>
          <w:right w:w="79" w:type="dxa"/>
        </w:tblCellMar>
        <w:tblLook w:val="0000" w:firstRow="0" w:lastRow="0" w:firstColumn="0" w:lastColumn="0" w:noHBand="0" w:noVBand="0"/>
      </w:tblPr>
      <w:tblGrid>
        <w:gridCol w:w="3057"/>
        <w:gridCol w:w="1245"/>
        <w:gridCol w:w="181"/>
        <w:gridCol w:w="1196"/>
        <w:gridCol w:w="243"/>
        <w:gridCol w:w="1275"/>
        <w:gridCol w:w="261"/>
        <w:gridCol w:w="1452"/>
        <w:gridCol w:w="15"/>
        <w:gridCol w:w="258"/>
        <w:gridCol w:w="920"/>
        <w:gridCol w:w="184"/>
        <w:gridCol w:w="1162"/>
        <w:gridCol w:w="179"/>
        <w:gridCol w:w="1152"/>
        <w:gridCol w:w="260"/>
        <w:gridCol w:w="1130"/>
      </w:tblGrid>
      <w:tr w:rsidR="00000AAD" w:rsidRPr="001219F9" w14:paraId="42328F03" w14:textId="77777777" w:rsidTr="00000AAD">
        <w:trPr>
          <w:cantSplit/>
          <w:trHeight w:val="65"/>
          <w:tblHeader/>
        </w:trPr>
        <w:tc>
          <w:tcPr>
            <w:tcW w:w="3057" w:type="dxa"/>
            <w:vAlign w:val="bottom"/>
          </w:tcPr>
          <w:p w14:paraId="3CF71829" w14:textId="77777777" w:rsidR="00000AAD" w:rsidRPr="001219F9"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11113" w:type="dxa"/>
            <w:gridSpan w:val="16"/>
            <w:vAlign w:val="bottom"/>
          </w:tcPr>
          <w:p w14:paraId="749CE60E"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Separate financial statement</w:t>
            </w:r>
          </w:p>
        </w:tc>
      </w:tr>
      <w:tr w:rsidR="00000AAD" w:rsidRPr="001219F9" w14:paraId="3C9B5632" w14:textId="77777777" w:rsidTr="00000AAD">
        <w:trPr>
          <w:cantSplit/>
          <w:trHeight w:val="81"/>
          <w:tblHeader/>
        </w:trPr>
        <w:tc>
          <w:tcPr>
            <w:tcW w:w="3057" w:type="dxa"/>
            <w:vAlign w:val="bottom"/>
          </w:tcPr>
          <w:p w14:paraId="28A53D88" w14:textId="77777777" w:rsidR="00000AAD" w:rsidRPr="001219F9" w:rsidDel="00A71EB6"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5853" w:type="dxa"/>
            <w:gridSpan w:val="7"/>
            <w:vAlign w:val="bottom"/>
          </w:tcPr>
          <w:p w14:paraId="4F8B383D"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Carrying amount</w:t>
            </w:r>
            <w:r w:rsidRPr="001219F9" w:rsidDel="00841BAE">
              <w:rPr>
                <w:rFonts w:ascii="Times New Roman" w:hAnsi="Times New Roman" w:cs="Times New Roman"/>
                <w:b/>
                <w:bCs/>
                <w:sz w:val="22"/>
                <w:szCs w:val="22"/>
              </w:rPr>
              <w:t xml:space="preserve"> </w:t>
            </w:r>
          </w:p>
        </w:tc>
        <w:tc>
          <w:tcPr>
            <w:tcW w:w="5260" w:type="dxa"/>
            <w:gridSpan w:val="9"/>
            <w:vAlign w:val="bottom"/>
          </w:tcPr>
          <w:p w14:paraId="2AF964C3"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1219F9">
              <w:rPr>
                <w:rFonts w:ascii="Times New Roman" w:hAnsi="Times New Roman" w:cs="Times New Roman"/>
                <w:b/>
                <w:bCs/>
                <w:sz w:val="22"/>
                <w:szCs w:val="22"/>
              </w:rPr>
              <w:t>Fair value</w:t>
            </w:r>
            <w:r w:rsidRPr="001219F9" w:rsidDel="00A71EB6">
              <w:rPr>
                <w:rFonts w:ascii="Times New Roman" w:hAnsi="Times New Roman" w:cs="Times New Roman"/>
                <w:b/>
                <w:bCs/>
                <w:sz w:val="22"/>
                <w:szCs w:val="22"/>
              </w:rPr>
              <w:t xml:space="preserve"> </w:t>
            </w:r>
          </w:p>
        </w:tc>
      </w:tr>
      <w:tr w:rsidR="00000AAD" w:rsidRPr="001219F9" w14:paraId="65EA168B" w14:textId="77777777" w:rsidTr="00000AAD">
        <w:trPr>
          <w:cantSplit/>
          <w:trHeight w:val="65"/>
          <w:tblHeader/>
        </w:trPr>
        <w:tc>
          <w:tcPr>
            <w:tcW w:w="3057" w:type="dxa"/>
            <w:vAlign w:val="bottom"/>
          </w:tcPr>
          <w:p w14:paraId="2E468F56" w14:textId="77777777" w:rsidR="00000AAD" w:rsidRPr="001219F9" w:rsidRDefault="00000AAD" w:rsidP="00D4395E">
            <w:pPr>
              <w:spacing w:line="280" w:lineRule="atLeast"/>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 </w:t>
            </w:r>
          </w:p>
        </w:tc>
        <w:tc>
          <w:tcPr>
            <w:tcW w:w="1245" w:type="dxa"/>
            <w:vAlign w:val="bottom"/>
          </w:tcPr>
          <w:p w14:paraId="61434063"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Financial instruments measured at FVTPL</w:t>
            </w:r>
          </w:p>
        </w:tc>
        <w:tc>
          <w:tcPr>
            <w:tcW w:w="181" w:type="dxa"/>
          </w:tcPr>
          <w:p w14:paraId="6C0A0F92"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96" w:type="dxa"/>
            <w:vAlign w:val="bottom"/>
          </w:tcPr>
          <w:p w14:paraId="59044CAC"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Financial instruments measured at FVOCI</w:t>
            </w:r>
          </w:p>
        </w:tc>
        <w:tc>
          <w:tcPr>
            <w:tcW w:w="243" w:type="dxa"/>
            <w:vAlign w:val="bottom"/>
          </w:tcPr>
          <w:p w14:paraId="14FE4D69"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275" w:type="dxa"/>
            <w:vAlign w:val="bottom"/>
          </w:tcPr>
          <w:p w14:paraId="7AEC7056"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Financial instruments measured at amortised cost</w:t>
            </w:r>
          </w:p>
        </w:tc>
        <w:tc>
          <w:tcPr>
            <w:tcW w:w="261" w:type="dxa"/>
            <w:vAlign w:val="bottom"/>
          </w:tcPr>
          <w:p w14:paraId="5B9E801D"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467" w:type="dxa"/>
            <w:gridSpan w:val="2"/>
            <w:vAlign w:val="bottom"/>
          </w:tcPr>
          <w:p w14:paraId="6AA5AF86"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Total</w:t>
            </w:r>
          </w:p>
        </w:tc>
        <w:tc>
          <w:tcPr>
            <w:tcW w:w="258" w:type="dxa"/>
            <w:vAlign w:val="bottom"/>
          </w:tcPr>
          <w:p w14:paraId="714BA375"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920" w:type="dxa"/>
            <w:vAlign w:val="bottom"/>
          </w:tcPr>
          <w:p w14:paraId="7DCAC266"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Level 1</w:t>
            </w:r>
          </w:p>
        </w:tc>
        <w:tc>
          <w:tcPr>
            <w:tcW w:w="184" w:type="dxa"/>
            <w:vAlign w:val="bottom"/>
          </w:tcPr>
          <w:p w14:paraId="6690CFD8"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62" w:type="dxa"/>
            <w:vAlign w:val="bottom"/>
          </w:tcPr>
          <w:p w14:paraId="5C8276FF"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Level 2</w:t>
            </w:r>
          </w:p>
        </w:tc>
        <w:tc>
          <w:tcPr>
            <w:tcW w:w="179" w:type="dxa"/>
            <w:vAlign w:val="bottom"/>
          </w:tcPr>
          <w:p w14:paraId="141BF333"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52" w:type="dxa"/>
            <w:vAlign w:val="bottom"/>
          </w:tcPr>
          <w:p w14:paraId="0F4DA7D9"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Level 3</w:t>
            </w:r>
          </w:p>
        </w:tc>
        <w:tc>
          <w:tcPr>
            <w:tcW w:w="260" w:type="dxa"/>
            <w:vAlign w:val="bottom"/>
          </w:tcPr>
          <w:p w14:paraId="312CEBC7"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p>
        </w:tc>
        <w:tc>
          <w:tcPr>
            <w:tcW w:w="1130" w:type="dxa"/>
            <w:vAlign w:val="bottom"/>
          </w:tcPr>
          <w:p w14:paraId="235DF0C2" w14:textId="77777777" w:rsidR="00000AAD" w:rsidRPr="001219F9" w:rsidRDefault="00000AAD" w:rsidP="00D4395E">
            <w:pPr>
              <w:pStyle w:val="acctfourfigures"/>
              <w:tabs>
                <w:tab w:val="clear" w:pos="765"/>
                <w:tab w:val="decimal" w:pos="371"/>
              </w:tabs>
              <w:spacing w:line="280" w:lineRule="atLeast"/>
              <w:jc w:val="center"/>
              <w:rPr>
                <w:rFonts w:cs="Times New Roman"/>
                <w:szCs w:val="22"/>
              </w:rPr>
            </w:pPr>
            <w:r w:rsidRPr="001219F9">
              <w:rPr>
                <w:rFonts w:cs="Times New Roman"/>
                <w:szCs w:val="22"/>
              </w:rPr>
              <w:t>Total</w:t>
            </w:r>
          </w:p>
        </w:tc>
      </w:tr>
      <w:tr w:rsidR="00000AAD" w:rsidRPr="001219F9" w14:paraId="52193C6A" w14:textId="77777777" w:rsidTr="00000AAD">
        <w:trPr>
          <w:cantSplit/>
          <w:trHeight w:val="65"/>
          <w:tblHeader/>
        </w:trPr>
        <w:tc>
          <w:tcPr>
            <w:tcW w:w="3057" w:type="dxa"/>
            <w:vAlign w:val="bottom"/>
          </w:tcPr>
          <w:p w14:paraId="606FCB0E" w14:textId="77777777" w:rsidR="00000AAD" w:rsidRPr="001219F9"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11113" w:type="dxa"/>
            <w:gridSpan w:val="16"/>
            <w:vAlign w:val="bottom"/>
          </w:tcPr>
          <w:p w14:paraId="5EADF191"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r w:rsidRPr="001219F9">
              <w:rPr>
                <w:rFonts w:ascii="Times New Roman" w:hAnsi="Times New Roman" w:cs="Times New Roman"/>
                <w:i/>
                <w:iCs/>
                <w:sz w:val="22"/>
                <w:szCs w:val="22"/>
              </w:rPr>
              <w:t>(in thousand Baht)</w:t>
            </w:r>
          </w:p>
        </w:tc>
      </w:tr>
      <w:tr w:rsidR="00000AAD" w:rsidRPr="001219F9" w14:paraId="6162CCEE" w14:textId="77777777" w:rsidTr="00000AAD">
        <w:trPr>
          <w:cantSplit/>
          <w:trHeight w:val="65"/>
          <w:tblHeader/>
        </w:trPr>
        <w:tc>
          <w:tcPr>
            <w:tcW w:w="3057" w:type="dxa"/>
            <w:vAlign w:val="bottom"/>
          </w:tcPr>
          <w:p w14:paraId="2D2F8833" w14:textId="1F7C5049" w:rsidR="00000AAD" w:rsidRPr="001219F9" w:rsidRDefault="00000AAD" w:rsidP="00D4395E">
            <w:pPr>
              <w:spacing w:line="280" w:lineRule="atLeast"/>
              <w:ind w:left="180" w:hanging="170"/>
              <w:jc w:val="thaiDistribute"/>
              <w:rPr>
                <w:rFonts w:ascii="Times New Roman" w:hAnsi="Times New Roman" w:cs="Times New Roman"/>
                <w:b/>
                <w:bCs/>
                <w:i/>
                <w:iCs/>
                <w:sz w:val="16"/>
                <w:szCs w:val="16"/>
              </w:rPr>
            </w:pPr>
            <w:r w:rsidRPr="001219F9">
              <w:rPr>
                <w:rFonts w:ascii="Times New Roman" w:hAnsi="Times New Roman" w:cs="Times New Roman"/>
                <w:b/>
                <w:bCs/>
                <w:i/>
                <w:iCs/>
                <w:sz w:val="22"/>
                <w:szCs w:val="22"/>
              </w:rPr>
              <w:t xml:space="preserve">At </w:t>
            </w:r>
            <w:r>
              <w:rPr>
                <w:rFonts w:ascii="Times New Roman" w:hAnsi="Times New Roman" w:cs="Times New Roman"/>
                <w:b/>
                <w:bCs/>
                <w:i/>
                <w:iCs/>
                <w:sz w:val="22"/>
                <w:szCs w:val="22"/>
              </w:rPr>
              <w:t xml:space="preserve">30 </w:t>
            </w:r>
            <w:r w:rsidR="00D4395E">
              <w:rPr>
                <w:rFonts w:ascii="Times New Roman" w:hAnsi="Times New Roman" w:cs="Times New Roman"/>
                <w:b/>
                <w:bCs/>
                <w:i/>
                <w:iCs/>
                <w:sz w:val="22"/>
                <w:szCs w:val="22"/>
              </w:rPr>
              <w:t xml:space="preserve">September </w:t>
            </w:r>
            <w:r w:rsidRPr="0096081B">
              <w:rPr>
                <w:rFonts w:ascii="Times New Roman" w:hAnsi="Times New Roman" w:cs="Times New Roman"/>
                <w:b/>
                <w:bCs/>
                <w:i/>
                <w:iCs/>
                <w:sz w:val="22"/>
                <w:szCs w:val="22"/>
              </w:rPr>
              <w:t>202</w:t>
            </w:r>
            <w:r>
              <w:rPr>
                <w:rFonts w:ascii="Times New Roman" w:hAnsi="Times New Roman" w:cs="Times New Roman"/>
                <w:b/>
                <w:bCs/>
                <w:i/>
                <w:iCs/>
                <w:sz w:val="22"/>
                <w:szCs w:val="22"/>
              </w:rPr>
              <w:t>5</w:t>
            </w:r>
          </w:p>
        </w:tc>
        <w:tc>
          <w:tcPr>
            <w:tcW w:w="11113" w:type="dxa"/>
            <w:gridSpan w:val="16"/>
            <w:vAlign w:val="bottom"/>
          </w:tcPr>
          <w:p w14:paraId="02AA7BFA" w14:textId="77777777" w:rsidR="00000AAD" w:rsidRPr="001219F9"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p>
        </w:tc>
      </w:tr>
      <w:tr w:rsidR="00000AAD" w:rsidRPr="001219F9" w14:paraId="26556AEC" w14:textId="77777777" w:rsidTr="00000AAD">
        <w:trPr>
          <w:cantSplit/>
          <w:trHeight w:val="197"/>
        </w:trPr>
        <w:tc>
          <w:tcPr>
            <w:tcW w:w="3057" w:type="dxa"/>
          </w:tcPr>
          <w:p w14:paraId="265CBFA0" w14:textId="77777777" w:rsidR="00000AAD" w:rsidRPr="001219F9" w:rsidRDefault="00000AAD" w:rsidP="00D4395E">
            <w:pPr>
              <w:spacing w:line="280" w:lineRule="atLeast"/>
              <w:ind w:left="180" w:hanging="170"/>
              <w:jc w:val="thaiDistribute"/>
              <w:rPr>
                <w:rFonts w:ascii="Times New Roman" w:hAnsi="Times New Roman" w:cs="Times New Roman"/>
                <w:b/>
                <w:bCs/>
                <w:i/>
                <w:iCs/>
                <w:sz w:val="22"/>
                <w:szCs w:val="22"/>
              </w:rPr>
            </w:pPr>
            <w:r w:rsidRPr="001219F9">
              <w:rPr>
                <w:rFonts w:ascii="Times New Roman" w:hAnsi="Times New Roman" w:cs="Times New Roman"/>
                <w:b/>
                <w:bCs/>
                <w:i/>
                <w:iCs/>
                <w:sz w:val="22"/>
                <w:szCs w:val="22"/>
              </w:rPr>
              <w:t>Financial assets</w:t>
            </w:r>
          </w:p>
        </w:tc>
        <w:tc>
          <w:tcPr>
            <w:tcW w:w="1245" w:type="dxa"/>
            <w:vAlign w:val="bottom"/>
          </w:tcPr>
          <w:p w14:paraId="03C5A0EE"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1" w:type="dxa"/>
            <w:vAlign w:val="bottom"/>
          </w:tcPr>
          <w:p w14:paraId="4FBB764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65B5FF0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12066D7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1BA23C9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39FBE000"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0ECD23B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6EE0C4E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3FEFABF0"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4" w:type="dxa"/>
            <w:vAlign w:val="bottom"/>
          </w:tcPr>
          <w:p w14:paraId="68A3E922"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73339A1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79" w:type="dxa"/>
            <w:vAlign w:val="bottom"/>
          </w:tcPr>
          <w:p w14:paraId="1DAC1F6E"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52" w:type="dxa"/>
            <w:vAlign w:val="bottom"/>
          </w:tcPr>
          <w:p w14:paraId="6F3E912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vAlign w:val="bottom"/>
          </w:tcPr>
          <w:p w14:paraId="4E538F5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0" w:type="dxa"/>
            <w:vAlign w:val="bottom"/>
          </w:tcPr>
          <w:p w14:paraId="76AEADF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1219F9" w14:paraId="5463E37A" w14:textId="77777777" w:rsidTr="00000AAD">
        <w:trPr>
          <w:cantSplit/>
          <w:trHeight w:val="197"/>
        </w:trPr>
        <w:tc>
          <w:tcPr>
            <w:tcW w:w="3057" w:type="dxa"/>
          </w:tcPr>
          <w:p w14:paraId="35F3B993" w14:textId="77777777" w:rsidR="00000AAD" w:rsidRPr="001219F9" w:rsidRDefault="00000AAD" w:rsidP="00D4395E">
            <w:pPr>
              <w:spacing w:line="280" w:lineRule="atLeas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Other financial assets:</w:t>
            </w:r>
          </w:p>
        </w:tc>
        <w:tc>
          <w:tcPr>
            <w:tcW w:w="1245" w:type="dxa"/>
            <w:vAlign w:val="bottom"/>
          </w:tcPr>
          <w:p w14:paraId="75DFC84A" w14:textId="15CE870B"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1" w:type="dxa"/>
            <w:vAlign w:val="bottom"/>
          </w:tcPr>
          <w:p w14:paraId="2513B37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7FD8F4B5"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4130B61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04C697C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51B88334"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2E8E55A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2578D9DC"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284A9FDF" w14:textId="77777777" w:rsidR="00000AAD" w:rsidRPr="001219F9"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184" w:type="dxa"/>
            <w:vAlign w:val="bottom"/>
          </w:tcPr>
          <w:p w14:paraId="51E3E46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2EBE650A"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79" w:type="dxa"/>
            <w:vAlign w:val="bottom"/>
          </w:tcPr>
          <w:p w14:paraId="593702C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52" w:type="dxa"/>
            <w:vAlign w:val="bottom"/>
          </w:tcPr>
          <w:p w14:paraId="2E7182F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vAlign w:val="bottom"/>
          </w:tcPr>
          <w:p w14:paraId="53B98023"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0" w:type="dxa"/>
            <w:vAlign w:val="bottom"/>
          </w:tcPr>
          <w:p w14:paraId="0E75B315"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1219F9" w14:paraId="09D881F8" w14:textId="77777777" w:rsidTr="00000AAD">
        <w:trPr>
          <w:cantSplit/>
          <w:trHeight w:val="197"/>
        </w:trPr>
        <w:tc>
          <w:tcPr>
            <w:tcW w:w="3057" w:type="dxa"/>
          </w:tcPr>
          <w:p w14:paraId="171A97AA" w14:textId="77777777" w:rsidR="00000AAD" w:rsidRPr="001219F9" w:rsidRDefault="00000AAD" w:rsidP="00D4395E">
            <w:pPr>
              <w:spacing w:line="280" w:lineRule="atLeast"/>
              <w:ind w:left="180" w:hanging="170"/>
              <w:jc w:val="thaiDistribute"/>
              <w:rPr>
                <w:rFonts w:ascii="Times New Roman" w:hAnsi="Times New Roman" w:cs="Times New Roman"/>
                <w:sz w:val="22"/>
                <w:szCs w:val="22"/>
              </w:rPr>
            </w:pPr>
            <w:r w:rsidRPr="001219F9">
              <w:rPr>
                <w:rFonts w:ascii="Times New Roman" w:hAnsi="Times New Roman" w:cs="Times New Roman"/>
                <w:sz w:val="22"/>
                <w:szCs w:val="22"/>
              </w:rPr>
              <w:t xml:space="preserve">  Investment in debt instruments</w:t>
            </w:r>
          </w:p>
        </w:tc>
        <w:tc>
          <w:tcPr>
            <w:tcW w:w="1245" w:type="dxa"/>
            <w:vAlign w:val="bottom"/>
          </w:tcPr>
          <w:p w14:paraId="11E0CD41" w14:textId="65E00B7B" w:rsidR="00000AAD" w:rsidRPr="001219F9" w:rsidRDefault="008377C2" w:rsidP="00D4395E">
            <w:pPr>
              <w:pStyle w:val="acctfourfigures"/>
              <w:tabs>
                <w:tab w:val="clear" w:pos="765"/>
                <w:tab w:val="decimal" w:pos="1147"/>
              </w:tabs>
              <w:spacing w:line="280" w:lineRule="atLeast"/>
              <w:ind w:right="86"/>
              <w:jc w:val="thaiDistribute"/>
              <w:rPr>
                <w:rFonts w:cs="Times New Roman"/>
                <w:szCs w:val="22"/>
              </w:rPr>
            </w:pPr>
            <w:r>
              <w:rPr>
                <w:rFonts w:cs="Times New Roman"/>
                <w:szCs w:val="22"/>
              </w:rPr>
              <w:t>278</w:t>
            </w:r>
          </w:p>
        </w:tc>
        <w:tc>
          <w:tcPr>
            <w:tcW w:w="181" w:type="dxa"/>
            <w:vAlign w:val="bottom"/>
          </w:tcPr>
          <w:p w14:paraId="782EFD6B"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Pr>
          <w:p w14:paraId="3DBCE4A9" w14:textId="6ADE3197" w:rsidR="00000AAD" w:rsidRPr="001219F9" w:rsidRDefault="008377C2" w:rsidP="00D4395E">
            <w:pPr>
              <w:pStyle w:val="acctfourfigures"/>
              <w:tabs>
                <w:tab w:val="clear" w:pos="765"/>
                <w:tab w:val="decimal" w:pos="659"/>
              </w:tabs>
              <w:spacing w:line="280" w:lineRule="atLeast"/>
              <w:ind w:right="90"/>
              <w:jc w:val="thaiDistribute"/>
              <w:rPr>
                <w:rFonts w:cs="Times New Roman"/>
                <w:szCs w:val="22"/>
              </w:rPr>
            </w:pPr>
            <w:r>
              <w:rPr>
                <w:rFonts w:cs="Times New Roman"/>
                <w:szCs w:val="22"/>
              </w:rPr>
              <w:t>-</w:t>
            </w:r>
          </w:p>
        </w:tc>
        <w:tc>
          <w:tcPr>
            <w:tcW w:w="243" w:type="dxa"/>
          </w:tcPr>
          <w:p w14:paraId="129D0BBA"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2DD79A5D" w14:textId="099322F8" w:rsidR="00000AAD" w:rsidRPr="004755D3" w:rsidRDefault="008377C2" w:rsidP="00D4395E">
            <w:pPr>
              <w:pStyle w:val="acctfourfigures"/>
              <w:tabs>
                <w:tab w:val="clear" w:pos="765"/>
                <w:tab w:val="decimal" w:pos="660"/>
              </w:tabs>
              <w:spacing w:line="280" w:lineRule="atLeast"/>
              <w:ind w:right="86"/>
              <w:jc w:val="thaiDistribute"/>
              <w:rPr>
                <w:rFonts w:cstheme="minorBidi"/>
                <w:szCs w:val="28"/>
                <w:lang w:bidi="th-TH"/>
              </w:rPr>
            </w:pPr>
            <w:r>
              <w:rPr>
                <w:rFonts w:cstheme="minorBidi"/>
                <w:szCs w:val="28"/>
                <w:lang w:bidi="th-TH"/>
              </w:rPr>
              <w:t>-</w:t>
            </w:r>
          </w:p>
        </w:tc>
        <w:tc>
          <w:tcPr>
            <w:tcW w:w="261" w:type="dxa"/>
            <w:vAlign w:val="bottom"/>
          </w:tcPr>
          <w:p w14:paraId="4349B9AD"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7E64FE28" w14:textId="0A062C63" w:rsidR="00000AAD" w:rsidRPr="001219F9" w:rsidRDefault="008377C2" w:rsidP="00D4395E">
            <w:pPr>
              <w:pStyle w:val="acctfourfigures"/>
              <w:tabs>
                <w:tab w:val="clear" w:pos="765"/>
                <w:tab w:val="decimal" w:pos="1147"/>
              </w:tabs>
              <w:spacing w:line="280" w:lineRule="atLeast"/>
              <w:ind w:right="90"/>
              <w:jc w:val="thaiDistribute"/>
              <w:rPr>
                <w:rFonts w:cs="Times New Roman"/>
                <w:szCs w:val="22"/>
              </w:rPr>
            </w:pPr>
            <w:r>
              <w:rPr>
                <w:rFonts w:cs="Times New Roman"/>
                <w:szCs w:val="22"/>
              </w:rPr>
              <w:t>278</w:t>
            </w:r>
          </w:p>
        </w:tc>
        <w:tc>
          <w:tcPr>
            <w:tcW w:w="258" w:type="dxa"/>
            <w:vAlign w:val="bottom"/>
          </w:tcPr>
          <w:p w14:paraId="03773C58"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1052C088" w14:textId="1CCDEE6A" w:rsidR="00000AAD" w:rsidRPr="001219F9" w:rsidRDefault="008377C2" w:rsidP="00D4395E">
            <w:pPr>
              <w:pStyle w:val="acctfourfigures"/>
              <w:tabs>
                <w:tab w:val="clear" w:pos="765"/>
                <w:tab w:val="decimal" w:pos="460"/>
              </w:tabs>
              <w:spacing w:line="280" w:lineRule="atLeast"/>
              <w:ind w:right="90"/>
              <w:jc w:val="thaiDistribute"/>
              <w:rPr>
                <w:rFonts w:cs="Times New Roman"/>
                <w:szCs w:val="22"/>
              </w:rPr>
            </w:pPr>
            <w:r>
              <w:rPr>
                <w:rFonts w:cs="Times New Roman"/>
                <w:szCs w:val="22"/>
              </w:rPr>
              <w:t>-</w:t>
            </w:r>
          </w:p>
        </w:tc>
        <w:tc>
          <w:tcPr>
            <w:tcW w:w="184" w:type="dxa"/>
            <w:vAlign w:val="bottom"/>
          </w:tcPr>
          <w:p w14:paraId="51B0DC99"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090BC675" w14:textId="48E416F0" w:rsidR="00000AAD" w:rsidRPr="001219F9" w:rsidRDefault="008377C2" w:rsidP="00D4395E">
            <w:pPr>
              <w:pStyle w:val="acctfourfigures"/>
              <w:tabs>
                <w:tab w:val="clear" w:pos="765"/>
                <w:tab w:val="decimal" w:pos="886"/>
              </w:tabs>
              <w:spacing w:line="280" w:lineRule="atLeast"/>
              <w:ind w:right="86"/>
              <w:jc w:val="thaiDistribute"/>
              <w:rPr>
                <w:rFonts w:cs="Times New Roman"/>
                <w:szCs w:val="22"/>
              </w:rPr>
            </w:pPr>
            <w:r>
              <w:rPr>
                <w:rFonts w:cs="Times New Roman"/>
                <w:szCs w:val="22"/>
              </w:rPr>
              <w:t>278</w:t>
            </w:r>
          </w:p>
        </w:tc>
        <w:tc>
          <w:tcPr>
            <w:tcW w:w="179" w:type="dxa"/>
            <w:vAlign w:val="bottom"/>
          </w:tcPr>
          <w:p w14:paraId="23C9270F"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52" w:type="dxa"/>
            <w:vAlign w:val="bottom"/>
          </w:tcPr>
          <w:p w14:paraId="76EC38E5" w14:textId="6BE0F3F5" w:rsidR="00000AAD" w:rsidRPr="001219F9" w:rsidRDefault="008377C2" w:rsidP="00D4395E">
            <w:pPr>
              <w:pStyle w:val="acctfourfigures"/>
              <w:tabs>
                <w:tab w:val="clear" w:pos="765"/>
                <w:tab w:val="decimal" w:pos="610"/>
              </w:tabs>
              <w:spacing w:line="280" w:lineRule="atLeast"/>
              <w:ind w:right="180"/>
              <w:jc w:val="thaiDistribute"/>
              <w:rPr>
                <w:rFonts w:cs="Times New Roman"/>
                <w:szCs w:val="22"/>
              </w:rPr>
            </w:pPr>
            <w:r>
              <w:rPr>
                <w:rFonts w:cs="Times New Roman"/>
                <w:szCs w:val="22"/>
              </w:rPr>
              <w:t>-</w:t>
            </w:r>
          </w:p>
        </w:tc>
        <w:tc>
          <w:tcPr>
            <w:tcW w:w="260" w:type="dxa"/>
          </w:tcPr>
          <w:p w14:paraId="5F4FB036"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0" w:type="dxa"/>
          </w:tcPr>
          <w:p w14:paraId="0F27EDBF" w14:textId="46E02B07" w:rsidR="00000AAD" w:rsidRPr="001219F9" w:rsidRDefault="008377C2" w:rsidP="00D4395E">
            <w:pPr>
              <w:pStyle w:val="acctfourfigures"/>
              <w:tabs>
                <w:tab w:val="clear" w:pos="765"/>
                <w:tab w:val="decimal" w:pos="886"/>
              </w:tabs>
              <w:spacing w:line="280" w:lineRule="atLeast"/>
              <w:ind w:right="86"/>
              <w:jc w:val="thaiDistribute"/>
              <w:rPr>
                <w:rFonts w:cs="Times New Roman"/>
                <w:szCs w:val="22"/>
              </w:rPr>
            </w:pPr>
            <w:r>
              <w:rPr>
                <w:rFonts w:cs="Times New Roman"/>
                <w:szCs w:val="22"/>
              </w:rPr>
              <w:t>278</w:t>
            </w:r>
          </w:p>
        </w:tc>
      </w:tr>
      <w:tr w:rsidR="00000AAD" w:rsidRPr="001219F9" w14:paraId="09FF67F3" w14:textId="77777777" w:rsidTr="00000AAD">
        <w:trPr>
          <w:cantSplit/>
          <w:trHeight w:val="208"/>
        </w:trPr>
        <w:tc>
          <w:tcPr>
            <w:tcW w:w="3057" w:type="dxa"/>
          </w:tcPr>
          <w:p w14:paraId="51FEC8CE" w14:textId="77777777" w:rsidR="00000AAD" w:rsidRPr="001219F9" w:rsidRDefault="00000AAD" w:rsidP="00D4395E">
            <w:pPr>
              <w:spacing w:line="280" w:lineRule="atLeas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Investment in equity</w:t>
            </w:r>
          </w:p>
          <w:p w14:paraId="366A6C24" w14:textId="77777777" w:rsidR="00000AAD" w:rsidRPr="001219F9" w:rsidRDefault="00000AAD" w:rsidP="00D4395E">
            <w:pPr>
              <w:spacing w:line="280" w:lineRule="atLeast"/>
              <w:ind w:left="180" w:hanging="170"/>
              <w:rPr>
                <w:rFonts w:ascii="Times New Roman" w:hAnsi="Times New Roman" w:cs="Times New Roman"/>
                <w:sz w:val="22"/>
                <w:szCs w:val="22"/>
              </w:rPr>
            </w:pPr>
            <w:r w:rsidRPr="001219F9">
              <w:rPr>
                <w:rFonts w:ascii="Times New Roman" w:hAnsi="Times New Roman" w:cs="Times New Roman"/>
                <w:sz w:val="22"/>
                <w:szCs w:val="22"/>
              </w:rPr>
              <w:t xml:space="preserve">      instruments</w:t>
            </w:r>
          </w:p>
        </w:tc>
        <w:tc>
          <w:tcPr>
            <w:tcW w:w="1245" w:type="dxa"/>
            <w:vAlign w:val="bottom"/>
          </w:tcPr>
          <w:p w14:paraId="02E276FB" w14:textId="2F1F71BC" w:rsidR="00000AAD" w:rsidRPr="001219F9" w:rsidRDefault="008377C2" w:rsidP="00D4395E">
            <w:pPr>
              <w:pStyle w:val="acctfourfigures"/>
              <w:tabs>
                <w:tab w:val="clear" w:pos="765"/>
                <w:tab w:val="decimal" w:pos="735"/>
              </w:tabs>
              <w:spacing w:line="280" w:lineRule="atLeast"/>
              <w:ind w:right="90"/>
              <w:jc w:val="thaiDistribute"/>
              <w:rPr>
                <w:rFonts w:cs="Times New Roman"/>
                <w:szCs w:val="22"/>
              </w:rPr>
            </w:pPr>
            <w:r>
              <w:rPr>
                <w:rFonts w:cs="Times New Roman"/>
                <w:szCs w:val="22"/>
              </w:rPr>
              <w:t>-</w:t>
            </w:r>
          </w:p>
        </w:tc>
        <w:tc>
          <w:tcPr>
            <w:tcW w:w="181" w:type="dxa"/>
            <w:vAlign w:val="bottom"/>
          </w:tcPr>
          <w:p w14:paraId="44FB3601"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74538E64" w14:textId="10827AD6" w:rsidR="00000AAD" w:rsidRPr="001219F9" w:rsidRDefault="008377C2" w:rsidP="00D4395E">
            <w:pPr>
              <w:pStyle w:val="acctfourfigures"/>
              <w:tabs>
                <w:tab w:val="clear" w:pos="765"/>
                <w:tab w:val="decimal" w:pos="1147"/>
              </w:tabs>
              <w:spacing w:line="280" w:lineRule="atLeast"/>
              <w:ind w:right="86"/>
              <w:jc w:val="thaiDistribute"/>
              <w:rPr>
                <w:rFonts w:cs="Times New Roman"/>
                <w:szCs w:val="22"/>
              </w:rPr>
            </w:pPr>
            <w:r>
              <w:rPr>
                <w:rFonts w:cs="Times New Roman"/>
                <w:szCs w:val="22"/>
              </w:rPr>
              <w:t>12,234</w:t>
            </w:r>
          </w:p>
        </w:tc>
        <w:tc>
          <w:tcPr>
            <w:tcW w:w="243" w:type="dxa"/>
          </w:tcPr>
          <w:p w14:paraId="448A94DA"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275" w:type="dxa"/>
          </w:tcPr>
          <w:p w14:paraId="32979F7E" w14:textId="77777777" w:rsidR="002D1021" w:rsidRDefault="002D1021" w:rsidP="00D4395E">
            <w:pPr>
              <w:pStyle w:val="acctfourfigures"/>
              <w:tabs>
                <w:tab w:val="clear" w:pos="765"/>
                <w:tab w:val="decimal" w:pos="660"/>
              </w:tabs>
              <w:spacing w:line="280" w:lineRule="atLeast"/>
              <w:ind w:right="86"/>
              <w:jc w:val="thaiDistribute"/>
              <w:rPr>
                <w:rFonts w:cstheme="minorBidi"/>
                <w:szCs w:val="28"/>
                <w:lang w:bidi="th-TH"/>
              </w:rPr>
            </w:pPr>
          </w:p>
          <w:p w14:paraId="137D5939" w14:textId="731CCAA9" w:rsidR="00000AAD" w:rsidRPr="001219F9" w:rsidRDefault="008377C2" w:rsidP="00D4395E">
            <w:pPr>
              <w:pStyle w:val="acctfourfigures"/>
              <w:tabs>
                <w:tab w:val="clear" w:pos="765"/>
                <w:tab w:val="decimal" w:pos="660"/>
              </w:tabs>
              <w:spacing w:line="280" w:lineRule="atLeast"/>
              <w:ind w:right="86"/>
              <w:jc w:val="thaiDistribute"/>
              <w:rPr>
                <w:rFonts w:cs="Times New Roman"/>
                <w:szCs w:val="22"/>
              </w:rPr>
            </w:pPr>
            <w:r>
              <w:rPr>
                <w:rFonts w:cs="Times New Roman"/>
                <w:szCs w:val="22"/>
              </w:rPr>
              <w:t>-</w:t>
            </w:r>
          </w:p>
        </w:tc>
        <w:tc>
          <w:tcPr>
            <w:tcW w:w="261" w:type="dxa"/>
            <w:vAlign w:val="bottom"/>
          </w:tcPr>
          <w:p w14:paraId="4AD49402"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467" w:type="dxa"/>
            <w:gridSpan w:val="2"/>
            <w:vAlign w:val="bottom"/>
          </w:tcPr>
          <w:p w14:paraId="583EE253" w14:textId="04466F43" w:rsidR="00000AAD" w:rsidRPr="001219F9" w:rsidRDefault="008377C2" w:rsidP="00D4395E">
            <w:pPr>
              <w:pStyle w:val="acctfourfigures"/>
              <w:tabs>
                <w:tab w:val="clear" w:pos="765"/>
                <w:tab w:val="decimal" w:pos="1147"/>
              </w:tabs>
              <w:spacing w:line="280" w:lineRule="atLeast"/>
              <w:ind w:right="86"/>
              <w:jc w:val="thaiDistribute"/>
              <w:rPr>
                <w:rFonts w:cs="Times New Roman"/>
                <w:szCs w:val="22"/>
              </w:rPr>
            </w:pPr>
            <w:r>
              <w:rPr>
                <w:rFonts w:cs="Times New Roman"/>
                <w:szCs w:val="22"/>
              </w:rPr>
              <w:t>12,234</w:t>
            </w:r>
          </w:p>
        </w:tc>
        <w:tc>
          <w:tcPr>
            <w:tcW w:w="258" w:type="dxa"/>
            <w:vAlign w:val="bottom"/>
          </w:tcPr>
          <w:p w14:paraId="7F7D5C92"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920" w:type="dxa"/>
            <w:vAlign w:val="bottom"/>
          </w:tcPr>
          <w:p w14:paraId="075545C1" w14:textId="1A5F0A89" w:rsidR="00000AAD" w:rsidRPr="001219F9" w:rsidRDefault="008377C2" w:rsidP="00D4395E">
            <w:pPr>
              <w:pStyle w:val="acctfourfigures"/>
              <w:tabs>
                <w:tab w:val="clear" w:pos="765"/>
                <w:tab w:val="decimal" w:pos="1147"/>
              </w:tabs>
              <w:spacing w:line="280" w:lineRule="atLeast"/>
              <w:ind w:right="86"/>
              <w:jc w:val="thaiDistribute"/>
              <w:rPr>
                <w:rFonts w:cs="Times New Roman"/>
                <w:szCs w:val="22"/>
              </w:rPr>
            </w:pPr>
            <w:r>
              <w:rPr>
                <w:rFonts w:cs="Times New Roman"/>
                <w:szCs w:val="22"/>
              </w:rPr>
              <w:t>1,802</w:t>
            </w:r>
          </w:p>
        </w:tc>
        <w:tc>
          <w:tcPr>
            <w:tcW w:w="184" w:type="dxa"/>
            <w:vAlign w:val="bottom"/>
          </w:tcPr>
          <w:p w14:paraId="6D61A233"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162" w:type="dxa"/>
            <w:vAlign w:val="bottom"/>
          </w:tcPr>
          <w:p w14:paraId="55987B5B" w14:textId="7150CBBA" w:rsidR="00000AAD" w:rsidRPr="001219F9" w:rsidRDefault="008377C2" w:rsidP="00D4395E">
            <w:pPr>
              <w:pStyle w:val="acctfourfigures"/>
              <w:tabs>
                <w:tab w:val="clear" w:pos="765"/>
                <w:tab w:val="decimal" w:pos="615"/>
              </w:tabs>
              <w:spacing w:line="280" w:lineRule="atLeast"/>
              <w:ind w:right="180"/>
              <w:jc w:val="thaiDistribute"/>
              <w:rPr>
                <w:rFonts w:cs="Times New Roman"/>
                <w:szCs w:val="22"/>
              </w:rPr>
            </w:pPr>
            <w:r>
              <w:rPr>
                <w:rFonts w:cs="Times New Roman"/>
                <w:szCs w:val="22"/>
              </w:rPr>
              <w:t>-</w:t>
            </w:r>
          </w:p>
        </w:tc>
        <w:tc>
          <w:tcPr>
            <w:tcW w:w="179" w:type="dxa"/>
            <w:vAlign w:val="bottom"/>
          </w:tcPr>
          <w:p w14:paraId="55C14393" w14:textId="77777777" w:rsidR="00000AAD" w:rsidRPr="001219F9" w:rsidRDefault="00000AAD" w:rsidP="00D4395E">
            <w:pPr>
              <w:pStyle w:val="acctfourfigures"/>
              <w:tabs>
                <w:tab w:val="clear" w:pos="765"/>
                <w:tab w:val="decimal" w:pos="520"/>
              </w:tabs>
              <w:spacing w:line="280" w:lineRule="atLeast"/>
              <w:ind w:right="86"/>
              <w:jc w:val="thaiDistribute"/>
              <w:rPr>
                <w:rFonts w:cs="Times New Roman"/>
                <w:szCs w:val="22"/>
              </w:rPr>
            </w:pPr>
          </w:p>
        </w:tc>
        <w:tc>
          <w:tcPr>
            <w:tcW w:w="1152" w:type="dxa"/>
            <w:vAlign w:val="bottom"/>
          </w:tcPr>
          <w:p w14:paraId="724A3F5B" w14:textId="48E72CF7" w:rsidR="00000AAD" w:rsidRPr="001219F9" w:rsidRDefault="008377C2" w:rsidP="00D4395E">
            <w:pPr>
              <w:pStyle w:val="acctfourfigures"/>
              <w:tabs>
                <w:tab w:val="clear" w:pos="765"/>
                <w:tab w:val="decimal" w:pos="890"/>
              </w:tabs>
              <w:spacing w:line="280" w:lineRule="atLeast"/>
              <w:ind w:right="-80"/>
              <w:jc w:val="thaiDistribute"/>
              <w:rPr>
                <w:rFonts w:cs="Times New Roman"/>
                <w:szCs w:val="22"/>
              </w:rPr>
            </w:pPr>
            <w:r>
              <w:rPr>
                <w:rFonts w:cs="Times New Roman"/>
                <w:szCs w:val="22"/>
              </w:rPr>
              <w:t>10,432</w:t>
            </w:r>
          </w:p>
        </w:tc>
        <w:tc>
          <w:tcPr>
            <w:tcW w:w="260" w:type="dxa"/>
          </w:tcPr>
          <w:p w14:paraId="256D87E9"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130" w:type="dxa"/>
          </w:tcPr>
          <w:p w14:paraId="3A716DBF" w14:textId="77777777" w:rsidR="00000AAD" w:rsidRDefault="00000AAD" w:rsidP="00D4395E">
            <w:pPr>
              <w:pStyle w:val="acctfourfigures"/>
              <w:tabs>
                <w:tab w:val="clear" w:pos="765"/>
                <w:tab w:val="decimal" w:pos="886"/>
              </w:tabs>
              <w:spacing w:line="280" w:lineRule="atLeast"/>
              <w:ind w:right="86"/>
              <w:jc w:val="thaiDistribute"/>
              <w:rPr>
                <w:rFonts w:cs="Times New Roman"/>
                <w:szCs w:val="22"/>
              </w:rPr>
            </w:pPr>
          </w:p>
          <w:p w14:paraId="7603C73D" w14:textId="6548E97F" w:rsidR="008377C2" w:rsidRPr="001219F9" w:rsidRDefault="008377C2" w:rsidP="00D4395E">
            <w:pPr>
              <w:pStyle w:val="acctfourfigures"/>
              <w:tabs>
                <w:tab w:val="clear" w:pos="765"/>
                <w:tab w:val="decimal" w:pos="886"/>
              </w:tabs>
              <w:spacing w:line="280" w:lineRule="atLeast"/>
              <w:ind w:right="86"/>
              <w:jc w:val="thaiDistribute"/>
              <w:rPr>
                <w:rFonts w:cs="Times New Roman"/>
                <w:szCs w:val="22"/>
              </w:rPr>
            </w:pPr>
            <w:r>
              <w:rPr>
                <w:rFonts w:cs="Times New Roman"/>
                <w:szCs w:val="22"/>
              </w:rPr>
              <w:t>12,234</w:t>
            </w:r>
          </w:p>
        </w:tc>
      </w:tr>
      <w:tr w:rsidR="00000AAD" w:rsidRPr="001219F9" w14:paraId="20A05E21" w14:textId="77777777" w:rsidTr="00000AAD">
        <w:trPr>
          <w:cantSplit/>
          <w:trHeight w:val="208"/>
        </w:trPr>
        <w:tc>
          <w:tcPr>
            <w:tcW w:w="3057" w:type="dxa"/>
          </w:tcPr>
          <w:p w14:paraId="2907178F" w14:textId="7FF760A6" w:rsidR="00000AAD" w:rsidRPr="001219F9" w:rsidRDefault="00000AAD" w:rsidP="00D4395E">
            <w:pPr>
              <w:spacing w:line="280" w:lineRule="atLeast"/>
              <w:ind w:left="180" w:hanging="79"/>
              <w:rPr>
                <w:rFonts w:ascii="Times New Roman" w:hAnsi="Times New Roman" w:cs="Times New Roman"/>
                <w:sz w:val="22"/>
                <w:szCs w:val="22"/>
              </w:rPr>
            </w:pPr>
            <w:r w:rsidRPr="001219F9">
              <w:rPr>
                <w:rFonts w:ascii="Times New Roman" w:hAnsi="Times New Roman" w:cs="Times New Roman"/>
                <w:sz w:val="22"/>
                <w:szCs w:val="22"/>
              </w:rPr>
              <w:t xml:space="preserve">Derivatives </w:t>
            </w:r>
            <w:r>
              <w:rPr>
                <w:rFonts w:ascii="Times New Roman" w:hAnsi="Times New Roman" w:cs="Times New Roman"/>
                <w:sz w:val="22"/>
                <w:szCs w:val="22"/>
              </w:rPr>
              <w:t>assets</w:t>
            </w:r>
          </w:p>
        </w:tc>
        <w:tc>
          <w:tcPr>
            <w:tcW w:w="1245" w:type="dxa"/>
            <w:vAlign w:val="bottom"/>
          </w:tcPr>
          <w:p w14:paraId="25EC1121" w14:textId="0BC72DDB" w:rsidR="00000AAD" w:rsidRDefault="008377C2" w:rsidP="00D4395E">
            <w:pPr>
              <w:pStyle w:val="acctfourfigures"/>
              <w:tabs>
                <w:tab w:val="clear" w:pos="765"/>
                <w:tab w:val="decimal" w:pos="1147"/>
              </w:tabs>
              <w:spacing w:line="280" w:lineRule="atLeast"/>
              <w:ind w:right="86"/>
              <w:jc w:val="thaiDistribute"/>
              <w:rPr>
                <w:rFonts w:cs="Times New Roman"/>
                <w:szCs w:val="22"/>
              </w:rPr>
            </w:pPr>
            <w:r>
              <w:rPr>
                <w:rFonts w:cs="Times New Roman"/>
                <w:szCs w:val="22"/>
              </w:rPr>
              <w:t>206</w:t>
            </w:r>
          </w:p>
        </w:tc>
        <w:tc>
          <w:tcPr>
            <w:tcW w:w="181" w:type="dxa"/>
            <w:vAlign w:val="bottom"/>
          </w:tcPr>
          <w:p w14:paraId="6C59EA97" w14:textId="77777777" w:rsidR="00000AAD" w:rsidRPr="001219F9"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50898742" w14:textId="78AF0EBF" w:rsidR="00000AAD" w:rsidRPr="001219F9" w:rsidRDefault="008377C2" w:rsidP="00D4395E">
            <w:pPr>
              <w:pStyle w:val="acctfourfigures"/>
              <w:tabs>
                <w:tab w:val="clear" w:pos="765"/>
                <w:tab w:val="decimal" w:pos="659"/>
              </w:tabs>
              <w:spacing w:line="280" w:lineRule="atLeast"/>
              <w:ind w:right="90"/>
              <w:jc w:val="thaiDistribute"/>
              <w:rPr>
                <w:rFonts w:cs="Times New Roman"/>
                <w:szCs w:val="22"/>
              </w:rPr>
            </w:pPr>
            <w:r>
              <w:rPr>
                <w:rFonts w:cs="Times New Roman"/>
                <w:szCs w:val="22"/>
              </w:rPr>
              <w:t>-</w:t>
            </w:r>
          </w:p>
        </w:tc>
        <w:tc>
          <w:tcPr>
            <w:tcW w:w="243" w:type="dxa"/>
          </w:tcPr>
          <w:p w14:paraId="4716D81A"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275" w:type="dxa"/>
          </w:tcPr>
          <w:p w14:paraId="526D3137" w14:textId="64ED1660" w:rsidR="00000AAD" w:rsidRPr="001219F9" w:rsidRDefault="008377C2" w:rsidP="00D4395E">
            <w:pPr>
              <w:pStyle w:val="acctfourfigures"/>
              <w:tabs>
                <w:tab w:val="clear" w:pos="765"/>
                <w:tab w:val="decimal" w:pos="660"/>
              </w:tabs>
              <w:spacing w:line="280" w:lineRule="atLeast"/>
              <w:ind w:right="86"/>
              <w:jc w:val="thaiDistribute"/>
              <w:rPr>
                <w:rFonts w:cs="Times New Roman"/>
                <w:szCs w:val="22"/>
              </w:rPr>
            </w:pPr>
            <w:r>
              <w:rPr>
                <w:rFonts w:cs="Times New Roman"/>
                <w:szCs w:val="22"/>
              </w:rPr>
              <w:t>-</w:t>
            </w:r>
          </w:p>
        </w:tc>
        <w:tc>
          <w:tcPr>
            <w:tcW w:w="261" w:type="dxa"/>
            <w:vAlign w:val="bottom"/>
          </w:tcPr>
          <w:p w14:paraId="4205E7AB"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467" w:type="dxa"/>
            <w:gridSpan w:val="2"/>
            <w:vAlign w:val="bottom"/>
          </w:tcPr>
          <w:p w14:paraId="7795590B" w14:textId="74B46410" w:rsidR="00000AAD" w:rsidRPr="001219F9" w:rsidRDefault="008377C2" w:rsidP="00D4395E">
            <w:pPr>
              <w:pStyle w:val="acctfourfigures"/>
              <w:tabs>
                <w:tab w:val="clear" w:pos="765"/>
                <w:tab w:val="decimal" w:pos="1147"/>
              </w:tabs>
              <w:spacing w:line="280" w:lineRule="atLeast"/>
              <w:ind w:right="86"/>
              <w:jc w:val="thaiDistribute"/>
              <w:rPr>
                <w:rFonts w:cs="Times New Roman"/>
                <w:szCs w:val="22"/>
              </w:rPr>
            </w:pPr>
            <w:r>
              <w:rPr>
                <w:rFonts w:cs="Times New Roman"/>
                <w:szCs w:val="22"/>
              </w:rPr>
              <w:t>206</w:t>
            </w:r>
          </w:p>
        </w:tc>
        <w:tc>
          <w:tcPr>
            <w:tcW w:w="258" w:type="dxa"/>
            <w:vAlign w:val="bottom"/>
          </w:tcPr>
          <w:p w14:paraId="3785F79A"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920" w:type="dxa"/>
            <w:vAlign w:val="bottom"/>
          </w:tcPr>
          <w:p w14:paraId="2978AB7C" w14:textId="4B23FB37" w:rsidR="00000AAD" w:rsidRPr="001219F9" w:rsidRDefault="008377C2" w:rsidP="00D4395E">
            <w:pPr>
              <w:pStyle w:val="acctfourfigures"/>
              <w:tabs>
                <w:tab w:val="clear" w:pos="765"/>
                <w:tab w:val="decimal" w:pos="460"/>
              </w:tabs>
              <w:spacing w:line="280" w:lineRule="atLeast"/>
              <w:ind w:right="90"/>
              <w:jc w:val="thaiDistribute"/>
              <w:rPr>
                <w:rFonts w:cs="Times New Roman"/>
                <w:szCs w:val="22"/>
              </w:rPr>
            </w:pPr>
            <w:r>
              <w:rPr>
                <w:rFonts w:cs="Times New Roman"/>
                <w:szCs w:val="22"/>
              </w:rPr>
              <w:t>-</w:t>
            </w:r>
          </w:p>
        </w:tc>
        <w:tc>
          <w:tcPr>
            <w:tcW w:w="184" w:type="dxa"/>
            <w:vAlign w:val="bottom"/>
          </w:tcPr>
          <w:p w14:paraId="1557740A"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162" w:type="dxa"/>
            <w:vAlign w:val="bottom"/>
          </w:tcPr>
          <w:p w14:paraId="570B5BC1" w14:textId="142BB58F" w:rsidR="00000AAD" w:rsidRPr="001219F9" w:rsidRDefault="008377C2" w:rsidP="00D4395E">
            <w:pPr>
              <w:pStyle w:val="acctfourfigures"/>
              <w:tabs>
                <w:tab w:val="clear" w:pos="765"/>
                <w:tab w:val="decimal" w:pos="886"/>
              </w:tabs>
              <w:spacing w:line="280" w:lineRule="atLeast"/>
              <w:ind w:right="86"/>
              <w:jc w:val="thaiDistribute"/>
              <w:rPr>
                <w:rFonts w:cs="Times New Roman"/>
                <w:szCs w:val="22"/>
              </w:rPr>
            </w:pPr>
            <w:r>
              <w:rPr>
                <w:rFonts w:cs="Times New Roman"/>
                <w:szCs w:val="22"/>
              </w:rPr>
              <w:t>206</w:t>
            </w:r>
          </w:p>
        </w:tc>
        <w:tc>
          <w:tcPr>
            <w:tcW w:w="179" w:type="dxa"/>
            <w:vAlign w:val="bottom"/>
          </w:tcPr>
          <w:p w14:paraId="69CBD6D3" w14:textId="77777777" w:rsidR="00000AAD" w:rsidRPr="001219F9" w:rsidRDefault="00000AAD" w:rsidP="00D4395E">
            <w:pPr>
              <w:pStyle w:val="acctfourfigures"/>
              <w:tabs>
                <w:tab w:val="clear" w:pos="765"/>
                <w:tab w:val="decimal" w:pos="520"/>
              </w:tabs>
              <w:spacing w:line="280" w:lineRule="atLeast"/>
              <w:ind w:right="86"/>
              <w:jc w:val="thaiDistribute"/>
              <w:rPr>
                <w:rFonts w:cs="Times New Roman"/>
                <w:szCs w:val="22"/>
              </w:rPr>
            </w:pPr>
          </w:p>
        </w:tc>
        <w:tc>
          <w:tcPr>
            <w:tcW w:w="1152" w:type="dxa"/>
            <w:vAlign w:val="bottom"/>
          </w:tcPr>
          <w:p w14:paraId="4BFD4314" w14:textId="67B4D380" w:rsidR="00000AAD" w:rsidRPr="001219F9" w:rsidRDefault="008377C2" w:rsidP="00D4395E">
            <w:pPr>
              <w:pStyle w:val="acctfourfigures"/>
              <w:tabs>
                <w:tab w:val="clear" w:pos="765"/>
                <w:tab w:val="decimal" w:pos="610"/>
              </w:tabs>
              <w:spacing w:line="280" w:lineRule="atLeast"/>
              <w:ind w:right="180"/>
              <w:jc w:val="thaiDistribute"/>
              <w:rPr>
                <w:rFonts w:cs="Times New Roman"/>
                <w:szCs w:val="22"/>
              </w:rPr>
            </w:pPr>
            <w:r>
              <w:rPr>
                <w:rFonts w:cs="Times New Roman"/>
                <w:szCs w:val="22"/>
              </w:rPr>
              <w:t>-</w:t>
            </w:r>
          </w:p>
        </w:tc>
        <w:tc>
          <w:tcPr>
            <w:tcW w:w="260" w:type="dxa"/>
          </w:tcPr>
          <w:p w14:paraId="4E033BB8" w14:textId="77777777" w:rsidR="00000AAD" w:rsidRPr="001219F9"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130" w:type="dxa"/>
          </w:tcPr>
          <w:p w14:paraId="6D16D96F" w14:textId="2C4EAA97" w:rsidR="00000AAD" w:rsidRPr="001219F9" w:rsidRDefault="008377C2" w:rsidP="00D4395E">
            <w:pPr>
              <w:pStyle w:val="acctfourfigures"/>
              <w:tabs>
                <w:tab w:val="clear" w:pos="765"/>
                <w:tab w:val="decimal" w:pos="886"/>
              </w:tabs>
              <w:spacing w:line="280" w:lineRule="atLeast"/>
              <w:ind w:right="86"/>
              <w:jc w:val="thaiDistribute"/>
              <w:rPr>
                <w:rFonts w:cs="Times New Roman"/>
                <w:szCs w:val="22"/>
              </w:rPr>
            </w:pPr>
            <w:r>
              <w:rPr>
                <w:rFonts w:cs="Times New Roman"/>
                <w:szCs w:val="22"/>
              </w:rPr>
              <w:t>206</w:t>
            </w:r>
          </w:p>
        </w:tc>
      </w:tr>
      <w:tr w:rsidR="00000AAD" w:rsidRPr="001219F9" w14:paraId="52AEAE76" w14:textId="77777777" w:rsidTr="00000AAD">
        <w:trPr>
          <w:cantSplit/>
          <w:trHeight w:val="134"/>
        </w:trPr>
        <w:tc>
          <w:tcPr>
            <w:tcW w:w="3057" w:type="dxa"/>
          </w:tcPr>
          <w:p w14:paraId="03A07C08" w14:textId="77777777" w:rsidR="00000AAD" w:rsidRPr="001219F9" w:rsidRDefault="00000AAD" w:rsidP="00D4395E">
            <w:pPr>
              <w:spacing w:line="280" w:lineRule="atLeast"/>
              <w:ind w:left="180" w:hanging="170"/>
              <w:rPr>
                <w:rFonts w:ascii="Times New Roman" w:hAnsi="Times New Roman" w:cs="Times New Roman"/>
                <w:b/>
                <w:bCs/>
                <w:sz w:val="22"/>
                <w:szCs w:val="22"/>
              </w:rPr>
            </w:pPr>
            <w:r w:rsidRPr="001219F9">
              <w:rPr>
                <w:rFonts w:ascii="Times New Roman" w:hAnsi="Times New Roman" w:cs="Times New Roman"/>
                <w:b/>
                <w:bCs/>
                <w:sz w:val="22"/>
                <w:szCs w:val="22"/>
              </w:rPr>
              <w:t>Total financial assets</w:t>
            </w:r>
          </w:p>
        </w:tc>
        <w:tc>
          <w:tcPr>
            <w:tcW w:w="1245" w:type="dxa"/>
            <w:tcBorders>
              <w:top w:val="single" w:sz="4" w:space="0" w:color="auto"/>
              <w:bottom w:val="double" w:sz="4" w:space="0" w:color="auto"/>
            </w:tcBorders>
            <w:vAlign w:val="bottom"/>
          </w:tcPr>
          <w:p w14:paraId="57BF8C70" w14:textId="7FBC0379" w:rsidR="00000AAD" w:rsidRPr="004C10ED" w:rsidRDefault="008377C2" w:rsidP="00D4395E">
            <w:pPr>
              <w:pStyle w:val="acctfourfigures"/>
              <w:tabs>
                <w:tab w:val="clear" w:pos="765"/>
                <w:tab w:val="decimal" w:pos="1147"/>
              </w:tabs>
              <w:spacing w:line="280" w:lineRule="atLeast"/>
              <w:ind w:right="86"/>
              <w:jc w:val="center"/>
              <w:rPr>
                <w:b/>
                <w:bCs/>
                <w:szCs w:val="28"/>
                <w:lang w:val="en-US" w:bidi="th-TH"/>
              </w:rPr>
            </w:pPr>
            <w:r>
              <w:rPr>
                <w:b/>
                <w:bCs/>
                <w:szCs w:val="28"/>
                <w:lang w:val="en-US" w:bidi="th-TH"/>
              </w:rPr>
              <w:t>484</w:t>
            </w:r>
          </w:p>
        </w:tc>
        <w:tc>
          <w:tcPr>
            <w:tcW w:w="181" w:type="dxa"/>
            <w:vAlign w:val="bottom"/>
          </w:tcPr>
          <w:p w14:paraId="6A7B7CCD" w14:textId="77777777" w:rsidR="00000AAD" w:rsidRPr="004C10ED"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196" w:type="dxa"/>
            <w:tcBorders>
              <w:top w:val="single" w:sz="4" w:space="0" w:color="auto"/>
              <w:bottom w:val="double" w:sz="4" w:space="0" w:color="auto"/>
            </w:tcBorders>
          </w:tcPr>
          <w:p w14:paraId="1E6FB5B1" w14:textId="1DA622D6" w:rsidR="00000AAD" w:rsidRPr="0058550E" w:rsidRDefault="008377C2" w:rsidP="00D4395E">
            <w:pPr>
              <w:pStyle w:val="acctfourfigures"/>
              <w:tabs>
                <w:tab w:val="clear" w:pos="765"/>
                <w:tab w:val="decimal" w:pos="1147"/>
              </w:tabs>
              <w:spacing w:line="280" w:lineRule="atLeast"/>
              <w:ind w:right="86"/>
              <w:jc w:val="thaiDistribute"/>
              <w:rPr>
                <w:rFonts w:cs="Times New Roman"/>
                <w:b/>
                <w:bCs/>
                <w:szCs w:val="22"/>
              </w:rPr>
            </w:pPr>
            <w:r>
              <w:rPr>
                <w:rFonts w:cs="Times New Roman"/>
                <w:b/>
                <w:bCs/>
                <w:szCs w:val="22"/>
              </w:rPr>
              <w:t>12,234</w:t>
            </w:r>
          </w:p>
        </w:tc>
        <w:tc>
          <w:tcPr>
            <w:tcW w:w="243" w:type="dxa"/>
          </w:tcPr>
          <w:p w14:paraId="3E9A0C63" w14:textId="77777777" w:rsidR="00000AAD" w:rsidRPr="00281C6D" w:rsidRDefault="00000AAD" w:rsidP="00D4395E">
            <w:pPr>
              <w:pStyle w:val="acctfourfigures"/>
              <w:tabs>
                <w:tab w:val="clear" w:pos="765"/>
                <w:tab w:val="decimal" w:pos="1147"/>
              </w:tabs>
              <w:spacing w:line="280" w:lineRule="atLeast"/>
              <w:ind w:right="86"/>
              <w:jc w:val="center"/>
              <w:rPr>
                <w:rFonts w:cs="Times New Roman"/>
                <w:szCs w:val="22"/>
              </w:rPr>
            </w:pPr>
          </w:p>
        </w:tc>
        <w:tc>
          <w:tcPr>
            <w:tcW w:w="1275" w:type="dxa"/>
            <w:tcBorders>
              <w:top w:val="single" w:sz="4" w:space="0" w:color="auto"/>
              <w:bottom w:val="double" w:sz="4" w:space="0" w:color="auto"/>
            </w:tcBorders>
            <w:vAlign w:val="bottom"/>
          </w:tcPr>
          <w:p w14:paraId="36D9F793" w14:textId="768041E7" w:rsidR="00000AAD" w:rsidRPr="00824200" w:rsidRDefault="008377C2" w:rsidP="00D4395E">
            <w:pPr>
              <w:pStyle w:val="acctfourfigures"/>
              <w:tabs>
                <w:tab w:val="clear" w:pos="765"/>
                <w:tab w:val="decimal" w:pos="660"/>
              </w:tabs>
              <w:spacing w:line="280" w:lineRule="atLeast"/>
              <w:ind w:right="86"/>
              <w:jc w:val="thaiDistribute"/>
              <w:rPr>
                <w:rFonts w:cs="Times New Roman"/>
                <w:b/>
                <w:bCs/>
                <w:szCs w:val="22"/>
              </w:rPr>
            </w:pPr>
            <w:r>
              <w:rPr>
                <w:rFonts w:cs="Times New Roman"/>
                <w:b/>
                <w:bCs/>
                <w:szCs w:val="22"/>
              </w:rPr>
              <w:t>-</w:t>
            </w:r>
          </w:p>
        </w:tc>
        <w:tc>
          <w:tcPr>
            <w:tcW w:w="261" w:type="dxa"/>
            <w:vAlign w:val="bottom"/>
          </w:tcPr>
          <w:p w14:paraId="62FB926D" w14:textId="77777777" w:rsidR="00000AAD" w:rsidRPr="00281C6D" w:rsidRDefault="00000AAD" w:rsidP="00D4395E">
            <w:pPr>
              <w:pStyle w:val="acctfourfigures"/>
              <w:tabs>
                <w:tab w:val="clear" w:pos="765"/>
                <w:tab w:val="decimal" w:pos="1147"/>
              </w:tabs>
              <w:spacing w:line="280" w:lineRule="atLeast"/>
              <w:ind w:right="86"/>
              <w:jc w:val="center"/>
              <w:rPr>
                <w:rFonts w:cs="Times New Roman"/>
                <w:szCs w:val="22"/>
              </w:rPr>
            </w:pPr>
          </w:p>
        </w:tc>
        <w:tc>
          <w:tcPr>
            <w:tcW w:w="1467" w:type="dxa"/>
            <w:gridSpan w:val="2"/>
            <w:tcBorders>
              <w:top w:val="single" w:sz="4" w:space="0" w:color="auto"/>
              <w:bottom w:val="double" w:sz="4" w:space="0" w:color="auto"/>
            </w:tcBorders>
            <w:vAlign w:val="bottom"/>
          </w:tcPr>
          <w:p w14:paraId="682D3923" w14:textId="54B0C6F8" w:rsidR="00000AAD" w:rsidRPr="0058550E" w:rsidRDefault="008377C2" w:rsidP="00D4395E">
            <w:pPr>
              <w:pStyle w:val="acctfourfigures"/>
              <w:tabs>
                <w:tab w:val="clear" w:pos="765"/>
                <w:tab w:val="decimal" w:pos="1147"/>
              </w:tabs>
              <w:spacing w:line="280" w:lineRule="atLeast"/>
              <w:ind w:right="86"/>
              <w:rPr>
                <w:rFonts w:cs="Times New Roman"/>
                <w:b/>
                <w:bCs/>
                <w:szCs w:val="22"/>
              </w:rPr>
            </w:pPr>
            <w:r>
              <w:rPr>
                <w:rFonts w:cs="Times New Roman"/>
                <w:b/>
                <w:bCs/>
                <w:szCs w:val="22"/>
              </w:rPr>
              <w:t>12,718</w:t>
            </w:r>
          </w:p>
        </w:tc>
        <w:tc>
          <w:tcPr>
            <w:tcW w:w="258" w:type="dxa"/>
            <w:vAlign w:val="bottom"/>
          </w:tcPr>
          <w:p w14:paraId="29F5CFE1" w14:textId="77777777" w:rsidR="00000AAD" w:rsidRPr="00281C6D" w:rsidRDefault="00000AAD" w:rsidP="00D4395E">
            <w:pPr>
              <w:pStyle w:val="acctfourfigures"/>
              <w:spacing w:line="280" w:lineRule="atLeast"/>
              <w:ind w:right="86"/>
              <w:jc w:val="center"/>
              <w:rPr>
                <w:rFonts w:cs="Times New Roman"/>
                <w:szCs w:val="22"/>
              </w:rPr>
            </w:pPr>
          </w:p>
        </w:tc>
        <w:tc>
          <w:tcPr>
            <w:tcW w:w="920" w:type="dxa"/>
            <w:vAlign w:val="bottom"/>
          </w:tcPr>
          <w:p w14:paraId="5634AE3F" w14:textId="77777777" w:rsidR="00000AAD" w:rsidRPr="004C10ED"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84" w:type="dxa"/>
            <w:vAlign w:val="bottom"/>
          </w:tcPr>
          <w:p w14:paraId="3E0D99FA" w14:textId="77777777" w:rsidR="00000AAD" w:rsidRPr="00281C6D" w:rsidRDefault="00000AAD" w:rsidP="00D4395E">
            <w:pPr>
              <w:pStyle w:val="acctfourfigures"/>
              <w:spacing w:line="280" w:lineRule="atLeast"/>
              <w:ind w:right="86"/>
              <w:jc w:val="center"/>
              <w:rPr>
                <w:rFonts w:cs="Times New Roman"/>
                <w:szCs w:val="22"/>
              </w:rPr>
            </w:pPr>
          </w:p>
        </w:tc>
        <w:tc>
          <w:tcPr>
            <w:tcW w:w="1162" w:type="dxa"/>
            <w:vAlign w:val="bottom"/>
          </w:tcPr>
          <w:p w14:paraId="2AD8E5A9" w14:textId="77777777" w:rsidR="00000AAD" w:rsidRPr="004C10ED" w:rsidRDefault="00000AAD" w:rsidP="00D4395E">
            <w:pPr>
              <w:pStyle w:val="acctfourfigures"/>
              <w:tabs>
                <w:tab w:val="clear" w:pos="765"/>
                <w:tab w:val="decimal" w:pos="1147"/>
              </w:tabs>
              <w:spacing w:line="280" w:lineRule="atLeast"/>
              <w:ind w:right="86"/>
              <w:jc w:val="thaiDistribute"/>
              <w:rPr>
                <w:rFonts w:cs="Times New Roman"/>
                <w:szCs w:val="22"/>
              </w:rPr>
            </w:pPr>
          </w:p>
        </w:tc>
        <w:tc>
          <w:tcPr>
            <w:tcW w:w="179" w:type="dxa"/>
            <w:vAlign w:val="bottom"/>
          </w:tcPr>
          <w:p w14:paraId="5DEF5611" w14:textId="77777777" w:rsidR="00000AAD" w:rsidRPr="00281C6D" w:rsidRDefault="00000AAD" w:rsidP="00D4395E">
            <w:pPr>
              <w:pStyle w:val="acctfourfigures"/>
              <w:spacing w:line="280" w:lineRule="atLeast"/>
              <w:ind w:right="86"/>
              <w:jc w:val="center"/>
              <w:rPr>
                <w:rFonts w:cs="Times New Roman"/>
                <w:szCs w:val="22"/>
              </w:rPr>
            </w:pPr>
          </w:p>
        </w:tc>
        <w:tc>
          <w:tcPr>
            <w:tcW w:w="1152" w:type="dxa"/>
            <w:vAlign w:val="bottom"/>
          </w:tcPr>
          <w:p w14:paraId="41C5A391" w14:textId="77777777" w:rsidR="00000AAD" w:rsidRPr="00281C6D" w:rsidRDefault="00000AAD" w:rsidP="00D4395E">
            <w:pPr>
              <w:pStyle w:val="acctfourfigures"/>
              <w:spacing w:line="280" w:lineRule="atLeast"/>
              <w:ind w:right="86"/>
              <w:jc w:val="center"/>
              <w:rPr>
                <w:rFonts w:cs="Times New Roman"/>
                <w:szCs w:val="22"/>
              </w:rPr>
            </w:pPr>
          </w:p>
        </w:tc>
        <w:tc>
          <w:tcPr>
            <w:tcW w:w="260" w:type="dxa"/>
            <w:vAlign w:val="bottom"/>
          </w:tcPr>
          <w:p w14:paraId="5620BFE6" w14:textId="77777777" w:rsidR="00000AAD" w:rsidRPr="00281C6D" w:rsidRDefault="00000AAD" w:rsidP="00D4395E">
            <w:pPr>
              <w:pStyle w:val="acctfourfigures"/>
              <w:spacing w:line="280" w:lineRule="atLeast"/>
              <w:ind w:right="86"/>
              <w:jc w:val="center"/>
              <w:rPr>
                <w:rFonts w:cs="Times New Roman"/>
                <w:szCs w:val="22"/>
              </w:rPr>
            </w:pPr>
          </w:p>
        </w:tc>
        <w:tc>
          <w:tcPr>
            <w:tcW w:w="1130" w:type="dxa"/>
            <w:vAlign w:val="bottom"/>
          </w:tcPr>
          <w:p w14:paraId="416ECCAC" w14:textId="77777777" w:rsidR="00000AAD" w:rsidRPr="00281C6D" w:rsidRDefault="00000AAD" w:rsidP="00D4395E">
            <w:pPr>
              <w:pStyle w:val="acctfourfigures"/>
              <w:spacing w:line="280" w:lineRule="atLeast"/>
              <w:ind w:right="86"/>
              <w:jc w:val="center"/>
              <w:rPr>
                <w:rFonts w:cs="Times New Roman"/>
                <w:szCs w:val="22"/>
              </w:rPr>
            </w:pPr>
          </w:p>
        </w:tc>
      </w:tr>
    </w:tbl>
    <w:p w14:paraId="0754A490" w14:textId="044F3A69" w:rsidR="001219F9" w:rsidRPr="001219F9" w:rsidRDefault="001219F9">
      <w:pPr>
        <w:rPr>
          <w:rFonts w:ascii="Times New Roman" w:hAnsi="Times New Roman" w:cs="Times New Roman"/>
        </w:rPr>
      </w:pPr>
    </w:p>
    <w:p w14:paraId="6E8073E8" w14:textId="77777777" w:rsidR="001219F9" w:rsidRPr="001219F9" w:rsidRDefault="001219F9">
      <w:pPr>
        <w:rPr>
          <w:rFonts w:ascii="Times New Roman" w:hAnsi="Times New Roman" w:cs="Times New Roman"/>
        </w:rPr>
      </w:pPr>
    </w:p>
    <w:p w14:paraId="68964635" w14:textId="77777777" w:rsidR="00FC7834" w:rsidRPr="001219F9" w:rsidRDefault="00FC7834">
      <w:pPr>
        <w:rPr>
          <w:rFonts w:ascii="Times New Roman" w:hAnsi="Times New Roman" w:cs="Times New Roman"/>
          <w:cs/>
        </w:rPr>
      </w:pPr>
      <w:r w:rsidRPr="001219F9">
        <w:rPr>
          <w:rFonts w:ascii="Times New Roman" w:hAnsi="Times New Roman" w:cs="Times New Roman"/>
          <w:cs/>
        </w:rPr>
        <w:br w:type="page"/>
      </w:r>
    </w:p>
    <w:tbl>
      <w:tblPr>
        <w:tblW w:w="14171" w:type="dxa"/>
        <w:tblInd w:w="450" w:type="dxa"/>
        <w:tblLayout w:type="fixed"/>
        <w:tblCellMar>
          <w:left w:w="79" w:type="dxa"/>
          <w:right w:w="79" w:type="dxa"/>
        </w:tblCellMar>
        <w:tblLook w:val="0000" w:firstRow="0" w:lastRow="0" w:firstColumn="0" w:lastColumn="0" w:noHBand="0" w:noVBand="0"/>
      </w:tblPr>
      <w:tblGrid>
        <w:gridCol w:w="3057"/>
        <w:gridCol w:w="1263"/>
        <w:gridCol w:w="181"/>
        <w:gridCol w:w="1196"/>
        <w:gridCol w:w="243"/>
        <w:gridCol w:w="1275"/>
        <w:gridCol w:w="261"/>
        <w:gridCol w:w="1453"/>
        <w:gridCol w:w="14"/>
        <w:gridCol w:w="258"/>
        <w:gridCol w:w="920"/>
        <w:gridCol w:w="184"/>
        <w:gridCol w:w="1162"/>
        <w:gridCol w:w="258"/>
        <w:gridCol w:w="1055"/>
        <w:gridCol w:w="260"/>
        <w:gridCol w:w="1131"/>
      </w:tblGrid>
      <w:tr w:rsidR="00000AAD" w:rsidRPr="008832B1" w14:paraId="6AA668D3" w14:textId="77777777" w:rsidTr="00000AAD">
        <w:trPr>
          <w:cantSplit/>
        </w:trPr>
        <w:tc>
          <w:tcPr>
            <w:tcW w:w="3057" w:type="dxa"/>
            <w:vAlign w:val="bottom"/>
          </w:tcPr>
          <w:p w14:paraId="4CA0F10F" w14:textId="77777777" w:rsidR="00000AAD" w:rsidRPr="008832B1"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11114" w:type="dxa"/>
            <w:gridSpan w:val="16"/>
            <w:vAlign w:val="bottom"/>
          </w:tcPr>
          <w:p w14:paraId="7A716115" w14:textId="77777777" w:rsidR="00000AAD" w:rsidRPr="008832B1"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Separate financial statement</w:t>
            </w:r>
          </w:p>
        </w:tc>
      </w:tr>
      <w:tr w:rsidR="00000AAD" w:rsidRPr="008832B1" w14:paraId="3255A015" w14:textId="77777777" w:rsidTr="00000AAD">
        <w:trPr>
          <w:cantSplit/>
        </w:trPr>
        <w:tc>
          <w:tcPr>
            <w:tcW w:w="3057" w:type="dxa"/>
            <w:vAlign w:val="bottom"/>
          </w:tcPr>
          <w:p w14:paraId="0D104CC8" w14:textId="77777777" w:rsidR="00000AAD" w:rsidRPr="008832B1" w:rsidDel="00A71EB6"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5872" w:type="dxa"/>
            <w:gridSpan w:val="7"/>
            <w:vAlign w:val="bottom"/>
          </w:tcPr>
          <w:p w14:paraId="50520BDF" w14:textId="77777777" w:rsidR="00000AAD" w:rsidRPr="008832B1"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Carrying amount</w:t>
            </w:r>
            <w:r w:rsidRPr="008832B1" w:rsidDel="00841BAE">
              <w:rPr>
                <w:rFonts w:ascii="Times New Roman" w:hAnsi="Times New Roman" w:cs="Times New Roman"/>
                <w:b/>
                <w:bCs/>
                <w:sz w:val="22"/>
                <w:szCs w:val="22"/>
              </w:rPr>
              <w:t xml:space="preserve"> </w:t>
            </w:r>
          </w:p>
        </w:tc>
        <w:tc>
          <w:tcPr>
            <w:tcW w:w="5242" w:type="dxa"/>
            <w:gridSpan w:val="9"/>
            <w:vAlign w:val="bottom"/>
          </w:tcPr>
          <w:p w14:paraId="769E4F50" w14:textId="77777777" w:rsidR="00000AAD" w:rsidRPr="008832B1"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atLeast"/>
              <w:ind w:right="-263"/>
              <w:jc w:val="center"/>
              <w:rPr>
                <w:rFonts w:ascii="Times New Roman" w:hAnsi="Times New Roman" w:cs="Times New Roman"/>
                <w:b/>
                <w:bCs/>
                <w:sz w:val="22"/>
                <w:szCs w:val="22"/>
              </w:rPr>
            </w:pPr>
            <w:r w:rsidRPr="008832B1">
              <w:rPr>
                <w:rFonts w:ascii="Times New Roman" w:hAnsi="Times New Roman" w:cs="Times New Roman"/>
                <w:b/>
                <w:bCs/>
                <w:sz w:val="22"/>
                <w:szCs w:val="22"/>
              </w:rPr>
              <w:t>Fair value</w:t>
            </w:r>
            <w:r w:rsidRPr="008832B1" w:rsidDel="00A71EB6">
              <w:rPr>
                <w:rFonts w:ascii="Times New Roman" w:hAnsi="Times New Roman" w:cs="Times New Roman"/>
                <w:b/>
                <w:bCs/>
                <w:sz w:val="22"/>
                <w:szCs w:val="22"/>
              </w:rPr>
              <w:t xml:space="preserve"> </w:t>
            </w:r>
          </w:p>
        </w:tc>
      </w:tr>
      <w:tr w:rsidR="00000AAD" w:rsidRPr="008832B1" w14:paraId="318BDA99" w14:textId="77777777" w:rsidTr="00000AAD">
        <w:trPr>
          <w:cantSplit/>
        </w:trPr>
        <w:tc>
          <w:tcPr>
            <w:tcW w:w="3057" w:type="dxa"/>
            <w:vAlign w:val="bottom"/>
          </w:tcPr>
          <w:p w14:paraId="19EB0E63" w14:textId="77777777" w:rsidR="00000AAD" w:rsidRPr="008832B1" w:rsidRDefault="00000AAD" w:rsidP="00D4395E">
            <w:pPr>
              <w:spacing w:line="280" w:lineRule="atLeast"/>
              <w:ind w:left="29"/>
              <w:jc w:val="thaiDistribute"/>
              <w:rPr>
                <w:rFonts w:ascii="Times New Roman" w:hAnsi="Times New Roman" w:cs="Times New Roman"/>
                <w:b/>
                <w:bCs/>
                <w:i/>
                <w:iCs/>
                <w:sz w:val="16"/>
                <w:szCs w:val="16"/>
              </w:rPr>
            </w:pPr>
          </w:p>
        </w:tc>
        <w:tc>
          <w:tcPr>
            <w:tcW w:w="1263" w:type="dxa"/>
            <w:vAlign w:val="bottom"/>
          </w:tcPr>
          <w:p w14:paraId="617D8B05"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Financial instruments measured at FVTPL</w:t>
            </w:r>
          </w:p>
        </w:tc>
        <w:tc>
          <w:tcPr>
            <w:tcW w:w="181" w:type="dxa"/>
          </w:tcPr>
          <w:p w14:paraId="284B2AB7"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1196" w:type="dxa"/>
            <w:vAlign w:val="bottom"/>
          </w:tcPr>
          <w:p w14:paraId="66B27789"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Financial instruments measured at FVOCI</w:t>
            </w:r>
          </w:p>
        </w:tc>
        <w:tc>
          <w:tcPr>
            <w:tcW w:w="243" w:type="dxa"/>
            <w:vAlign w:val="bottom"/>
          </w:tcPr>
          <w:p w14:paraId="67A0A06E"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1275" w:type="dxa"/>
            <w:vAlign w:val="bottom"/>
          </w:tcPr>
          <w:p w14:paraId="183777C0"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Financial instruments measured at amortised cost</w:t>
            </w:r>
          </w:p>
        </w:tc>
        <w:tc>
          <w:tcPr>
            <w:tcW w:w="261" w:type="dxa"/>
            <w:vAlign w:val="bottom"/>
          </w:tcPr>
          <w:p w14:paraId="22F9C7C9"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1467" w:type="dxa"/>
            <w:gridSpan w:val="2"/>
            <w:vAlign w:val="bottom"/>
          </w:tcPr>
          <w:p w14:paraId="637224FC"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Total</w:t>
            </w:r>
          </w:p>
        </w:tc>
        <w:tc>
          <w:tcPr>
            <w:tcW w:w="258" w:type="dxa"/>
            <w:vAlign w:val="bottom"/>
          </w:tcPr>
          <w:p w14:paraId="2D01D5E1"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920" w:type="dxa"/>
            <w:vAlign w:val="bottom"/>
          </w:tcPr>
          <w:p w14:paraId="3A76D5A8"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Level 1</w:t>
            </w:r>
          </w:p>
        </w:tc>
        <w:tc>
          <w:tcPr>
            <w:tcW w:w="184" w:type="dxa"/>
            <w:vAlign w:val="bottom"/>
          </w:tcPr>
          <w:p w14:paraId="7BEF5B5B"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1162" w:type="dxa"/>
            <w:vAlign w:val="bottom"/>
          </w:tcPr>
          <w:p w14:paraId="28909D48"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Level 2</w:t>
            </w:r>
          </w:p>
        </w:tc>
        <w:tc>
          <w:tcPr>
            <w:tcW w:w="258" w:type="dxa"/>
            <w:vAlign w:val="bottom"/>
          </w:tcPr>
          <w:p w14:paraId="4EEEAA4C"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1055" w:type="dxa"/>
            <w:vAlign w:val="bottom"/>
          </w:tcPr>
          <w:p w14:paraId="350808F7"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Level 3</w:t>
            </w:r>
          </w:p>
        </w:tc>
        <w:tc>
          <w:tcPr>
            <w:tcW w:w="260" w:type="dxa"/>
            <w:vAlign w:val="bottom"/>
          </w:tcPr>
          <w:p w14:paraId="104CC007"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p>
        </w:tc>
        <w:tc>
          <w:tcPr>
            <w:tcW w:w="1131" w:type="dxa"/>
            <w:vAlign w:val="bottom"/>
          </w:tcPr>
          <w:p w14:paraId="6B6F8D47" w14:textId="77777777" w:rsidR="00000AAD" w:rsidRPr="008832B1" w:rsidRDefault="00000AAD" w:rsidP="00D4395E">
            <w:pPr>
              <w:pStyle w:val="acctfourfigures"/>
              <w:tabs>
                <w:tab w:val="clear" w:pos="765"/>
                <w:tab w:val="decimal" w:pos="371"/>
              </w:tabs>
              <w:spacing w:line="280" w:lineRule="atLeast"/>
              <w:jc w:val="center"/>
              <w:rPr>
                <w:rFonts w:cs="Times New Roman"/>
                <w:szCs w:val="22"/>
              </w:rPr>
            </w:pPr>
            <w:r w:rsidRPr="008832B1">
              <w:rPr>
                <w:rFonts w:cs="Times New Roman"/>
                <w:szCs w:val="22"/>
              </w:rPr>
              <w:t>Total</w:t>
            </w:r>
          </w:p>
        </w:tc>
      </w:tr>
      <w:tr w:rsidR="00000AAD" w:rsidRPr="008832B1" w14:paraId="0FFFB848" w14:textId="77777777" w:rsidTr="00000AAD">
        <w:trPr>
          <w:cantSplit/>
        </w:trPr>
        <w:tc>
          <w:tcPr>
            <w:tcW w:w="3057" w:type="dxa"/>
            <w:vAlign w:val="bottom"/>
          </w:tcPr>
          <w:p w14:paraId="5D4DF885" w14:textId="77777777" w:rsidR="00000AAD" w:rsidRPr="008832B1" w:rsidRDefault="00000AAD" w:rsidP="00D4395E">
            <w:pPr>
              <w:tabs>
                <w:tab w:val="left" w:pos="100"/>
              </w:tabs>
              <w:spacing w:line="280" w:lineRule="atLeast"/>
              <w:ind w:left="100" w:hanging="100"/>
              <w:rPr>
                <w:rFonts w:ascii="Times New Roman" w:hAnsi="Times New Roman" w:cs="Times New Roman"/>
                <w:b/>
                <w:bCs/>
                <w:i/>
                <w:iCs/>
                <w:sz w:val="16"/>
                <w:szCs w:val="16"/>
              </w:rPr>
            </w:pPr>
          </w:p>
        </w:tc>
        <w:tc>
          <w:tcPr>
            <w:tcW w:w="11114" w:type="dxa"/>
            <w:gridSpan w:val="16"/>
            <w:vAlign w:val="bottom"/>
          </w:tcPr>
          <w:p w14:paraId="317927FC" w14:textId="77777777" w:rsidR="00000AAD" w:rsidRPr="008832B1"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r w:rsidRPr="008832B1">
              <w:rPr>
                <w:rFonts w:ascii="Times New Roman" w:hAnsi="Times New Roman" w:cs="Times New Roman"/>
                <w:i/>
                <w:iCs/>
                <w:sz w:val="22"/>
                <w:szCs w:val="22"/>
              </w:rPr>
              <w:t>(in thousand Baht)</w:t>
            </w:r>
          </w:p>
        </w:tc>
      </w:tr>
      <w:tr w:rsidR="00000AAD" w:rsidRPr="008832B1" w14:paraId="0E91DC31" w14:textId="77777777" w:rsidTr="00000AAD">
        <w:trPr>
          <w:cantSplit/>
        </w:trPr>
        <w:tc>
          <w:tcPr>
            <w:tcW w:w="3057" w:type="dxa"/>
            <w:vAlign w:val="bottom"/>
          </w:tcPr>
          <w:p w14:paraId="604D4B71" w14:textId="48A9E664" w:rsidR="00000AAD" w:rsidRPr="008832B1" w:rsidRDefault="00000AAD" w:rsidP="00D4395E">
            <w:pPr>
              <w:spacing w:line="280" w:lineRule="atLeast"/>
              <w:ind w:left="180" w:hanging="170"/>
              <w:jc w:val="thaiDistribute"/>
              <w:rPr>
                <w:rFonts w:ascii="Times New Roman" w:hAnsi="Times New Roman" w:cs="Times New Roman"/>
                <w:b/>
                <w:bCs/>
                <w:i/>
                <w:iCs/>
                <w:sz w:val="16"/>
                <w:szCs w:val="16"/>
              </w:rPr>
            </w:pPr>
            <w:r>
              <w:rPr>
                <w:rFonts w:ascii="Times New Roman" w:hAnsi="Times New Roman" w:cs="Times New Roman"/>
                <w:b/>
                <w:bCs/>
                <w:i/>
                <w:iCs/>
                <w:sz w:val="22"/>
                <w:szCs w:val="22"/>
              </w:rPr>
              <w:t xml:space="preserve">At 31 December </w:t>
            </w:r>
            <w:r w:rsidRPr="008832B1">
              <w:rPr>
                <w:rFonts w:ascii="Times New Roman" w:hAnsi="Times New Roman" w:cs="Times New Roman"/>
                <w:b/>
                <w:bCs/>
                <w:i/>
                <w:iCs/>
                <w:sz w:val="22"/>
                <w:szCs w:val="22"/>
              </w:rPr>
              <w:t>20</w:t>
            </w:r>
            <w:r>
              <w:rPr>
                <w:rFonts w:ascii="Times New Roman" w:hAnsi="Times New Roman" w:cs="Times New Roman"/>
                <w:b/>
                <w:bCs/>
                <w:i/>
                <w:iCs/>
                <w:sz w:val="22"/>
                <w:szCs w:val="22"/>
              </w:rPr>
              <w:t>24</w:t>
            </w:r>
          </w:p>
        </w:tc>
        <w:tc>
          <w:tcPr>
            <w:tcW w:w="11114" w:type="dxa"/>
            <w:gridSpan w:val="16"/>
            <w:vAlign w:val="bottom"/>
          </w:tcPr>
          <w:p w14:paraId="033B21F1" w14:textId="77777777" w:rsidR="00000AAD" w:rsidRPr="008832B1" w:rsidRDefault="00000AAD" w:rsidP="00D43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atLeast"/>
              <w:ind w:left="-108" w:right="-108"/>
              <w:jc w:val="center"/>
              <w:rPr>
                <w:rFonts w:ascii="Times New Roman" w:hAnsi="Times New Roman" w:cs="Times New Roman"/>
                <w:i/>
                <w:iCs/>
                <w:sz w:val="22"/>
                <w:szCs w:val="22"/>
              </w:rPr>
            </w:pPr>
          </w:p>
        </w:tc>
      </w:tr>
      <w:tr w:rsidR="00000AAD" w:rsidRPr="008832B1" w14:paraId="40DBB474" w14:textId="77777777" w:rsidTr="00000AAD">
        <w:trPr>
          <w:cantSplit/>
        </w:trPr>
        <w:tc>
          <w:tcPr>
            <w:tcW w:w="3057" w:type="dxa"/>
          </w:tcPr>
          <w:p w14:paraId="0CB8FBC7" w14:textId="77777777" w:rsidR="00000AAD" w:rsidRPr="008832B1" w:rsidRDefault="00000AAD" w:rsidP="00D4395E">
            <w:pPr>
              <w:spacing w:line="280" w:lineRule="atLeas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assets</w:t>
            </w:r>
          </w:p>
        </w:tc>
        <w:tc>
          <w:tcPr>
            <w:tcW w:w="1263" w:type="dxa"/>
            <w:vAlign w:val="bottom"/>
          </w:tcPr>
          <w:p w14:paraId="1E8A685C"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1" w:type="dxa"/>
            <w:vAlign w:val="bottom"/>
          </w:tcPr>
          <w:p w14:paraId="3ED2509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256A690E"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7E4CFA6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6A2F23B9"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2D7A5609"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49436B57"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3A79BACD"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6B002E4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4" w:type="dxa"/>
            <w:vAlign w:val="bottom"/>
          </w:tcPr>
          <w:p w14:paraId="00FC318A"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66052338"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6E24FC00"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55" w:type="dxa"/>
            <w:vAlign w:val="bottom"/>
          </w:tcPr>
          <w:p w14:paraId="1BE47D72"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vAlign w:val="bottom"/>
          </w:tcPr>
          <w:p w14:paraId="27AD323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vAlign w:val="bottom"/>
          </w:tcPr>
          <w:p w14:paraId="3A6B48FC"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8832B1" w14:paraId="2488524F" w14:textId="77777777" w:rsidTr="00000AAD">
        <w:trPr>
          <w:cantSplit/>
        </w:trPr>
        <w:tc>
          <w:tcPr>
            <w:tcW w:w="3057" w:type="dxa"/>
          </w:tcPr>
          <w:p w14:paraId="47A695DD" w14:textId="77777777" w:rsidR="00000AAD" w:rsidRPr="008832B1" w:rsidRDefault="00000AAD" w:rsidP="00D4395E">
            <w:pPr>
              <w:spacing w:line="280" w:lineRule="atLeas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Other financial assets:</w:t>
            </w:r>
          </w:p>
        </w:tc>
        <w:tc>
          <w:tcPr>
            <w:tcW w:w="1263" w:type="dxa"/>
            <w:vAlign w:val="bottom"/>
          </w:tcPr>
          <w:p w14:paraId="37E7A0B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1" w:type="dxa"/>
            <w:vAlign w:val="bottom"/>
          </w:tcPr>
          <w:p w14:paraId="4C0D282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vAlign w:val="bottom"/>
          </w:tcPr>
          <w:p w14:paraId="2FC954CD"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59C71C0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vAlign w:val="bottom"/>
          </w:tcPr>
          <w:p w14:paraId="468A42E8"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4135916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3F16FA93"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6F97A60D"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27CA39F5" w14:textId="77777777" w:rsidR="00000AAD" w:rsidRPr="008832B1" w:rsidRDefault="00000AAD" w:rsidP="00D4395E">
            <w:pPr>
              <w:pStyle w:val="acctfourfigures"/>
              <w:tabs>
                <w:tab w:val="clear" w:pos="765"/>
                <w:tab w:val="decimal" w:pos="650"/>
              </w:tabs>
              <w:spacing w:line="280" w:lineRule="atLeast"/>
              <w:ind w:right="90"/>
              <w:jc w:val="thaiDistribute"/>
              <w:rPr>
                <w:rFonts w:cs="Times New Roman"/>
                <w:szCs w:val="22"/>
              </w:rPr>
            </w:pPr>
          </w:p>
        </w:tc>
        <w:tc>
          <w:tcPr>
            <w:tcW w:w="184" w:type="dxa"/>
            <w:vAlign w:val="bottom"/>
          </w:tcPr>
          <w:p w14:paraId="141E41F3"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67D4C7DD"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69045927"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55" w:type="dxa"/>
            <w:vAlign w:val="bottom"/>
          </w:tcPr>
          <w:p w14:paraId="66DD0E4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vAlign w:val="bottom"/>
          </w:tcPr>
          <w:p w14:paraId="49797CDB"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vAlign w:val="bottom"/>
          </w:tcPr>
          <w:p w14:paraId="54B7A6D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r>
      <w:tr w:rsidR="00000AAD" w:rsidRPr="008832B1" w14:paraId="32EFD4F9" w14:textId="77777777" w:rsidTr="00000AAD">
        <w:trPr>
          <w:cantSplit/>
        </w:trPr>
        <w:tc>
          <w:tcPr>
            <w:tcW w:w="3057" w:type="dxa"/>
          </w:tcPr>
          <w:p w14:paraId="1CCA7020" w14:textId="77777777" w:rsidR="00000AAD" w:rsidRPr="008832B1" w:rsidRDefault="00000AAD" w:rsidP="00D4395E">
            <w:pPr>
              <w:spacing w:line="280" w:lineRule="atLeast"/>
              <w:ind w:left="180" w:hanging="170"/>
              <w:jc w:val="thaiDistribute"/>
              <w:rPr>
                <w:rFonts w:ascii="Times New Roman" w:hAnsi="Times New Roman" w:cs="Times New Roman"/>
                <w:sz w:val="22"/>
                <w:szCs w:val="22"/>
              </w:rPr>
            </w:pPr>
            <w:r w:rsidRPr="008832B1">
              <w:rPr>
                <w:rFonts w:ascii="Times New Roman" w:hAnsi="Times New Roman" w:cs="Times New Roman"/>
                <w:sz w:val="22"/>
                <w:szCs w:val="22"/>
              </w:rPr>
              <w:t xml:space="preserve">  Investment in debt instruments</w:t>
            </w:r>
          </w:p>
        </w:tc>
        <w:tc>
          <w:tcPr>
            <w:tcW w:w="1263" w:type="dxa"/>
            <w:vAlign w:val="bottom"/>
          </w:tcPr>
          <w:p w14:paraId="2C01266D" w14:textId="0AEA2FDA"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r w:rsidRPr="00846D9B">
              <w:rPr>
                <w:rFonts w:cs="Times New Roman"/>
                <w:szCs w:val="22"/>
              </w:rPr>
              <w:t>275</w:t>
            </w:r>
          </w:p>
        </w:tc>
        <w:tc>
          <w:tcPr>
            <w:tcW w:w="181" w:type="dxa"/>
          </w:tcPr>
          <w:p w14:paraId="432BE41C"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Pr>
          <w:p w14:paraId="05DAEF13" w14:textId="1E7BD043" w:rsidR="00000AAD" w:rsidRPr="008832B1" w:rsidRDefault="00000AAD" w:rsidP="00D4395E">
            <w:pPr>
              <w:pStyle w:val="acctfourfigures"/>
              <w:tabs>
                <w:tab w:val="clear" w:pos="765"/>
                <w:tab w:val="decimal" w:pos="730"/>
              </w:tabs>
              <w:spacing w:line="280" w:lineRule="atLeast"/>
              <w:ind w:right="86"/>
              <w:jc w:val="thaiDistribute"/>
              <w:rPr>
                <w:rFonts w:cs="Times New Roman"/>
                <w:szCs w:val="22"/>
              </w:rPr>
            </w:pPr>
            <w:r w:rsidRPr="00846D9B">
              <w:rPr>
                <w:rFonts w:cs="Times New Roman"/>
                <w:szCs w:val="22"/>
              </w:rPr>
              <w:t>-</w:t>
            </w:r>
          </w:p>
        </w:tc>
        <w:tc>
          <w:tcPr>
            <w:tcW w:w="243" w:type="dxa"/>
          </w:tcPr>
          <w:p w14:paraId="3B126AC5"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tcPr>
          <w:p w14:paraId="4C96CA41" w14:textId="5DD81357" w:rsidR="00000AAD" w:rsidRPr="008832B1" w:rsidRDefault="00000AAD" w:rsidP="00D4395E">
            <w:pPr>
              <w:pStyle w:val="acctfourfigures"/>
              <w:tabs>
                <w:tab w:val="clear" w:pos="765"/>
                <w:tab w:val="decimal" w:pos="664"/>
              </w:tabs>
              <w:spacing w:line="280" w:lineRule="atLeast"/>
              <w:ind w:right="90"/>
              <w:jc w:val="thaiDistribute"/>
              <w:rPr>
                <w:rFonts w:cs="Times New Roman"/>
                <w:szCs w:val="22"/>
              </w:rPr>
            </w:pPr>
            <w:r w:rsidRPr="003D0E8E">
              <w:rPr>
                <w:rFonts w:cs="Times New Roman"/>
                <w:szCs w:val="22"/>
              </w:rPr>
              <w:t>-</w:t>
            </w:r>
          </w:p>
        </w:tc>
        <w:tc>
          <w:tcPr>
            <w:tcW w:w="261" w:type="dxa"/>
            <w:vAlign w:val="bottom"/>
          </w:tcPr>
          <w:p w14:paraId="4FD9EC6A"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764F7F50" w14:textId="6B5F08C8" w:rsidR="00000AAD" w:rsidRPr="00D738E2" w:rsidRDefault="00000AAD" w:rsidP="004D49B3">
            <w:pPr>
              <w:pStyle w:val="acctfourfigures"/>
              <w:tabs>
                <w:tab w:val="clear" w:pos="765"/>
                <w:tab w:val="decimal" w:pos="1147"/>
              </w:tabs>
              <w:spacing w:line="280" w:lineRule="atLeast"/>
              <w:ind w:right="90"/>
              <w:jc w:val="thaiDistribute"/>
              <w:rPr>
                <w:rFonts w:cs="Times New Roman"/>
                <w:szCs w:val="22"/>
                <w:lang w:val="en-US"/>
              </w:rPr>
            </w:pPr>
            <w:r w:rsidRPr="00846D9B">
              <w:rPr>
                <w:rFonts w:cs="Times New Roman"/>
                <w:szCs w:val="22"/>
              </w:rPr>
              <w:t>275</w:t>
            </w:r>
          </w:p>
        </w:tc>
        <w:tc>
          <w:tcPr>
            <w:tcW w:w="258" w:type="dxa"/>
            <w:vAlign w:val="bottom"/>
          </w:tcPr>
          <w:p w14:paraId="62D413FA"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tcPr>
          <w:p w14:paraId="7D0F37A8" w14:textId="7EB33B23" w:rsidR="00000AAD" w:rsidRPr="008832B1" w:rsidRDefault="00000AAD" w:rsidP="00D4395E">
            <w:pPr>
              <w:pStyle w:val="acctfourfigures"/>
              <w:tabs>
                <w:tab w:val="clear" w:pos="765"/>
                <w:tab w:val="decimal" w:pos="455"/>
              </w:tabs>
              <w:spacing w:line="280" w:lineRule="atLeast"/>
              <w:ind w:right="90"/>
              <w:jc w:val="thaiDistribute"/>
              <w:rPr>
                <w:rFonts w:cs="Times New Roman"/>
                <w:szCs w:val="22"/>
              </w:rPr>
            </w:pPr>
            <w:r>
              <w:rPr>
                <w:rFonts w:cs="Times New Roman"/>
                <w:szCs w:val="22"/>
              </w:rPr>
              <w:t>-</w:t>
            </w:r>
          </w:p>
        </w:tc>
        <w:tc>
          <w:tcPr>
            <w:tcW w:w="184" w:type="dxa"/>
            <w:vAlign w:val="bottom"/>
          </w:tcPr>
          <w:p w14:paraId="4BD7201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16F605B8" w14:textId="0B5DE48F" w:rsidR="00000AAD" w:rsidRPr="008832B1" w:rsidRDefault="00000AAD" w:rsidP="00D4395E">
            <w:pPr>
              <w:pStyle w:val="acctfourfigures"/>
              <w:tabs>
                <w:tab w:val="clear" w:pos="765"/>
                <w:tab w:val="decimal" w:pos="789"/>
              </w:tabs>
              <w:spacing w:line="280" w:lineRule="atLeast"/>
              <w:ind w:right="86"/>
              <w:jc w:val="thaiDistribute"/>
              <w:rPr>
                <w:rFonts w:cs="Times New Roman"/>
                <w:szCs w:val="22"/>
              </w:rPr>
            </w:pPr>
            <w:r w:rsidRPr="00846D9B">
              <w:rPr>
                <w:rFonts w:cs="Times New Roman"/>
                <w:szCs w:val="22"/>
              </w:rPr>
              <w:t>275</w:t>
            </w:r>
          </w:p>
        </w:tc>
        <w:tc>
          <w:tcPr>
            <w:tcW w:w="258" w:type="dxa"/>
            <w:vAlign w:val="bottom"/>
          </w:tcPr>
          <w:p w14:paraId="774619A4"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55" w:type="dxa"/>
          </w:tcPr>
          <w:p w14:paraId="57529273" w14:textId="2C160370" w:rsidR="00000AAD" w:rsidRPr="008832B1" w:rsidRDefault="00000AAD" w:rsidP="004D49B3">
            <w:pPr>
              <w:pStyle w:val="acctfourfigures"/>
              <w:tabs>
                <w:tab w:val="clear" w:pos="765"/>
                <w:tab w:val="decimal" w:pos="633"/>
              </w:tabs>
              <w:spacing w:line="280" w:lineRule="atLeast"/>
              <w:ind w:right="86"/>
              <w:jc w:val="thaiDistribute"/>
              <w:rPr>
                <w:rFonts w:cs="Times New Roman"/>
                <w:szCs w:val="22"/>
              </w:rPr>
            </w:pPr>
            <w:r w:rsidRPr="00846D9B">
              <w:rPr>
                <w:rFonts w:cs="Times New Roman"/>
                <w:szCs w:val="22"/>
              </w:rPr>
              <w:t>-</w:t>
            </w:r>
          </w:p>
        </w:tc>
        <w:tc>
          <w:tcPr>
            <w:tcW w:w="260" w:type="dxa"/>
          </w:tcPr>
          <w:p w14:paraId="15C938F2"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tcPr>
          <w:p w14:paraId="639A565B" w14:textId="638EB015" w:rsidR="00000AAD" w:rsidRPr="008832B1" w:rsidRDefault="00000AAD" w:rsidP="00D4395E">
            <w:pPr>
              <w:pStyle w:val="acctfourfigures"/>
              <w:tabs>
                <w:tab w:val="clear" w:pos="765"/>
                <w:tab w:val="decimal" w:pos="902"/>
              </w:tabs>
              <w:spacing w:line="280" w:lineRule="atLeast"/>
              <w:ind w:right="-130"/>
              <w:rPr>
                <w:rFonts w:cs="Times New Roman"/>
                <w:szCs w:val="22"/>
              </w:rPr>
            </w:pPr>
            <w:r w:rsidRPr="00846D9B">
              <w:rPr>
                <w:rFonts w:cs="Times New Roman"/>
                <w:szCs w:val="22"/>
              </w:rPr>
              <w:t>275</w:t>
            </w:r>
          </w:p>
        </w:tc>
      </w:tr>
      <w:tr w:rsidR="00000AAD" w:rsidRPr="008832B1" w14:paraId="32D9277F" w14:textId="77777777" w:rsidTr="00000AAD">
        <w:trPr>
          <w:cantSplit/>
        </w:trPr>
        <w:tc>
          <w:tcPr>
            <w:tcW w:w="3057" w:type="dxa"/>
          </w:tcPr>
          <w:p w14:paraId="35CA2E39" w14:textId="77777777" w:rsidR="00000AAD" w:rsidRPr="008832B1" w:rsidRDefault="00000AAD" w:rsidP="00D4395E">
            <w:pPr>
              <w:spacing w:line="280" w:lineRule="atLeas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Investment in equity</w:t>
            </w:r>
          </w:p>
          <w:p w14:paraId="285C0B6A" w14:textId="77777777" w:rsidR="00000AAD" w:rsidRPr="008832B1" w:rsidRDefault="00000AAD" w:rsidP="00D4395E">
            <w:pPr>
              <w:spacing w:line="280" w:lineRule="atLeast"/>
              <w:ind w:left="180" w:hanging="170"/>
              <w:rPr>
                <w:rFonts w:ascii="Times New Roman" w:hAnsi="Times New Roman" w:cs="Times New Roman"/>
                <w:sz w:val="22"/>
                <w:szCs w:val="22"/>
              </w:rPr>
            </w:pPr>
            <w:r w:rsidRPr="008832B1">
              <w:rPr>
                <w:rFonts w:ascii="Times New Roman" w:hAnsi="Times New Roman" w:cs="Times New Roman"/>
                <w:sz w:val="22"/>
                <w:szCs w:val="22"/>
              </w:rPr>
              <w:t xml:space="preserve">      instruments</w:t>
            </w:r>
          </w:p>
        </w:tc>
        <w:tc>
          <w:tcPr>
            <w:tcW w:w="1263" w:type="dxa"/>
            <w:vAlign w:val="bottom"/>
          </w:tcPr>
          <w:p w14:paraId="0CA332E3" w14:textId="6E8EA192" w:rsidR="00000AAD" w:rsidRPr="00A045B4" w:rsidRDefault="00000AAD" w:rsidP="00D4395E">
            <w:pPr>
              <w:pStyle w:val="acctfourfigures"/>
              <w:tabs>
                <w:tab w:val="clear" w:pos="765"/>
                <w:tab w:val="decimal" w:pos="825"/>
              </w:tabs>
              <w:spacing w:line="280" w:lineRule="atLeast"/>
              <w:ind w:right="86"/>
              <w:jc w:val="thaiDistribute"/>
              <w:rPr>
                <w:rFonts w:cs="Times New Roman"/>
                <w:szCs w:val="22"/>
              </w:rPr>
            </w:pPr>
            <w:r w:rsidRPr="00846D9B">
              <w:rPr>
                <w:rFonts w:cs="Times New Roman"/>
                <w:szCs w:val="22"/>
              </w:rPr>
              <w:t>-</w:t>
            </w:r>
          </w:p>
        </w:tc>
        <w:tc>
          <w:tcPr>
            <w:tcW w:w="181" w:type="dxa"/>
          </w:tcPr>
          <w:p w14:paraId="6BE3D773" w14:textId="77777777"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Pr>
          <w:p w14:paraId="099B768B" w14:textId="77777777" w:rsidR="00000AAD" w:rsidRPr="00846D9B" w:rsidRDefault="00000AAD" w:rsidP="00D4395E">
            <w:pPr>
              <w:pStyle w:val="acctfourfigures"/>
              <w:tabs>
                <w:tab w:val="clear" w:pos="765"/>
                <w:tab w:val="decimal" w:pos="1147"/>
              </w:tabs>
              <w:spacing w:line="280" w:lineRule="atLeast"/>
              <w:ind w:right="90"/>
              <w:jc w:val="thaiDistribute"/>
              <w:rPr>
                <w:rFonts w:cs="Times New Roman"/>
                <w:szCs w:val="22"/>
              </w:rPr>
            </w:pPr>
          </w:p>
          <w:p w14:paraId="1ECD3E55" w14:textId="2C1F6C91"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r w:rsidRPr="00846D9B">
              <w:rPr>
                <w:rFonts w:cs="Times New Roman"/>
                <w:szCs w:val="22"/>
              </w:rPr>
              <w:t>4,251</w:t>
            </w:r>
          </w:p>
        </w:tc>
        <w:tc>
          <w:tcPr>
            <w:tcW w:w="243" w:type="dxa"/>
          </w:tcPr>
          <w:p w14:paraId="42DCF78E" w14:textId="77777777"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tcPr>
          <w:p w14:paraId="02BFD8C3" w14:textId="77777777" w:rsidR="00000AAD" w:rsidRPr="003D0E8E" w:rsidRDefault="00000AAD" w:rsidP="00D4395E">
            <w:pPr>
              <w:pStyle w:val="acctfourfigures"/>
              <w:tabs>
                <w:tab w:val="clear" w:pos="765"/>
                <w:tab w:val="decimal" w:pos="743"/>
              </w:tabs>
              <w:spacing w:line="280" w:lineRule="atLeast"/>
              <w:ind w:right="90"/>
              <w:jc w:val="thaiDistribute"/>
              <w:rPr>
                <w:rFonts w:cs="Times New Roman"/>
                <w:szCs w:val="22"/>
              </w:rPr>
            </w:pPr>
          </w:p>
          <w:p w14:paraId="3211D0AA" w14:textId="14EB534F" w:rsidR="00000AAD" w:rsidRPr="00A045B4" w:rsidRDefault="00000AAD" w:rsidP="00D4395E">
            <w:pPr>
              <w:pStyle w:val="acctfourfigures"/>
              <w:tabs>
                <w:tab w:val="clear" w:pos="765"/>
                <w:tab w:val="decimal" w:pos="664"/>
              </w:tabs>
              <w:spacing w:line="280" w:lineRule="atLeast"/>
              <w:ind w:right="90"/>
              <w:jc w:val="thaiDistribute"/>
              <w:rPr>
                <w:rFonts w:cs="Times New Roman"/>
                <w:szCs w:val="22"/>
              </w:rPr>
            </w:pPr>
            <w:r w:rsidRPr="003D0E8E">
              <w:rPr>
                <w:rFonts w:cs="Times New Roman"/>
                <w:szCs w:val="22"/>
              </w:rPr>
              <w:t>-</w:t>
            </w:r>
          </w:p>
        </w:tc>
        <w:tc>
          <w:tcPr>
            <w:tcW w:w="261" w:type="dxa"/>
            <w:vAlign w:val="bottom"/>
          </w:tcPr>
          <w:p w14:paraId="707EC792" w14:textId="77777777"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4ABB269F" w14:textId="30B54F4C"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r w:rsidRPr="00846D9B">
              <w:rPr>
                <w:rFonts w:cs="Times New Roman"/>
                <w:szCs w:val="22"/>
              </w:rPr>
              <w:t>4,251</w:t>
            </w:r>
          </w:p>
        </w:tc>
        <w:tc>
          <w:tcPr>
            <w:tcW w:w="258" w:type="dxa"/>
            <w:vAlign w:val="bottom"/>
          </w:tcPr>
          <w:p w14:paraId="08C581E6" w14:textId="77777777"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tcPr>
          <w:p w14:paraId="124FCF80" w14:textId="77777777" w:rsidR="00000AAD" w:rsidRPr="00846D9B" w:rsidRDefault="00000AAD" w:rsidP="00D4395E">
            <w:pPr>
              <w:pStyle w:val="acctfourfigures"/>
              <w:tabs>
                <w:tab w:val="clear" w:pos="765"/>
                <w:tab w:val="decimal" w:pos="789"/>
              </w:tabs>
              <w:spacing w:line="280" w:lineRule="atLeast"/>
              <w:ind w:right="90"/>
              <w:jc w:val="thaiDistribute"/>
              <w:rPr>
                <w:rFonts w:cs="Times New Roman"/>
                <w:szCs w:val="22"/>
              </w:rPr>
            </w:pPr>
          </w:p>
          <w:p w14:paraId="1C1509C2" w14:textId="1AD82A7C"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r w:rsidRPr="00846D9B">
              <w:rPr>
                <w:rFonts w:cs="Times New Roman"/>
                <w:szCs w:val="22"/>
              </w:rPr>
              <w:t>3,558</w:t>
            </w:r>
          </w:p>
        </w:tc>
        <w:tc>
          <w:tcPr>
            <w:tcW w:w="184" w:type="dxa"/>
            <w:vAlign w:val="bottom"/>
          </w:tcPr>
          <w:p w14:paraId="6E24099A" w14:textId="77777777"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tcPr>
          <w:p w14:paraId="1A704DC9" w14:textId="77777777" w:rsidR="00000AAD" w:rsidRPr="00846D9B" w:rsidRDefault="00000AAD" w:rsidP="00D4395E">
            <w:pPr>
              <w:pStyle w:val="acctfourfigures"/>
              <w:tabs>
                <w:tab w:val="clear" w:pos="765"/>
                <w:tab w:val="decimal" w:pos="789"/>
              </w:tabs>
              <w:spacing w:line="280" w:lineRule="atLeast"/>
              <w:ind w:right="86"/>
              <w:jc w:val="thaiDistribute"/>
              <w:rPr>
                <w:rFonts w:cs="Times New Roman"/>
                <w:szCs w:val="22"/>
              </w:rPr>
            </w:pPr>
          </w:p>
          <w:p w14:paraId="779146A3" w14:textId="437442DF" w:rsidR="00000AAD" w:rsidRPr="00A045B4" w:rsidRDefault="00000AAD" w:rsidP="00D4395E">
            <w:pPr>
              <w:pStyle w:val="acctfourfigures"/>
              <w:tabs>
                <w:tab w:val="clear" w:pos="765"/>
                <w:tab w:val="decimal" w:pos="598"/>
              </w:tabs>
              <w:spacing w:line="280" w:lineRule="atLeast"/>
              <w:ind w:right="90"/>
              <w:jc w:val="thaiDistribute"/>
              <w:rPr>
                <w:rFonts w:cs="Times New Roman"/>
                <w:szCs w:val="22"/>
              </w:rPr>
            </w:pPr>
            <w:r>
              <w:rPr>
                <w:rFonts w:cs="Times New Roman"/>
                <w:szCs w:val="22"/>
              </w:rPr>
              <w:t xml:space="preserve"> </w:t>
            </w:r>
            <w:r w:rsidRPr="00846D9B">
              <w:rPr>
                <w:rFonts w:cs="Times New Roman"/>
                <w:szCs w:val="22"/>
              </w:rPr>
              <w:t>-</w:t>
            </w:r>
          </w:p>
        </w:tc>
        <w:tc>
          <w:tcPr>
            <w:tcW w:w="258" w:type="dxa"/>
            <w:vAlign w:val="bottom"/>
          </w:tcPr>
          <w:p w14:paraId="1B4FD86C" w14:textId="77777777" w:rsidR="00000AAD" w:rsidRPr="00A045B4" w:rsidRDefault="00000AAD" w:rsidP="00D4395E">
            <w:pPr>
              <w:pStyle w:val="acctfourfigures"/>
              <w:tabs>
                <w:tab w:val="clear" w:pos="765"/>
                <w:tab w:val="decimal" w:pos="520"/>
              </w:tabs>
              <w:spacing w:line="280" w:lineRule="atLeast"/>
              <w:ind w:right="90"/>
              <w:jc w:val="thaiDistribute"/>
              <w:rPr>
                <w:rFonts w:cs="Times New Roman"/>
                <w:szCs w:val="22"/>
              </w:rPr>
            </w:pPr>
          </w:p>
        </w:tc>
        <w:tc>
          <w:tcPr>
            <w:tcW w:w="1055" w:type="dxa"/>
          </w:tcPr>
          <w:p w14:paraId="4D5FFA99" w14:textId="00028ACC" w:rsidR="00000AAD" w:rsidRPr="00846D9B" w:rsidRDefault="00000AAD" w:rsidP="00D4395E">
            <w:pPr>
              <w:pStyle w:val="acctfourfigures"/>
              <w:tabs>
                <w:tab w:val="clear" w:pos="765"/>
                <w:tab w:val="decimal" w:pos="789"/>
              </w:tabs>
              <w:spacing w:line="280" w:lineRule="atLeast"/>
              <w:ind w:right="86"/>
              <w:jc w:val="thaiDistribute"/>
              <w:rPr>
                <w:rFonts w:cs="Times New Roman"/>
                <w:szCs w:val="22"/>
              </w:rPr>
            </w:pPr>
          </w:p>
          <w:p w14:paraId="612E6ECA" w14:textId="761DA110" w:rsidR="00000AAD" w:rsidRPr="00A045B4" w:rsidRDefault="00000AAD" w:rsidP="00D4395E">
            <w:pPr>
              <w:pStyle w:val="acctfourfigures"/>
              <w:tabs>
                <w:tab w:val="clear" w:pos="765"/>
                <w:tab w:val="decimal" w:pos="877"/>
              </w:tabs>
              <w:spacing w:line="280" w:lineRule="atLeast"/>
              <w:ind w:right="90"/>
              <w:jc w:val="thaiDistribute"/>
              <w:rPr>
                <w:rFonts w:cs="Times New Roman"/>
                <w:szCs w:val="22"/>
              </w:rPr>
            </w:pPr>
            <w:r w:rsidRPr="00846D9B">
              <w:rPr>
                <w:rFonts w:cs="Times New Roman"/>
                <w:szCs w:val="22"/>
              </w:rPr>
              <w:t>693</w:t>
            </w:r>
          </w:p>
        </w:tc>
        <w:tc>
          <w:tcPr>
            <w:tcW w:w="260" w:type="dxa"/>
          </w:tcPr>
          <w:p w14:paraId="4D5D2721" w14:textId="77777777" w:rsidR="00000AAD" w:rsidRPr="00A045B4"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tcPr>
          <w:p w14:paraId="70F8EF84" w14:textId="4B30B7F0" w:rsidR="00000AAD" w:rsidRPr="00846D9B" w:rsidRDefault="00000AAD" w:rsidP="00D4395E">
            <w:pPr>
              <w:pStyle w:val="acctfourfigures"/>
              <w:tabs>
                <w:tab w:val="clear" w:pos="765"/>
                <w:tab w:val="decimal" w:pos="902"/>
              </w:tabs>
              <w:spacing w:line="280" w:lineRule="atLeast"/>
              <w:ind w:right="-130"/>
              <w:rPr>
                <w:rFonts w:cs="Times New Roman"/>
                <w:szCs w:val="22"/>
              </w:rPr>
            </w:pPr>
          </w:p>
          <w:p w14:paraId="09B2FE79" w14:textId="19098F65" w:rsidR="00000AAD" w:rsidRPr="00A045B4" w:rsidRDefault="00000AAD" w:rsidP="00D4395E">
            <w:pPr>
              <w:pStyle w:val="acctfourfigures"/>
              <w:tabs>
                <w:tab w:val="clear" w:pos="765"/>
                <w:tab w:val="decimal" w:pos="902"/>
              </w:tabs>
              <w:spacing w:line="280" w:lineRule="atLeast"/>
              <w:ind w:right="-130"/>
              <w:rPr>
                <w:rFonts w:cs="Times New Roman"/>
                <w:szCs w:val="22"/>
              </w:rPr>
            </w:pPr>
            <w:r w:rsidRPr="00846D9B">
              <w:rPr>
                <w:rFonts w:cs="Times New Roman"/>
                <w:szCs w:val="22"/>
              </w:rPr>
              <w:t>4,251</w:t>
            </w:r>
          </w:p>
        </w:tc>
      </w:tr>
      <w:tr w:rsidR="00000AAD" w:rsidRPr="008832B1" w14:paraId="4B1ED3EE" w14:textId="77777777" w:rsidTr="00000AAD">
        <w:trPr>
          <w:cantSplit/>
        </w:trPr>
        <w:tc>
          <w:tcPr>
            <w:tcW w:w="3057" w:type="dxa"/>
          </w:tcPr>
          <w:p w14:paraId="02CEFCAB" w14:textId="77777777" w:rsidR="00000AAD" w:rsidRPr="008832B1" w:rsidRDefault="00000AAD" w:rsidP="00D4395E">
            <w:pPr>
              <w:spacing w:line="280" w:lineRule="atLeast"/>
              <w:ind w:left="180" w:hanging="170"/>
              <w:rPr>
                <w:rFonts w:ascii="Times New Roman" w:hAnsi="Times New Roman" w:cs="Times New Roman"/>
                <w:b/>
                <w:bCs/>
                <w:sz w:val="22"/>
                <w:szCs w:val="22"/>
              </w:rPr>
            </w:pPr>
            <w:r w:rsidRPr="008832B1">
              <w:rPr>
                <w:rFonts w:ascii="Times New Roman" w:hAnsi="Times New Roman" w:cs="Times New Roman"/>
                <w:b/>
                <w:bCs/>
                <w:sz w:val="22"/>
                <w:szCs w:val="22"/>
              </w:rPr>
              <w:t>Total financial assets</w:t>
            </w:r>
          </w:p>
        </w:tc>
        <w:tc>
          <w:tcPr>
            <w:tcW w:w="1263" w:type="dxa"/>
            <w:tcBorders>
              <w:top w:val="single" w:sz="4" w:space="0" w:color="auto"/>
              <w:left w:val="nil"/>
              <w:bottom w:val="double" w:sz="4" w:space="0" w:color="auto"/>
              <w:right w:val="nil"/>
            </w:tcBorders>
            <w:vAlign w:val="bottom"/>
          </w:tcPr>
          <w:p w14:paraId="2F7EF2F1" w14:textId="5BFDDB08" w:rsidR="00000AAD" w:rsidRPr="008832B1" w:rsidRDefault="00000AAD" w:rsidP="00D4395E">
            <w:pPr>
              <w:pStyle w:val="acctfourfigures"/>
              <w:tabs>
                <w:tab w:val="clear" w:pos="765"/>
                <w:tab w:val="decimal" w:pos="1147"/>
              </w:tabs>
              <w:spacing w:line="280" w:lineRule="atLeast"/>
              <w:ind w:right="86"/>
              <w:jc w:val="center"/>
              <w:rPr>
                <w:rFonts w:cs="Times New Roman"/>
                <w:b/>
                <w:bCs/>
                <w:szCs w:val="22"/>
              </w:rPr>
            </w:pPr>
            <w:r w:rsidRPr="00846D9B">
              <w:rPr>
                <w:rFonts w:cs="Times New Roman"/>
                <w:b/>
                <w:bCs/>
                <w:szCs w:val="22"/>
              </w:rPr>
              <w:t>275</w:t>
            </w:r>
          </w:p>
        </w:tc>
        <w:tc>
          <w:tcPr>
            <w:tcW w:w="181" w:type="dxa"/>
          </w:tcPr>
          <w:p w14:paraId="343ACC1C" w14:textId="77777777" w:rsidR="00000AAD" w:rsidRPr="008832B1"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196" w:type="dxa"/>
            <w:tcBorders>
              <w:top w:val="single" w:sz="4" w:space="0" w:color="auto"/>
              <w:bottom w:val="double" w:sz="4" w:space="0" w:color="auto"/>
            </w:tcBorders>
          </w:tcPr>
          <w:p w14:paraId="4EB52FBA" w14:textId="13C029E0" w:rsidR="00000AAD" w:rsidRPr="008832B1" w:rsidRDefault="00000AAD" w:rsidP="00D4395E">
            <w:pPr>
              <w:pStyle w:val="acctfourfigures"/>
              <w:tabs>
                <w:tab w:val="clear" w:pos="765"/>
                <w:tab w:val="decimal" w:pos="1147"/>
              </w:tabs>
              <w:spacing w:line="280" w:lineRule="atLeast"/>
              <w:ind w:right="90"/>
              <w:jc w:val="center"/>
              <w:rPr>
                <w:rFonts w:cs="Times New Roman"/>
                <w:b/>
                <w:bCs/>
                <w:szCs w:val="22"/>
              </w:rPr>
            </w:pPr>
            <w:r w:rsidRPr="00846D9B">
              <w:rPr>
                <w:rFonts w:cs="Times New Roman"/>
                <w:b/>
                <w:bCs/>
                <w:szCs w:val="22"/>
              </w:rPr>
              <w:t>4,251</w:t>
            </w:r>
          </w:p>
        </w:tc>
        <w:tc>
          <w:tcPr>
            <w:tcW w:w="243" w:type="dxa"/>
          </w:tcPr>
          <w:p w14:paraId="17F4DF72" w14:textId="77777777" w:rsidR="00000AAD" w:rsidRPr="008832B1"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282CC8F8" w14:textId="5019C34A" w:rsidR="00000AAD" w:rsidRPr="008832B1" w:rsidRDefault="00000AAD" w:rsidP="00D4395E">
            <w:pPr>
              <w:pStyle w:val="acctfourfigures"/>
              <w:tabs>
                <w:tab w:val="clear" w:pos="765"/>
                <w:tab w:val="decimal" w:pos="664"/>
              </w:tabs>
              <w:spacing w:line="280" w:lineRule="atLeast"/>
              <w:ind w:right="86"/>
              <w:rPr>
                <w:rFonts w:cs="Times New Roman"/>
                <w:b/>
                <w:bCs/>
                <w:szCs w:val="22"/>
              </w:rPr>
            </w:pPr>
            <w:r w:rsidRPr="00461A84">
              <w:rPr>
                <w:rFonts w:cs="Times New Roman"/>
                <w:b/>
                <w:bCs/>
                <w:szCs w:val="22"/>
              </w:rPr>
              <w:t>-</w:t>
            </w:r>
          </w:p>
        </w:tc>
        <w:tc>
          <w:tcPr>
            <w:tcW w:w="261" w:type="dxa"/>
            <w:vAlign w:val="bottom"/>
          </w:tcPr>
          <w:p w14:paraId="5926A08B" w14:textId="77777777" w:rsidR="00000AAD" w:rsidRPr="008832B1" w:rsidRDefault="00000AAD" w:rsidP="00D4395E">
            <w:pPr>
              <w:pStyle w:val="acctfourfigures"/>
              <w:tabs>
                <w:tab w:val="clear" w:pos="765"/>
                <w:tab w:val="decimal" w:pos="1147"/>
              </w:tabs>
              <w:spacing w:line="280" w:lineRule="atLeast"/>
              <w:ind w:right="90"/>
              <w:jc w:val="center"/>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39E9D527" w14:textId="67A5EAA0" w:rsidR="00000AAD" w:rsidRPr="008832B1" w:rsidRDefault="00000AAD" w:rsidP="00D4395E">
            <w:pPr>
              <w:pStyle w:val="acctfourfigures"/>
              <w:tabs>
                <w:tab w:val="clear" w:pos="765"/>
                <w:tab w:val="decimal" w:pos="1103"/>
              </w:tabs>
              <w:spacing w:line="280" w:lineRule="atLeast"/>
              <w:ind w:right="90"/>
              <w:jc w:val="center"/>
              <w:rPr>
                <w:rFonts w:cs="Times New Roman"/>
                <w:b/>
                <w:bCs/>
                <w:szCs w:val="22"/>
              </w:rPr>
            </w:pPr>
            <w:r w:rsidRPr="00846D9B">
              <w:rPr>
                <w:rFonts w:cs="Times New Roman"/>
                <w:b/>
                <w:bCs/>
                <w:szCs w:val="22"/>
              </w:rPr>
              <w:t>4,526</w:t>
            </w:r>
          </w:p>
        </w:tc>
        <w:tc>
          <w:tcPr>
            <w:tcW w:w="258" w:type="dxa"/>
            <w:vAlign w:val="bottom"/>
          </w:tcPr>
          <w:p w14:paraId="5AA31F25" w14:textId="77777777" w:rsidR="00000AAD" w:rsidRPr="008832B1" w:rsidRDefault="00000AAD" w:rsidP="00D4395E">
            <w:pPr>
              <w:pStyle w:val="acctfourfigures"/>
              <w:spacing w:line="280" w:lineRule="atLeast"/>
              <w:jc w:val="center"/>
              <w:rPr>
                <w:rFonts w:cs="Times New Roman"/>
                <w:b/>
                <w:bCs/>
                <w:szCs w:val="22"/>
              </w:rPr>
            </w:pPr>
          </w:p>
        </w:tc>
        <w:tc>
          <w:tcPr>
            <w:tcW w:w="920" w:type="dxa"/>
            <w:vAlign w:val="bottom"/>
          </w:tcPr>
          <w:p w14:paraId="3EEEB073" w14:textId="77777777" w:rsidR="00000AAD" w:rsidRPr="0004600A"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4" w:type="dxa"/>
            <w:vAlign w:val="bottom"/>
          </w:tcPr>
          <w:p w14:paraId="65F3F5BB" w14:textId="77777777" w:rsidR="00000AAD" w:rsidRPr="0004600A" w:rsidRDefault="00000AAD" w:rsidP="00D4395E">
            <w:pPr>
              <w:pStyle w:val="acctfourfigures"/>
              <w:spacing w:line="280" w:lineRule="atLeast"/>
              <w:jc w:val="center"/>
              <w:rPr>
                <w:rFonts w:cs="Times New Roman"/>
                <w:b/>
                <w:bCs/>
                <w:szCs w:val="22"/>
              </w:rPr>
            </w:pPr>
          </w:p>
        </w:tc>
        <w:tc>
          <w:tcPr>
            <w:tcW w:w="1162" w:type="dxa"/>
            <w:vAlign w:val="bottom"/>
          </w:tcPr>
          <w:p w14:paraId="5B26EB7C" w14:textId="77777777" w:rsidR="00000AAD" w:rsidRPr="0004600A"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7F24EB1B" w14:textId="77777777" w:rsidR="00000AAD" w:rsidRPr="008832B1" w:rsidRDefault="00000AAD" w:rsidP="00D4395E">
            <w:pPr>
              <w:pStyle w:val="acctfourfigures"/>
              <w:spacing w:line="280" w:lineRule="atLeast"/>
              <w:jc w:val="center"/>
              <w:rPr>
                <w:rFonts w:cs="Times New Roman"/>
                <w:b/>
                <w:bCs/>
                <w:szCs w:val="22"/>
              </w:rPr>
            </w:pPr>
          </w:p>
        </w:tc>
        <w:tc>
          <w:tcPr>
            <w:tcW w:w="1055" w:type="dxa"/>
            <w:vAlign w:val="bottom"/>
          </w:tcPr>
          <w:p w14:paraId="465C5CB3" w14:textId="77777777" w:rsidR="00000AAD" w:rsidRPr="008832B1" w:rsidRDefault="00000AAD" w:rsidP="00D4395E">
            <w:pPr>
              <w:pStyle w:val="acctfourfigures"/>
              <w:spacing w:line="280" w:lineRule="atLeast"/>
              <w:jc w:val="center"/>
              <w:rPr>
                <w:rFonts w:cs="Times New Roman"/>
                <w:b/>
                <w:bCs/>
                <w:szCs w:val="22"/>
              </w:rPr>
            </w:pPr>
          </w:p>
        </w:tc>
        <w:tc>
          <w:tcPr>
            <w:tcW w:w="260" w:type="dxa"/>
            <w:vAlign w:val="bottom"/>
          </w:tcPr>
          <w:p w14:paraId="605D1C76" w14:textId="77777777" w:rsidR="00000AAD" w:rsidRPr="008832B1" w:rsidRDefault="00000AAD" w:rsidP="00D4395E">
            <w:pPr>
              <w:pStyle w:val="acctfourfigures"/>
              <w:spacing w:line="280" w:lineRule="atLeast"/>
              <w:jc w:val="center"/>
              <w:rPr>
                <w:rFonts w:cs="Times New Roman"/>
                <w:b/>
                <w:bCs/>
                <w:szCs w:val="22"/>
              </w:rPr>
            </w:pPr>
          </w:p>
        </w:tc>
        <w:tc>
          <w:tcPr>
            <w:tcW w:w="1131" w:type="dxa"/>
            <w:vAlign w:val="bottom"/>
          </w:tcPr>
          <w:p w14:paraId="6F19C81C" w14:textId="77777777" w:rsidR="00000AAD" w:rsidRPr="008832B1" w:rsidRDefault="00000AAD" w:rsidP="00D4395E">
            <w:pPr>
              <w:pStyle w:val="acctfourfigures"/>
              <w:tabs>
                <w:tab w:val="clear" w:pos="765"/>
                <w:tab w:val="decimal" w:pos="902"/>
              </w:tabs>
              <w:spacing w:line="280" w:lineRule="atLeast"/>
              <w:ind w:right="-130"/>
              <w:rPr>
                <w:rFonts w:cs="Times New Roman"/>
                <w:b/>
                <w:bCs/>
                <w:szCs w:val="22"/>
                <w:lang w:bidi="th-TH"/>
              </w:rPr>
            </w:pPr>
          </w:p>
        </w:tc>
      </w:tr>
      <w:tr w:rsidR="00000AAD" w:rsidRPr="008832B1" w14:paraId="4AD747FC" w14:textId="77777777" w:rsidTr="00000AAD">
        <w:trPr>
          <w:cantSplit/>
        </w:trPr>
        <w:tc>
          <w:tcPr>
            <w:tcW w:w="3057" w:type="dxa"/>
          </w:tcPr>
          <w:p w14:paraId="78B531BE" w14:textId="77777777" w:rsidR="00000AAD" w:rsidRPr="008832B1" w:rsidRDefault="00000AAD" w:rsidP="00D4395E">
            <w:pPr>
              <w:spacing w:line="280" w:lineRule="atLeast"/>
              <w:ind w:left="180" w:hanging="170"/>
              <w:jc w:val="thaiDistribute"/>
              <w:rPr>
                <w:rFonts w:ascii="Times New Roman" w:hAnsi="Times New Roman" w:cs="Times New Roman"/>
                <w:sz w:val="22"/>
                <w:szCs w:val="22"/>
              </w:rPr>
            </w:pPr>
          </w:p>
        </w:tc>
        <w:tc>
          <w:tcPr>
            <w:tcW w:w="1263" w:type="dxa"/>
            <w:tcBorders>
              <w:top w:val="double" w:sz="4" w:space="0" w:color="auto"/>
            </w:tcBorders>
            <w:vAlign w:val="bottom"/>
          </w:tcPr>
          <w:p w14:paraId="3825F7EE"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81" w:type="dxa"/>
            <w:vAlign w:val="bottom"/>
          </w:tcPr>
          <w:p w14:paraId="23A52D8B"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96" w:type="dxa"/>
            <w:tcBorders>
              <w:top w:val="double" w:sz="4" w:space="0" w:color="auto"/>
            </w:tcBorders>
            <w:vAlign w:val="bottom"/>
          </w:tcPr>
          <w:p w14:paraId="12D0FD4C"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43" w:type="dxa"/>
            <w:vAlign w:val="bottom"/>
          </w:tcPr>
          <w:p w14:paraId="7692113E"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275" w:type="dxa"/>
            <w:tcBorders>
              <w:top w:val="double" w:sz="4" w:space="0" w:color="auto"/>
            </w:tcBorders>
            <w:vAlign w:val="bottom"/>
          </w:tcPr>
          <w:p w14:paraId="5CAC600C"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5BED952F"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tcBorders>
              <w:top w:val="double" w:sz="4" w:space="0" w:color="auto"/>
            </w:tcBorders>
            <w:vAlign w:val="bottom"/>
          </w:tcPr>
          <w:p w14:paraId="44810A56"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25764C0D" w14:textId="77777777" w:rsidR="00000AAD" w:rsidRPr="008832B1" w:rsidRDefault="00000AAD" w:rsidP="00D4395E">
            <w:pPr>
              <w:pStyle w:val="acctfourfigures"/>
              <w:spacing w:line="280" w:lineRule="atLeast"/>
              <w:jc w:val="center"/>
              <w:rPr>
                <w:rFonts w:cs="Times New Roman"/>
                <w:szCs w:val="22"/>
              </w:rPr>
            </w:pPr>
          </w:p>
        </w:tc>
        <w:tc>
          <w:tcPr>
            <w:tcW w:w="920" w:type="dxa"/>
            <w:vAlign w:val="bottom"/>
          </w:tcPr>
          <w:p w14:paraId="46505B26" w14:textId="77777777" w:rsidR="00000AAD" w:rsidRPr="008832B1" w:rsidRDefault="00000AAD" w:rsidP="00D4395E">
            <w:pPr>
              <w:pStyle w:val="acctfourfigures"/>
              <w:spacing w:line="280" w:lineRule="atLeast"/>
              <w:jc w:val="center"/>
              <w:rPr>
                <w:rFonts w:cs="Times New Roman"/>
                <w:szCs w:val="22"/>
              </w:rPr>
            </w:pPr>
          </w:p>
        </w:tc>
        <w:tc>
          <w:tcPr>
            <w:tcW w:w="184" w:type="dxa"/>
            <w:vAlign w:val="bottom"/>
          </w:tcPr>
          <w:p w14:paraId="13C5A523" w14:textId="77777777" w:rsidR="00000AAD" w:rsidRPr="008832B1" w:rsidRDefault="00000AAD" w:rsidP="00D4395E">
            <w:pPr>
              <w:pStyle w:val="acctfourfigures"/>
              <w:spacing w:line="280" w:lineRule="atLeast"/>
              <w:jc w:val="center"/>
              <w:rPr>
                <w:rFonts w:cs="Times New Roman"/>
                <w:szCs w:val="22"/>
              </w:rPr>
            </w:pPr>
          </w:p>
        </w:tc>
        <w:tc>
          <w:tcPr>
            <w:tcW w:w="1162" w:type="dxa"/>
            <w:vAlign w:val="bottom"/>
          </w:tcPr>
          <w:p w14:paraId="205CEB83" w14:textId="77777777" w:rsidR="00000AAD" w:rsidRPr="008832B1" w:rsidRDefault="00000AAD" w:rsidP="00D4395E">
            <w:pPr>
              <w:pStyle w:val="acctfourfigures"/>
              <w:spacing w:line="280" w:lineRule="atLeast"/>
              <w:jc w:val="center"/>
              <w:rPr>
                <w:rFonts w:cs="Times New Roman"/>
                <w:szCs w:val="22"/>
              </w:rPr>
            </w:pPr>
          </w:p>
        </w:tc>
        <w:tc>
          <w:tcPr>
            <w:tcW w:w="258" w:type="dxa"/>
            <w:vAlign w:val="bottom"/>
          </w:tcPr>
          <w:p w14:paraId="27C3B21F" w14:textId="77777777" w:rsidR="00000AAD" w:rsidRPr="008832B1" w:rsidRDefault="00000AAD" w:rsidP="00D4395E">
            <w:pPr>
              <w:pStyle w:val="acctfourfigures"/>
              <w:spacing w:line="280" w:lineRule="atLeast"/>
              <w:jc w:val="center"/>
              <w:rPr>
                <w:rFonts w:cs="Times New Roman"/>
                <w:szCs w:val="22"/>
              </w:rPr>
            </w:pPr>
          </w:p>
        </w:tc>
        <w:tc>
          <w:tcPr>
            <w:tcW w:w="1055" w:type="dxa"/>
            <w:vAlign w:val="bottom"/>
          </w:tcPr>
          <w:p w14:paraId="19950536" w14:textId="77777777" w:rsidR="00000AAD" w:rsidRPr="008832B1" w:rsidRDefault="00000AAD" w:rsidP="00D4395E">
            <w:pPr>
              <w:pStyle w:val="acctfourfigures"/>
              <w:spacing w:line="280" w:lineRule="atLeast"/>
              <w:jc w:val="center"/>
              <w:rPr>
                <w:rFonts w:cs="Times New Roman"/>
                <w:szCs w:val="22"/>
              </w:rPr>
            </w:pPr>
          </w:p>
        </w:tc>
        <w:tc>
          <w:tcPr>
            <w:tcW w:w="260" w:type="dxa"/>
            <w:vAlign w:val="bottom"/>
          </w:tcPr>
          <w:p w14:paraId="04F5BA11" w14:textId="77777777" w:rsidR="00000AAD" w:rsidRPr="008832B1" w:rsidRDefault="00000AAD" w:rsidP="00D4395E">
            <w:pPr>
              <w:pStyle w:val="acctfourfigures"/>
              <w:spacing w:line="280" w:lineRule="atLeast"/>
              <w:rPr>
                <w:rFonts w:cs="Times New Roman"/>
                <w:szCs w:val="22"/>
              </w:rPr>
            </w:pPr>
          </w:p>
        </w:tc>
        <w:tc>
          <w:tcPr>
            <w:tcW w:w="1131" w:type="dxa"/>
            <w:vAlign w:val="bottom"/>
          </w:tcPr>
          <w:p w14:paraId="61EFE2A9" w14:textId="77777777" w:rsidR="00000AAD" w:rsidRPr="008832B1" w:rsidRDefault="00000AAD" w:rsidP="00D4395E">
            <w:pPr>
              <w:pStyle w:val="acctfourfigures"/>
              <w:tabs>
                <w:tab w:val="clear" w:pos="765"/>
                <w:tab w:val="decimal" w:pos="902"/>
              </w:tabs>
              <w:spacing w:line="280" w:lineRule="atLeast"/>
              <w:ind w:right="-130"/>
              <w:rPr>
                <w:rFonts w:cs="Times New Roman"/>
                <w:szCs w:val="22"/>
              </w:rPr>
            </w:pPr>
          </w:p>
        </w:tc>
      </w:tr>
      <w:tr w:rsidR="00000AAD" w:rsidRPr="008832B1" w14:paraId="67616ECC" w14:textId="77777777" w:rsidTr="00000AAD">
        <w:trPr>
          <w:cantSplit/>
        </w:trPr>
        <w:tc>
          <w:tcPr>
            <w:tcW w:w="3057" w:type="dxa"/>
          </w:tcPr>
          <w:p w14:paraId="3FF1592D" w14:textId="77777777" w:rsidR="00000AAD" w:rsidRPr="008832B1" w:rsidRDefault="00000AAD" w:rsidP="00D4395E">
            <w:pPr>
              <w:spacing w:line="280" w:lineRule="atLeast"/>
              <w:ind w:left="180" w:hanging="170"/>
              <w:jc w:val="thaiDistribute"/>
              <w:rPr>
                <w:rFonts w:ascii="Times New Roman" w:hAnsi="Times New Roman" w:cs="Times New Roman"/>
                <w:b/>
                <w:bCs/>
                <w:i/>
                <w:iCs/>
                <w:sz w:val="22"/>
                <w:szCs w:val="22"/>
              </w:rPr>
            </w:pPr>
            <w:r w:rsidRPr="008832B1">
              <w:rPr>
                <w:rFonts w:ascii="Times New Roman" w:hAnsi="Times New Roman" w:cs="Times New Roman"/>
                <w:b/>
                <w:bCs/>
                <w:i/>
                <w:iCs/>
                <w:sz w:val="22"/>
                <w:szCs w:val="22"/>
              </w:rPr>
              <w:t>Financial liabilities</w:t>
            </w:r>
          </w:p>
        </w:tc>
        <w:tc>
          <w:tcPr>
            <w:tcW w:w="1263" w:type="dxa"/>
            <w:vAlign w:val="bottom"/>
          </w:tcPr>
          <w:p w14:paraId="2377A1CD" w14:textId="77777777" w:rsidR="00000AAD" w:rsidRPr="008832B1" w:rsidRDefault="00000AAD" w:rsidP="00D4395E">
            <w:pPr>
              <w:pStyle w:val="acctfourfigures"/>
              <w:spacing w:line="280" w:lineRule="atLeast"/>
              <w:jc w:val="center"/>
              <w:rPr>
                <w:rFonts w:cs="Times New Roman"/>
                <w:szCs w:val="22"/>
              </w:rPr>
            </w:pPr>
          </w:p>
        </w:tc>
        <w:tc>
          <w:tcPr>
            <w:tcW w:w="181" w:type="dxa"/>
            <w:vAlign w:val="bottom"/>
          </w:tcPr>
          <w:p w14:paraId="3F87045F" w14:textId="77777777" w:rsidR="00000AAD" w:rsidRPr="008832B1" w:rsidRDefault="00000AAD" w:rsidP="00D4395E">
            <w:pPr>
              <w:pStyle w:val="acctfourfigures"/>
              <w:spacing w:line="280" w:lineRule="atLeast"/>
              <w:jc w:val="center"/>
              <w:rPr>
                <w:rFonts w:cs="Times New Roman"/>
                <w:szCs w:val="22"/>
              </w:rPr>
            </w:pPr>
          </w:p>
        </w:tc>
        <w:tc>
          <w:tcPr>
            <w:tcW w:w="1196" w:type="dxa"/>
            <w:vAlign w:val="bottom"/>
          </w:tcPr>
          <w:p w14:paraId="39BF949E" w14:textId="77777777" w:rsidR="00000AAD" w:rsidRPr="008832B1" w:rsidRDefault="00000AAD" w:rsidP="00D4395E">
            <w:pPr>
              <w:pStyle w:val="acctfourfigures"/>
              <w:spacing w:line="280" w:lineRule="atLeast"/>
              <w:jc w:val="center"/>
              <w:rPr>
                <w:rFonts w:cs="Times New Roman"/>
                <w:szCs w:val="22"/>
              </w:rPr>
            </w:pPr>
          </w:p>
        </w:tc>
        <w:tc>
          <w:tcPr>
            <w:tcW w:w="243" w:type="dxa"/>
            <w:vAlign w:val="bottom"/>
          </w:tcPr>
          <w:p w14:paraId="05B53EA7" w14:textId="77777777" w:rsidR="00000AAD" w:rsidRPr="008832B1" w:rsidRDefault="00000AAD" w:rsidP="00D4395E">
            <w:pPr>
              <w:pStyle w:val="acctfourfigures"/>
              <w:spacing w:line="280" w:lineRule="atLeast"/>
              <w:jc w:val="center"/>
              <w:rPr>
                <w:rFonts w:cs="Times New Roman"/>
                <w:szCs w:val="22"/>
              </w:rPr>
            </w:pPr>
          </w:p>
        </w:tc>
        <w:tc>
          <w:tcPr>
            <w:tcW w:w="1275" w:type="dxa"/>
            <w:vAlign w:val="bottom"/>
          </w:tcPr>
          <w:p w14:paraId="15314A90"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1" w:type="dxa"/>
            <w:vAlign w:val="bottom"/>
          </w:tcPr>
          <w:p w14:paraId="1F062B24"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4AB1B9BA"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1F2EF082"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66CD8031" w14:textId="77777777" w:rsidR="00000AAD" w:rsidRPr="008832B1" w:rsidRDefault="00000AAD" w:rsidP="00D4395E">
            <w:pPr>
              <w:pStyle w:val="acctfourfigures"/>
              <w:tabs>
                <w:tab w:val="clear" w:pos="765"/>
                <w:tab w:val="decimal" w:pos="430"/>
              </w:tabs>
              <w:spacing w:line="280" w:lineRule="atLeast"/>
              <w:rPr>
                <w:rFonts w:cs="Times New Roman"/>
                <w:szCs w:val="22"/>
              </w:rPr>
            </w:pPr>
          </w:p>
        </w:tc>
        <w:tc>
          <w:tcPr>
            <w:tcW w:w="184" w:type="dxa"/>
            <w:vAlign w:val="bottom"/>
          </w:tcPr>
          <w:p w14:paraId="74BBD740"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653DB154"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58" w:type="dxa"/>
            <w:vAlign w:val="bottom"/>
          </w:tcPr>
          <w:p w14:paraId="0AC8BFC2"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55" w:type="dxa"/>
            <w:vAlign w:val="bottom"/>
          </w:tcPr>
          <w:p w14:paraId="52711997"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260" w:type="dxa"/>
            <w:vAlign w:val="bottom"/>
          </w:tcPr>
          <w:p w14:paraId="57EFA4D3"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vAlign w:val="bottom"/>
          </w:tcPr>
          <w:p w14:paraId="1F930CDE" w14:textId="77777777" w:rsidR="00000AAD" w:rsidRPr="008832B1" w:rsidRDefault="00000AAD" w:rsidP="00D4395E">
            <w:pPr>
              <w:pStyle w:val="acctfourfigures"/>
              <w:tabs>
                <w:tab w:val="clear" w:pos="765"/>
                <w:tab w:val="decimal" w:pos="902"/>
              </w:tabs>
              <w:spacing w:line="280" w:lineRule="atLeast"/>
              <w:ind w:right="-130"/>
              <w:rPr>
                <w:rFonts w:cs="Times New Roman"/>
                <w:szCs w:val="22"/>
              </w:rPr>
            </w:pPr>
          </w:p>
        </w:tc>
      </w:tr>
      <w:tr w:rsidR="00000AAD" w:rsidRPr="008832B1" w14:paraId="31BC96F3" w14:textId="77777777" w:rsidTr="00000AAD">
        <w:trPr>
          <w:cantSplit/>
        </w:trPr>
        <w:tc>
          <w:tcPr>
            <w:tcW w:w="3057" w:type="dxa"/>
          </w:tcPr>
          <w:p w14:paraId="6AAD5093" w14:textId="7BE38F6B" w:rsidR="00000AAD" w:rsidRPr="008832B1" w:rsidRDefault="00000AAD" w:rsidP="00D4395E">
            <w:pPr>
              <w:spacing w:line="280" w:lineRule="atLeast"/>
              <w:ind w:left="180" w:hanging="170"/>
              <w:jc w:val="thaiDistribute"/>
              <w:rPr>
                <w:rFonts w:ascii="Times New Roman" w:hAnsi="Times New Roman" w:cs="Times New Roman"/>
                <w:b/>
                <w:bCs/>
                <w:i/>
                <w:iCs/>
                <w:sz w:val="22"/>
                <w:szCs w:val="22"/>
              </w:rPr>
            </w:pPr>
            <w:r w:rsidRPr="006A06F9">
              <w:rPr>
                <w:rFonts w:ascii="Times New Roman" w:hAnsi="Times New Roman" w:cs="Times New Roman"/>
                <w:sz w:val="22"/>
                <w:szCs w:val="22"/>
              </w:rPr>
              <w:t xml:space="preserve">Derivatives </w:t>
            </w:r>
            <w:r>
              <w:rPr>
                <w:rFonts w:ascii="Times New Roman" w:hAnsi="Times New Roman" w:cs="Times New Roman"/>
                <w:sz w:val="22"/>
                <w:szCs w:val="22"/>
              </w:rPr>
              <w:t>liabilities</w:t>
            </w:r>
          </w:p>
        </w:tc>
        <w:tc>
          <w:tcPr>
            <w:tcW w:w="1263" w:type="dxa"/>
            <w:vAlign w:val="bottom"/>
          </w:tcPr>
          <w:p w14:paraId="0B489DD1" w14:textId="6401FB3F" w:rsidR="00000AAD" w:rsidRPr="00692860" w:rsidRDefault="00000AAD" w:rsidP="00D4395E">
            <w:pPr>
              <w:pStyle w:val="acctfourfigures"/>
              <w:tabs>
                <w:tab w:val="clear" w:pos="765"/>
                <w:tab w:val="decimal" w:pos="1147"/>
              </w:tabs>
              <w:spacing w:line="280" w:lineRule="atLeast"/>
              <w:ind w:right="9"/>
              <w:jc w:val="center"/>
              <w:rPr>
                <w:rFonts w:cs="Times New Roman"/>
                <w:szCs w:val="22"/>
              </w:rPr>
            </w:pPr>
            <w:r w:rsidRPr="00692860">
              <w:rPr>
                <w:rFonts w:cs="Times New Roman"/>
                <w:szCs w:val="22"/>
              </w:rPr>
              <w:t>(860)</w:t>
            </w:r>
          </w:p>
        </w:tc>
        <w:tc>
          <w:tcPr>
            <w:tcW w:w="181" w:type="dxa"/>
          </w:tcPr>
          <w:p w14:paraId="7BDB22EE" w14:textId="77777777" w:rsidR="00000AAD" w:rsidRPr="008832B1" w:rsidRDefault="00000AAD" w:rsidP="00D4395E">
            <w:pPr>
              <w:pStyle w:val="acctfourfigures"/>
              <w:spacing w:line="280" w:lineRule="atLeast"/>
              <w:jc w:val="center"/>
              <w:rPr>
                <w:rFonts w:cs="Times New Roman"/>
                <w:szCs w:val="22"/>
              </w:rPr>
            </w:pPr>
          </w:p>
        </w:tc>
        <w:tc>
          <w:tcPr>
            <w:tcW w:w="1196" w:type="dxa"/>
            <w:vAlign w:val="bottom"/>
          </w:tcPr>
          <w:p w14:paraId="20D7F3A8" w14:textId="3B1097FF" w:rsidR="00000AAD" w:rsidRPr="008832B1" w:rsidRDefault="00000AAD" w:rsidP="00D4395E">
            <w:pPr>
              <w:pStyle w:val="acctfourfigures"/>
              <w:tabs>
                <w:tab w:val="clear" w:pos="765"/>
                <w:tab w:val="decimal" w:pos="730"/>
              </w:tabs>
              <w:spacing w:line="280" w:lineRule="atLeast"/>
              <w:ind w:right="86"/>
              <w:jc w:val="thaiDistribute"/>
              <w:rPr>
                <w:rFonts w:cs="Times New Roman"/>
                <w:szCs w:val="22"/>
              </w:rPr>
            </w:pPr>
            <w:r>
              <w:rPr>
                <w:rFonts w:cs="Times New Roman"/>
                <w:szCs w:val="22"/>
              </w:rPr>
              <w:t>-</w:t>
            </w:r>
          </w:p>
        </w:tc>
        <w:tc>
          <w:tcPr>
            <w:tcW w:w="243" w:type="dxa"/>
            <w:vAlign w:val="bottom"/>
          </w:tcPr>
          <w:p w14:paraId="17AB3CCA" w14:textId="77777777" w:rsidR="00000AAD" w:rsidRPr="008832B1" w:rsidRDefault="00000AAD" w:rsidP="00D4395E">
            <w:pPr>
              <w:pStyle w:val="acctfourfigures"/>
              <w:spacing w:line="280" w:lineRule="atLeast"/>
              <w:jc w:val="center"/>
              <w:rPr>
                <w:rFonts w:cs="Times New Roman"/>
                <w:szCs w:val="22"/>
              </w:rPr>
            </w:pPr>
          </w:p>
        </w:tc>
        <w:tc>
          <w:tcPr>
            <w:tcW w:w="1275" w:type="dxa"/>
            <w:vAlign w:val="bottom"/>
          </w:tcPr>
          <w:p w14:paraId="1F47D32C" w14:textId="06A3F200" w:rsidR="00000AAD" w:rsidRPr="008832B1" w:rsidRDefault="00000AAD" w:rsidP="00D4395E">
            <w:pPr>
              <w:pStyle w:val="acctfourfigures"/>
              <w:tabs>
                <w:tab w:val="clear" w:pos="765"/>
                <w:tab w:val="decimal" w:pos="664"/>
              </w:tabs>
              <w:spacing w:line="280" w:lineRule="atLeast"/>
              <w:ind w:right="90"/>
              <w:jc w:val="thaiDistribute"/>
              <w:rPr>
                <w:rFonts w:cs="Times New Roman"/>
                <w:szCs w:val="22"/>
              </w:rPr>
            </w:pPr>
            <w:r>
              <w:rPr>
                <w:rFonts w:cs="Times New Roman"/>
                <w:szCs w:val="22"/>
              </w:rPr>
              <w:t>-</w:t>
            </w:r>
          </w:p>
        </w:tc>
        <w:tc>
          <w:tcPr>
            <w:tcW w:w="261" w:type="dxa"/>
            <w:vAlign w:val="bottom"/>
          </w:tcPr>
          <w:p w14:paraId="217D04E5"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467" w:type="dxa"/>
            <w:gridSpan w:val="2"/>
            <w:vAlign w:val="bottom"/>
          </w:tcPr>
          <w:p w14:paraId="54318AB9" w14:textId="5A878DBD"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r>
              <w:rPr>
                <w:rFonts w:cs="Times New Roman"/>
                <w:szCs w:val="22"/>
              </w:rPr>
              <w:t>(860)</w:t>
            </w:r>
          </w:p>
        </w:tc>
        <w:tc>
          <w:tcPr>
            <w:tcW w:w="258" w:type="dxa"/>
            <w:vAlign w:val="bottom"/>
          </w:tcPr>
          <w:p w14:paraId="0BA3CAA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25A139CA" w14:textId="1D557E27" w:rsidR="00000AAD" w:rsidRPr="008832B1" w:rsidRDefault="00000AAD" w:rsidP="00D4395E">
            <w:pPr>
              <w:pStyle w:val="acctfourfigures"/>
              <w:tabs>
                <w:tab w:val="clear" w:pos="765"/>
                <w:tab w:val="decimal" w:pos="440"/>
              </w:tabs>
              <w:spacing w:line="280" w:lineRule="atLeast"/>
              <w:ind w:right="90"/>
              <w:jc w:val="thaiDistribute"/>
              <w:rPr>
                <w:rFonts w:cs="Times New Roman"/>
                <w:szCs w:val="22"/>
              </w:rPr>
            </w:pPr>
            <w:r>
              <w:rPr>
                <w:rFonts w:cs="Times New Roman"/>
                <w:szCs w:val="22"/>
              </w:rPr>
              <w:t>-</w:t>
            </w:r>
          </w:p>
        </w:tc>
        <w:tc>
          <w:tcPr>
            <w:tcW w:w="184" w:type="dxa"/>
            <w:vAlign w:val="bottom"/>
          </w:tcPr>
          <w:p w14:paraId="3532AFCF"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748F5F3A" w14:textId="73D5669F"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r>
              <w:rPr>
                <w:rFonts w:cs="Times New Roman"/>
                <w:szCs w:val="22"/>
              </w:rPr>
              <w:t>(860)</w:t>
            </w:r>
          </w:p>
        </w:tc>
        <w:tc>
          <w:tcPr>
            <w:tcW w:w="258" w:type="dxa"/>
            <w:vAlign w:val="bottom"/>
          </w:tcPr>
          <w:p w14:paraId="3B453BC4"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55" w:type="dxa"/>
            <w:vAlign w:val="bottom"/>
          </w:tcPr>
          <w:p w14:paraId="6A12A63E" w14:textId="5CCED467" w:rsidR="00000AAD" w:rsidRPr="008832B1" w:rsidRDefault="00000AAD" w:rsidP="00D4395E">
            <w:pPr>
              <w:pStyle w:val="acctfourfigures"/>
              <w:tabs>
                <w:tab w:val="clear" w:pos="765"/>
                <w:tab w:val="decimal" w:pos="633"/>
              </w:tabs>
              <w:spacing w:line="280" w:lineRule="atLeast"/>
              <w:ind w:right="86"/>
              <w:jc w:val="thaiDistribute"/>
              <w:rPr>
                <w:rFonts w:cs="Times New Roman"/>
                <w:szCs w:val="22"/>
              </w:rPr>
            </w:pPr>
            <w:r>
              <w:rPr>
                <w:rFonts w:cs="Times New Roman"/>
                <w:szCs w:val="22"/>
              </w:rPr>
              <w:t>-</w:t>
            </w:r>
          </w:p>
        </w:tc>
        <w:tc>
          <w:tcPr>
            <w:tcW w:w="260" w:type="dxa"/>
            <w:vAlign w:val="bottom"/>
          </w:tcPr>
          <w:p w14:paraId="688082C5"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vAlign w:val="bottom"/>
          </w:tcPr>
          <w:p w14:paraId="2525AF23" w14:textId="05B749F7" w:rsidR="00000AAD" w:rsidRPr="008832B1" w:rsidRDefault="00000AAD" w:rsidP="00D4395E">
            <w:pPr>
              <w:pStyle w:val="acctfourfigures"/>
              <w:tabs>
                <w:tab w:val="clear" w:pos="765"/>
                <w:tab w:val="decimal" w:pos="902"/>
              </w:tabs>
              <w:spacing w:line="280" w:lineRule="atLeast"/>
              <w:ind w:right="-130"/>
              <w:rPr>
                <w:rFonts w:cs="Times New Roman"/>
                <w:szCs w:val="22"/>
              </w:rPr>
            </w:pPr>
            <w:r>
              <w:rPr>
                <w:rFonts w:cs="Times New Roman"/>
                <w:szCs w:val="22"/>
              </w:rPr>
              <w:t>(860)</w:t>
            </w:r>
          </w:p>
        </w:tc>
      </w:tr>
      <w:tr w:rsidR="00000AAD" w:rsidRPr="008832B1" w14:paraId="1BA86F6D" w14:textId="77777777" w:rsidTr="00000AAD">
        <w:trPr>
          <w:cantSplit/>
        </w:trPr>
        <w:tc>
          <w:tcPr>
            <w:tcW w:w="3057" w:type="dxa"/>
            <w:vAlign w:val="bottom"/>
          </w:tcPr>
          <w:p w14:paraId="50C9BFAF" w14:textId="77777777" w:rsidR="00000AAD" w:rsidRPr="008832B1" w:rsidRDefault="00000AAD" w:rsidP="00D4395E">
            <w:pPr>
              <w:spacing w:line="280" w:lineRule="atLeast"/>
              <w:ind w:left="180" w:hanging="170"/>
              <w:jc w:val="thaiDistribute"/>
              <w:rPr>
                <w:rFonts w:ascii="Times New Roman" w:hAnsi="Times New Roman" w:cs="Times New Roman"/>
                <w:sz w:val="22"/>
                <w:szCs w:val="22"/>
              </w:rPr>
            </w:pPr>
            <w:r w:rsidRPr="008832B1">
              <w:rPr>
                <w:rFonts w:ascii="Times New Roman" w:hAnsi="Times New Roman" w:cs="Times New Roman"/>
                <w:b/>
                <w:bCs/>
                <w:sz w:val="22"/>
                <w:szCs w:val="22"/>
              </w:rPr>
              <w:t>Total financial liabilities</w:t>
            </w:r>
          </w:p>
        </w:tc>
        <w:tc>
          <w:tcPr>
            <w:tcW w:w="1263" w:type="dxa"/>
            <w:tcBorders>
              <w:top w:val="single" w:sz="4" w:space="0" w:color="auto"/>
              <w:left w:val="nil"/>
              <w:bottom w:val="double" w:sz="4" w:space="0" w:color="auto"/>
              <w:right w:val="nil"/>
            </w:tcBorders>
            <w:vAlign w:val="bottom"/>
          </w:tcPr>
          <w:p w14:paraId="2756A900" w14:textId="176AD632" w:rsidR="00000AAD" w:rsidRPr="00E363F5" w:rsidRDefault="00000AAD" w:rsidP="00D4395E">
            <w:pPr>
              <w:pStyle w:val="acctfourfigures"/>
              <w:tabs>
                <w:tab w:val="clear" w:pos="765"/>
                <w:tab w:val="decimal" w:pos="1147"/>
              </w:tabs>
              <w:spacing w:line="280" w:lineRule="atLeast"/>
              <w:ind w:right="9"/>
              <w:jc w:val="center"/>
              <w:rPr>
                <w:rFonts w:cs="Times New Roman"/>
                <w:b/>
                <w:bCs/>
                <w:szCs w:val="22"/>
              </w:rPr>
            </w:pPr>
            <w:r w:rsidRPr="00E363F5">
              <w:rPr>
                <w:rFonts w:cs="Times New Roman"/>
                <w:b/>
                <w:bCs/>
                <w:szCs w:val="22"/>
              </w:rPr>
              <w:t>(860)</w:t>
            </w:r>
          </w:p>
        </w:tc>
        <w:tc>
          <w:tcPr>
            <w:tcW w:w="181" w:type="dxa"/>
          </w:tcPr>
          <w:p w14:paraId="429E2656" w14:textId="77777777" w:rsidR="00000AAD" w:rsidRPr="008832B1" w:rsidRDefault="00000AAD" w:rsidP="00D4395E">
            <w:pPr>
              <w:pStyle w:val="acctfourfigures"/>
              <w:tabs>
                <w:tab w:val="clear" w:pos="765"/>
                <w:tab w:val="decimal" w:pos="660"/>
              </w:tabs>
              <w:spacing w:line="280" w:lineRule="atLeast"/>
              <w:ind w:right="90"/>
              <w:jc w:val="thaiDistribute"/>
              <w:rPr>
                <w:rFonts w:cs="Times New Roman"/>
                <w:b/>
                <w:bCs/>
                <w:szCs w:val="22"/>
              </w:rPr>
            </w:pPr>
          </w:p>
        </w:tc>
        <w:tc>
          <w:tcPr>
            <w:tcW w:w="1196" w:type="dxa"/>
            <w:tcBorders>
              <w:top w:val="single" w:sz="4" w:space="0" w:color="auto"/>
              <w:bottom w:val="double" w:sz="4" w:space="0" w:color="auto"/>
            </w:tcBorders>
          </w:tcPr>
          <w:p w14:paraId="48319A11" w14:textId="494CB166" w:rsidR="00000AAD" w:rsidRPr="003D0C3F" w:rsidRDefault="00000AAD" w:rsidP="00D4395E">
            <w:pPr>
              <w:pStyle w:val="acctfourfigures"/>
              <w:tabs>
                <w:tab w:val="clear" w:pos="765"/>
                <w:tab w:val="decimal" w:pos="730"/>
              </w:tabs>
              <w:spacing w:line="280" w:lineRule="atLeast"/>
              <w:ind w:right="86"/>
              <w:jc w:val="thaiDistribute"/>
              <w:rPr>
                <w:rFonts w:cs="Times New Roman"/>
                <w:b/>
                <w:bCs/>
                <w:szCs w:val="22"/>
              </w:rPr>
            </w:pPr>
            <w:r w:rsidRPr="003D0C3F">
              <w:rPr>
                <w:rFonts w:cs="Times New Roman"/>
                <w:b/>
                <w:bCs/>
                <w:szCs w:val="22"/>
              </w:rPr>
              <w:t>-</w:t>
            </w:r>
          </w:p>
        </w:tc>
        <w:tc>
          <w:tcPr>
            <w:tcW w:w="243" w:type="dxa"/>
          </w:tcPr>
          <w:p w14:paraId="31F05C70" w14:textId="77777777" w:rsidR="00000AAD" w:rsidRPr="008832B1" w:rsidRDefault="00000AAD" w:rsidP="00D4395E">
            <w:pPr>
              <w:pStyle w:val="acctfourfigures"/>
              <w:spacing w:line="280" w:lineRule="atLeast"/>
              <w:jc w:val="center"/>
              <w:rPr>
                <w:rFonts w:cs="Times New Roman"/>
                <w:b/>
                <w:bCs/>
                <w:szCs w:val="22"/>
              </w:rPr>
            </w:pPr>
          </w:p>
        </w:tc>
        <w:tc>
          <w:tcPr>
            <w:tcW w:w="1275" w:type="dxa"/>
            <w:tcBorders>
              <w:top w:val="single" w:sz="4" w:space="0" w:color="auto"/>
              <w:left w:val="nil"/>
              <w:bottom w:val="double" w:sz="4" w:space="0" w:color="auto"/>
              <w:right w:val="nil"/>
            </w:tcBorders>
            <w:vAlign w:val="bottom"/>
          </w:tcPr>
          <w:p w14:paraId="6D16FB7E" w14:textId="2C4C79B2" w:rsidR="00000AAD" w:rsidRPr="00692860" w:rsidRDefault="00000AAD" w:rsidP="00D4395E">
            <w:pPr>
              <w:pStyle w:val="acctfourfigures"/>
              <w:tabs>
                <w:tab w:val="clear" w:pos="765"/>
                <w:tab w:val="decimal" w:pos="664"/>
              </w:tabs>
              <w:spacing w:line="280" w:lineRule="atLeast"/>
              <w:ind w:right="90"/>
              <w:jc w:val="thaiDistribute"/>
              <w:rPr>
                <w:rFonts w:cs="Times New Roman"/>
                <w:b/>
                <w:bCs/>
                <w:szCs w:val="22"/>
              </w:rPr>
            </w:pPr>
            <w:r w:rsidRPr="00692860">
              <w:rPr>
                <w:rFonts w:cs="Times New Roman"/>
                <w:b/>
                <w:bCs/>
                <w:szCs w:val="22"/>
              </w:rPr>
              <w:t>-</w:t>
            </w:r>
          </w:p>
        </w:tc>
        <w:tc>
          <w:tcPr>
            <w:tcW w:w="261" w:type="dxa"/>
            <w:vAlign w:val="bottom"/>
          </w:tcPr>
          <w:p w14:paraId="25BB039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b/>
                <w:bCs/>
                <w:szCs w:val="22"/>
              </w:rPr>
            </w:pPr>
          </w:p>
        </w:tc>
        <w:tc>
          <w:tcPr>
            <w:tcW w:w="1467" w:type="dxa"/>
            <w:gridSpan w:val="2"/>
            <w:tcBorders>
              <w:top w:val="single" w:sz="4" w:space="0" w:color="auto"/>
              <w:left w:val="nil"/>
              <w:bottom w:val="double" w:sz="4" w:space="0" w:color="auto"/>
              <w:right w:val="nil"/>
            </w:tcBorders>
            <w:vAlign w:val="bottom"/>
          </w:tcPr>
          <w:p w14:paraId="12848FA5" w14:textId="57AC38F8" w:rsidR="00000AAD" w:rsidRPr="008832B1" w:rsidRDefault="00000AAD" w:rsidP="00D4395E">
            <w:pPr>
              <w:pStyle w:val="acctfourfigures"/>
              <w:tabs>
                <w:tab w:val="clear" w:pos="765"/>
                <w:tab w:val="decimal" w:pos="1147"/>
              </w:tabs>
              <w:spacing w:line="280" w:lineRule="atLeast"/>
              <w:ind w:right="90"/>
              <w:jc w:val="thaiDistribute"/>
              <w:rPr>
                <w:rFonts w:cs="Times New Roman"/>
                <w:b/>
                <w:bCs/>
                <w:szCs w:val="22"/>
              </w:rPr>
            </w:pPr>
            <w:r>
              <w:rPr>
                <w:rFonts w:cs="Times New Roman"/>
                <w:b/>
                <w:bCs/>
                <w:szCs w:val="22"/>
              </w:rPr>
              <w:t>(860</w:t>
            </w:r>
            <w:r w:rsidRPr="00F06F94">
              <w:rPr>
                <w:rFonts w:cs="Times New Roman"/>
                <w:b/>
                <w:bCs/>
                <w:szCs w:val="22"/>
              </w:rPr>
              <w:t>)</w:t>
            </w:r>
          </w:p>
        </w:tc>
        <w:tc>
          <w:tcPr>
            <w:tcW w:w="258" w:type="dxa"/>
            <w:vAlign w:val="bottom"/>
          </w:tcPr>
          <w:p w14:paraId="028768BD"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920" w:type="dxa"/>
            <w:vAlign w:val="bottom"/>
          </w:tcPr>
          <w:p w14:paraId="1FC9CC31" w14:textId="77777777" w:rsidR="00000AAD" w:rsidRPr="008832B1" w:rsidRDefault="00000AAD" w:rsidP="00D4395E">
            <w:pPr>
              <w:pStyle w:val="acctfourfigures"/>
              <w:tabs>
                <w:tab w:val="clear" w:pos="765"/>
                <w:tab w:val="decimal" w:pos="473"/>
              </w:tabs>
              <w:spacing w:line="280" w:lineRule="atLeast"/>
              <w:rPr>
                <w:rFonts w:cs="Times New Roman"/>
                <w:szCs w:val="22"/>
              </w:rPr>
            </w:pPr>
          </w:p>
        </w:tc>
        <w:tc>
          <w:tcPr>
            <w:tcW w:w="184" w:type="dxa"/>
            <w:vAlign w:val="bottom"/>
          </w:tcPr>
          <w:p w14:paraId="1BAB29C1"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62" w:type="dxa"/>
            <w:vAlign w:val="bottom"/>
          </w:tcPr>
          <w:p w14:paraId="106D9334" w14:textId="77777777" w:rsidR="00000AAD" w:rsidRPr="008832B1" w:rsidRDefault="00000AAD" w:rsidP="00D4395E">
            <w:pPr>
              <w:pStyle w:val="acctfourfigures"/>
              <w:tabs>
                <w:tab w:val="clear" w:pos="765"/>
                <w:tab w:val="decimal" w:pos="877"/>
              </w:tabs>
              <w:spacing w:line="280" w:lineRule="atLeast"/>
              <w:ind w:right="90"/>
              <w:jc w:val="thaiDistribute"/>
              <w:rPr>
                <w:rFonts w:cs="Times New Roman"/>
                <w:szCs w:val="22"/>
              </w:rPr>
            </w:pPr>
          </w:p>
        </w:tc>
        <w:tc>
          <w:tcPr>
            <w:tcW w:w="258" w:type="dxa"/>
            <w:vAlign w:val="bottom"/>
          </w:tcPr>
          <w:p w14:paraId="56B4ED4F"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055" w:type="dxa"/>
            <w:vAlign w:val="bottom"/>
          </w:tcPr>
          <w:p w14:paraId="7600CB1C" w14:textId="77777777" w:rsidR="00000AAD" w:rsidRPr="008832B1" w:rsidRDefault="00000AAD" w:rsidP="00D4395E">
            <w:pPr>
              <w:pStyle w:val="acctfourfigures"/>
              <w:tabs>
                <w:tab w:val="clear" w:pos="765"/>
                <w:tab w:val="decimal" w:pos="648"/>
              </w:tabs>
              <w:spacing w:line="280" w:lineRule="atLeast"/>
              <w:ind w:right="90"/>
              <w:jc w:val="thaiDistribute"/>
              <w:rPr>
                <w:rFonts w:cs="Times New Roman"/>
                <w:szCs w:val="22"/>
              </w:rPr>
            </w:pPr>
          </w:p>
        </w:tc>
        <w:tc>
          <w:tcPr>
            <w:tcW w:w="260" w:type="dxa"/>
            <w:vAlign w:val="bottom"/>
          </w:tcPr>
          <w:p w14:paraId="177CE217" w14:textId="77777777" w:rsidR="00000AAD" w:rsidRPr="008832B1" w:rsidRDefault="00000AAD" w:rsidP="00D4395E">
            <w:pPr>
              <w:pStyle w:val="acctfourfigures"/>
              <w:tabs>
                <w:tab w:val="clear" w:pos="765"/>
                <w:tab w:val="decimal" w:pos="1147"/>
              </w:tabs>
              <w:spacing w:line="280" w:lineRule="atLeast"/>
              <w:ind w:right="90"/>
              <w:jc w:val="thaiDistribute"/>
              <w:rPr>
                <w:rFonts w:cs="Times New Roman"/>
                <w:szCs w:val="22"/>
              </w:rPr>
            </w:pPr>
          </w:p>
        </w:tc>
        <w:tc>
          <w:tcPr>
            <w:tcW w:w="1131" w:type="dxa"/>
            <w:vAlign w:val="bottom"/>
          </w:tcPr>
          <w:p w14:paraId="2CFA5C01" w14:textId="77777777" w:rsidR="00000AAD" w:rsidRPr="008832B1" w:rsidRDefault="00000AAD" w:rsidP="00D4395E">
            <w:pPr>
              <w:pStyle w:val="acctfourfigures"/>
              <w:tabs>
                <w:tab w:val="clear" w:pos="765"/>
                <w:tab w:val="decimal" w:pos="902"/>
              </w:tabs>
              <w:spacing w:line="280" w:lineRule="atLeast"/>
              <w:ind w:right="-130"/>
              <w:rPr>
                <w:rFonts w:cs="Times New Roman"/>
                <w:szCs w:val="22"/>
              </w:rPr>
            </w:pPr>
          </w:p>
        </w:tc>
      </w:tr>
    </w:tbl>
    <w:p w14:paraId="6A0337B2" w14:textId="144CCDF9" w:rsidR="00520576" w:rsidRDefault="00520576" w:rsidP="00657CC6">
      <w:pPr>
        <w:pStyle w:val="block"/>
        <w:spacing w:after="0" w:line="240" w:lineRule="atLeast"/>
        <w:ind w:left="0"/>
        <w:jc w:val="thaiDistribute"/>
        <w:rPr>
          <w:rFonts w:cs="Times New Roman"/>
          <w:szCs w:val="28"/>
          <w:lang w:val="en-US" w:bidi="th-TH"/>
        </w:rPr>
      </w:pPr>
    </w:p>
    <w:p w14:paraId="6186937C" w14:textId="77777777" w:rsidR="00914670" w:rsidRPr="001219F9" w:rsidRDefault="00914670" w:rsidP="00657CC6">
      <w:pPr>
        <w:pStyle w:val="block"/>
        <w:spacing w:after="0" w:line="240" w:lineRule="atLeast"/>
        <w:ind w:left="0"/>
        <w:jc w:val="thaiDistribute"/>
        <w:rPr>
          <w:rFonts w:cs="Times New Roman"/>
          <w:szCs w:val="28"/>
          <w:lang w:val="en-US" w:bidi="th-TH"/>
        </w:rPr>
      </w:pPr>
    </w:p>
    <w:p w14:paraId="634B275A" w14:textId="77777777" w:rsidR="0039553F" w:rsidRPr="001219F9" w:rsidRDefault="0039553F" w:rsidP="00657CC6">
      <w:pPr>
        <w:pStyle w:val="block"/>
        <w:spacing w:after="0" w:line="240" w:lineRule="atLeast"/>
        <w:ind w:left="0"/>
        <w:jc w:val="thaiDistribute"/>
        <w:rPr>
          <w:rFonts w:cs="Times New Roman"/>
          <w:szCs w:val="28"/>
          <w:lang w:val="en-US" w:bidi="th-TH"/>
        </w:rPr>
      </w:pPr>
    </w:p>
    <w:p w14:paraId="2B216300" w14:textId="77777777" w:rsidR="0039553F" w:rsidRPr="001219F9" w:rsidRDefault="0039553F" w:rsidP="00657CC6">
      <w:pPr>
        <w:pStyle w:val="block"/>
        <w:spacing w:after="0" w:line="240" w:lineRule="atLeast"/>
        <w:ind w:left="0"/>
        <w:jc w:val="thaiDistribute"/>
        <w:rPr>
          <w:szCs w:val="28"/>
          <w:cs/>
          <w:lang w:val="en-US" w:bidi="th-TH"/>
        </w:rPr>
        <w:sectPr w:rsidR="0039553F" w:rsidRPr="001219F9" w:rsidSect="007F71F1">
          <w:headerReference w:type="default" r:id="rId19"/>
          <w:type w:val="nextColumn"/>
          <w:pgSz w:w="16860" w:h="11920" w:orient="landscape"/>
          <w:pgMar w:top="691" w:right="1152" w:bottom="576" w:left="1152" w:header="720" w:footer="720" w:gutter="0"/>
          <w:cols w:space="720"/>
          <w:docGrid w:linePitch="360"/>
        </w:sectPr>
      </w:pPr>
    </w:p>
    <w:p w14:paraId="4AC7B5FA" w14:textId="4CBD6A6B" w:rsidR="00E65D1F" w:rsidRPr="001219F9" w:rsidRDefault="00E65D1F" w:rsidP="00E65D1F">
      <w:pPr>
        <w:pStyle w:val="block"/>
        <w:spacing w:after="0" w:line="240" w:lineRule="atLeast"/>
        <w:ind w:left="540" w:right="-7"/>
        <w:jc w:val="thaiDistribute"/>
        <w:rPr>
          <w:rFonts w:cs="Times New Roman"/>
          <w:spacing w:val="-4"/>
          <w:szCs w:val="22"/>
        </w:rPr>
      </w:pPr>
      <w:r w:rsidRPr="00A2747C">
        <w:rPr>
          <w:rFonts w:cs="Times New Roman"/>
          <w:spacing w:val="-4"/>
          <w:szCs w:val="22"/>
        </w:rPr>
        <w:lastRenderedPageBreak/>
        <w:t>The Group determines Level 3 fair value for non</w:t>
      </w:r>
      <w:r w:rsidRPr="00A2747C">
        <w:rPr>
          <w:rFonts w:cs="Times New Roman"/>
          <w:spacing w:val="-4"/>
          <w:szCs w:val="22"/>
          <w:cs/>
          <w:lang w:bidi="th-TH"/>
        </w:rPr>
        <w:t>-</w:t>
      </w:r>
      <w:r w:rsidRPr="00A2747C">
        <w:rPr>
          <w:rFonts w:cs="Times New Roman"/>
          <w:spacing w:val="-4"/>
          <w:szCs w:val="22"/>
        </w:rPr>
        <w:t xml:space="preserve">marketable equity securities by </w:t>
      </w:r>
      <w:r w:rsidR="00124AAC" w:rsidRPr="00A2747C">
        <w:rPr>
          <w:rFonts w:cs="Times New Roman"/>
          <w:spacing w:val="-4"/>
          <w:szCs w:val="22"/>
        </w:rPr>
        <w:t xml:space="preserve">the transections </w:t>
      </w:r>
      <w:r w:rsidRPr="00A2747C">
        <w:rPr>
          <w:rFonts w:cs="Times New Roman"/>
          <w:spacing w:val="-4"/>
          <w:szCs w:val="22"/>
        </w:rPr>
        <w:t>price at the invested date</w:t>
      </w:r>
      <w:r w:rsidRPr="00A2747C">
        <w:rPr>
          <w:rFonts w:cs="Times New Roman"/>
          <w:spacing w:val="-4"/>
          <w:szCs w:val="22"/>
          <w:cs/>
          <w:lang w:bidi="th-TH"/>
        </w:rPr>
        <w:t>.</w:t>
      </w:r>
    </w:p>
    <w:p w14:paraId="04336681" w14:textId="77777777" w:rsidR="00117035" w:rsidRPr="001219F9" w:rsidRDefault="00117035" w:rsidP="002034AE">
      <w:pPr>
        <w:pStyle w:val="block"/>
        <w:spacing w:after="0" w:line="240" w:lineRule="atLeast"/>
        <w:ind w:left="540" w:right="-7"/>
        <w:jc w:val="thaiDistribute"/>
        <w:rPr>
          <w:rFonts w:cs="Times New Roman"/>
          <w:spacing w:val="-4"/>
          <w:szCs w:val="22"/>
        </w:rPr>
      </w:pPr>
    </w:p>
    <w:p w14:paraId="24450976" w14:textId="115EFDA2" w:rsidR="002034AE" w:rsidRPr="000A50E7" w:rsidRDefault="002034AE" w:rsidP="002034AE">
      <w:pPr>
        <w:pStyle w:val="block"/>
        <w:spacing w:after="0" w:line="240" w:lineRule="atLeast"/>
        <w:ind w:left="540" w:right="-7"/>
        <w:jc w:val="thaiDistribute"/>
        <w:rPr>
          <w:rFonts w:cs="Times New Roman"/>
          <w:spacing w:val="-4"/>
          <w:szCs w:val="22"/>
          <w:lang w:val="en-US"/>
        </w:rPr>
      </w:pPr>
      <w:r w:rsidRPr="001219F9">
        <w:rPr>
          <w:rFonts w:cs="Times New Roman"/>
          <w:spacing w:val="-4"/>
          <w:szCs w:val="22"/>
        </w:rPr>
        <w:t xml:space="preserve">The Group determines Level </w:t>
      </w:r>
      <w:r w:rsidR="002A64D4" w:rsidRPr="001219F9">
        <w:rPr>
          <w:rFonts w:cs="Times New Roman"/>
          <w:spacing w:val="-4"/>
          <w:szCs w:val="22"/>
        </w:rPr>
        <w:t>2</w:t>
      </w:r>
      <w:r w:rsidRPr="001219F9">
        <w:rPr>
          <w:rFonts w:cs="Times New Roman"/>
          <w:spacing w:val="-4"/>
          <w:szCs w:val="22"/>
        </w:rPr>
        <w:t xml:space="preserve"> fair value for </w:t>
      </w:r>
      <w:r w:rsidR="003E1FA9" w:rsidRPr="001219F9">
        <w:rPr>
          <w:rFonts w:cs="Times New Roman"/>
          <w:spacing w:val="-4"/>
          <w:szCs w:val="22"/>
        </w:rPr>
        <w:t>de</w:t>
      </w:r>
      <w:r w:rsidR="006222E3" w:rsidRPr="001219F9">
        <w:rPr>
          <w:rFonts w:cs="Times New Roman"/>
          <w:spacing w:val="-4"/>
          <w:szCs w:val="22"/>
        </w:rPr>
        <w:t>bt securities</w:t>
      </w:r>
      <w:r w:rsidR="00F14B60">
        <w:rPr>
          <w:rFonts w:cs="Times New Roman"/>
          <w:spacing w:val="-4"/>
          <w:szCs w:val="22"/>
        </w:rPr>
        <w:t xml:space="preserve"> </w:t>
      </w:r>
      <w:r w:rsidR="009A0256">
        <w:rPr>
          <w:rFonts w:cs="Times New Roman"/>
          <w:spacing w:val="-4"/>
          <w:szCs w:val="22"/>
        </w:rPr>
        <w:t xml:space="preserve">by </w:t>
      </w:r>
      <w:r w:rsidR="009A0256" w:rsidRPr="001219F9">
        <w:rPr>
          <w:rFonts w:cs="Times New Roman"/>
          <w:spacing w:val="-4"/>
          <w:szCs w:val="22"/>
        </w:rPr>
        <w:t>reference</w:t>
      </w:r>
      <w:r w:rsidRPr="001219F9">
        <w:rPr>
          <w:rFonts w:cs="Times New Roman"/>
          <w:spacing w:val="-4"/>
          <w:szCs w:val="22"/>
        </w:rPr>
        <w:t xml:space="preserve"> to the value from Asset Management Company</w:t>
      </w:r>
      <w:r w:rsidR="00D4225D" w:rsidRPr="001219F9">
        <w:rPr>
          <w:rFonts w:cs="Times New Roman"/>
          <w:spacing w:val="-4"/>
          <w:szCs w:val="22"/>
        </w:rPr>
        <w:t xml:space="preserve"> as </w:t>
      </w:r>
      <w:r w:rsidR="00595E1B" w:rsidRPr="001219F9">
        <w:rPr>
          <w:rFonts w:cs="Times New Roman"/>
          <w:spacing w:val="-4"/>
          <w:szCs w:val="22"/>
        </w:rPr>
        <w:t xml:space="preserve">following to </w:t>
      </w:r>
      <w:r w:rsidR="00BB569D" w:rsidRPr="001219F9">
        <w:rPr>
          <w:rFonts w:cs="Times New Roman"/>
          <w:spacing w:val="-4"/>
          <w:szCs w:val="22"/>
        </w:rPr>
        <w:t>the net asset value of</w:t>
      </w:r>
      <w:r w:rsidRPr="001219F9">
        <w:rPr>
          <w:rFonts w:cs="Times New Roman"/>
          <w:spacing w:val="-4"/>
          <w:szCs w:val="22"/>
        </w:rPr>
        <w:t xml:space="preserve"> the reporting date</w:t>
      </w:r>
      <w:r w:rsidR="002C23C5" w:rsidRPr="001219F9">
        <w:rPr>
          <w:rFonts w:cs="Times New Roman"/>
          <w:spacing w:val="-4"/>
          <w:szCs w:val="22"/>
          <w:lang w:val="en-US"/>
        </w:rPr>
        <w:t xml:space="preserve"> and for derivatives</w:t>
      </w:r>
      <w:r w:rsidR="00C946C8" w:rsidRPr="001219F9">
        <w:rPr>
          <w:rFonts w:cs="Times New Roman"/>
          <w:spacing w:val="-4"/>
          <w:szCs w:val="28"/>
          <w:lang w:val="en-US" w:bidi="th-TH"/>
        </w:rPr>
        <w:t xml:space="preserve"> assets </w:t>
      </w:r>
      <w:r w:rsidR="000A50E7" w:rsidRPr="000B35B4">
        <w:rPr>
          <w:rFonts w:cs="Times New Roman"/>
          <w:spacing w:val="-4"/>
          <w:szCs w:val="22"/>
          <w:lang w:val="en-US"/>
        </w:rPr>
        <w:t>and liabilities</w:t>
      </w:r>
      <w:r w:rsidR="000A50E7" w:rsidRPr="001219F9">
        <w:rPr>
          <w:rFonts w:cs="Times New Roman"/>
          <w:spacing w:val="-4"/>
          <w:szCs w:val="22"/>
          <w:lang w:val="en-US"/>
        </w:rPr>
        <w:t xml:space="preserve"> </w:t>
      </w:r>
      <w:r w:rsidR="002C23C5" w:rsidRPr="001219F9">
        <w:rPr>
          <w:rFonts w:cs="Times New Roman"/>
          <w:spacing w:val="-4"/>
          <w:szCs w:val="22"/>
          <w:lang w:val="en-US"/>
        </w:rPr>
        <w:t xml:space="preserve">to the </w:t>
      </w:r>
      <w:r w:rsidR="00CB5A5B" w:rsidRPr="001219F9">
        <w:rPr>
          <w:rFonts w:cs="Times New Roman"/>
          <w:spacing w:val="-4"/>
          <w:szCs w:val="22"/>
          <w:lang w:val="en-US"/>
        </w:rPr>
        <w:t>value</w:t>
      </w:r>
      <w:r w:rsidR="00F8575D" w:rsidRPr="000A50E7">
        <w:rPr>
          <w:rFonts w:cs="Times New Roman"/>
          <w:spacing w:val="-4"/>
          <w:szCs w:val="22"/>
          <w:cs/>
          <w:lang w:val="en-US" w:bidi="th-TH"/>
        </w:rPr>
        <w:t xml:space="preserve"> </w:t>
      </w:r>
      <w:r w:rsidR="00F8575D" w:rsidRPr="000A50E7">
        <w:rPr>
          <w:rFonts w:cs="Times New Roman"/>
          <w:spacing w:val="-4"/>
          <w:szCs w:val="22"/>
          <w:lang w:val="en-US"/>
        </w:rPr>
        <w:t>from financial institution</w:t>
      </w:r>
      <w:r w:rsidR="002C23C5" w:rsidRPr="001219F9">
        <w:rPr>
          <w:rFonts w:cs="Times New Roman"/>
          <w:spacing w:val="-4"/>
          <w:szCs w:val="22"/>
          <w:cs/>
          <w:lang w:val="en-US" w:bidi="th-TH"/>
        </w:rPr>
        <w:t xml:space="preserve"> </w:t>
      </w:r>
      <w:r w:rsidR="000B35B4">
        <w:rPr>
          <w:rFonts w:cs="Times New Roman"/>
          <w:spacing w:val="-4"/>
          <w:szCs w:val="22"/>
          <w:lang w:val="en-US" w:bidi="th-TH"/>
        </w:rPr>
        <w:t xml:space="preserve">as following to net asset </w:t>
      </w:r>
      <w:r w:rsidR="000B35B4" w:rsidRPr="000B35B4">
        <w:rPr>
          <w:rFonts w:cs="Times New Roman"/>
          <w:spacing w:val="-4"/>
          <w:szCs w:val="22"/>
          <w:lang w:val="en-US" w:bidi="th-TH"/>
        </w:rPr>
        <w:t>and liability value</w:t>
      </w:r>
      <w:r w:rsidR="000B35B4">
        <w:rPr>
          <w:rFonts w:cs="Times New Roman"/>
          <w:spacing w:val="-4"/>
          <w:szCs w:val="22"/>
          <w:lang w:val="en-US" w:bidi="th-TH"/>
        </w:rPr>
        <w:t xml:space="preserve"> of the </w:t>
      </w:r>
      <w:r w:rsidR="002C23C5" w:rsidRPr="001219F9">
        <w:rPr>
          <w:rFonts w:cs="Times New Roman"/>
          <w:spacing w:val="-4"/>
          <w:szCs w:val="22"/>
          <w:lang w:val="en-US"/>
        </w:rPr>
        <w:t>reporting date</w:t>
      </w:r>
      <w:r w:rsidRPr="000A50E7">
        <w:rPr>
          <w:rFonts w:cs="Times New Roman"/>
          <w:spacing w:val="-4"/>
          <w:szCs w:val="22"/>
          <w:cs/>
          <w:lang w:val="en-US" w:bidi="th-TH"/>
        </w:rPr>
        <w:t>.</w:t>
      </w:r>
    </w:p>
    <w:p w14:paraId="0788A6E6" w14:textId="77777777" w:rsidR="002034AE" w:rsidRPr="001219F9" w:rsidRDefault="002034AE" w:rsidP="002034AE">
      <w:pPr>
        <w:pStyle w:val="block"/>
        <w:spacing w:after="0" w:line="240" w:lineRule="atLeast"/>
        <w:ind w:left="0" w:right="-7" w:firstLine="540"/>
        <w:jc w:val="thaiDistribute"/>
        <w:rPr>
          <w:rFonts w:cs="Times New Roman"/>
          <w:spacing w:val="-4"/>
          <w:lang w:bidi="th-TH"/>
        </w:rPr>
      </w:pPr>
    </w:p>
    <w:p w14:paraId="20776D6B" w14:textId="54D69A32" w:rsidR="00C34990" w:rsidRPr="001219F9" w:rsidRDefault="00C34990"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r w:rsidRPr="001219F9">
        <w:rPr>
          <w:rFonts w:ascii="Times New Roman" w:hAnsi="Times New Roman" w:cs="Times New Roman"/>
          <w:spacing w:val="-4"/>
          <w:sz w:val="22"/>
          <w:szCs w:val="20"/>
          <w:lang w:val="en-GB"/>
        </w:rPr>
        <w:t xml:space="preserve">The Group determines Level </w:t>
      </w:r>
      <w:r w:rsidR="002A64D4" w:rsidRPr="001219F9">
        <w:rPr>
          <w:rFonts w:ascii="Times New Roman" w:hAnsi="Times New Roman" w:cs="Times New Roman"/>
          <w:spacing w:val="-4"/>
          <w:sz w:val="22"/>
          <w:szCs w:val="20"/>
          <w:lang w:val="en-GB"/>
        </w:rPr>
        <w:t>1</w:t>
      </w:r>
      <w:r w:rsidRPr="001219F9">
        <w:rPr>
          <w:rFonts w:ascii="Times New Roman" w:hAnsi="Times New Roman" w:cs="Times New Roman"/>
          <w:spacing w:val="-4"/>
          <w:sz w:val="22"/>
          <w:szCs w:val="20"/>
          <w:lang w:val="en-GB"/>
        </w:rPr>
        <w:t xml:space="preserve"> fair value for equity securities </w:t>
      </w:r>
      <w:r w:rsidR="000B35B4">
        <w:rPr>
          <w:rFonts w:ascii="Times New Roman" w:hAnsi="Times New Roman" w:cs="Times New Roman"/>
          <w:spacing w:val="-4"/>
          <w:sz w:val="22"/>
          <w:szCs w:val="20"/>
          <w:lang w:val="en-GB"/>
        </w:rPr>
        <w:t xml:space="preserve">in the market </w:t>
      </w:r>
      <w:r w:rsidRPr="001219F9">
        <w:rPr>
          <w:rFonts w:ascii="Times New Roman" w:hAnsi="Times New Roman" w:cs="Times New Roman"/>
          <w:spacing w:val="-4"/>
          <w:sz w:val="22"/>
          <w:szCs w:val="20"/>
          <w:lang w:val="en-GB"/>
        </w:rPr>
        <w:t>by reference to the closing price from Stock Exchange at the reporting date</w:t>
      </w:r>
      <w:r w:rsidRPr="001219F9">
        <w:rPr>
          <w:rFonts w:ascii="Times New Roman" w:hAnsi="Times New Roman" w:cs="Times New Roman"/>
          <w:spacing w:val="-4"/>
          <w:sz w:val="22"/>
          <w:szCs w:val="22"/>
          <w:cs/>
          <w:lang w:val="en-GB"/>
        </w:rPr>
        <w:t>.</w:t>
      </w:r>
    </w:p>
    <w:p w14:paraId="71744953" w14:textId="77777777" w:rsidR="0060453A" w:rsidRPr="001219F9" w:rsidRDefault="0060453A"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0"/>
          <w:lang w:val="en-GB"/>
        </w:rPr>
      </w:pPr>
    </w:p>
    <w:p w14:paraId="152DF00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r w:rsidRPr="001219F9">
        <w:rPr>
          <w:rFonts w:ascii="Times New Roman" w:hAnsi="Times New Roman" w:cs="Times New Roman"/>
          <w:spacing w:val="-4"/>
          <w:sz w:val="22"/>
          <w:szCs w:val="22"/>
          <w:lang w:val="en-GB"/>
        </w:rPr>
        <w:t>Fair values of current financial assets and liabilities are taken to approximate the carrying amounts because the relatively short</w:t>
      </w:r>
      <w:r w:rsidRPr="001219F9">
        <w:rPr>
          <w:rFonts w:ascii="Times New Roman" w:hAnsi="Times New Roman" w:cs="Times New Roman"/>
          <w:spacing w:val="-4"/>
          <w:sz w:val="22"/>
          <w:szCs w:val="22"/>
          <w:cs/>
          <w:lang w:val="en-GB"/>
        </w:rPr>
        <w:t>-</w:t>
      </w:r>
      <w:r w:rsidRPr="001219F9">
        <w:rPr>
          <w:rFonts w:ascii="Times New Roman" w:hAnsi="Times New Roman" w:cs="Times New Roman"/>
          <w:spacing w:val="-4"/>
          <w:sz w:val="22"/>
          <w:szCs w:val="22"/>
          <w:lang w:val="en-GB"/>
        </w:rPr>
        <w:t>term maturity of these financial instruments</w:t>
      </w:r>
      <w:r w:rsidRPr="001219F9">
        <w:rPr>
          <w:rFonts w:ascii="Times New Roman" w:hAnsi="Times New Roman" w:cs="Times New Roman"/>
          <w:spacing w:val="-4"/>
          <w:sz w:val="22"/>
          <w:szCs w:val="22"/>
          <w:cs/>
          <w:lang w:val="en-GB"/>
        </w:rPr>
        <w:t>.</w:t>
      </w:r>
    </w:p>
    <w:p w14:paraId="1E5E5EEA" w14:textId="77777777" w:rsidR="002034AE"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4"/>
          <w:sz w:val="22"/>
          <w:szCs w:val="22"/>
          <w:lang w:val="en-GB"/>
        </w:rPr>
      </w:pPr>
    </w:p>
    <w:p w14:paraId="256C0217" w14:textId="77777777" w:rsidR="00520C16" w:rsidRPr="001219F9" w:rsidRDefault="002034AE"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r w:rsidRPr="001219F9">
        <w:rPr>
          <w:rFonts w:ascii="Times New Roman" w:hAnsi="Times New Roman" w:cs="Times New Roman"/>
          <w:sz w:val="22"/>
          <w:szCs w:val="22"/>
          <w:lang w:val="en-GB"/>
        </w:rPr>
        <w:t>Fair value of long</w:t>
      </w:r>
      <w:r w:rsidRPr="001219F9">
        <w:rPr>
          <w:rFonts w:ascii="Times New Roman" w:hAnsi="Times New Roman" w:cs="Times New Roman"/>
          <w:sz w:val="22"/>
          <w:szCs w:val="22"/>
          <w:cs/>
          <w:lang w:val="en-GB"/>
        </w:rPr>
        <w:t>-</w:t>
      </w:r>
      <w:r w:rsidRPr="001219F9">
        <w:rPr>
          <w:rFonts w:ascii="Times New Roman" w:hAnsi="Times New Roman" w:cs="Times New Roman"/>
          <w:sz w:val="22"/>
          <w:szCs w:val="22"/>
          <w:lang w:val="en-GB"/>
        </w:rPr>
        <w:t>term loans which bear interest at floating market rate is taken to approximate the carrying amounts</w:t>
      </w:r>
      <w:r w:rsidRPr="001219F9">
        <w:rPr>
          <w:rFonts w:ascii="Times New Roman" w:hAnsi="Times New Roman" w:cs="Times New Roman"/>
          <w:sz w:val="22"/>
          <w:szCs w:val="22"/>
          <w:cs/>
          <w:lang w:val="en-GB"/>
        </w:rPr>
        <w:t>.</w:t>
      </w:r>
    </w:p>
    <w:p w14:paraId="3B98DFFB" w14:textId="77777777" w:rsidR="005F0048" w:rsidRPr="001219F9" w:rsidRDefault="005F0048" w:rsidP="002034A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z w:val="22"/>
          <w:szCs w:val="22"/>
          <w:lang w:val="en-GB"/>
        </w:rPr>
      </w:pPr>
    </w:p>
    <w:p w14:paraId="72D57FCA" w14:textId="52E5349A" w:rsidR="00FC799C" w:rsidRPr="001219F9" w:rsidRDefault="005F0048" w:rsidP="00A077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right="-25"/>
        <w:jc w:val="thaiDistribute"/>
        <w:rPr>
          <w:rFonts w:ascii="Times New Roman" w:hAnsi="Times New Roman" w:cs="Times New Roman"/>
          <w:spacing w:val="-6"/>
          <w:sz w:val="22"/>
          <w:szCs w:val="22"/>
          <w:lang w:val="en-GB"/>
        </w:rPr>
      </w:pPr>
      <w:r w:rsidRPr="001219F9">
        <w:rPr>
          <w:rFonts w:ascii="Times New Roman" w:hAnsi="Times New Roman" w:cs="Times New Roman"/>
          <w:spacing w:val="-6"/>
          <w:sz w:val="22"/>
          <w:szCs w:val="22"/>
          <w:lang w:val="en-GB"/>
        </w:rPr>
        <w:t>Fair values of long</w:t>
      </w:r>
      <w:r w:rsidRPr="001219F9">
        <w:rPr>
          <w:rFonts w:ascii="Times New Roman" w:hAnsi="Times New Roman" w:cs="Times New Roman"/>
          <w:spacing w:val="-6"/>
          <w:sz w:val="22"/>
          <w:szCs w:val="22"/>
          <w:cs/>
          <w:lang w:val="en-GB"/>
        </w:rPr>
        <w:t>-</w:t>
      </w:r>
      <w:r w:rsidRPr="001219F9">
        <w:rPr>
          <w:rFonts w:ascii="Times New Roman" w:hAnsi="Times New Roman" w:cs="Times New Roman"/>
          <w:spacing w:val="-6"/>
          <w:sz w:val="22"/>
          <w:szCs w:val="22"/>
          <w:lang w:val="en-GB"/>
        </w:rPr>
        <w:t>term loans which bear interest at fixed rate is evaluated by discounted cash flows valuation</w:t>
      </w:r>
      <w:r w:rsidRPr="001219F9">
        <w:rPr>
          <w:rFonts w:ascii="Times New Roman" w:hAnsi="Times New Roman" w:cs="Times New Roman"/>
          <w:spacing w:val="-6"/>
          <w:sz w:val="22"/>
          <w:szCs w:val="22"/>
          <w:cs/>
          <w:lang w:val="en-GB"/>
        </w:rPr>
        <w:t>.</w:t>
      </w:r>
    </w:p>
    <w:p w14:paraId="48B949CC" w14:textId="77777777" w:rsidR="00A20E95" w:rsidRPr="001219F9" w:rsidRDefault="00A20E95" w:rsidP="00A20E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2"/>
          <w:szCs w:val="22"/>
        </w:rPr>
      </w:pPr>
    </w:p>
    <w:p w14:paraId="018A4BB3" w14:textId="394B0A9B" w:rsidR="00711404" w:rsidRPr="001219F9" w:rsidRDefault="00711404" w:rsidP="009F1301">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spacing w:after="0"/>
        <w:ind w:left="540" w:right="-14" w:hanging="540"/>
        <w:jc w:val="both"/>
        <w:rPr>
          <w:rFonts w:ascii="Times New Roman" w:hAnsi="Times New Roman" w:cs="Times New Roman"/>
          <w:b/>
          <w:bCs/>
          <w:sz w:val="24"/>
          <w:szCs w:val="24"/>
        </w:rPr>
      </w:pPr>
      <w:r w:rsidRPr="001219F9">
        <w:rPr>
          <w:rFonts w:ascii="Times New Roman" w:hAnsi="Times New Roman" w:cs="Times New Roman"/>
          <w:b/>
          <w:bCs/>
          <w:sz w:val="24"/>
          <w:szCs w:val="24"/>
        </w:rPr>
        <w:t>Commitments with non</w:t>
      </w:r>
      <w:r w:rsidRPr="001219F9">
        <w:rPr>
          <w:rFonts w:ascii="Times New Roman" w:hAnsi="Times New Roman" w:cs="Times New Roman"/>
          <w:b/>
          <w:bCs/>
          <w:sz w:val="24"/>
          <w:szCs w:val="24"/>
          <w:cs/>
        </w:rPr>
        <w:t>-</w:t>
      </w:r>
      <w:r w:rsidRPr="001219F9">
        <w:rPr>
          <w:rFonts w:ascii="Times New Roman" w:hAnsi="Times New Roman" w:cs="Times New Roman"/>
          <w:b/>
          <w:bCs/>
          <w:sz w:val="24"/>
          <w:szCs w:val="24"/>
        </w:rPr>
        <w:t>related parties</w:t>
      </w:r>
    </w:p>
    <w:p w14:paraId="0EE2BA92" w14:textId="77777777"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b/>
          <w:bCs/>
          <w:sz w:val="24"/>
          <w:szCs w:val="24"/>
        </w:rPr>
      </w:pPr>
    </w:p>
    <w:tbl>
      <w:tblPr>
        <w:tblW w:w="9126" w:type="dxa"/>
        <w:tblInd w:w="450" w:type="dxa"/>
        <w:tblLayout w:type="fixed"/>
        <w:tblLook w:val="01E0" w:firstRow="1" w:lastRow="1" w:firstColumn="1" w:lastColumn="1" w:noHBand="0" w:noVBand="0"/>
      </w:tblPr>
      <w:tblGrid>
        <w:gridCol w:w="5886"/>
        <w:gridCol w:w="1530"/>
        <w:gridCol w:w="236"/>
        <w:gridCol w:w="1474"/>
      </w:tblGrid>
      <w:tr w:rsidR="00CD62DF" w:rsidRPr="001219F9" w14:paraId="146A0817" w14:textId="77777777" w:rsidTr="001D2724">
        <w:trPr>
          <w:tblHeader/>
        </w:trPr>
        <w:tc>
          <w:tcPr>
            <w:tcW w:w="5886" w:type="dxa"/>
            <w:vAlign w:val="bottom"/>
          </w:tcPr>
          <w:p w14:paraId="29195967" w14:textId="67AB26E8" w:rsidR="00CD62DF" w:rsidRPr="009F1301" w:rsidRDefault="00CD62DF" w:rsidP="009F1301">
            <w:pPr>
              <w:pStyle w:val="acctfourfigures"/>
              <w:shd w:val="clear" w:color="auto" w:fill="FFFFFF"/>
              <w:tabs>
                <w:tab w:val="clear" w:pos="765"/>
              </w:tabs>
              <w:rPr>
                <w:rFonts w:cs="Times New Roman"/>
                <w:b/>
                <w:bCs/>
                <w:i/>
                <w:iCs/>
                <w:szCs w:val="22"/>
              </w:rPr>
            </w:pPr>
            <w:r w:rsidRPr="009F1301">
              <w:rPr>
                <w:rFonts w:cs="Times New Roman"/>
                <w:b/>
                <w:bCs/>
                <w:i/>
                <w:iCs/>
                <w:szCs w:val="22"/>
              </w:rPr>
              <w:t>At</w:t>
            </w:r>
            <w:r w:rsidRPr="009F1301">
              <w:rPr>
                <w:rFonts w:cs="Times New Roman"/>
                <w:b/>
                <w:bCs/>
                <w:i/>
                <w:iCs/>
                <w:szCs w:val="22"/>
                <w:cs/>
                <w:lang w:bidi="th-TH"/>
              </w:rPr>
              <w:t xml:space="preserve"> </w:t>
            </w:r>
            <w:r w:rsidR="00043533" w:rsidRPr="009F1301">
              <w:rPr>
                <w:rFonts w:cs="Times New Roman"/>
                <w:b/>
                <w:bCs/>
                <w:i/>
                <w:iCs/>
                <w:szCs w:val="22"/>
              </w:rPr>
              <w:t xml:space="preserve">30 </w:t>
            </w:r>
            <w:r w:rsidR="009F1301" w:rsidRPr="009F1301">
              <w:rPr>
                <w:rFonts w:cs="Times New Roman"/>
                <w:b/>
                <w:bCs/>
                <w:i/>
                <w:iCs/>
                <w:szCs w:val="22"/>
              </w:rPr>
              <w:t>September</w:t>
            </w:r>
            <w:r w:rsidR="0096081B" w:rsidRPr="009F1301">
              <w:rPr>
                <w:rFonts w:cs="Times New Roman"/>
                <w:b/>
                <w:bCs/>
                <w:i/>
                <w:iCs/>
                <w:szCs w:val="22"/>
              </w:rPr>
              <w:t xml:space="preserve"> 2025</w:t>
            </w:r>
          </w:p>
        </w:tc>
        <w:tc>
          <w:tcPr>
            <w:tcW w:w="1530" w:type="dxa"/>
          </w:tcPr>
          <w:p w14:paraId="4C878887" w14:textId="3387005E"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cs="Times New Roman"/>
                <w:b/>
                <w:bCs/>
                <w:sz w:val="22"/>
                <w:szCs w:val="22"/>
              </w:rPr>
            </w:pPr>
            <w:r w:rsidRPr="009F1301">
              <w:rPr>
                <w:rFonts w:ascii="Times New Roman" w:hAnsi="Times New Roman" w:cs="Times New Roman"/>
                <w:b/>
                <w:bCs/>
                <w:sz w:val="22"/>
                <w:szCs w:val="22"/>
              </w:rPr>
              <w:t>Consolidated financial statements</w:t>
            </w:r>
          </w:p>
        </w:tc>
        <w:tc>
          <w:tcPr>
            <w:tcW w:w="236" w:type="dxa"/>
          </w:tcPr>
          <w:p w14:paraId="068D8128" w14:textId="77777777"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25"/>
              <w:jc w:val="center"/>
              <w:rPr>
                <w:rFonts w:ascii="Times New Roman" w:hAnsi="Times New Roman" w:cs="Times New Roman"/>
                <w:b/>
                <w:bCs/>
                <w:sz w:val="22"/>
                <w:szCs w:val="22"/>
              </w:rPr>
            </w:pPr>
          </w:p>
        </w:tc>
        <w:tc>
          <w:tcPr>
            <w:tcW w:w="1474" w:type="dxa"/>
          </w:tcPr>
          <w:p w14:paraId="7DA09466" w14:textId="0FBD1964"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b/>
                <w:bCs/>
                <w:sz w:val="22"/>
                <w:szCs w:val="22"/>
              </w:rPr>
            </w:pPr>
            <w:r w:rsidRPr="009F1301">
              <w:rPr>
                <w:rFonts w:ascii="Times New Roman" w:hAnsi="Times New Roman" w:cs="Times New Roman"/>
                <w:b/>
                <w:bCs/>
                <w:sz w:val="22"/>
                <w:szCs w:val="22"/>
              </w:rPr>
              <w:t>Separate financial statements</w:t>
            </w:r>
          </w:p>
        </w:tc>
      </w:tr>
      <w:tr w:rsidR="00CD62DF" w:rsidRPr="001219F9" w14:paraId="14FC43AF" w14:textId="77777777" w:rsidTr="001D2724">
        <w:trPr>
          <w:tblHeader/>
        </w:trPr>
        <w:tc>
          <w:tcPr>
            <w:tcW w:w="5886" w:type="dxa"/>
          </w:tcPr>
          <w:p w14:paraId="42C517B9" w14:textId="77777777" w:rsidR="00CD62DF" w:rsidRPr="009F1301" w:rsidRDefault="00CD62DF" w:rsidP="009F1301">
            <w:pPr>
              <w:pStyle w:val="acctfourfigures"/>
              <w:shd w:val="clear" w:color="auto" w:fill="FFFFFF"/>
              <w:tabs>
                <w:tab w:val="clear" w:pos="765"/>
              </w:tabs>
              <w:jc w:val="thaiDistribute"/>
              <w:rPr>
                <w:rFonts w:cs="Times New Roman"/>
                <w:b/>
                <w:bCs/>
                <w:i/>
                <w:iCs/>
                <w:szCs w:val="22"/>
              </w:rPr>
            </w:pPr>
          </w:p>
        </w:tc>
        <w:tc>
          <w:tcPr>
            <w:tcW w:w="3240" w:type="dxa"/>
            <w:gridSpan w:val="3"/>
          </w:tcPr>
          <w:p w14:paraId="1E2BE4FB" w14:textId="3143E06D"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08" w:right="-108"/>
              <w:jc w:val="center"/>
              <w:rPr>
                <w:rFonts w:ascii="Times New Roman" w:hAnsi="Times New Roman" w:cs="Times New Roman"/>
                <w:i/>
                <w:iCs/>
                <w:sz w:val="22"/>
                <w:szCs w:val="22"/>
              </w:rPr>
            </w:pPr>
            <w:r w:rsidRPr="009F1301">
              <w:rPr>
                <w:rFonts w:ascii="Times New Roman" w:hAnsi="Times New Roman" w:cs="Times New Roman"/>
                <w:i/>
                <w:iCs/>
                <w:sz w:val="22"/>
                <w:szCs w:val="22"/>
                <w:cs/>
              </w:rPr>
              <w:t>(</w:t>
            </w:r>
            <w:r w:rsidRPr="009F1301">
              <w:rPr>
                <w:rFonts w:ascii="Times New Roman" w:hAnsi="Times New Roman" w:cs="Times New Roman"/>
                <w:i/>
                <w:iCs/>
                <w:sz w:val="22"/>
                <w:szCs w:val="22"/>
              </w:rPr>
              <w:t>in thousand Baht</w:t>
            </w:r>
            <w:r w:rsidRPr="009F1301">
              <w:rPr>
                <w:rFonts w:ascii="Times New Roman" w:hAnsi="Times New Roman" w:cs="Times New Roman"/>
                <w:i/>
                <w:iCs/>
                <w:sz w:val="22"/>
                <w:szCs w:val="22"/>
                <w:cs/>
              </w:rPr>
              <w:t>)</w:t>
            </w:r>
          </w:p>
        </w:tc>
      </w:tr>
      <w:tr w:rsidR="00CD62DF" w:rsidRPr="001219F9" w14:paraId="5EF9F478" w14:textId="77777777" w:rsidTr="001D2724">
        <w:trPr>
          <w:trHeight w:val="245"/>
        </w:trPr>
        <w:tc>
          <w:tcPr>
            <w:tcW w:w="5886" w:type="dxa"/>
          </w:tcPr>
          <w:p w14:paraId="2CBD4387" w14:textId="34766C32"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sz w:val="22"/>
                <w:szCs w:val="22"/>
              </w:rPr>
            </w:pPr>
            <w:r w:rsidRPr="009F1301">
              <w:rPr>
                <w:rFonts w:ascii="Times New Roman" w:hAnsi="Times New Roman" w:cs="Times New Roman"/>
                <w:b/>
                <w:bCs/>
                <w:i/>
                <w:iCs/>
                <w:sz w:val="22"/>
                <w:szCs w:val="22"/>
              </w:rPr>
              <w:t>Capital commitments</w:t>
            </w:r>
          </w:p>
        </w:tc>
        <w:tc>
          <w:tcPr>
            <w:tcW w:w="1530" w:type="dxa"/>
          </w:tcPr>
          <w:p w14:paraId="73D4594C" w14:textId="77777777" w:rsidR="00CD62DF" w:rsidRPr="009F1301" w:rsidRDefault="00CD62DF" w:rsidP="009F1301">
            <w:pPr>
              <w:pStyle w:val="acctfourfigures"/>
              <w:tabs>
                <w:tab w:val="clear" w:pos="765"/>
                <w:tab w:val="decimal" w:pos="864"/>
              </w:tabs>
              <w:ind w:left="-108" w:right="-108"/>
              <w:jc w:val="thaiDistribute"/>
              <w:rPr>
                <w:rFonts w:cs="Times New Roman"/>
                <w:szCs w:val="22"/>
              </w:rPr>
            </w:pPr>
          </w:p>
        </w:tc>
        <w:tc>
          <w:tcPr>
            <w:tcW w:w="236" w:type="dxa"/>
          </w:tcPr>
          <w:p w14:paraId="3472AED9" w14:textId="77777777" w:rsidR="00CD62DF" w:rsidRPr="009F1301" w:rsidRDefault="00CD62DF"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2EAA8696" w14:textId="77777777" w:rsidR="00CD62DF" w:rsidRPr="009F1301" w:rsidRDefault="00CD62DF" w:rsidP="009F1301">
            <w:pPr>
              <w:pStyle w:val="acctfourfigures"/>
              <w:tabs>
                <w:tab w:val="clear" w:pos="765"/>
                <w:tab w:val="decimal" w:pos="864"/>
              </w:tabs>
              <w:ind w:left="-108" w:right="-108"/>
              <w:jc w:val="thaiDistribute"/>
              <w:rPr>
                <w:rFonts w:cs="Times New Roman"/>
                <w:szCs w:val="22"/>
              </w:rPr>
            </w:pPr>
          </w:p>
        </w:tc>
      </w:tr>
      <w:tr w:rsidR="00353393" w:rsidRPr="001219F9" w14:paraId="54A992FE" w14:textId="77777777" w:rsidTr="001D2724">
        <w:trPr>
          <w:trHeight w:val="245"/>
        </w:trPr>
        <w:tc>
          <w:tcPr>
            <w:tcW w:w="5886" w:type="dxa"/>
          </w:tcPr>
          <w:p w14:paraId="5167E5DD" w14:textId="5D3DF8C1" w:rsidR="00353393" w:rsidRPr="009F1301" w:rsidRDefault="00353393"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thaiDistribute"/>
              <w:rPr>
                <w:rFonts w:ascii="Times New Roman" w:hAnsi="Times New Roman" w:cs="Times New Roman"/>
                <w:b/>
                <w:bCs/>
                <w:i/>
                <w:iCs/>
                <w:sz w:val="22"/>
                <w:szCs w:val="22"/>
              </w:rPr>
            </w:pPr>
            <w:r w:rsidRPr="009F1301">
              <w:rPr>
                <w:rFonts w:ascii="Times New Roman" w:hAnsi="Times New Roman" w:cs="Times New Roman"/>
                <w:sz w:val="22"/>
                <w:szCs w:val="22"/>
              </w:rPr>
              <w:t xml:space="preserve">Commitment for </w:t>
            </w:r>
            <w:r w:rsidRPr="009F1301">
              <w:rPr>
                <w:rFonts w:ascii="Times New Roman" w:hAnsi="Times New Roman" w:cs="Times New Roman"/>
                <w:sz w:val="22"/>
                <w:szCs w:val="28"/>
              </w:rPr>
              <w:t xml:space="preserve">land </w:t>
            </w:r>
            <w:r w:rsidRPr="009F1301">
              <w:rPr>
                <w:rFonts w:ascii="Times New Roman" w:hAnsi="Times New Roman" w:cs="Times New Roman"/>
                <w:sz w:val="22"/>
                <w:szCs w:val="22"/>
              </w:rPr>
              <w:t>improvement</w:t>
            </w:r>
          </w:p>
        </w:tc>
        <w:tc>
          <w:tcPr>
            <w:tcW w:w="1530" w:type="dxa"/>
          </w:tcPr>
          <w:p w14:paraId="19EA3890" w14:textId="18401549" w:rsidR="00353393" w:rsidRPr="001F4C2C"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sidRPr="001F4C2C">
              <w:rPr>
                <w:rFonts w:ascii="Times New Roman" w:hAnsi="Times New Roman"/>
                <w:b w:val="0"/>
                <w:bCs w:val="0"/>
                <w:sz w:val="22"/>
                <w:szCs w:val="22"/>
              </w:rPr>
              <w:t>825</w:t>
            </w:r>
          </w:p>
        </w:tc>
        <w:tc>
          <w:tcPr>
            <w:tcW w:w="236" w:type="dxa"/>
          </w:tcPr>
          <w:p w14:paraId="4988A7A8" w14:textId="77777777" w:rsidR="00353393" w:rsidRPr="009F1301" w:rsidRDefault="00353393"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spacing w:line="260" w:lineRule="atLeast"/>
              <w:ind w:left="-108" w:right="-108"/>
              <w:jc w:val="thaiDistribute"/>
              <w:rPr>
                <w:rFonts w:ascii="Times New Roman" w:hAnsi="Times New Roman" w:cs="Times New Roman"/>
                <w:sz w:val="22"/>
                <w:szCs w:val="22"/>
              </w:rPr>
            </w:pPr>
          </w:p>
        </w:tc>
        <w:tc>
          <w:tcPr>
            <w:tcW w:w="1474" w:type="dxa"/>
          </w:tcPr>
          <w:p w14:paraId="1A94AC7A" w14:textId="5C005F15" w:rsidR="00353393" w:rsidRPr="001F4C2C"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sidRPr="001F4C2C">
              <w:rPr>
                <w:rFonts w:ascii="Times New Roman" w:hAnsi="Times New Roman"/>
                <w:b w:val="0"/>
                <w:bCs w:val="0"/>
                <w:sz w:val="22"/>
                <w:szCs w:val="22"/>
              </w:rPr>
              <w:t>825</w:t>
            </w:r>
          </w:p>
        </w:tc>
      </w:tr>
      <w:tr w:rsidR="00281C6D" w:rsidRPr="001219F9" w14:paraId="3D663001" w14:textId="77777777" w:rsidTr="001D2724">
        <w:tc>
          <w:tcPr>
            <w:tcW w:w="5886" w:type="dxa"/>
          </w:tcPr>
          <w:p w14:paraId="3624807A" w14:textId="17D24460"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sz w:val="22"/>
                <w:szCs w:val="22"/>
              </w:rPr>
              <w:t>Commitment for building improvement</w:t>
            </w:r>
          </w:p>
        </w:tc>
        <w:tc>
          <w:tcPr>
            <w:tcW w:w="1530" w:type="dxa"/>
          </w:tcPr>
          <w:p w14:paraId="31619CD7" w14:textId="71473C0F"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9,984</w:t>
            </w:r>
          </w:p>
        </w:tc>
        <w:tc>
          <w:tcPr>
            <w:tcW w:w="236" w:type="dxa"/>
          </w:tcPr>
          <w:p w14:paraId="08CAB9C1"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6444C5D4" w14:textId="7E427102"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9,984</w:t>
            </w:r>
          </w:p>
        </w:tc>
      </w:tr>
      <w:tr w:rsidR="00281C6D" w:rsidRPr="001219F9" w14:paraId="2433A4D4" w14:textId="77777777" w:rsidTr="001D2724">
        <w:tc>
          <w:tcPr>
            <w:tcW w:w="5886" w:type="dxa"/>
          </w:tcPr>
          <w:p w14:paraId="0F8B79B3" w14:textId="7EAB7811"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sz w:val="22"/>
                <w:szCs w:val="22"/>
              </w:rPr>
              <w:t>Commitment for construction</w:t>
            </w:r>
          </w:p>
        </w:tc>
        <w:tc>
          <w:tcPr>
            <w:tcW w:w="1530" w:type="dxa"/>
          </w:tcPr>
          <w:p w14:paraId="74C8902E" w14:textId="5B44D521"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83,200</w:t>
            </w:r>
          </w:p>
        </w:tc>
        <w:tc>
          <w:tcPr>
            <w:tcW w:w="236" w:type="dxa"/>
          </w:tcPr>
          <w:p w14:paraId="4D5031D7"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1894EC22" w14:textId="2156FE3B"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cs/>
              </w:rPr>
            </w:pPr>
            <w:r>
              <w:rPr>
                <w:rFonts w:ascii="Times New Roman" w:hAnsi="Times New Roman"/>
                <w:b w:val="0"/>
                <w:bCs w:val="0"/>
                <w:sz w:val="22"/>
                <w:szCs w:val="22"/>
              </w:rPr>
              <w:t>83,200</w:t>
            </w:r>
          </w:p>
        </w:tc>
      </w:tr>
      <w:tr w:rsidR="00281C6D" w:rsidRPr="001219F9" w14:paraId="72C19C90" w14:textId="77777777" w:rsidTr="001D2724">
        <w:tc>
          <w:tcPr>
            <w:tcW w:w="5886" w:type="dxa"/>
          </w:tcPr>
          <w:p w14:paraId="144C75FA" w14:textId="054B3662"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sz w:val="22"/>
                <w:szCs w:val="22"/>
              </w:rPr>
              <w:t>Commitment for building system installation</w:t>
            </w:r>
          </w:p>
        </w:tc>
        <w:tc>
          <w:tcPr>
            <w:tcW w:w="1530" w:type="dxa"/>
          </w:tcPr>
          <w:p w14:paraId="5456A29A" w14:textId="406C47A8"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24,371</w:t>
            </w:r>
          </w:p>
        </w:tc>
        <w:tc>
          <w:tcPr>
            <w:tcW w:w="236" w:type="dxa"/>
          </w:tcPr>
          <w:p w14:paraId="1AA8E349"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5C242C3A" w14:textId="2A93ADD9"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24,371</w:t>
            </w:r>
          </w:p>
        </w:tc>
      </w:tr>
      <w:tr w:rsidR="00281C6D" w:rsidRPr="001219F9" w14:paraId="034B02D3" w14:textId="77777777" w:rsidTr="001D2724">
        <w:tc>
          <w:tcPr>
            <w:tcW w:w="5886" w:type="dxa"/>
          </w:tcPr>
          <w:p w14:paraId="5D182268" w14:textId="2EED0CBB"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sz w:val="22"/>
                <w:szCs w:val="22"/>
              </w:rPr>
              <w:t>Commitment for information system installation</w:t>
            </w:r>
          </w:p>
        </w:tc>
        <w:tc>
          <w:tcPr>
            <w:tcW w:w="1530" w:type="dxa"/>
          </w:tcPr>
          <w:p w14:paraId="01ECCC9F" w14:textId="23E7421D"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9,991</w:t>
            </w:r>
          </w:p>
        </w:tc>
        <w:tc>
          <w:tcPr>
            <w:tcW w:w="236" w:type="dxa"/>
          </w:tcPr>
          <w:p w14:paraId="7472A542"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6D3AC957" w14:textId="77CFD3B9"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9,991</w:t>
            </w:r>
          </w:p>
        </w:tc>
      </w:tr>
      <w:tr w:rsidR="00281C6D" w:rsidRPr="00353393" w14:paraId="76616853" w14:textId="77777777" w:rsidTr="001D2724">
        <w:tc>
          <w:tcPr>
            <w:tcW w:w="5886" w:type="dxa"/>
          </w:tcPr>
          <w:p w14:paraId="5DE3C14D" w14:textId="1F417D11"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r w:rsidRPr="009F130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057B9BA4" w14:textId="4CA58D35"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128,371</w:t>
            </w:r>
          </w:p>
        </w:tc>
        <w:tc>
          <w:tcPr>
            <w:tcW w:w="236" w:type="dxa"/>
          </w:tcPr>
          <w:p w14:paraId="720E8EEF"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single" w:sz="4" w:space="0" w:color="auto"/>
              <w:bottom w:val="double" w:sz="4" w:space="0" w:color="auto"/>
            </w:tcBorders>
          </w:tcPr>
          <w:p w14:paraId="338E550B" w14:textId="5B6EB472"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128,371</w:t>
            </w:r>
          </w:p>
        </w:tc>
      </w:tr>
      <w:tr w:rsidR="00281C6D" w:rsidRPr="001219F9" w14:paraId="25C56413" w14:textId="77777777" w:rsidTr="001D2724">
        <w:tc>
          <w:tcPr>
            <w:tcW w:w="5886" w:type="dxa"/>
          </w:tcPr>
          <w:p w14:paraId="5B18072B" w14:textId="508BB055"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2"/>
              </w:rPr>
            </w:pPr>
          </w:p>
        </w:tc>
        <w:tc>
          <w:tcPr>
            <w:tcW w:w="1530" w:type="dxa"/>
            <w:tcBorders>
              <w:top w:val="double" w:sz="4" w:space="0" w:color="auto"/>
            </w:tcBorders>
          </w:tcPr>
          <w:p w14:paraId="43D7EB37" w14:textId="19F89CD3"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236" w:type="dxa"/>
          </w:tcPr>
          <w:p w14:paraId="4D677AB7"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double" w:sz="4" w:space="0" w:color="auto"/>
            </w:tcBorders>
          </w:tcPr>
          <w:p w14:paraId="15DBA13D" w14:textId="71A50C5D"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r>
      <w:tr w:rsidR="00281C6D" w:rsidRPr="001219F9" w14:paraId="6E9E862B" w14:textId="77777777" w:rsidTr="001D2724">
        <w:tc>
          <w:tcPr>
            <w:tcW w:w="5886" w:type="dxa"/>
          </w:tcPr>
          <w:p w14:paraId="11EC367C" w14:textId="77259FE8"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cs/>
              </w:rPr>
            </w:pPr>
            <w:r w:rsidRPr="009F1301">
              <w:rPr>
                <w:rFonts w:ascii="Times New Roman" w:hAnsi="Times New Roman" w:cs="Times New Roman"/>
                <w:b/>
                <w:bCs/>
                <w:i/>
                <w:iCs/>
                <w:sz w:val="22"/>
                <w:szCs w:val="22"/>
              </w:rPr>
              <w:t>Other commitment</w:t>
            </w:r>
            <w:r w:rsidR="00087672">
              <w:rPr>
                <w:rFonts w:ascii="Times New Roman" w:hAnsi="Times New Roman" w:cs="Times New Roman"/>
                <w:b/>
                <w:bCs/>
                <w:i/>
                <w:iCs/>
                <w:sz w:val="22"/>
                <w:szCs w:val="22"/>
              </w:rPr>
              <w:t>s</w:t>
            </w:r>
          </w:p>
        </w:tc>
        <w:tc>
          <w:tcPr>
            <w:tcW w:w="1530" w:type="dxa"/>
          </w:tcPr>
          <w:p w14:paraId="2DF2F01D" w14:textId="68318A92"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236" w:type="dxa"/>
          </w:tcPr>
          <w:p w14:paraId="5BF263CC"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Pr>
          <w:p w14:paraId="7CEB6C16" w14:textId="4F9DF0E2"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r>
      <w:tr w:rsidR="00281C6D" w:rsidRPr="001219F9" w14:paraId="69E2E93A" w14:textId="77777777" w:rsidTr="001D2724">
        <w:tc>
          <w:tcPr>
            <w:tcW w:w="5886" w:type="dxa"/>
          </w:tcPr>
          <w:p w14:paraId="26835DDF" w14:textId="371CCA83" w:rsidR="00281C6D" w:rsidRPr="009F1301" w:rsidRDefault="00C70813"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rPr>
            </w:pPr>
            <w:r>
              <w:rPr>
                <w:rFonts w:ascii="Times New Roman" w:hAnsi="Times New Roman" w:cs="Times New Roman"/>
                <w:sz w:val="22"/>
                <w:szCs w:val="28"/>
              </w:rPr>
              <w:t>L</w:t>
            </w:r>
            <w:r w:rsidR="00281C6D" w:rsidRPr="009F1301">
              <w:rPr>
                <w:rFonts w:ascii="Times New Roman" w:hAnsi="Times New Roman" w:cs="Times New Roman"/>
                <w:sz w:val="22"/>
                <w:szCs w:val="28"/>
              </w:rPr>
              <w:t>ease and service agreements commitment</w:t>
            </w:r>
          </w:p>
        </w:tc>
        <w:tc>
          <w:tcPr>
            <w:tcW w:w="1530" w:type="dxa"/>
          </w:tcPr>
          <w:p w14:paraId="18B50B02" w14:textId="4F6AECE1"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8,076</w:t>
            </w:r>
          </w:p>
        </w:tc>
        <w:tc>
          <w:tcPr>
            <w:tcW w:w="236" w:type="dxa"/>
          </w:tcPr>
          <w:p w14:paraId="7473FAC7"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Pr>
          <w:p w14:paraId="2068A732" w14:textId="1C983195"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7,746</w:t>
            </w:r>
          </w:p>
        </w:tc>
      </w:tr>
      <w:tr w:rsidR="00281C6D" w:rsidRPr="001219F9" w14:paraId="7DFBA62E" w14:textId="77777777" w:rsidTr="00A877AD">
        <w:tc>
          <w:tcPr>
            <w:tcW w:w="5886" w:type="dxa"/>
          </w:tcPr>
          <w:p w14:paraId="55D731F7" w14:textId="695806F6"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b/>
                <w:bCs/>
                <w:sz w:val="22"/>
                <w:szCs w:val="22"/>
              </w:rPr>
            </w:pPr>
            <w:r w:rsidRPr="009F1301">
              <w:rPr>
                <w:rFonts w:ascii="Times New Roman" w:hAnsi="Times New Roman" w:cs="Times New Roman"/>
                <w:sz w:val="22"/>
                <w:szCs w:val="22"/>
              </w:rPr>
              <w:t>Bank guarantee</w:t>
            </w:r>
          </w:p>
        </w:tc>
        <w:tc>
          <w:tcPr>
            <w:tcW w:w="1530" w:type="dxa"/>
            <w:tcBorders>
              <w:bottom w:val="single" w:sz="4" w:space="0" w:color="auto"/>
            </w:tcBorders>
          </w:tcPr>
          <w:p w14:paraId="3BA4BE6D" w14:textId="747E024B"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25,807</w:t>
            </w:r>
          </w:p>
        </w:tc>
        <w:tc>
          <w:tcPr>
            <w:tcW w:w="236" w:type="dxa"/>
          </w:tcPr>
          <w:p w14:paraId="3A2A3271"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p>
        </w:tc>
        <w:tc>
          <w:tcPr>
            <w:tcW w:w="1474" w:type="dxa"/>
            <w:tcBorders>
              <w:bottom w:val="single" w:sz="4" w:space="0" w:color="auto"/>
            </w:tcBorders>
          </w:tcPr>
          <w:p w14:paraId="7FDDE087" w14:textId="3D3B73ED"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b w:val="0"/>
                <w:bCs w:val="0"/>
                <w:sz w:val="22"/>
                <w:szCs w:val="22"/>
              </w:rPr>
            </w:pPr>
            <w:r>
              <w:rPr>
                <w:rFonts w:ascii="Times New Roman" w:hAnsi="Times New Roman"/>
                <w:b w:val="0"/>
                <w:bCs w:val="0"/>
                <w:sz w:val="22"/>
                <w:szCs w:val="22"/>
              </w:rPr>
              <w:t>16,009</w:t>
            </w:r>
          </w:p>
        </w:tc>
      </w:tr>
      <w:tr w:rsidR="00281C6D" w:rsidRPr="001219F9" w14:paraId="7BCD3224" w14:textId="77777777" w:rsidTr="001D2724">
        <w:tc>
          <w:tcPr>
            <w:tcW w:w="5886" w:type="dxa"/>
          </w:tcPr>
          <w:p w14:paraId="2287C37F" w14:textId="0E28C245" w:rsidR="00281C6D" w:rsidRPr="009F1301" w:rsidRDefault="00281C6D" w:rsidP="009F13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rPr>
                <w:rFonts w:ascii="Times New Roman" w:hAnsi="Times New Roman" w:cs="Times New Roman"/>
                <w:sz w:val="22"/>
                <w:szCs w:val="28"/>
              </w:rPr>
            </w:pPr>
            <w:r w:rsidRPr="009F1301">
              <w:rPr>
                <w:rFonts w:ascii="Times New Roman" w:hAnsi="Times New Roman" w:cs="Times New Roman"/>
                <w:b/>
                <w:bCs/>
                <w:sz w:val="22"/>
                <w:szCs w:val="22"/>
              </w:rPr>
              <w:t>Total</w:t>
            </w:r>
          </w:p>
        </w:tc>
        <w:tc>
          <w:tcPr>
            <w:tcW w:w="1530" w:type="dxa"/>
            <w:tcBorders>
              <w:top w:val="single" w:sz="4" w:space="0" w:color="auto"/>
              <w:bottom w:val="double" w:sz="4" w:space="0" w:color="auto"/>
            </w:tcBorders>
          </w:tcPr>
          <w:p w14:paraId="4D63A4E5" w14:textId="34AADC3E"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33,883</w:t>
            </w:r>
          </w:p>
        </w:tc>
        <w:tc>
          <w:tcPr>
            <w:tcW w:w="236" w:type="dxa"/>
          </w:tcPr>
          <w:p w14:paraId="02B9C328" w14:textId="77777777" w:rsidR="00281C6D" w:rsidRPr="009F1301" w:rsidRDefault="00281C6D"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p>
        </w:tc>
        <w:tc>
          <w:tcPr>
            <w:tcW w:w="1474" w:type="dxa"/>
            <w:tcBorders>
              <w:top w:val="single" w:sz="4" w:space="0" w:color="auto"/>
              <w:bottom w:val="double" w:sz="4" w:space="0" w:color="auto"/>
            </w:tcBorders>
          </w:tcPr>
          <w:p w14:paraId="2B808077" w14:textId="3F9D0CF2" w:rsidR="00281C6D" w:rsidRPr="009F1301" w:rsidRDefault="001F4C2C" w:rsidP="009F1301">
            <w:pPr>
              <w:pStyle w:val="Capt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4"/>
              </w:tabs>
              <w:spacing w:line="260" w:lineRule="atLeast"/>
              <w:rPr>
                <w:rFonts w:ascii="Times New Roman" w:hAnsi="Times New Roman"/>
                <w:sz w:val="22"/>
                <w:szCs w:val="22"/>
              </w:rPr>
            </w:pPr>
            <w:r>
              <w:rPr>
                <w:rFonts w:ascii="Times New Roman" w:hAnsi="Times New Roman"/>
                <w:sz w:val="22"/>
                <w:szCs w:val="22"/>
              </w:rPr>
              <w:t>23,755</w:t>
            </w:r>
          </w:p>
        </w:tc>
      </w:tr>
    </w:tbl>
    <w:p w14:paraId="435FE03C" w14:textId="57B49741" w:rsidR="00D661B6" w:rsidRPr="001219F9" w:rsidRDefault="00D661B6" w:rsidP="00D661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sz w:val="24"/>
          <w:szCs w:val="24"/>
        </w:rPr>
      </w:pPr>
    </w:p>
    <w:p w14:paraId="58FC020F" w14:textId="77777777" w:rsidR="00A1313A" w:rsidRPr="00633120" w:rsidRDefault="00A1313A" w:rsidP="00A1313A">
      <w:pPr>
        <w:pStyle w:val="BodyText"/>
        <w:numPr>
          <w:ilvl w:val="0"/>
          <w:numId w:val="19"/>
        </w:numPr>
        <w:tabs>
          <w:tab w:val="clear" w:pos="227"/>
          <w:tab w:val="clear" w:pos="340"/>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hanging="540"/>
        <w:jc w:val="thaiDistribute"/>
        <w:rPr>
          <w:rFonts w:ascii="Times New Roman" w:hAnsi="Times New Roman" w:cs="Times New Roman"/>
          <w:b/>
          <w:bCs/>
          <w:sz w:val="24"/>
          <w:szCs w:val="24"/>
        </w:rPr>
      </w:pPr>
      <w:r w:rsidRPr="00633120">
        <w:rPr>
          <w:rFonts w:ascii="Times New Roman" w:hAnsi="Times New Roman" w:cs="Times New Roman"/>
          <w:b/>
          <w:bCs/>
          <w:sz w:val="24"/>
          <w:szCs w:val="24"/>
        </w:rPr>
        <w:t>Contingent liabilities</w:t>
      </w:r>
    </w:p>
    <w:p w14:paraId="56E7EE43" w14:textId="77777777" w:rsidR="00A1313A" w:rsidRPr="001F6707" w:rsidRDefault="00A1313A" w:rsidP="00A1313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40"/>
        <w:jc w:val="thaiDistribute"/>
        <w:rPr>
          <w:rFonts w:ascii="Times New Roman" w:hAnsi="Times New Roman" w:cstheme="minorBidi"/>
          <w:b/>
          <w:bCs/>
          <w:sz w:val="24"/>
          <w:szCs w:val="24"/>
          <w:cs/>
        </w:rPr>
      </w:pPr>
    </w:p>
    <w:p w14:paraId="1AAC6100"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i/>
          <w:iCs/>
          <w:sz w:val="22"/>
          <w:szCs w:val="22"/>
        </w:rPr>
      </w:pPr>
      <w:r w:rsidRPr="00633120">
        <w:rPr>
          <w:rFonts w:ascii="Times New Roman" w:hAnsi="Times New Roman" w:cs="Times New Roman"/>
          <w:i/>
          <w:iCs/>
          <w:sz w:val="22"/>
          <w:szCs w:val="22"/>
        </w:rPr>
        <w:t>Labor lawsuit</w:t>
      </w:r>
    </w:p>
    <w:p w14:paraId="6211FC9D"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654C586F" w14:textId="032E77E0" w:rsidR="00A1313A" w:rsidRPr="00633120" w:rsidRDefault="00BE265D"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sz w:val="22"/>
          <w:szCs w:val="28"/>
        </w:rPr>
      </w:pPr>
      <w:r w:rsidRPr="00633120">
        <w:rPr>
          <w:rFonts w:ascii="Times New Roman" w:hAnsi="Times New Roman"/>
          <w:sz w:val="22"/>
          <w:szCs w:val="28"/>
        </w:rPr>
        <w:t xml:space="preserve">As of </w:t>
      </w:r>
      <w:r w:rsidR="00F61D4F" w:rsidRPr="00633120">
        <w:rPr>
          <w:rFonts w:ascii="Times New Roman" w:hAnsi="Times New Roman"/>
          <w:sz w:val="22"/>
          <w:szCs w:val="28"/>
        </w:rPr>
        <w:t>3</w:t>
      </w:r>
      <w:r w:rsidR="00633120" w:rsidRPr="00633120">
        <w:rPr>
          <w:rFonts w:ascii="Times New Roman" w:hAnsi="Times New Roman"/>
          <w:sz w:val="22"/>
          <w:szCs w:val="28"/>
        </w:rPr>
        <w:t>0</w:t>
      </w:r>
      <w:r w:rsidR="00F61D4F" w:rsidRPr="00633120">
        <w:rPr>
          <w:rFonts w:ascii="Times New Roman" w:hAnsi="Times New Roman"/>
          <w:sz w:val="22"/>
          <w:szCs w:val="28"/>
        </w:rPr>
        <w:t xml:space="preserve"> </w:t>
      </w:r>
      <w:r w:rsidR="009F1301">
        <w:rPr>
          <w:rFonts w:ascii="Times New Roman" w:hAnsi="Times New Roman"/>
          <w:sz w:val="22"/>
          <w:szCs w:val="28"/>
        </w:rPr>
        <w:t>September</w:t>
      </w:r>
      <w:r w:rsidRPr="00633120">
        <w:rPr>
          <w:rFonts w:ascii="Times New Roman" w:hAnsi="Times New Roman"/>
          <w:sz w:val="22"/>
          <w:szCs w:val="28"/>
        </w:rPr>
        <w:t xml:space="preserve"> 2025, the Company has been sued in labour disputes filed by former employees. The lawsuit allege unfair dismissal and seek damages totaling</w:t>
      </w:r>
      <w:r w:rsidR="002C1F95" w:rsidRPr="00633120">
        <w:rPr>
          <w:rFonts w:ascii="Times New Roman" w:hAnsi="Times New Roman"/>
          <w:sz w:val="22"/>
          <w:szCs w:val="28"/>
        </w:rPr>
        <w:t xml:space="preserve"> Bath</w:t>
      </w:r>
      <w:r w:rsidRPr="00633120">
        <w:rPr>
          <w:rFonts w:ascii="Times New Roman" w:hAnsi="Times New Roman"/>
          <w:sz w:val="22"/>
          <w:szCs w:val="28"/>
        </w:rPr>
        <w:t xml:space="preserve"> 16.58 million. The cases are currently pending before the Central Labour. However, termination process of </w:t>
      </w:r>
      <w:r w:rsidR="00087672">
        <w:rPr>
          <w:rFonts w:ascii="Times New Roman" w:hAnsi="Times New Roman"/>
          <w:sz w:val="22"/>
          <w:szCs w:val="28"/>
        </w:rPr>
        <w:t>t</w:t>
      </w:r>
      <w:r w:rsidRPr="00633120">
        <w:rPr>
          <w:rFonts w:ascii="Times New Roman" w:hAnsi="Times New Roman"/>
          <w:sz w:val="22"/>
          <w:szCs w:val="28"/>
        </w:rPr>
        <w:t>he Company is lawfully and fair.</w:t>
      </w:r>
    </w:p>
    <w:p w14:paraId="2A0970F4" w14:textId="77777777" w:rsidR="00A1313A" w:rsidRPr="00633120"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73EFED5" w14:textId="6B285304" w:rsidR="00A1313A" w:rsidRDefault="00A1313A"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r w:rsidRPr="00633120">
        <w:rPr>
          <w:rFonts w:ascii="Times New Roman" w:hAnsi="Times New Roman" w:cs="Times New Roman"/>
          <w:sz w:val="22"/>
          <w:szCs w:val="22"/>
        </w:rPr>
        <w:t>Due to the fact that these lawsuits have not yet been finalized, management is not</w:t>
      </w:r>
      <w:r w:rsidR="0021314F">
        <w:rPr>
          <w:rFonts w:ascii="Times New Roman" w:hAnsi="Times New Roman" w:cstheme="minorBidi" w:hint="cs"/>
          <w:sz w:val="22"/>
          <w:szCs w:val="22"/>
          <w:cs/>
        </w:rPr>
        <w:t xml:space="preserve"> </w:t>
      </w:r>
      <w:r w:rsidR="00087672">
        <w:rPr>
          <w:rFonts w:ascii="Times New Roman" w:hAnsi="Times New Roman" w:cs="Times New Roman"/>
          <w:sz w:val="22"/>
          <w:szCs w:val="22"/>
        </w:rPr>
        <w:t>able</w:t>
      </w:r>
      <w:r w:rsidRPr="00633120">
        <w:rPr>
          <w:rFonts w:ascii="Times New Roman" w:hAnsi="Times New Roman" w:cs="Times New Roman"/>
          <w:sz w:val="22"/>
          <w:szCs w:val="22"/>
        </w:rPr>
        <w:t xml:space="preserve"> to reliably estimate the potential impact of these lawsuit at this </w:t>
      </w:r>
      <w:r w:rsidR="00087672">
        <w:rPr>
          <w:rFonts w:ascii="Times New Roman" w:hAnsi="Times New Roman" w:cs="Times New Roman"/>
          <w:sz w:val="22"/>
          <w:szCs w:val="22"/>
        </w:rPr>
        <w:t>stage</w:t>
      </w:r>
      <w:r w:rsidRPr="00633120">
        <w:rPr>
          <w:rFonts w:ascii="Times New Roman" w:hAnsi="Times New Roman" w:cs="Times New Roman"/>
          <w:sz w:val="22"/>
          <w:szCs w:val="22"/>
        </w:rPr>
        <w:t xml:space="preserve">. Therefore, the Company has not recorded any contingent liabilities in the financial statements as of </w:t>
      </w:r>
      <w:r w:rsidR="00F61D4F" w:rsidRPr="00633120">
        <w:rPr>
          <w:rFonts w:ascii="Times New Roman" w:hAnsi="Times New Roman" w:cs="Times New Roman"/>
          <w:sz w:val="22"/>
          <w:szCs w:val="22"/>
        </w:rPr>
        <w:t>3</w:t>
      </w:r>
      <w:r w:rsidR="00633120" w:rsidRPr="00633120">
        <w:rPr>
          <w:rFonts w:ascii="Times New Roman" w:hAnsi="Times New Roman" w:cs="Times New Roman"/>
          <w:sz w:val="22"/>
          <w:szCs w:val="22"/>
        </w:rPr>
        <w:t>0</w:t>
      </w:r>
      <w:r w:rsidR="00F61D4F" w:rsidRPr="00633120">
        <w:rPr>
          <w:rFonts w:ascii="Times New Roman" w:hAnsi="Times New Roman" w:cs="Times New Roman"/>
          <w:sz w:val="22"/>
          <w:szCs w:val="22"/>
        </w:rPr>
        <w:t xml:space="preserve"> </w:t>
      </w:r>
      <w:r w:rsidR="00D169AD">
        <w:rPr>
          <w:rFonts w:ascii="Times New Roman" w:hAnsi="Times New Roman" w:cs="Times New Roman"/>
          <w:sz w:val="22"/>
          <w:szCs w:val="22"/>
        </w:rPr>
        <w:t>September</w:t>
      </w:r>
      <w:r w:rsidR="00F61D4F" w:rsidRPr="00633120">
        <w:rPr>
          <w:rFonts w:ascii="Times New Roman" w:hAnsi="Times New Roman" w:cs="Times New Roman"/>
          <w:sz w:val="22"/>
          <w:szCs w:val="22"/>
        </w:rPr>
        <w:t xml:space="preserve"> </w:t>
      </w:r>
      <w:r w:rsidRPr="00633120">
        <w:rPr>
          <w:rFonts w:ascii="Times New Roman" w:hAnsi="Times New Roman" w:cs="Times New Roman"/>
          <w:sz w:val="22"/>
          <w:szCs w:val="22"/>
        </w:rPr>
        <w:t>202</w:t>
      </w:r>
      <w:r w:rsidR="00AB39E9" w:rsidRPr="00633120">
        <w:rPr>
          <w:rFonts w:ascii="Times New Roman" w:hAnsi="Times New Roman" w:cs="Times New Roman"/>
          <w:sz w:val="22"/>
          <w:szCs w:val="22"/>
        </w:rPr>
        <w:t>5</w:t>
      </w:r>
      <w:r w:rsidRPr="00633120">
        <w:rPr>
          <w:rFonts w:ascii="Times New Roman" w:hAnsi="Times New Roman" w:cs="Times New Roman"/>
          <w:sz w:val="22"/>
          <w:szCs w:val="22"/>
        </w:rPr>
        <w:t>.</w:t>
      </w:r>
    </w:p>
    <w:p w14:paraId="6D142DC1" w14:textId="77777777" w:rsidR="007A17C0" w:rsidRDefault="007A17C0" w:rsidP="00A1313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ind w:left="540" w:right="-14"/>
        <w:jc w:val="both"/>
        <w:rPr>
          <w:rFonts w:ascii="Times New Roman" w:hAnsi="Times New Roman" w:cs="Times New Roman"/>
          <w:sz w:val="22"/>
          <w:szCs w:val="22"/>
        </w:rPr>
      </w:pPr>
    </w:p>
    <w:p w14:paraId="4CC2C4E6" w14:textId="05E2AB63" w:rsidR="007A17C0" w:rsidRPr="00C70813" w:rsidRDefault="007A17C0" w:rsidP="00C708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4"/>
          <w:szCs w:val="24"/>
        </w:rPr>
      </w:pPr>
    </w:p>
    <w:sectPr w:rsidR="007A17C0" w:rsidRPr="00C70813" w:rsidSect="007F71F1">
      <w:headerReference w:type="default" r:id="rId20"/>
      <w:type w:val="nextColumn"/>
      <w:pgSz w:w="11920" w:h="16860"/>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3BB239" w14:textId="77777777" w:rsidR="004E1499" w:rsidRDefault="004E1499" w:rsidP="0047103A">
      <w:pPr>
        <w:pStyle w:val="BodyText3"/>
      </w:pPr>
      <w:r>
        <w:separator/>
      </w:r>
    </w:p>
  </w:endnote>
  <w:endnote w:type="continuationSeparator" w:id="0">
    <w:p w14:paraId="246BA475" w14:textId="77777777" w:rsidR="004E1499" w:rsidRDefault="004E1499" w:rsidP="0047103A">
      <w:pPr>
        <w:pStyle w:val="BodyText3"/>
      </w:pPr>
      <w:r>
        <w:continuationSeparator/>
      </w:r>
    </w:p>
  </w:endnote>
  <w:endnote w:type="continuationNotice" w:id="1">
    <w:p w14:paraId="60FA45A9" w14:textId="77777777" w:rsidR="004E1499" w:rsidRDefault="004E1499">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altName w:val="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Univers 45 Light">
    <w:altName w:val="Calibri"/>
    <w:panose1 w:val="00000000000000000000"/>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84426862"/>
      <w:docPartObj>
        <w:docPartGallery w:val="Page Numbers (Bottom of Page)"/>
        <w:docPartUnique/>
      </w:docPartObj>
    </w:sdtPr>
    <w:sdtEndPr>
      <w:rPr>
        <w:rFonts w:ascii="Times New Roman" w:hAnsi="Times New Roman" w:cs="Times New Roman"/>
        <w:noProof/>
        <w:sz w:val="22"/>
        <w:szCs w:val="22"/>
      </w:rPr>
    </w:sdtEndPr>
    <w:sdtContent>
      <w:p w14:paraId="44333A23" w14:textId="1626937A" w:rsidR="00596E8B" w:rsidRPr="00AF5DEB" w:rsidRDefault="00596E8B">
        <w:pPr>
          <w:pStyle w:val="Footer"/>
          <w:jc w:val="center"/>
          <w:rPr>
            <w:rFonts w:ascii="Times New Roman" w:hAnsi="Times New Roman" w:cs="Times New Roman"/>
            <w:sz w:val="22"/>
            <w:szCs w:val="22"/>
          </w:rPr>
        </w:pPr>
        <w:r w:rsidRPr="00AF5DEB">
          <w:rPr>
            <w:rFonts w:ascii="Times New Roman" w:hAnsi="Times New Roman" w:cs="Times New Roman"/>
            <w:sz w:val="22"/>
            <w:szCs w:val="22"/>
          </w:rPr>
          <w:fldChar w:fldCharType="begin"/>
        </w:r>
        <w:r w:rsidRPr="00AF5DEB">
          <w:rPr>
            <w:rFonts w:ascii="Times New Roman" w:hAnsi="Times New Roman" w:cs="Times New Roman"/>
            <w:sz w:val="22"/>
            <w:szCs w:val="22"/>
          </w:rPr>
          <w:instrText xml:space="preserve"> PAGE   \</w:instrText>
        </w:r>
        <w:r w:rsidRPr="00AF5DEB">
          <w:rPr>
            <w:rFonts w:ascii="Times New Roman" w:hAnsi="Times New Roman" w:cs="Times New Roman"/>
            <w:sz w:val="22"/>
            <w:szCs w:val="22"/>
            <w:cs/>
          </w:rPr>
          <w:instrText xml:space="preserve">* </w:instrText>
        </w:r>
        <w:r w:rsidRPr="00AF5DEB">
          <w:rPr>
            <w:rFonts w:ascii="Times New Roman" w:hAnsi="Times New Roman" w:cs="Times New Roman"/>
            <w:sz w:val="22"/>
            <w:szCs w:val="22"/>
          </w:rPr>
          <w:instrText xml:space="preserve">MERGEFORMAT </w:instrText>
        </w:r>
        <w:r w:rsidRPr="00AF5DEB">
          <w:rPr>
            <w:rFonts w:ascii="Times New Roman" w:hAnsi="Times New Roman" w:cs="Times New Roman"/>
            <w:sz w:val="22"/>
            <w:szCs w:val="22"/>
          </w:rPr>
          <w:fldChar w:fldCharType="separate"/>
        </w:r>
        <w:r w:rsidR="00170948" w:rsidRPr="00AF5DEB">
          <w:rPr>
            <w:rFonts w:ascii="Times New Roman" w:hAnsi="Times New Roman" w:cs="Times New Roman"/>
            <w:noProof/>
            <w:sz w:val="22"/>
            <w:szCs w:val="22"/>
          </w:rPr>
          <w:t>16</w:t>
        </w:r>
        <w:r w:rsidRPr="00AF5DEB">
          <w:rPr>
            <w:rFonts w:ascii="Times New Roman" w:hAnsi="Times New Roman" w:cs="Times New Roman"/>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CE385A" w14:textId="0F20B92B" w:rsidR="00596E8B" w:rsidRPr="00493786" w:rsidRDefault="00596E8B" w:rsidP="00926E59">
    <w:pPr>
      <w:pStyle w:val="Footer"/>
      <w:framePr w:wrap="around" w:vAnchor="text" w:hAnchor="margin" w:xAlign="center" w:y="1"/>
      <w:rPr>
        <w:rStyle w:val="PageNumber"/>
        <w:rFonts w:ascii="Times New Roman" w:hAnsi="Times New Roman" w:cs="Times New Roman"/>
      </w:rPr>
    </w:pPr>
    <w:r w:rsidRPr="00493786">
      <w:rPr>
        <w:rStyle w:val="PageNumber"/>
        <w:rFonts w:ascii="Times New Roman" w:hAnsi="Times New Roman" w:cs="Times New Roman"/>
      </w:rPr>
      <w:fldChar w:fldCharType="begin"/>
    </w:r>
    <w:r w:rsidRPr="00493786">
      <w:rPr>
        <w:rStyle w:val="PageNumber"/>
        <w:rFonts w:ascii="Times New Roman" w:hAnsi="Times New Roman" w:cs="Times New Roman"/>
      </w:rPr>
      <w:instrText xml:space="preserve">PAGE  </w:instrText>
    </w:r>
    <w:r w:rsidRPr="00493786">
      <w:rPr>
        <w:rStyle w:val="PageNumber"/>
        <w:rFonts w:ascii="Times New Roman" w:hAnsi="Times New Roman" w:cs="Times New Roman"/>
      </w:rPr>
      <w:fldChar w:fldCharType="separate"/>
    </w:r>
    <w:r w:rsidR="00170948">
      <w:rPr>
        <w:rStyle w:val="PageNumber"/>
        <w:rFonts w:ascii="Times New Roman" w:hAnsi="Times New Roman" w:cs="Times New Roman"/>
        <w:noProof/>
      </w:rPr>
      <w:t>17</w:t>
    </w:r>
    <w:r w:rsidRPr="00493786">
      <w:rPr>
        <w:rStyle w:val="PageNumber"/>
        <w:rFonts w:ascii="Times New Roman" w:hAnsi="Times New Roman" w:cs="Times New Roman"/>
      </w:rPr>
      <w:fldChar w:fldCharType="end"/>
    </w:r>
  </w:p>
  <w:p w14:paraId="7D549F18" w14:textId="77777777" w:rsidR="00596E8B" w:rsidRPr="008F559E" w:rsidRDefault="00596E8B" w:rsidP="00FB1FC1">
    <w:pPr>
      <w:pStyle w:val="Footer"/>
      <w:ind w:right="360"/>
      <w:rPr>
        <w:rFonts w:ascii="Times New Roman" w:hAnsi="Times New Roman"/>
        <w:i/>
        <w:iCs/>
        <w:sz w:val="20"/>
        <w:szCs w:val="20"/>
        <w: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263350" w14:textId="60BF7192"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18</w:t>
    </w:r>
    <w:r w:rsidRPr="009C2C64">
      <w:rPr>
        <w:rStyle w:val="PageNumber"/>
        <w:rFonts w:ascii="Times New Roman" w:hAnsi="Times New Roman" w:cs="Times New Roman"/>
        <w:sz w:val="22"/>
        <w:szCs w:val="22"/>
      </w:rPr>
      <w:fldChar w:fldCharType="end"/>
    </w:r>
  </w:p>
  <w:p w14:paraId="048B7F79" w14:textId="77777777" w:rsidR="00596E8B" w:rsidRPr="008F559E" w:rsidRDefault="00596E8B" w:rsidP="00FB1FC1">
    <w:pPr>
      <w:pStyle w:val="Footer"/>
      <w:ind w:right="360"/>
      <w:rPr>
        <w:rFonts w:ascii="Times New Roman" w:hAnsi="Times New Roman"/>
        <w:i/>
        <w:iCs/>
        <w:sz w:val="20"/>
        <w:szCs w:val="20"/>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C635A6" w14:textId="58009047" w:rsidR="00596E8B" w:rsidRPr="009C2C64" w:rsidRDefault="00596E8B" w:rsidP="00926E59">
    <w:pPr>
      <w:pStyle w:val="Footer"/>
      <w:framePr w:wrap="around" w:vAnchor="text" w:hAnchor="margin" w:xAlign="center" w:y="1"/>
      <w:rPr>
        <w:rStyle w:val="PageNumber"/>
        <w:rFonts w:ascii="Times New Roman" w:hAnsi="Times New Roman" w:cs="Times New Roman"/>
        <w:sz w:val="22"/>
        <w:szCs w:val="22"/>
      </w:rPr>
    </w:pPr>
    <w:r w:rsidRPr="009C2C64">
      <w:rPr>
        <w:rStyle w:val="PageNumber"/>
        <w:rFonts w:ascii="Times New Roman" w:hAnsi="Times New Roman" w:cs="Times New Roman"/>
        <w:sz w:val="22"/>
        <w:szCs w:val="22"/>
      </w:rPr>
      <w:fldChar w:fldCharType="begin"/>
    </w:r>
    <w:r w:rsidRPr="009C2C64">
      <w:rPr>
        <w:rStyle w:val="PageNumber"/>
        <w:rFonts w:ascii="Times New Roman" w:hAnsi="Times New Roman" w:cs="Times New Roman"/>
        <w:sz w:val="22"/>
        <w:szCs w:val="22"/>
      </w:rPr>
      <w:instrText xml:space="preserve">PAGE  </w:instrText>
    </w:r>
    <w:r w:rsidRPr="009C2C64">
      <w:rPr>
        <w:rStyle w:val="PageNumber"/>
        <w:rFonts w:ascii="Times New Roman" w:hAnsi="Times New Roman" w:cs="Times New Roman"/>
        <w:sz w:val="22"/>
        <w:szCs w:val="22"/>
      </w:rPr>
      <w:fldChar w:fldCharType="separate"/>
    </w:r>
    <w:r w:rsidR="00170948">
      <w:rPr>
        <w:rStyle w:val="PageNumber"/>
        <w:rFonts w:ascii="Times New Roman" w:hAnsi="Times New Roman" w:cs="Times New Roman"/>
        <w:noProof/>
        <w:sz w:val="22"/>
        <w:szCs w:val="22"/>
      </w:rPr>
      <w:t>24</w:t>
    </w:r>
    <w:r w:rsidRPr="009C2C64">
      <w:rPr>
        <w:rStyle w:val="PageNumber"/>
        <w:rFonts w:ascii="Times New Roman" w:hAnsi="Times New Roman" w:cs="Times New Roman"/>
        <w:sz w:val="22"/>
        <w:szCs w:val="22"/>
      </w:rPr>
      <w:fldChar w:fldCharType="end"/>
    </w:r>
  </w:p>
  <w:p w14:paraId="77050927" w14:textId="77777777" w:rsidR="00596E8B" w:rsidRPr="008F559E" w:rsidRDefault="00596E8B" w:rsidP="00FB1FC1">
    <w:pPr>
      <w:pStyle w:val="Footer"/>
      <w:ind w:right="360"/>
      <w:rPr>
        <w:rFonts w:ascii="Times New Roman" w:hAnsi="Times New Roman"/>
        <w:i/>
        <w:iCs/>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48A5E0" w14:textId="77777777" w:rsidR="004E1499" w:rsidRDefault="004E1499" w:rsidP="0047103A">
      <w:pPr>
        <w:pStyle w:val="BodyText3"/>
      </w:pPr>
      <w:r>
        <w:separator/>
      </w:r>
    </w:p>
  </w:footnote>
  <w:footnote w:type="continuationSeparator" w:id="0">
    <w:p w14:paraId="352A419A" w14:textId="77777777" w:rsidR="004E1499" w:rsidRDefault="004E1499" w:rsidP="0047103A">
      <w:pPr>
        <w:pStyle w:val="BodyText3"/>
      </w:pPr>
      <w:r>
        <w:continuationSeparator/>
      </w:r>
    </w:p>
  </w:footnote>
  <w:footnote w:type="continuationNotice" w:id="1">
    <w:p w14:paraId="3B289759" w14:textId="77777777" w:rsidR="004E1499" w:rsidRDefault="004E1499">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D4C97" w14:textId="77777777" w:rsidR="00596E8B" w:rsidRDefault="00596E8B" w:rsidP="004A488D">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1A3C37EA" w14:textId="77777777" w:rsidR="008664D5" w:rsidRDefault="008664D5" w:rsidP="008664D5">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339C854" w14:textId="111552C3" w:rsidR="008664D5" w:rsidRDefault="008664D5" w:rsidP="008664D5">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25</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04A08F8A" w14:textId="77777777" w:rsidR="00596E8B" w:rsidRDefault="00596E8B" w:rsidP="004A488D">
    <w:pPr>
      <w:pStyle w:val="acctmainheading"/>
      <w:spacing w:after="0" w:line="240" w:lineRule="atLeast"/>
      <w:rPr>
        <w:sz w:val="24"/>
        <w:szCs w:val="24"/>
        <w:lang w:bidi="th-TH"/>
      </w:rPr>
    </w:pPr>
  </w:p>
  <w:p w14:paraId="1EAF4E2B" w14:textId="77777777" w:rsidR="00596E8B" w:rsidRPr="002748E9" w:rsidRDefault="00596E8B" w:rsidP="004A488D">
    <w:pPr>
      <w:pStyle w:val="acctmainheading"/>
      <w:spacing w:after="0" w:line="240" w:lineRule="atLeast"/>
      <w:rPr>
        <w:sz w:val="24"/>
        <w:szCs w:val="24"/>
        <w:lang w:bidi="th-T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DA7A8"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6745C127"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7A0FEF5F" w14:textId="77777777"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25</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7FB0B525" w14:textId="77777777" w:rsidR="00596E8B" w:rsidRPr="00A946B0" w:rsidRDefault="00596E8B" w:rsidP="002748E9">
    <w:pPr>
      <w:pStyle w:val="acctmainheading"/>
      <w:spacing w:after="0" w:line="240" w:lineRule="atLeast"/>
      <w:rPr>
        <w:b w:val="0"/>
        <w:bCs/>
        <w:sz w:val="22"/>
        <w:szCs w:val="22"/>
        <w:lang w:bidi="th-TH"/>
      </w:rPr>
    </w:pPr>
  </w:p>
  <w:p w14:paraId="32596786" w14:textId="77777777" w:rsidR="00596E8B" w:rsidRPr="00A946B0" w:rsidRDefault="00596E8B" w:rsidP="002748E9">
    <w:pPr>
      <w:pStyle w:val="acctmainheading"/>
      <w:spacing w:after="0" w:line="240" w:lineRule="atLeast"/>
      <w:rPr>
        <w:b w:val="0"/>
        <w:bCs/>
        <w:sz w:val="22"/>
        <w:szCs w:val="22"/>
        <w:lang w:bidi="th-TH"/>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90C9B"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54655C37"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4F8F95E0" w14:textId="77777777"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25</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6FAB7645" w14:textId="77777777" w:rsidR="00596E8B" w:rsidRDefault="00596E8B" w:rsidP="001D7B22">
    <w:pPr>
      <w:pStyle w:val="acctmainheading"/>
      <w:spacing w:after="0" w:line="240" w:lineRule="atLeast"/>
      <w:rPr>
        <w:sz w:val="24"/>
        <w:szCs w:val="24"/>
        <w:lang w:bidi="th-TH"/>
      </w:rPr>
    </w:pPr>
  </w:p>
  <w:p w14:paraId="1FE52071" w14:textId="77777777" w:rsidR="00596E8B" w:rsidRPr="002748E9" w:rsidRDefault="00596E8B" w:rsidP="001D7B22">
    <w:pPr>
      <w:pStyle w:val="acctmainheading"/>
      <w:spacing w:after="0" w:line="240" w:lineRule="atLeast"/>
      <w:rPr>
        <w:sz w:val="24"/>
        <w:szCs w:val="24"/>
        <w:lang w:bidi="th-TH"/>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75A1CB"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05CCC669"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1BE45F92" w14:textId="77777777"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25</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2AA6233D" w14:textId="77777777" w:rsidR="00596E8B" w:rsidRDefault="00596E8B" w:rsidP="009E1918">
    <w:pPr>
      <w:pStyle w:val="acctmainheading"/>
      <w:spacing w:after="0" w:line="240" w:lineRule="atLeast"/>
      <w:rPr>
        <w:sz w:val="24"/>
        <w:szCs w:val="24"/>
        <w:lang w:bidi="th-TH"/>
      </w:rPr>
    </w:pPr>
  </w:p>
  <w:p w14:paraId="42A2B6CC" w14:textId="77777777" w:rsidR="00596E8B" w:rsidRPr="002748E9" w:rsidRDefault="00596E8B" w:rsidP="009E1918">
    <w:pPr>
      <w:pStyle w:val="acctmainheading"/>
      <w:spacing w:after="0" w:line="240" w:lineRule="atLeast"/>
      <w:rPr>
        <w:sz w:val="24"/>
        <w:szCs w:val="24"/>
        <w:lang w:bidi="th-TH"/>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332B13"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7D0832DE"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3E946CFA" w14:textId="77777777"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25</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7C22E242" w14:textId="77777777" w:rsidR="00596E8B" w:rsidRDefault="00596E8B" w:rsidP="002748E9">
    <w:pPr>
      <w:pStyle w:val="acctmainheading"/>
      <w:spacing w:after="0" w:line="240" w:lineRule="atLeast"/>
      <w:rPr>
        <w:sz w:val="24"/>
        <w:szCs w:val="24"/>
        <w:lang w:bidi="th-TH"/>
      </w:rPr>
    </w:pPr>
  </w:p>
  <w:p w14:paraId="614EE7D9" w14:textId="77777777" w:rsidR="00596E8B" w:rsidRPr="002748E9" w:rsidRDefault="00596E8B" w:rsidP="002748E9">
    <w:pPr>
      <w:pStyle w:val="acctmainheading"/>
      <w:spacing w:after="0" w:line="240" w:lineRule="atLeast"/>
      <w:rPr>
        <w:sz w:val="24"/>
        <w:szCs w:val="24"/>
        <w:lang w:bidi="th-TH"/>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59640" w14:textId="77777777" w:rsidR="00A946B0" w:rsidRDefault="00A946B0" w:rsidP="00A946B0">
    <w:pPr>
      <w:tabs>
        <w:tab w:val="clear" w:pos="227"/>
        <w:tab w:val="clear" w:pos="454"/>
        <w:tab w:val="clear" w:pos="680"/>
        <w:tab w:val="left" w:pos="720"/>
      </w:tabs>
      <w:rPr>
        <w:rFonts w:ascii="Times New Roman" w:hAnsi="Times New Roman"/>
        <w:sz w:val="28"/>
        <w:szCs w:val="28"/>
      </w:rPr>
    </w:pPr>
    <w:r>
      <w:rPr>
        <w:rFonts w:ascii="Times New Roman" w:hAnsi="Times New Roman"/>
        <w:b/>
        <w:bCs/>
        <w:sz w:val="28"/>
        <w:szCs w:val="28"/>
        <w:lang w:val="en-GB"/>
      </w:rPr>
      <w:t>Haad Thip Public Company Limited</w:t>
    </w:r>
    <w:r>
      <w:rPr>
        <w:rFonts w:ascii="Times New Roman" w:hAnsi="Times New Roman"/>
        <w:sz w:val="28"/>
        <w:szCs w:val="28"/>
        <w:cs/>
        <w:lang w:val="en-GB"/>
      </w:rPr>
      <w:t xml:space="preserve"> </w:t>
    </w:r>
    <w:r>
      <w:rPr>
        <w:rFonts w:ascii="Times New Roman" w:hAnsi="Times New Roman"/>
        <w:b/>
        <w:bCs/>
        <w:sz w:val="28"/>
        <w:szCs w:val="28"/>
      </w:rPr>
      <w:t>and its Subsidiaries</w:t>
    </w:r>
  </w:p>
  <w:p w14:paraId="4001F083" w14:textId="77777777" w:rsidR="00A946B0" w:rsidRDefault="00A946B0" w:rsidP="00A946B0">
    <w:pPr>
      <w:tabs>
        <w:tab w:val="clear" w:pos="227"/>
        <w:tab w:val="clear" w:pos="454"/>
        <w:tab w:val="clear" w:pos="680"/>
        <w:tab w:val="left" w:pos="720"/>
      </w:tabs>
      <w:rPr>
        <w:rFonts w:ascii="Times New Roman" w:hAnsi="Times New Roman"/>
        <w:b/>
        <w:bCs/>
        <w:sz w:val="24"/>
        <w:szCs w:val="24"/>
      </w:rPr>
    </w:pPr>
    <w:r>
      <w:rPr>
        <w:rFonts w:ascii="Times New Roman" w:hAnsi="Times New Roman"/>
        <w:b/>
        <w:bCs/>
        <w:sz w:val="24"/>
        <w:szCs w:val="24"/>
      </w:rPr>
      <w:t xml:space="preserve">Notes to the </w:t>
    </w:r>
    <w:r w:rsidRPr="002370F8">
      <w:rPr>
        <w:rFonts w:ascii="Times New Roman" w:hAnsi="Times New Roman"/>
        <w:b/>
        <w:bCs/>
        <w:sz w:val="24"/>
        <w:szCs w:val="24"/>
      </w:rPr>
      <w:t xml:space="preserve">condensed </w:t>
    </w:r>
    <w:r>
      <w:rPr>
        <w:rFonts w:ascii="Times New Roman" w:hAnsi="Times New Roman"/>
        <w:b/>
        <w:bCs/>
        <w:sz w:val="24"/>
        <w:szCs w:val="24"/>
      </w:rPr>
      <w:t>interim financial statements</w:t>
    </w:r>
  </w:p>
  <w:p w14:paraId="2574B492" w14:textId="77777777" w:rsidR="00A946B0" w:rsidRDefault="00A946B0" w:rsidP="00A946B0">
    <w:pPr>
      <w:pStyle w:val="acctmainheading"/>
      <w:spacing w:after="0" w:line="240" w:lineRule="atLeast"/>
      <w:rPr>
        <w:sz w:val="24"/>
        <w:szCs w:val="24"/>
      </w:rPr>
    </w:pPr>
    <w:r>
      <w:rPr>
        <w:sz w:val="24"/>
        <w:szCs w:val="24"/>
      </w:rPr>
      <w:t>For the three</w:t>
    </w:r>
    <w:r>
      <w:rPr>
        <w:bCs/>
        <w:sz w:val="24"/>
        <w:szCs w:val="24"/>
        <w:cs/>
        <w:lang w:bidi="th-TH"/>
      </w:rPr>
      <w:t>-</w:t>
    </w:r>
    <w:r>
      <w:rPr>
        <w:sz w:val="24"/>
        <w:szCs w:val="24"/>
      </w:rPr>
      <w:t>month and nine</w:t>
    </w:r>
    <w:r>
      <w:rPr>
        <w:bCs/>
        <w:sz w:val="24"/>
        <w:szCs w:val="24"/>
        <w:cs/>
        <w:lang w:bidi="th-TH"/>
      </w:rPr>
      <w:t>-</w:t>
    </w:r>
    <w:r>
      <w:rPr>
        <w:sz w:val="24"/>
        <w:szCs w:val="24"/>
      </w:rPr>
      <w:t>month periods ended 30 September 20</w:t>
    </w:r>
    <w:r>
      <w:rPr>
        <w:sz w:val="24"/>
        <w:szCs w:val="24"/>
        <w:lang w:val="en-US" w:bidi="th-TH"/>
      </w:rPr>
      <w:t>25</w:t>
    </w:r>
    <w:r>
      <w:rPr>
        <w:bCs/>
        <w:sz w:val="24"/>
        <w:szCs w:val="24"/>
        <w:cs/>
        <w:lang w:bidi="th-TH"/>
      </w:rPr>
      <w:t xml:space="preserve"> </w:t>
    </w:r>
    <w:r>
      <w:rPr>
        <w:sz w:val="24"/>
        <w:szCs w:val="24"/>
        <w:lang w:bidi="th-TH"/>
      </w:rPr>
      <w:t>(</w:t>
    </w:r>
    <w:r>
      <w:rPr>
        <w:sz w:val="24"/>
        <w:szCs w:val="24"/>
      </w:rPr>
      <w:t>Unaudited</w:t>
    </w:r>
    <w:r>
      <w:rPr>
        <w:sz w:val="24"/>
        <w:szCs w:val="24"/>
        <w:lang w:bidi="th-TH"/>
      </w:rPr>
      <w:t>)</w:t>
    </w:r>
  </w:p>
  <w:p w14:paraId="1883A869" w14:textId="77777777" w:rsidR="00596E8B" w:rsidRDefault="00596E8B" w:rsidP="002748E9">
    <w:pPr>
      <w:pStyle w:val="acctmainheading"/>
      <w:spacing w:after="0" w:line="240" w:lineRule="atLeast"/>
      <w:rPr>
        <w:sz w:val="24"/>
        <w:szCs w:val="24"/>
        <w:lang w:bidi="th-TH"/>
      </w:rPr>
    </w:pPr>
  </w:p>
  <w:p w14:paraId="0DE07A65" w14:textId="77777777" w:rsidR="00596E8B" w:rsidRPr="002748E9" w:rsidRDefault="00596E8B" w:rsidP="002748E9">
    <w:pPr>
      <w:pStyle w:val="acctmainheading"/>
      <w:spacing w:after="0" w:line="240" w:lineRule="atLeast"/>
      <w:rPr>
        <w:sz w:val="24"/>
        <w:szCs w:val="24"/>
        <w:lang w:bidi="th-TH"/>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2E82C0A"/>
    <w:multiLevelType w:val="multilevel"/>
    <w:tmpl w:val="FE78D784"/>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1" w15:restartNumberingAfterBreak="0">
    <w:nsid w:val="0E297D24"/>
    <w:multiLevelType w:val="singleLevel"/>
    <w:tmpl w:val="7932F428"/>
    <w:lvl w:ilvl="0">
      <w:start w:val="1"/>
      <w:numFmt w:val="decimal"/>
      <w:pStyle w:val="index"/>
      <w:lvlText w:val="%1"/>
      <w:lvlJc w:val="left"/>
      <w:pPr>
        <w:tabs>
          <w:tab w:val="num" w:pos="567"/>
        </w:tabs>
        <w:ind w:left="567" w:hanging="567"/>
      </w:pPr>
      <w:rPr>
        <w:rFonts w:hint="default"/>
        <w:color w:val="auto"/>
        <w:sz w:val="22"/>
      </w:rPr>
    </w:lvl>
  </w:abstractNum>
  <w:abstractNum w:abstractNumId="12" w15:restartNumberingAfterBreak="0">
    <w:nsid w:val="14437848"/>
    <w:multiLevelType w:val="hybridMultilevel"/>
    <w:tmpl w:val="035C5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4"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6" w15:restartNumberingAfterBreak="0">
    <w:nsid w:val="3CFE0B67"/>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549A4CAF"/>
    <w:multiLevelType w:val="multilevel"/>
    <w:tmpl w:val="235AB976"/>
    <w:lvl w:ilvl="0">
      <w:start w:val="1"/>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9"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0"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1" w15:restartNumberingAfterBreak="0">
    <w:nsid w:val="76C65C30"/>
    <w:multiLevelType w:val="hybridMultilevel"/>
    <w:tmpl w:val="20304DDE"/>
    <w:lvl w:ilvl="0" w:tplc="6010D57C">
      <w:start w:val="1"/>
      <w:numFmt w:val="bullet"/>
      <w:pStyle w:val="BodyTextbullet"/>
      <w:lvlText w:val=""/>
      <w:lvlJc w:val="left"/>
      <w:pPr>
        <w:tabs>
          <w:tab w:val="num" w:pos="1440"/>
        </w:tabs>
        <w:ind w:left="1440" w:hanging="360"/>
      </w:pPr>
      <w:rPr>
        <w:rFonts w:ascii="Symbol" w:hAnsi="Symbol" w:hint="default"/>
        <w:color w:val="auto"/>
        <w:sz w:val="22"/>
      </w:rPr>
    </w:lvl>
    <w:lvl w:ilvl="1" w:tplc="98F68EE0">
      <w:start w:val="1"/>
      <w:numFmt w:val="bullet"/>
      <w:lvlText w:val="o"/>
      <w:lvlJc w:val="left"/>
      <w:pPr>
        <w:tabs>
          <w:tab w:val="num" w:pos="2520"/>
        </w:tabs>
        <w:ind w:left="2520" w:hanging="360"/>
      </w:pPr>
      <w:rPr>
        <w:rFonts w:ascii="Courier New" w:hAnsi="Courier New" w:hint="default"/>
      </w:rPr>
    </w:lvl>
    <w:lvl w:ilvl="2" w:tplc="C1DE0848" w:tentative="1">
      <w:start w:val="1"/>
      <w:numFmt w:val="bullet"/>
      <w:lvlText w:val=""/>
      <w:lvlJc w:val="left"/>
      <w:pPr>
        <w:tabs>
          <w:tab w:val="num" w:pos="3240"/>
        </w:tabs>
        <w:ind w:left="3240" w:hanging="360"/>
      </w:pPr>
      <w:rPr>
        <w:rFonts w:ascii="Wingdings" w:hAnsi="Wingdings" w:hint="default"/>
      </w:rPr>
    </w:lvl>
    <w:lvl w:ilvl="3" w:tplc="1B644C4E" w:tentative="1">
      <w:start w:val="1"/>
      <w:numFmt w:val="bullet"/>
      <w:lvlText w:val=""/>
      <w:lvlJc w:val="left"/>
      <w:pPr>
        <w:tabs>
          <w:tab w:val="num" w:pos="3960"/>
        </w:tabs>
        <w:ind w:left="3960" w:hanging="360"/>
      </w:pPr>
      <w:rPr>
        <w:rFonts w:ascii="Symbol" w:hAnsi="Symbol" w:hint="default"/>
      </w:rPr>
    </w:lvl>
    <w:lvl w:ilvl="4" w:tplc="B562F588" w:tentative="1">
      <w:start w:val="1"/>
      <w:numFmt w:val="bullet"/>
      <w:lvlText w:val="o"/>
      <w:lvlJc w:val="left"/>
      <w:pPr>
        <w:tabs>
          <w:tab w:val="num" w:pos="4680"/>
        </w:tabs>
        <w:ind w:left="4680" w:hanging="360"/>
      </w:pPr>
      <w:rPr>
        <w:rFonts w:ascii="Courier New" w:hAnsi="Courier New" w:hint="default"/>
      </w:rPr>
    </w:lvl>
    <w:lvl w:ilvl="5" w:tplc="1EB0A65A" w:tentative="1">
      <w:start w:val="1"/>
      <w:numFmt w:val="bullet"/>
      <w:lvlText w:val=""/>
      <w:lvlJc w:val="left"/>
      <w:pPr>
        <w:tabs>
          <w:tab w:val="num" w:pos="5400"/>
        </w:tabs>
        <w:ind w:left="5400" w:hanging="360"/>
      </w:pPr>
      <w:rPr>
        <w:rFonts w:ascii="Wingdings" w:hAnsi="Wingdings" w:hint="default"/>
      </w:rPr>
    </w:lvl>
    <w:lvl w:ilvl="6" w:tplc="78F6F1F8" w:tentative="1">
      <w:start w:val="1"/>
      <w:numFmt w:val="bullet"/>
      <w:lvlText w:val=""/>
      <w:lvlJc w:val="left"/>
      <w:pPr>
        <w:tabs>
          <w:tab w:val="num" w:pos="6120"/>
        </w:tabs>
        <w:ind w:left="6120" w:hanging="360"/>
      </w:pPr>
      <w:rPr>
        <w:rFonts w:ascii="Symbol" w:hAnsi="Symbol" w:hint="default"/>
      </w:rPr>
    </w:lvl>
    <w:lvl w:ilvl="7" w:tplc="42F41170" w:tentative="1">
      <w:start w:val="1"/>
      <w:numFmt w:val="bullet"/>
      <w:lvlText w:val="o"/>
      <w:lvlJc w:val="left"/>
      <w:pPr>
        <w:tabs>
          <w:tab w:val="num" w:pos="6840"/>
        </w:tabs>
        <w:ind w:left="6840" w:hanging="360"/>
      </w:pPr>
      <w:rPr>
        <w:rFonts w:ascii="Courier New" w:hAnsi="Courier New" w:hint="default"/>
      </w:rPr>
    </w:lvl>
    <w:lvl w:ilvl="8" w:tplc="72849EFE" w:tentative="1">
      <w:start w:val="1"/>
      <w:numFmt w:val="bullet"/>
      <w:lvlText w:val=""/>
      <w:lvlJc w:val="left"/>
      <w:pPr>
        <w:tabs>
          <w:tab w:val="num" w:pos="7560"/>
        </w:tabs>
        <w:ind w:left="7560" w:hanging="360"/>
      </w:pPr>
      <w:rPr>
        <w:rFonts w:ascii="Wingdings" w:hAnsi="Wingdings" w:hint="default"/>
      </w:rPr>
    </w:lvl>
  </w:abstractNum>
  <w:num w:numId="1" w16cid:durableId="1525905366">
    <w:abstractNumId w:val="6"/>
  </w:num>
  <w:num w:numId="2" w16cid:durableId="487592629">
    <w:abstractNumId w:val="5"/>
  </w:num>
  <w:num w:numId="3" w16cid:durableId="1157265774">
    <w:abstractNumId w:val="9"/>
  </w:num>
  <w:num w:numId="4" w16cid:durableId="1111895737">
    <w:abstractNumId w:val="7"/>
  </w:num>
  <w:num w:numId="5" w16cid:durableId="310523726">
    <w:abstractNumId w:val="8"/>
  </w:num>
  <w:num w:numId="6" w16cid:durableId="1569807975">
    <w:abstractNumId w:val="3"/>
  </w:num>
  <w:num w:numId="7" w16cid:durableId="1069419846">
    <w:abstractNumId w:val="2"/>
  </w:num>
  <w:num w:numId="8" w16cid:durableId="1924996781">
    <w:abstractNumId w:val="0"/>
  </w:num>
  <w:num w:numId="9" w16cid:durableId="1630238773">
    <w:abstractNumId w:val="1"/>
  </w:num>
  <w:num w:numId="10" w16cid:durableId="343675088">
    <w:abstractNumId w:val="4"/>
  </w:num>
  <w:num w:numId="11" w16cid:durableId="649792014">
    <w:abstractNumId w:val="15"/>
  </w:num>
  <w:num w:numId="12" w16cid:durableId="1617979128">
    <w:abstractNumId w:val="13"/>
  </w:num>
  <w:num w:numId="13" w16cid:durableId="894049446">
    <w:abstractNumId w:val="19"/>
  </w:num>
  <w:num w:numId="14" w16cid:durableId="609239869">
    <w:abstractNumId w:val="14"/>
  </w:num>
  <w:num w:numId="15" w16cid:durableId="456066444">
    <w:abstractNumId w:val="17"/>
  </w:num>
  <w:num w:numId="16" w16cid:durableId="1851873262">
    <w:abstractNumId w:val="11"/>
  </w:num>
  <w:num w:numId="17" w16cid:durableId="895819219">
    <w:abstractNumId w:val="20"/>
  </w:num>
  <w:num w:numId="18" w16cid:durableId="317880961">
    <w:abstractNumId w:val="21"/>
  </w:num>
  <w:num w:numId="19" w16cid:durableId="986786006">
    <w:abstractNumId w:val="16"/>
  </w:num>
  <w:num w:numId="20" w16cid:durableId="265843223">
    <w:abstractNumId w:val="10"/>
  </w:num>
  <w:num w:numId="21" w16cid:durableId="1596204486">
    <w:abstractNumId w:val="10"/>
    <w:lvlOverride w:ilvl="0">
      <w:startOverride w:val="6"/>
    </w:lvlOverride>
    <w:lvlOverride w:ilvl="1"/>
    <w:lvlOverride w:ilvl="2"/>
    <w:lvlOverride w:ilvl="3"/>
    <w:lvlOverride w:ilvl="4"/>
    <w:lvlOverride w:ilvl="5"/>
    <w:lvlOverride w:ilvl="6"/>
    <w:lvlOverride w:ilvl="7"/>
    <w:lvlOverride w:ilvl="8"/>
  </w:num>
  <w:num w:numId="22" w16cid:durableId="447310004">
    <w:abstractNumId w:val="12"/>
  </w:num>
  <w:num w:numId="23" w16cid:durableId="1178538882">
    <w:abstractNumId w:val="11"/>
  </w:num>
  <w:num w:numId="24" w16cid:durableId="335160347">
    <w:abstractNumId w:val="18"/>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472"/>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13027"/>
    <w:rsid w:val="00000020"/>
    <w:rsid w:val="00000172"/>
    <w:rsid w:val="000003AD"/>
    <w:rsid w:val="00000433"/>
    <w:rsid w:val="0000046B"/>
    <w:rsid w:val="000005A4"/>
    <w:rsid w:val="00000AAD"/>
    <w:rsid w:val="00001457"/>
    <w:rsid w:val="00001927"/>
    <w:rsid w:val="00001953"/>
    <w:rsid w:val="00001996"/>
    <w:rsid w:val="00001D42"/>
    <w:rsid w:val="00001DB0"/>
    <w:rsid w:val="00001E74"/>
    <w:rsid w:val="00002196"/>
    <w:rsid w:val="000022CD"/>
    <w:rsid w:val="00002AF4"/>
    <w:rsid w:val="000030FA"/>
    <w:rsid w:val="000039E6"/>
    <w:rsid w:val="00004121"/>
    <w:rsid w:val="00004240"/>
    <w:rsid w:val="00004CC2"/>
    <w:rsid w:val="00004E60"/>
    <w:rsid w:val="000054E3"/>
    <w:rsid w:val="00005763"/>
    <w:rsid w:val="00005822"/>
    <w:rsid w:val="00005DC4"/>
    <w:rsid w:val="00006262"/>
    <w:rsid w:val="0000697E"/>
    <w:rsid w:val="0000699E"/>
    <w:rsid w:val="00006B34"/>
    <w:rsid w:val="00006D02"/>
    <w:rsid w:val="00006F94"/>
    <w:rsid w:val="000100A1"/>
    <w:rsid w:val="000100AE"/>
    <w:rsid w:val="00010383"/>
    <w:rsid w:val="000107E8"/>
    <w:rsid w:val="00010834"/>
    <w:rsid w:val="00010E69"/>
    <w:rsid w:val="00011087"/>
    <w:rsid w:val="000110E1"/>
    <w:rsid w:val="000110FF"/>
    <w:rsid w:val="000116F9"/>
    <w:rsid w:val="00011889"/>
    <w:rsid w:val="00011959"/>
    <w:rsid w:val="00011AE3"/>
    <w:rsid w:val="00011F03"/>
    <w:rsid w:val="0001215F"/>
    <w:rsid w:val="0001245A"/>
    <w:rsid w:val="000125BA"/>
    <w:rsid w:val="000128C7"/>
    <w:rsid w:val="00012AF0"/>
    <w:rsid w:val="00012BD1"/>
    <w:rsid w:val="00013357"/>
    <w:rsid w:val="00013864"/>
    <w:rsid w:val="00013926"/>
    <w:rsid w:val="000139F3"/>
    <w:rsid w:val="00013C3F"/>
    <w:rsid w:val="00013F91"/>
    <w:rsid w:val="000143A7"/>
    <w:rsid w:val="00014C79"/>
    <w:rsid w:val="00014DDB"/>
    <w:rsid w:val="00014F7F"/>
    <w:rsid w:val="000154A2"/>
    <w:rsid w:val="0001555E"/>
    <w:rsid w:val="00015CB4"/>
    <w:rsid w:val="00016410"/>
    <w:rsid w:val="0001646C"/>
    <w:rsid w:val="00016B0E"/>
    <w:rsid w:val="00016E4F"/>
    <w:rsid w:val="00016EF2"/>
    <w:rsid w:val="0001718F"/>
    <w:rsid w:val="0001778C"/>
    <w:rsid w:val="000214CA"/>
    <w:rsid w:val="00021BE8"/>
    <w:rsid w:val="00021F6C"/>
    <w:rsid w:val="00022158"/>
    <w:rsid w:val="0002298A"/>
    <w:rsid w:val="00022A25"/>
    <w:rsid w:val="000232A8"/>
    <w:rsid w:val="00023D8A"/>
    <w:rsid w:val="00023E4A"/>
    <w:rsid w:val="000243EE"/>
    <w:rsid w:val="0002446F"/>
    <w:rsid w:val="00024D31"/>
    <w:rsid w:val="00024EEE"/>
    <w:rsid w:val="00025D2E"/>
    <w:rsid w:val="00026410"/>
    <w:rsid w:val="0002664F"/>
    <w:rsid w:val="0002685D"/>
    <w:rsid w:val="00026B25"/>
    <w:rsid w:val="00026BBF"/>
    <w:rsid w:val="00026D28"/>
    <w:rsid w:val="00027670"/>
    <w:rsid w:val="00027840"/>
    <w:rsid w:val="00027E38"/>
    <w:rsid w:val="0003040D"/>
    <w:rsid w:val="00030430"/>
    <w:rsid w:val="0003046D"/>
    <w:rsid w:val="0003058C"/>
    <w:rsid w:val="00030BCE"/>
    <w:rsid w:val="00030E0E"/>
    <w:rsid w:val="00030EB8"/>
    <w:rsid w:val="00031074"/>
    <w:rsid w:val="00031517"/>
    <w:rsid w:val="000315C9"/>
    <w:rsid w:val="00032790"/>
    <w:rsid w:val="000327BC"/>
    <w:rsid w:val="00032F4B"/>
    <w:rsid w:val="000331C6"/>
    <w:rsid w:val="0003375D"/>
    <w:rsid w:val="00033845"/>
    <w:rsid w:val="000339E0"/>
    <w:rsid w:val="00033C40"/>
    <w:rsid w:val="00034CB9"/>
    <w:rsid w:val="00034E94"/>
    <w:rsid w:val="000352E7"/>
    <w:rsid w:val="000354CA"/>
    <w:rsid w:val="000359C0"/>
    <w:rsid w:val="00035D0E"/>
    <w:rsid w:val="00035ED8"/>
    <w:rsid w:val="000366AD"/>
    <w:rsid w:val="00036918"/>
    <w:rsid w:val="000369B4"/>
    <w:rsid w:val="00036DCA"/>
    <w:rsid w:val="00036DD2"/>
    <w:rsid w:val="000372A2"/>
    <w:rsid w:val="000373ED"/>
    <w:rsid w:val="000374F2"/>
    <w:rsid w:val="00037B21"/>
    <w:rsid w:val="00037BAE"/>
    <w:rsid w:val="0004007B"/>
    <w:rsid w:val="00040516"/>
    <w:rsid w:val="0004085D"/>
    <w:rsid w:val="00040875"/>
    <w:rsid w:val="00040B9D"/>
    <w:rsid w:val="00040BEC"/>
    <w:rsid w:val="00040FA3"/>
    <w:rsid w:val="000411DC"/>
    <w:rsid w:val="00041534"/>
    <w:rsid w:val="00041568"/>
    <w:rsid w:val="000419BF"/>
    <w:rsid w:val="00041D1B"/>
    <w:rsid w:val="000429C4"/>
    <w:rsid w:val="00042A8D"/>
    <w:rsid w:val="000430B2"/>
    <w:rsid w:val="00043533"/>
    <w:rsid w:val="00043AAA"/>
    <w:rsid w:val="00043AFE"/>
    <w:rsid w:val="00044220"/>
    <w:rsid w:val="000443B8"/>
    <w:rsid w:val="00044597"/>
    <w:rsid w:val="000448E4"/>
    <w:rsid w:val="0004516F"/>
    <w:rsid w:val="00046149"/>
    <w:rsid w:val="0004674E"/>
    <w:rsid w:val="000467C8"/>
    <w:rsid w:val="0004739F"/>
    <w:rsid w:val="00047B5B"/>
    <w:rsid w:val="00047DE6"/>
    <w:rsid w:val="00047FD5"/>
    <w:rsid w:val="00050035"/>
    <w:rsid w:val="00050437"/>
    <w:rsid w:val="00050497"/>
    <w:rsid w:val="00050DDC"/>
    <w:rsid w:val="00050E90"/>
    <w:rsid w:val="00050ECC"/>
    <w:rsid w:val="0005132E"/>
    <w:rsid w:val="0005155D"/>
    <w:rsid w:val="00051CC4"/>
    <w:rsid w:val="00052173"/>
    <w:rsid w:val="000521FF"/>
    <w:rsid w:val="00052B35"/>
    <w:rsid w:val="00052BA2"/>
    <w:rsid w:val="00052C6D"/>
    <w:rsid w:val="00052E9A"/>
    <w:rsid w:val="0005307B"/>
    <w:rsid w:val="00053126"/>
    <w:rsid w:val="00053C53"/>
    <w:rsid w:val="00053C63"/>
    <w:rsid w:val="00053DEA"/>
    <w:rsid w:val="000543B4"/>
    <w:rsid w:val="0005451A"/>
    <w:rsid w:val="000547E5"/>
    <w:rsid w:val="00054A65"/>
    <w:rsid w:val="00054A7E"/>
    <w:rsid w:val="00054D90"/>
    <w:rsid w:val="00055289"/>
    <w:rsid w:val="00055455"/>
    <w:rsid w:val="0005578B"/>
    <w:rsid w:val="00055D43"/>
    <w:rsid w:val="00055DAE"/>
    <w:rsid w:val="0005637F"/>
    <w:rsid w:val="0005689D"/>
    <w:rsid w:val="00056A19"/>
    <w:rsid w:val="00056B5F"/>
    <w:rsid w:val="00056DC7"/>
    <w:rsid w:val="00056E88"/>
    <w:rsid w:val="00056ED9"/>
    <w:rsid w:val="0005711D"/>
    <w:rsid w:val="0005716A"/>
    <w:rsid w:val="0005769D"/>
    <w:rsid w:val="00057A5B"/>
    <w:rsid w:val="00057B64"/>
    <w:rsid w:val="00057BF3"/>
    <w:rsid w:val="00057CE3"/>
    <w:rsid w:val="00060023"/>
    <w:rsid w:val="0006040D"/>
    <w:rsid w:val="00060437"/>
    <w:rsid w:val="00060958"/>
    <w:rsid w:val="00060DB6"/>
    <w:rsid w:val="00060E5F"/>
    <w:rsid w:val="00061066"/>
    <w:rsid w:val="00061ADB"/>
    <w:rsid w:val="00061CE4"/>
    <w:rsid w:val="00061EE7"/>
    <w:rsid w:val="00062016"/>
    <w:rsid w:val="00062260"/>
    <w:rsid w:val="00062C98"/>
    <w:rsid w:val="00063E4D"/>
    <w:rsid w:val="00064034"/>
    <w:rsid w:val="00064371"/>
    <w:rsid w:val="000643BC"/>
    <w:rsid w:val="00064644"/>
    <w:rsid w:val="000648B2"/>
    <w:rsid w:val="00065993"/>
    <w:rsid w:val="00066680"/>
    <w:rsid w:val="000669AA"/>
    <w:rsid w:val="00066A46"/>
    <w:rsid w:val="00066DF5"/>
    <w:rsid w:val="00067114"/>
    <w:rsid w:val="000673DB"/>
    <w:rsid w:val="00067872"/>
    <w:rsid w:val="00070151"/>
    <w:rsid w:val="0007046A"/>
    <w:rsid w:val="00070F16"/>
    <w:rsid w:val="0007117C"/>
    <w:rsid w:val="000719F2"/>
    <w:rsid w:val="00072286"/>
    <w:rsid w:val="0007247F"/>
    <w:rsid w:val="00072524"/>
    <w:rsid w:val="00072859"/>
    <w:rsid w:val="00072B13"/>
    <w:rsid w:val="00072B76"/>
    <w:rsid w:val="00073732"/>
    <w:rsid w:val="00073B9C"/>
    <w:rsid w:val="00073C1C"/>
    <w:rsid w:val="000745E5"/>
    <w:rsid w:val="00074BE8"/>
    <w:rsid w:val="00074C3B"/>
    <w:rsid w:val="00074F1D"/>
    <w:rsid w:val="00075855"/>
    <w:rsid w:val="000766B0"/>
    <w:rsid w:val="00076856"/>
    <w:rsid w:val="00076A19"/>
    <w:rsid w:val="00076C1A"/>
    <w:rsid w:val="00076E8D"/>
    <w:rsid w:val="00077045"/>
    <w:rsid w:val="00077421"/>
    <w:rsid w:val="00077891"/>
    <w:rsid w:val="00077F3C"/>
    <w:rsid w:val="00080738"/>
    <w:rsid w:val="00080B65"/>
    <w:rsid w:val="00081076"/>
    <w:rsid w:val="000810A4"/>
    <w:rsid w:val="00081546"/>
    <w:rsid w:val="000817C5"/>
    <w:rsid w:val="0008228F"/>
    <w:rsid w:val="00082623"/>
    <w:rsid w:val="000827A3"/>
    <w:rsid w:val="00082E71"/>
    <w:rsid w:val="000832B1"/>
    <w:rsid w:val="00083667"/>
    <w:rsid w:val="00083EAE"/>
    <w:rsid w:val="00084111"/>
    <w:rsid w:val="000852D3"/>
    <w:rsid w:val="00085DF7"/>
    <w:rsid w:val="000860B1"/>
    <w:rsid w:val="00086278"/>
    <w:rsid w:val="000862F8"/>
    <w:rsid w:val="000863BF"/>
    <w:rsid w:val="000867E6"/>
    <w:rsid w:val="000871DC"/>
    <w:rsid w:val="00087672"/>
    <w:rsid w:val="00087A32"/>
    <w:rsid w:val="00087EDE"/>
    <w:rsid w:val="0009018A"/>
    <w:rsid w:val="00090205"/>
    <w:rsid w:val="000903A0"/>
    <w:rsid w:val="0009076F"/>
    <w:rsid w:val="00090854"/>
    <w:rsid w:val="00090D3D"/>
    <w:rsid w:val="00090E2A"/>
    <w:rsid w:val="00090FCD"/>
    <w:rsid w:val="000911FB"/>
    <w:rsid w:val="000912DE"/>
    <w:rsid w:val="00091696"/>
    <w:rsid w:val="000916B9"/>
    <w:rsid w:val="00091AA2"/>
    <w:rsid w:val="00091EB8"/>
    <w:rsid w:val="00092298"/>
    <w:rsid w:val="000924CF"/>
    <w:rsid w:val="00092A09"/>
    <w:rsid w:val="00092E6F"/>
    <w:rsid w:val="00093989"/>
    <w:rsid w:val="00094153"/>
    <w:rsid w:val="00094A1B"/>
    <w:rsid w:val="00094DA5"/>
    <w:rsid w:val="00094E9E"/>
    <w:rsid w:val="00095471"/>
    <w:rsid w:val="000956B1"/>
    <w:rsid w:val="0009585B"/>
    <w:rsid w:val="00096658"/>
    <w:rsid w:val="00096BF6"/>
    <w:rsid w:val="00096E44"/>
    <w:rsid w:val="000971D1"/>
    <w:rsid w:val="00097AFE"/>
    <w:rsid w:val="000A0375"/>
    <w:rsid w:val="000A058B"/>
    <w:rsid w:val="000A0C3B"/>
    <w:rsid w:val="000A0DF0"/>
    <w:rsid w:val="000A0F1D"/>
    <w:rsid w:val="000A1169"/>
    <w:rsid w:val="000A1635"/>
    <w:rsid w:val="000A16B3"/>
    <w:rsid w:val="000A19A8"/>
    <w:rsid w:val="000A2358"/>
    <w:rsid w:val="000A239B"/>
    <w:rsid w:val="000A25B8"/>
    <w:rsid w:val="000A2A0F"/>
    <w:rsid w:val="000A2F8F"/>
    <w:rsid w:val="000A31A0"/>
    <w:rsid w:val="000A3376"/>
    <w:rsid w:val="000A33EC"/>
    <w:rsid w:val="000A3776"/>
    <w:rsid w:val="000A39E8"/>
    <w:rsid w:val="000A3B02"/>
    <w:rsid w:val="000A463C"/>
    <w:rsid w:val="000A4B8E"/>
    <w:rsid w:val="000A4DA9"/>
    <w:rsid w:val="000A4EAF"/>
    <w:rsid w:val="000A50AD"/>
    <w:rsid w:val="000A50E7"/>
    <w:rsid w:val="000A5B17"/>
    <w:rsid w:val="000A5DAD"/>
    <w:rsid w:val="000A5DE1"/>
    <w:rsid w:val="000A5DF6"/>
    <w:rsid w:val="000A63BB"/>
    <w:rsid w:val="000A654F"/>
    <w:rsid w:val="000A68C5"/>
    <w:rsid w:val="000A6EB3"/>
    <w:rsid w:val="000A6F9F"/>
    <w:rsid w:val="000A7AE9"/>
    <w:rsid w:val="000A7B66"/>
    <w:rsid w:val="000A7DE3"/>
    <w:rsid w:val="000A7FC8"/>
    <w:rsid w:val="000B00F2"/>
    <w:rsid w:val="000B0909"/>
    <w:rsid w:val="000B0A78"/>
    <w:rsid w:val="000B0BA6"/>
    <w:rsid w:val="000B0BE2"/>
    <w:rsid w:val="000B1DDB"/>
    <w:rsid w:val="000B1E23"/>
    <w:rsid w:val="000B22C9"/>
    <w:rsid w:val="000B2764"/>
    <w:rsid w:val="000B29CF"/>
    <w:rsid w:val="000B31B1"/>
    <w:rsid w:val="000B3307"/>
    <w:rsid w:val="000B33CD"/>
    <w:rsid w:val="000B3476"/>
    <w:rsid w:val="000B35B4"/>
    <w:rsid w:val="000B3940"/>
    <w:rsid w:val="000B3A66"/>
    <w:rsid w:val="000B3B2E"/>
    <w:rsid w:val="000B423A"/>
    <w:rsid w:val="000B4802"/>
    <w:rsid w:val="000B4AEF"/>
    <w:rsid w:val="000B51F0"/>
    <w:rsid w:val="000B5AFB"/>
    <w:rsid w:val="000B5CCE"/>
    <w:rsid w:val="000B60BD"/>
    <w:rsid w:val="000B61C4"/>
    <w:rsid w:val="000B69E6"/>
    <w:rsid w:val="000B6A01"/>
    <w:rsid w:val="000B6B03"/>
    <w:rsid w:val="000B6EEE"/>
    <w:rsid w:val="000B7708"/>
    <w:rsid w:val="000B7A9A"/>
    <w:rsid w:val="000C011F"/>
    <w:rsid w:val="000C0277"/>
    <w:rsid w:val="000C02E7"/>
    <w:rsid w:val="000C041F"/>
    <w:rsid w:val="000C0D7B"/>
    <w:rsid w:val="000C0FC1"/>
    <w:rsid w:val="000C106D"/>
    <w:rsid w:val="000C1120"/>
    <w:rsid w:val="000C127B"/>
    <w:rsid w:val="000C129B"/>
    <w:rsid w:val="000C13DC"/>
    <w:rsid w:val="000C15B1"/>
    <w:rsid w:val="000C17DD"/>
    <w:rsid w:val="000C185A"/>
    <w:rsid w:val="000C1D09"/>
    <w:rsid w:val="000C22DD"/>
    <w:rsid w:val="000C26EA"/>
    <w:rsid w:val="000C2A54"/>
    <w:rsid w:val="000C2AA8"/>
    <w:rsid w:val="000C2D1E"/>
    <w:rsid w:val="000C2F8C"/>
    <w:rsid w:val="000C3293"/>
    <w:rsid w:val="000C342E"/>
    <w:rsid w:val="000C3547"/>
    <w:rsid w:val="000C3933"/>
    <w:rsid w:val="000C3A38"/>
    <w:rsid w:val="000C4960"/>
    <w:rsid w:val="000C50A9"/>
    <w:rsid w:val="000C5535"/>
    <w:rsid w:val="000C5921"/>
    <w:rsid w:val="000C5ACB"/>
    <w:rsid w:val="000C6798"/>
    <w:rsid w:val="000C6BB9"/>
    <w:rsid w:val="000C6BCD"/>
    <w:rsid w:val="000C6BD6"/>
    <w:rsid w:val="000C7291"/>
    <w:rsid w:val="000C7633"/>
    <w:rsid w:val="000C7B90"/>
    <w:rsid w:val="000D0001"/>
    <w:rsid w:val="000D0030"/>
    <w:rsid w:val="000D0274"/>
    <w:rsid w:val="000D05EA"/>
    <w:rsid w:val="000D09D1"/>
    <w:rsid w:val="000D0DF6"/>
    <w:rsid w:val="000D1307"/>
    <w:rsid w:val="000D13CF"/>
    <w:rsid w:val="000D167C"/>
    <w:rsid w:val="000D18F1"/>
    <w:rsid w:val="000D1B4C"/>
    <w:rsid w:val="000D279F"/>
    <w:rsid w:val="000D2826"/>
    <w:rsid w:val="000D35A4"/>
    <w:rsid w:val="000D3AE4"/>
    <w:rsid w:val="000D3EB7"/>
    <w:rsid w:val="000D3FCC"/>
    <w:rsid w:val="000D4D8C"/>
    <w:rsid w:val="000D4E84"/>
    <w:rsid w:val="000D55F5"/>
    <w:rsid w:val="000D5719"/>
    <w:rsid w:val="000D5D8E"/>
    <w:rsid w:val="000D5ED6"/>
    <w:rsid w:val="000D5FDD"/>
    <w:rsid w:val="000D625C"/>
    <w:rsid w:val="000D6365"/>
    <w:rsid w:val="000D689A"/>
    <w:rsid w:val="000D69B5"/>
    <w:rsid w:val="000D6EDA"/>
    <w:rsid w:val="000D7783"/>
    <w:rsid w:val="000D7FB1"/>
    <w:rsid w:val="000E0194"/>
    <w:rsid w:val="000E0A16"/>
    <w:rsid w:val="000E0BAF"/>
    <w:rsid w:val="000E135E"/>
    <w:rsid w:val="000E18F5"/>
    <w:rsid w:val="000E1AAD"/>
    <w:rsid w:val="000E1C0F"/>
    <w:rsid w:val="000E1EA4"/>
    <w:rsid w:val="000E1F1F"/>
    <w:rsid w:val="000E2838"/>
    <w:rsid w:val="000E2994"/>
    <w:rsid w:val="000E2DE1"/>
    <w:rsid w:val="000E2E88"/>
    <w:rsid w:val="000E3CD2"/>
    <w:rsid w:val="000E439A"/>
    <w:rsid w:val="000E4B04"/>
    <w:rsid w:val="000E4FB4"/>
    <w:rsid w:val="000E5070"/>
    <w:rsid w:val="000E572D"/>
    <w:rsid w:val="000E582B"/>
    <w:rsid w:val="000E5E95"/>
    <w:rsid w:val="000E5EE6"/>
    <w:rsid w:val="000E610D"/>
    <w:rsid w:val="000E61B6"/>
    <w:rsid w:val="000E6381"/>
    <w:rsid w:val="000E6A51"/>
    <w:rsid w:val="000E7A37"/>
    <w:rsid w:val="000E7CBC"/>
    <w:rsid w:val="000E7D95"/>
    <w:rsid w:val="000F0003"/>
    <w:rsid w:val="000F0C18"/>
    <w:rsid w:val="000F0D73"/>
    <w:rsid w:val="000F0DBF"/>
    <w:rsid w:val="000F1AEB"/>
    <w:rsid w:val="000F1D5B"/>
    <w:rsid w:val="000F1E88"/>
    <w:rsid w:val="000F2319"/>
    <w:rsid w:val="000F24E0"/>
    <w:rsid w:val="000F26CD"/>
    <w:rsid w:val="000F2B2F"/>
    <w:rsid w:val="000F2DFD"/>
    <w:rsid w:val="000F39A4"/>
    <w:rsid w:val="000F3AF3"/>
    <w:rsid w:val="000F3F72"/>
    <w:rsid w:val="000F4AFC"/>
    <w:rsid w:val="000F4DFF"/>
    <w:rsid w:val="000F51F8"/>
    <w:rsid w:val="000F52C2"/>
    <w:rsid w:val="000F533A"/>
    <w:rsid w:val="000F57D2"/>
    <w:rsid w:val="000F584C"/>
    <w:rsid w:val="000F5A9A"/>
    <w:rsid w:val="000F5D5B"/>
    <w:rsid w:val="000F668E"/>
    <w:rsid w:val="000F6758"/>
    <w:rsid w:val="000F69B7"/>
    <w:rsid w:val="000F6E75"/>
    <w:rsid w:val="000F7131"/>
    <w:rsid w:val="000F71E4"/>
    <w:rsid w:val="000F749E"/>
    <w:rsid w:val="000F765F"/>
    <w:rsid w:val="000F7870"/>
    <w:rsid w:val="000F7AAB"/>
    <w:rsid w:val="000F7AFE"/>
    <w:rsid w:val="00100326"/>
    <w:rsid w:val="00100C22"/>
    <w:rsid w:val="00100C57"/>
    <w:rsid w:val="00100EF3"/>
    <w:rsid w:val="00100F8C"/>
    <w:rsid w:val="0010117A"/>
    <w:rsid w:val="00101488"/>
    <w:rsid w:val="00101B3E"/>
    <w:rsid w:val="0010293F"/>
    <w:rsid w:val="00102C3B"/>
    <w:rsid w:val="00102CF4"/>
    <w:rsid w:val="00103271"/>
    <w:rsid w:val="00103FA8"/>
    <w:rsid w:val="00104428"/>
    <w:rsid w:val="00104B4C"/>
    <w:rsid w:val="00104CEA"/>
    <w:rsid w:val="00104D43"/>
    <w:rsid w:val="00104DCA"/>
    <w:rsid w:val="001050FD"/>
    <w:rsid w:val="0010528B"/>
    <w:rsid w:val="00105389"/>
    <w:rsid w:val="001057D2"/>
    <w:rsid w:val="00105B6D"/>
    <w:rsid w:val="00105D7F"/>
    <w:rsid w:val="001060D9"/>
    <w:rsid w:val="0010629F"/>
    <w:rsid w:val="00106BD6"/>
    <w:rsid w:val="00106CDA"/>
    <w:rsid w:val="00106D86"/>
    <w:rsid w:val="001074B4"/>
    <w:rsid w:val="0010785B"/>
    <w:rsid w:val="00107995"/>
    <w:rsid w:val="00107A51"/>
    <w:rsid w:val="00107F97"/>
    <w:rsid w:val="001104A7"/>
    <w:rsid w:val="001106C2"/>
    <w:rsid w:val="00110AAB"/>
    <w:rsid w:val="00111133"/>
    <w:rsid w:val="001113B0"/>
    <w:rsid w:val="00111BD6"/>
    <w:rsid w:val="00111C74"/>
    <w:rsid w:val="001120CA"/>
    <w:rsid w:val="00112139"/>
    <w:rsid w:val="001124C3"/>
    <w:rsid w:val="00113111"/>
    <w:rsid w:val="00113320"/>
    <w:rsid w:val="001134B3"/>
    <w:rsid w:val="001135EB"/>
    <w:rsid w:val="00113C66"/>
    <w:rsid w:val="00113C93"/>
    <w:rsid w:val="00113D23"/>
    <w:rsid w:val="00114037"/>
    <w:rsid w:val="00114BBC"/>
    <w:rsid w:val="00114C2C"/>
    <w:rsid w:val="00114D04"/>
    <w:rsid w:val="00115372"/>
    <w:rsid w:val="00115749"/>
    <w:rsid w:val="0011590D"/>
    <w:rsid w:val="001159AA"/>
    <w:rsid w:val="00116128"/>
    <w:rsid w:val="001166B1"/>
    <w:rsid w:val="00116DD1"/>
    <w:rsid w:val="00117035"/>
    <w:rsid w:val="0011708C"/>
    <w:rsid w:val="00117397"/>
    <w:rsid w:val="001176A0"/>
    <w:rsid w:val="00117887"/>
    <w:rsid w:val="00117B66"/>
    <w:rsid w:val="001202A7"/>
    <w:rsid w:val="00120585"/>
    <w:rsid w:val="0012076D"/>
    <w:rsid w:val="00120E66"/>
    <w:rsid w:val="00121001"/>
    <w:rsid w:val="00121057"/>
    <w:rsid w:val="0012126C"/>
    <w:rsid w:val="0012179D"/>
    <w:rsid w:val="001219F9"/>
    <w:rsid w:val="00121CC6"/>
    <w:rsid w:val="00121ECC"/>
    <w:rsid w:val="0012202F"/>
    <w:rsid w:val="00122325"/>
    <w:rsid w:val="0012250C"/>
    <w:rsid w:val="00124043"/>
    <w:rsid w:val="0012423E"/>
    <w:rsid w:val="00124274"/>
    <w:rsid w:val="001248C2"/>
    <w:rsid w:val="00124AAC"/>
    <w:rsid w:val="001250FB"/>
    <w:rsid w:val="001252AD"/>
    <w:rsid w:val="00125889"/>
    <w:rsid w:val="00125BBC"/>
    <w:rsid w:val="00126507"/>
    <w:rsid w:val="00126973"/>
    <w:rsid w:val="00126FA0"/>
    <w:rsid w:val="001275F9"/>
    <w:rsid w:val="00127839"/>
    <w:rsid w:val="001279C0"/>
    <w:rsid w:val="00130529"/>
    <w:rsid w:val="0013053E"/>
    <w:rsid w:val="001307F5"/>
    <w:rsid w:val="001309C1"/>
    <w:rsid w:val="001310AE"/>
    <w:rsid w:val="00131358"/>
    <w:rsid w:val="001316D3"/>
    <w:rsid w:val="001319F5"/>
    <w:rsid w:val="00131B1D"/>
    <w:rsid w:val="001339F0"/>
    <w:rsid w:val="00133B20"/>
    <w:rsid w:val="00133CD6"/>
    <w:rsid w:val="00133D4E"/>
    <w:rsid w:val="00133E5C"/>
    <w:rsid w:val="00133EF2"/>
    <w:rsid w:val="00134363"/>
    <w:rsid w:val="001344DE"/>
    <w:rsid w:val="00134819"/>
    <w:rsid w:val="00134A7C"/>
    <w:rsid w:val="00134C71"/>
    <w:rsid w:val="00135146"/>
    <w:rsid w:val="00135520"/>
    <w:rsid w:val="0013586E"/>
    <w:rsid w:val="0013589A"/>
    <w:rsid w:val="00136054"/>
    <w:rsid w:val="00136411"/>
    <w:rsid w:val="00136602"/>
    <w:rsid w:val="00136C11"/>
    <w:rsid w:val="001372DA"/>
    <w:rsid w:val="001373B7"/>
    <w:rsid w:val="00137855"/>
    <w:rsid w:val="00137A82"/>
    <w:rsid w:val="0014052E"/>
    <w:rsid w:val="0014071B"/>
    <w:rsid w:val="00140930"/>
    <w:rsid w:val="00140D70"/>
    <w:rsid w:val="00141586"/>
    <w:rsid w:val="00141856"/>
    <w:rsid w:val="00141C8D"/>
    <w:rsid w:val="00141CB8"/>
    <w:rsid w:val="00141EF0"/>
    <w:rsid w:val="00141F28"/>
    <w:rsid w:val="001422D3"/>
    <w:rsid w:val="00142447"/>
    <w:rsid w:val="00142609"/>
    <w:rsid w:val="001429AD"/>
    <w:rsid w:val="00142B02"/>
    <w:rsid w:val="00143A6A"/>
    <w:rsid w:val="00144073"/>
    <w:rsid w:val="00144576"/>
    <w:rsid w:val="001446EB"/>
    <w:rsid w:val="0014483F"/>
    <w:rsid w:val="001449AF"/>
    <w:rsid w:val="00144A36"/>
    <w:rsid w:val="00144CFC"/>
    <w:rsid w:val="00144F88"/>
    <w:rsid w:val="0014519A"/>
    <w:rsid w:val="00145332"/>
    <w:rsid w:val="0014539B"/>
    <w:rsid w:val="00145C90"/>
    <w:rsid w:val="00145F9B"/>
    <w:rsid w:val="00145FC5"/>
    <w:rsid w:val="0014649A"/>
    <w:rsid w:val="00146535"/>
    <w:rsid w:val="001465DB"/>
    <w:rsid w:val="001465F8"/>
    <w:rsid w:val="0014670D"/>
    <w:rsid w:val="001473BF"/>
    <w:rsid w:val="00147924"/>
    <w:rsid w:val="0014799E"/>
    <w:rsid w:val="00147A16"/>
    <w:rsid w:val="001503FA"/>
    <w:rsid w:val="00150F07"/>
    <w:rsid w:val="001512AE"/>
    <w:rsid w:val="00151B79"/>
    <w:rsid w:val="00151D7B"/>
    <w:rsid w:val="00151E08"/>
    <w:rsid w:val="001524CB"/>
    <w:rsid w:val="0015293B"/>
    <w:rsid w:val="00152CB2"/>
    <w:rsid w:val="00153239"/>
    <w:rsid w:val="001532B1"/>
    <w:rsid w:val="00153CBE"/>
    <w:rsid w:val="00153FA5"/>
    <w:rsid w:val="00154A33"/>
    <w:rsid w:val="00154AF4"/>
    <w:rsid w:val="00154D61"/>
    <w:rsid w:val="00154F5A"/>
    <w:rsid w:val="001552CE"/>
    <w:rsid w:val="00155B0A"/>
    <w:rsid w:val="00155BA7"/>
    <w:rsid w:val="0015654F"/>
    <w:rsid w:val="00156763"/>
    <w:rsid w:val="001567BC"/>
    <w:rsid w:val="001569DC"/>
    <w:rsid w:val="00156FFF"/>
    <w:rsid w:val="001574D5"/>
    <w:rsid w:val="00157969"/>
    <w:rsid w:val="00157D1E"/>
    <w:rsid w:val="001606D3"/>
    <w:rsid w:val="001607B7"/>
    <w:rsid w:val="00160BD6"/>
    <w:rsid w:val="00161168"/>
    <w:rsid w:val="00161928"/>
    <w:rsid w:val="0016197F"/>
    <w:rsid w:val="00161F59"/>
    <w:rsid w:val="001621D1"/>
    <w:rsid w:val="001629CA"/>
    <w:rsid w:val="00163297"/>
    <w:rsid w:val="00163466"/>
    <w:rsid w:val="00163995"/>
    <w:rsid w:val="00163E6C"/>
    <w:rsid w:val="001645B3"/>
    <w:rsid w:val="001646DF"/>
    <w:rsid w:val="00164FAB"/>
    <w:rsid w:val="00164FFE"/>
    <w:rsid w:val="0016508F"/>
    <w:rsid w:val="001651C7"/>
    <w:rsid w:val="00165D0C"/>
    <w:rsid w:val="00165F60"/>
    <w:rsid w:val="00166073"/>
    <w:rsid w:val="00166121"/>
    <w:rsid w:val="001662E8"/>
    <w:rsid w:val="001663C9"/>
    <w:rsid w:val="0016663A"/>
    <w:rsid w:val="00166E57"/>
    <w:rsid w:val="00166F86"/>
    <w:rsid w:val="001674CA"/>
    <w:rsid w:val="00167777"/>
    <w:rsid w:val="001678EE"/>
    <w:rsid w:val="001679C3"/>
    <w:rsid w:val="00167BEA"/>
    <w:rsid w:val="001702B5"/>
    <w:rsid w:val="00170948"/>
    <w:rsid w:val="00170F81"/>
    <w:rsid w:val="00171896"/>
    <w:rsid w:val="00171924"/>
    <w:rsid w:val="00171AE7"/>
    <w:rsid w:val="00171EFD"/>
    <w:rsid w:val="00172789"/>
    <w:rsid w:val="001734E1"/>
    <w:rsid w:val="00174018"/>
    <w:rsid w:val="00174318"/>
    <w:rsid w:val="00174492"/>
    <w:rsid w:val="00174796"/>
    <w:rsid w:val="00174B26"/>
    <w:rsid w:val="00174D1B"/>
    <w:rsid w:val="00175530"/>
    <w:rsid w:val="001756F6"/>
    <w:rsid w:val="001757A2"/>
    <w:rsid w:val="001758F3"/>
    <w:rsid w:val="001759D5"/>
    <w:rsid w:val="00175B42"/>
    <w:rsid w:val="00175FDB"/>
    <w:rsid w:val="00176A45"/>
    <w:rsid w:val="00176C95"/>
    <w:rsid w:val="00176EA0"/>
    <w:rsid w:val="00176F33"/>
    <w:rsid w:val="001773E8"/>
    <w:rsid w:val="00177F90"/>
    <w:rsid w:val="00180007"/>
    <w:rsid w:val="001803F0"/>
    <w:rsid w:val="001804F2"/>
    <w:rsid w:val="001806F8"/>
    <w:rsid w:val="00180F38"/>
    <w:rsid w:val="00181800"/>
    <w:rsid w:val="0018222B"/>
    <w:rsid w:val="0018293D"/>
    <w:rsid w:val="00182A4C"/>
    <w:rsid w:val="00183559"/>
    <w:rsid w:val="00183E0C"/>
    <w:rsid w:val="001843A5"/>
    <w:rsid w:val="00184BCF"/>
    <w:rsid w:val="00184E16"/>
    <w:rsid w:val="001851F1"/>
    <w:rsid w:val="00185A43"/>
    <w:rsid w:val="00185BEE"/>
    <w:rsid w:val="00185C5F"/>
    <w:rsid w:val="00185DA1"/>
    <w:rsid w:val="00185EB0"/>
    <w:rsid w:val="0018627A"/>
    <w:rsid w:val="001866FB"/>
    <w:rsid w:val="00186EA5"/>
    <w:rsid w:val="00187706"/>
    <w:rsid w:val="0018775B"/>
    <w:rsid w:val="00187E0A"/>
    <w:rsid w:val="00187F55"/>
    <w:rsid w:val="00187F84"/>
    <w:rsid w:val="001904C9"/>
    <w:rsid w:val="001907FE"/>
    <w:rsid w:val="001908A3"/>
    <w:rsid w:val="001911F0"/>
    <w:rsid w:val="00191687"/>
    <w:rsid w:val="00191B7A"/>
    <w:rsid w:val="00191C94"/>
    <w:rsid w:val="001926D2"/>
    <w:rsid w:val="00193155"/>
    <w:rsid w:val="00193170"/>
    <w:rsid w:val="00193288"/>
    <w:rsid w:val="001932A8"/>
    <w:rsid w:val="00193DF4"/>
    <w:rsid w:val="00193E31"/>
    <w:rsid w:val="00193F46"/>
    <w:rsid w:val="00193F92"/>
    <w:rsid w:val="00194059"/>
    <w:rsid w:val="001941E0"/>
    <w:rsid w:val="001947DC"/>
    <w:rsid w:val="00194937"/>
    <w:rsid w:val="00194969"/>
    <w:rsid w:val="00194B40"/>
    <w:rsid w:val="001952F5"/>
    <w:rsid w:val="00195478"/>
    <w:rsid w:val="00195CD7"/>
    <w:rsid w:val="00195E6A"/>
    <w:rsid w:val="001961C9"/>
    <w:rsid w:val="0019641C"/>
    <w:rsid w:val="00196510"/>
    <w:rsid w:val="001966B4"/>
    <w:rsid w:val="00196757"/>
    <w:rsid w:val="00196906"/>
    <w:rsid w:val="00196EBD"/>
    <w:rsid w:val="0019756E"/>
    <w:rsid w:val="00197E40"/>
    <w:rsid w:val="001A179B"/>
    <w:rsid w:val="001A1B5A"/>
    <w:rsid w:val="001A1FE3"/>
    <w:rsid w:val="001A238D"/>
    <w:rsid w:val="001A2447"/>
    <w:rsid w:val="001A2672"/>
    <w:rsid w:val="001A2EB7"/>
    <w:rsid w:val="001A31CB"/>
    <w:rsid w:val="001A3DAB"/>
    <w:rsid w:val="001A3DB4"/>
    <w:rsid w:val="001A4AF0"/>
    <w:rsid w:val="001A4DF0"/>
    <w:rsid w:val="001A4FEE"/>
    <w:rsid w:val="001A508F"/>
    <w:rsid w:val="001A517F"/>
    <w:rsid w:val="001A55AC"/>
    <w:rsid w:val="001A5F7B"/>
    <w:rsid w:val="001A6091"/>
    <w:rsid w:val="001A631E"/>
    <w:rsid w:val="001A6820"/>
    <w:rsid w:val="001A6B0D"/>
    <w:rsid w:val="001A6F4E"/>
    <w:rsid w:val="001A75D4"/>
    <w:rsid w:val="001A7EB8"/>
    <w:rsid w:val="001B0038"/>
    <w:rsid w:val="001B0341"/>
    <w:rsid w:val="001B055E"/>
    <w:rsid w:val="001B0580"/>
    <w:rsid w:val="001B06DC"/>
    <w:rsid w:val="001B0788"/>
    <w:rsid w:val="001B0A75"/>
    <w:rsid w:val="001B1117"/>
    <w:rsid w:val="001B13B5"/>
    <w:rsid w:val="001B1A20"/>
    <w:rsid w:val="001B1C34"/>
    <w:rsid w:val="001B1DA2"/>
    <w:rsid w:val="001B2063"/>
    <w:rsid w:val="001B2269"/>
    <w:rsid w:val="001B2472"/>
    <w:rsid w:val="001B24E2"/>
    <w:rsid w:val="001B294F"/>
    <w:rsid w:val="001B2DD8"/>
    <w:rsid w:val="001B3332"/>
    <w:rsid w:val="001B39C9"/>
    <w:rsid w:val="001B3AC7"/>
    <w:rsid w:val="001B3B57"/>
    <w:rsid w:val="001B3BAA"/>
    <w:rsid w:val="001B3C6F"/>
    <w:rsid w:val="001B3EAD"/>
    <w:rsid w:val="001B417B"/>
    <w:rsid w:val="001B4333"/>
    <w:rsid w:val="001B4F1B"/>
    <w:rsid w:val="001B519A"/>
    <w:rsid w:val="001B53DC"/>
    <w:rsid w:val="001B5518"/>
    <w:rsid w:val="001B5A2E"/>
    <w:rsid w:val="001B6009"/>
    <w:rsid w:val="001B6289"/>
    <w:rsid w:val="001B66DA"/>
    <w:rsid w:val="001B6A7E"/>
    <w:rsid w:val="001B6F8E"/>
    <w:rsid w:val="001B70F4"/>
    <w:rsid w:val="001B755A"/>
    <w:rsid w:val="001C02E0"/>
    <w:rsid w:val="001C031A"/>
    <w:rsid w:val="001C03A3"/>
    <w:rsid w:val="001C0BAE"/>
    <w:rsid w:val="001C10E1"/>
    <w:rsid w:val="001C1248"/>
    <w:rsid w:val="001C1AC2"/>
    <w:rsid w:val="001C1DDA"/>
    <w:rsid w:val="001C221A"/>
    <w:rsid w:val="001C247D"/>
    <w:rsid w:val="001C2568"/>
    <w:rsid w:val="001C27DD"/>
    <w:rsid w:val="001C2AEE"/>
    <w:rsid w:val="001C3109"/>
    <w:rsid w:val="001C3145"/>
    <w:rsid w:val="001C3270"/>
    <w:rsid w:val="001C395B"/>
    <w:rsid w:val="001C39C4"/>
    <w:rsid w:val="001C3A35"/>
    <w:rsid w:val="001C40FB"/>
    <w:rsid w:val="001C42DF"/>
    <w:rsid w:val="001C4397"/>
    <w:rsid w:val="001C444A"/>
    <w:rsid w:val="001C525F"/>
    <w:rsid w:val="001C5274"/>
    <w:rsid w:val="001C56AA"/>
    <w:rsid w:val="001C5B19"/>
    <w:rsid w:val="001C5B34"/>
    <w:rsid w:val="001C5CF0"/>
    <w:rsid w:val="001C60FD"/>
    <w:rsid w:val="001C681A"/>
    <w:rsid w:val="001C6837"/>
    <w:rsid w:val="001C69A4"/>
    <w:rsid w:val="001C6B38"/>
    <w:rsid w:val="001C6D07"/>
    <w:rsid w:val="001C6E31"/>
    <w:rsid w:val="001C6F1C"/>
    <w:rsid w:val="001C7985"/>
    <w:rsid w:val="001D030C"/>
    <w:rsid w:val="001D0F18"/>
    <w:rsid w:val="001D0FDB"/>
    <w:rsid w:val="001D159E"/>
    <w:rsid w:val="001D2724"/>
    <w:rsid w:val="001D2801"/>
    <w:rsid w:val="001D2B75"/>
    <w:rsid w:val="001D2EAD"/>
    <w:rsid w:val="001D3131"/>
    <w:rsid w:val="001D33EC"/>
    <w:rsid w:val="001D362F"/>
    <w:rsid w:val="001D41B6"/>
    <w:rsid w:val="001D44B4"/>
    <w:rsid w:val="001D44D8"/>
    <w:rsid w:val="001D47FA"/>
    <w:rsid w:val="001D4C7A"/>
    <w:rsid w:val="001D4CA3"/>
    <w:rsid w:val="001D4F0E"/>
    <w:rsid w:val="001D4FBD"/>
    <w:rsid w:val="001D50AD"/>
    <w:rsid w:val="001D5756"/>
    <w:rsid w:val="001D5974"/>
    <w:rsid w:val="001D5DDD"/>
    <w:rsid w:val="001D6867"/>
    <w:rsid w:val="001D6BFF"/>
    <w:rsid w:val="001D7638"/>
    <w:rsid w:val="001D7B22"/>
    <w:rsid w:val="001E026A"/>
    <w:rsid w:val="001E073D"/>
    <w:rsid w:val="001E08B8"/>
    <w:rsid w:val="001E097C"/>
    <w:rsid w:val="001E0B8D"/>
    <w:rsid w:val="001E0BBC"/>
    <w:rsid w:val="001E0DD5"/>
    <w:rsid w:val="001E1883"/>
    <w:rsid w:val="001E18F9"/>
    <w:rsid w:val="001E198F"/>
    <w:rsid w:val="001E1CDC"/>
    <w:rsid w:val="001E1D5E"/>
    <w:rsid w:val="001E1DB7"/>
    <w:rsid w:val="001E2513"/>
    <w:rsid w:val="001E2FB7"/>
    <w:rsid w:val="001E3245"/>
    <w:rsid w:val="001E3492"/>
    <w:rsid w:val="001E3BAD"/>
    <w:rsid w:val="001E3FA0"/>
    <w:rsid w:val="001E4173"/>
    <w:rsid w:val="001E4510"/>
    <w:rsid w:val="001E46E3"/>
    <w:rsid w:val="001E4ED9"/>
    <w:rsid w:val="001E501B"/>
    <w:rsid w:val="001E5541"/>
    <w:rsid w:val="001E5D79"/>
    <w:rsid w:val="001E6804"/>
    <w:rsid w:val="001E6C1F"/>
    <w:rsid w:val="001E70F5"/>
    <w:rsid w:val="001E7249"/>
    <w:rsid w:val="001E7B4E"/>
    <w:rsid w:val="001E7BEB"/>
    <w:rsid w:val="001E7E32"/>
    <w:rsid w:val="001F08F1"/>
    <w:rsid w:val="001F0B73"/>
    <w:rsid w:val="001F0D03"/>
    <w:rsid w:val="001F11D0"/>
    <w:rsid w:val="001F1605"/>
    <w:rsid w:val="001F16D6"/>
    <w:rsid w:val="001F178E"/>
    <w:rsid w:val="001F188C"/>
    <w:rsid w:val="001F1D1A"/>
    <w:rsid w:val="001F1E14"/>
    <w:rsid w:val="001F2112"/>
    <w:rsid w:val="001F2F63"/>
    <w:rsid w:val="001F3036"/>
    <w:rsid w:val="001F317A"/>
    <w:rsid w:val="001F338A"/>
    <w:rsid w:val="001F341F"/>
    <w:rsid w:val="001F3F83"/>
    <w:rsid w:val="001F470E"/>
    <w:rsid w:val="001F4764"/>
    <w:rsid w:val="001F4864"/>
    <w:rsid w:val="001F4A5C"/>
    <w:rsid w:val="001F4C2C"/>
    <w:rsid w:val="001F4EF3"/>
    <w:rsid w:val="001F4FCD"/>
    <w:rsid w:val="001F519D"/>
    <w:rsid w:val="001F520F"/>
    <w:rsid w:val="001F5502"/>
    <w:rsid w:val="001F5527"/>
    <w:rsid w:val="001F5BE9"/>
    <w:rsid w:val="001F5C49"/>
    <w:rsid w:val="001F5CB6"/>
    <w:rsid w:val="001F5E95"/>
    <w:rsid w:val="001F63C9"/>
    <w:rsid w:val="001F65F0"/>
    <w:rsid w:val="001F6702"/>
    <w:rsid w:val="001F6707"/>
    <w:rsid w:val="001F735A"/>
    <w:rsid w:val="001F7363"/>
    <w:rsid w:val="001F755B"/>
    <w:rsid w:val="001F785C"/>
    <w:rsid w:val="001F7C46"/>
    <w:rsid w:val="00200969"/>
    <w:rsid w:val="00200AD7"/>
    <w:rsid w:val="00200D69"/>
    <w:rsid w:val="002010D2"/>
    <w:rsid w:val="0020114D"/>
    <w:rsid w:val="002015AC"/>
    <w:rsid w:val="002015DA"/>
    <w:rsid w:val="0020190F"/>
    <w:rsid w:val="00201A9B"/>
    <w:rsid w:val="0020201C"/>
    <w:rsid w:val="002025F5"/>
    <w:rsid w:val="0020279F"/>
    <w:rsid w:val="00202E4D"/>
    <w:rsid w:val="00203015"/>
    <w:rsid w:val="002031B9"/>
    <w:rsid w:val="002034AE"/>
    <w:rsid w:val="00203C7A"/>
    <w:rsid w:val="00204ADA"/>
    <w:rsid w:val="00204BFF"/>
    <w:rsid w:val="002050FD"/>
    <w:rsid w:val="00205163"/>
    <w:rsid w:val="00205655"/>
    <w:rsid w:val="00205939"/>
    <w:rsid w:val="00205A3A"/>
    <w:rsid w:val="00206600"/>
    <w:rsid w:val="00206782"/>
    <w:rsid w:val="00206A49"/>
    <w:rsid w:val="0020710B"/>
    <w:rsid w:val="00207348"/>
    <w:rsid w:val="002074F6"/>
    <w:rsid w:val="00207AC2"/>
    <w:rsid w:val="00207ED8"/>
    <w:rsid w:val="0021015F"/>
    <w:rsid w:val="00210754"/>
    <w:rsid w:val="00210A76"/>
    <w:rsid w:val="00210BB5"/>
    <w:rsid w:val="00210BEC"/>
    <w:rsid w:val="00210C7C"/>
    <w:rsid w:val="00210CAB"/>
    <w:rsid w:val="00210CBC"/>
    <w:rsid w:val="00210CBD"/>
    <w:rsid w:val="00210CE9"/>
    <w:rsid w:val="00210D1D"/>
    <w:rsid w:val="00211275"/>
    <w:rsid w:val="0021189B"/>
    <w:rsid w:val="0021199F"/>
    <w:rsid w:val="00211D4B"/>
    <w:rsid w:val="00211DDC"/>
    <w:rsid w:val="002121F7"/>
    <w:rsid w:val="0021222A"/>
    <w:rsid w:val="00212BD2"/>
    <w:rsid w:val="00212D37"/>
    <w:rsid w:val="00212D75"/>
    <w:rsid w:val="0021314F"/>
    <w:rsid w:val="00213EB0"/>
    <w:rsid w:val="00214234"/>
    <w:rsid w:val="00214658"/>
    <w:rsid w:val="00214B96"/>
    <w:rsid w:val="00214BDD"/>
    <w:rsid w:val="00214DE7"/>
    <w:rsid w:val="00215569"/>
    <w:rsid w:val="002155D1"/>
    <w:rsid w:val="002156FA"/>
    <w:rsid w:val="002159FA"/>
    <w:rsid w:val="00215EA3"/>
    <w:rsid w:val="00215EFD"/>
    <w:rsid w:val="002167D6"/>
    <w:rsid w:val="0021695E"/>
    <w:rsid w:val="00216B54"/>
    <w:rsid w:val="002171AD"/>
    <w:rsid w:val="002171D1"/>
    <w:rsid w:val="00217338"/>
    <w:rsid w:val="002173F4"/>
    <w:rsid w:val="00217607"/>
    <w:rsid w:val="00217613"/>
    <w:rsid w:val="00217A15"/>
    <w:rsid w:val="00217AFD"/>
    <w:rsid w:val="00217CF0"/>
    <w:rsid w:val="00217FBF"/>
    <w:rsid w:val="0022003F"/>
    <w:rsid w:val="002200BB"/>
    <w:rsid w:val="00220339"/>
    <w:rsid w:val="0022054E"/>
    <w:rsid w:val="00221045"/>
    <w:rsid w:val="00221A44"/>
    <w:rsid w:val="00221B55"/>
    <w:rsid w:val="00221BA7"/>
    <w:rsid w:val="00221C62"/>
    <w:rsid w:val="00221FCD"/>
    <w:rsid w:val="00222268"/>
    <w:rsid w:val="00222AB1"/>
    <w:rsid w:val="00222AD3"/>
    <w:rsid w:val="00222BC5"/>
    <w:rsid w:val="00222DFC"/>
    <w:rsid w:val="00222F13"/>
    <w:rsid w:val="00222F1A"/>
    <w:rsid w:val="00223307"/>
    <w:rsid w:val="0022344F"/>
    <w:rsid w:val="002234AE"/>
    <w:rsid w:val="0022367A"/>
    <w:rsid w:val="00223816"/>
    <w:rsid w:val="002238C8"/>
    <w:rsid w:val="00223A61"/>
    <w:rsid w:val="00223EED"/>
    <w:rsid w:val="0022426C"/>
    <w:rsid w:val="0022428C"/>
    <w:rsid w:val="002243D6"/>
    <w:rsid w:val="0022454D"/>
    <w:rsid w:val="00224BB0"/>
    <w:rsid w:val="00224BCA"/>
    <w:rsid w:val="00224EF3"/>
    <w:rsid w:val="00224F7D"/>
    <w:rsid w:val="002253FC"/>
    <w:rsid w:val="002256B8"/>
    <w:rsid w:val="00225B95"/>
    <w:rsid w:val="00225E9C"/>
    <w:rsid w:val="002265E9"/>
    <w:rsid w:val="00226AC6"/>
    <w:rsid w:val="00226DB8"/>
    <w:rsid w:val="00227587"/>
    <w:rsid w:val="0023069C"/>
    <w:rsid w:val="0023191A"/>
    <w:rsid w:val="00231B47"/>
    <w:rsid w:val="00232296"/>
    <w:rsid w:val="00232CFF"/>
    <w:rsid w:val="00232D6E"/>
    <w:rsid w:val="0023314F"/>
    <w:rsid w:val="00233840"/>
    <w:rsid w:val="0023387F"/>
    <w:rsid w:val="00233B41"/>
    <w:rsid w:val="002354C0"/>
    <w:rsid w:val="00235D2F"/>
    <w:rsid w:val="00236C7B"/>
    <w:rsid w:val="00236F21"/>
    <w:rsid w:val="00237039"/>
    <w:rsid w:val="002370F8"/>
    <w:rsid w:val="00237643"/>
    <w:rsid w:val="00240159"/>
    <w:rsid w:val="0024023B"/>
    <w:rsid w:val="00240A69"/>
    <w:rsid w:val="00240D07"/>
    <w:rsid w:val="00240DFE"/>
    <w:rsid w:val="002414C9"/>
    <w:rsid w:val="002415C8"/>
    <w:rsid w:val="002416E2"/>
    <w:rsid w:val="00242744"/>
    <w:rsid w:val="00242C85"/>
    <w:rsid w:val="00242DBF"/>
    <w:rsid w:val="0024357C"/>
    <w:rsid w:val="00243902"/>
    <w:rsid w:val="00243D3D"/>
    <w:rsid w:val="00244728"/>
    <w:rsid w:val="002448A3"/>
    <w:rsid w:val="002448BC"/>
    <w:rsid w:val="0024506A"/>
    <w:rsid w:val="00245114"/>
    <w:rsid w:val="00245308"/>
    <w:rsid w:val="002459E5"/>
    <w:rsid w:val="00245DDE"/>
    <w:rsid w:val="00245DEC"/>
    <w:rsid w:val="0024732B"/>
    <w:rsid w:val="002478C0"/>
    <w:rsid w:val="00247E43"/>
    <w:rsid w:val="00250007"/>
    <w:rsid w:val="00250BC0"/>
    <w:rsid w:val="00250C50"/>
    <w:rsid w:val="00250DD4"/>
    <w:rsid w:val="0025145E"/>
    <w:rsid w:val="002515B3"/>
    <w:rsid w:val="00251647"/>
    <w:rsid w:val="00251F8A"/>
    <w:rsid w:val="002528CB"/>
    <w:rsid w:val="00252C2E"/>
    <w:rsid w:val="0025382F"/>
    <w:rsid w:val="00253990"/>
    <w:rsid w:val="00253E53"/>
    <w:rsid w:val="002542C5"/>
    <w:rsid w:val="0025438C"/>
    <w:rsid w:val="0025518A"/>
    <w:rsid w:val="0025561A"/>
    <w:rsid w:val="00255761"/>
    <w:rsid w:val="00256083"/>
    <w:rsid w:val="0025637D"/>
    <w:rsid w:val="0025642C"/>
    <w:rsid w:val="00256456"/>
    <w:rsid w:val="00256A92"/>
    <w:rsid w:val="00256B01"/>
    <w:rsid w:val="00256BE7"/>
    <w:rsid w:val="00256DD3"/>
    <w:rsid w:val="00256FF4"/>
    <w:rsid w:val="00257675"/>
    <w:rsid w:val="002578F1"/>
    <w:rsid w:val="00257BFB"/>
    <w:rsid w:val="00257E83"/>
    <w:rsid w:val="00257EFA"/>
    <w:rsid w:val="002601F7"/>
    <w:rsid w:val="002607DD"/>
    <w:rsid w:val="00260F1C"/>
    <w:rsid w:val="0026155C"/>
    <w:rsid w:val="002615A3"/>
    <w:rsid w:val="00261BDF"/>
    <w:rsid w:val="00261E7A"/>
    <w:rsid w:val="0026279D"/>
    <w:rsid w:val="00262C59"/>
    <w:rsid w:val="00262C9E"/>
    <w:rsid w:val="00263178"/>
    <w:rsid w:val="00263654"/>
    <w:rsid w:val="00264FFE"/>
    <w:rsid w:val="0026505B"/>
    <w:rsid w:val="0026577E"/>
    <w:rsid w:val="00265797"/>
    <w:rsid w:val="00265A53"/>
    <w:rsid w:val="00266199"/>
    <w:rsid w:val="002661A8"/>
    <w:rsid w:val="0026665E"/>
    <w:rsid w:val="002666DE"/>
    <w:rsid w:val="002667C4"/>
    <w:rsid w:val="00266E45"/>
    <w:rsid w:val="002671F6"/>
    <w:rsid w:val="00267317"/>
    <w:rsid w:val="00267815"/>
    <w:rsid w:val="00267823"/>
    <w:rsid w:val="00267BF1"/>
    <w:rsid w:val="002700F2"/>
    <w:rsid w:val="00270122"/>
    <w:rsid w:val="0027074F"/>
    <w:rsid w:val="0027079F"/>
    <w:rsid w:val="002708AF"/>
    <w:rsid w:val="00270BBC"/>
    <w:rsid w:val="00270F3D"/>
    <w:rsid w:val="002710E6"/>
    <w:rsid w:val="0027111D"/>
    <w:rsid w:val="00271369"/>
    <w:rsid w:val="00271411"/>
    <w:rsid w:val="00271991"/>
    <w:rsid w:val="00272BCA"/>
    <w:rsid w:val="00272C5E"/>
    <w:rsid w:val="00272F89"/>
    <w:rsid w:val="00273510"/>
    <w:rsid w:val="002736A4"/>
    <w:rsid w:val="0027397E"/>
    <w:rsid w:val="00273B7B"/>
    <w:rsid w:val="00274313"/>
    <w:rsid w:val="002746DB"/>
    <w:rsid w:val="00274728"/>
    <w:rsid w:val="00274762"/>
    <w:rsid w:val="002748E9"/>
    <w:rsid w:val="0027492C"/>
    <w:rsid w:val="00274D22"/>
    <w:rsid w:val="00274D9E"/>
    <w:rsid w:val="0027519C"/>
    <w:rsid w:val="002753B3"/>
    <w:rsid w:val="0027542E"/>
    <w:rsid w:val="00275AAB"/>
    <w:rsid w:val="00276027"/>
    <w:rsid w:val="0027638B"/>
    <w:rsid w:val="002768D8"/>
    <w:rsid w:val="00276A35"/>
    <w:rsid w:val="00277013"/>
    <w:rsid w:val="00277060"/>
    <w:rsid w:val="00277542"/>
    <w:rsid w:val="0027766A"/>
    <w:rsid w:val="0027783A"/>
    <w:rsid w:val="00280178"/>
    <w:rsid w:val="00280DEE"/>
    <w:rsid w:val="002819AA"/>
    <w:rsid w:val="002819AD"/>
    <w:rsid w:val="00281C6D"/>
    <w:rsid w:val="00282539"/>
    <w:rsid w:val="00282ACB"/>
    <w:rsid w:val="00283DF1"/>
    <w:rsid w:val="0028436E"/>
    <w:rsid w:val="00284512"/>
    <w:rsid w:val="002845E9"/>
    <w:rsid w:val="00284C27"/>
    <w:rsid w:val="0028555A"/>
    <w:rsid w:val="00285873"/>
    <w:rsid w:val="002858C3"/>
    <w:rsid w:val="00285937"/>
    <w:rsid w:val="00285BA0"/>
    <w:rsid w:val="00285C30"/>
    <w:rsid w:val="00285F51"/>
    <w:rsid w:val="002860BF"/>
    <w:rsid w:val="002866EA"/>
    <w:rsid w:val="00286880"/>
    <w:rsid w:val="0028727B"/>
    <w:rsid w:val="0028753A"/>
    <w:rsid w:val="00287677"/>
    <w:rsid w:val="00287688"/>
    <w:rsid w:val="002877C2"/>
    <w:rsid w:val="00287F35"/>
    <w:rsid w:val="0029004C"/>
    <w:rsid w:val="0029034C"/>
    <w:rsid w:val="002905C7"/>
    <w:rsid w:val="002908FB"/>
    <w:rsid w:val="00290AC8"/>
    <w:rsid w:val="00290CE0"/>
    <w:rsid w:val="00290DBF"/>
    <w:rsid w:val="00290EF3"/>
    <w:rsid w:val="00291156"/>
    <w:rsid w:val="00291709"/>
    <w:rsid w:val="0029183C"/>
    <w:rsid w:val="00291866"/>
    <w:rsid w:val="00291916"/>
    <w:rsid w:val="0029207E"/>
    <w:rsid w:val="00292161"/>
    <w:rsid w:val="00292386"/>
    <w:rsid w:val="002923CA"/>
    <w:rsid w:val="00292757"/>
    <w:rsid w:val="002928C9"/>
    <w:rsid w:val="00292C83"/>
    <w:rsid w:val="00292ED7"/>
    <w:rsid w:val="00293485"/>
    <w:rsid w:val="002937A8"/>
    <w:rsid w:val="0029390B"/>
    <w:rsid w:val="00293A93"/>
    <w:rsid w:val="00293FAE"/>
    <w:rsid w:val="002943D7"/>
    <w:rsid w:val="002948E7"/>
    <w:rsid w:val="00294937"/>
    <w:rsid w:val="00294D8F"/>
    <w:rsid w:val="00294E88"/>
    <w:rsid w:val="00295429"/>
    <w:rsid w:val="00295486"/>
    <w:rsid w:val="00295554"/>
    <w:rsid w:val="002956B5"/>
    <w:rsid w:val="002959F3"/>
    <w:rsid w:val="00295B06"/>
    <w:rsid w:val="00295EF1"/>
    <w:rsid w:val="00295F82"/>
    <w:rsid w:val="00296228"/>
    <w:rsid w:val="00296C95"/>
    <w:rsid w:val="00297547"/>
    <w:rsid w:val="0029761B"/>
    <w:rsid w:val="002976F0"/>
    <w:rsid w:val="00297B79"/>
    <w:rsid w:val="00297CC0"/>
    <w:rsid w:val="002A0256"/>
    <w:rsid w:val="002A056D"/>
    <w:rsid w:val="002A060F"/>
    <w:rsid w:val="002A157F"/>
    <w:rsid w:val="002A1C4B"/>
    <w:rsid w:val="002A1CF4"/>
    <w:rsid w:val="002A1D3C"/>
    <w:rsid w:val="002A1E34"/>
    <w:rsid w:val="002A2269"/>
    <w:rsid w:val="002A240D"/>
    <w:rsid w:val="002A2486"/>
    <w:rsid w:val="002A25D1"/>
    <w:rsid w:val="002A29CF"/>
    <w:rsid w:val="002A2BD2"/>
    <w:rsid w:val="002A2C33"/>
    <w:rsid w:val="002A3530"/>
    <w:rsid w:val="002A365B"/>
    <w:rsid w:val="002A38C7"/>
    <w:rsid w:val="002A3913"/>
    <w:rsid w:val="002A4E0D"/>
    <w:rsid w:val="002A5002"/>
    <w:rsid w:val="002A535E"/>
    <w:rsid w:val="002A5385"/>
    <w:rsid w:val="002A54C0"/>
    <w:rsid w:val="002A55B4"/>
    <w:rsid w:val="002A563F"/>
    <w:rsid w:val="002A567F"/>
    <w:rsid w:val="002A5D2A"/>
    <w:rsid w:val="002A5FD4"/>
    <w:rsid w:val="002A6205"/>
    <w:rsid w:val="002A64D4"/>
    <w:rsid w:val="002A68DA"/>
    <w:rsid w:val="002A69FC"/>
    <w:rsid w:val="002A6AA0"/>
    <w:rsid w:val="002A757F"/>
    <w:rsid w:val="002A7885"/>
    <w:rsid w:val="002B044C"/>
    <w:rsid w:val="002B063C"/>
    <w:rsid w:val="002B0CBE"/>
    <w:rsid w:val="002B1A2B"/>
    <w:rsid w:val="002B1A90"/>
    <w:rsid w:val="002B1BE3"/>
    <w:rsid w:val="002B1C26"/>
    <w:rsid w:val="002B2415"/>
    <w:rsid w:val="002B2677"/>
    <w:rsid w:val="002B3153"/>
    <w:rsid w:val="002B3354"/>
    <w:rsid w:val="002B3440"/>
    <w:rsid w:val="002B3BE9"/>
    <w:rsid w:val="002B3C4E"/>
    <w:rsid w:val="002B3E2C"/>
    <w:rsid w:val="002B3ECF"/>
    <w:rsid w:val="002B441E"/>
    <w:rsid w:val="002B4455"/>
    <w:rsid w:val="002B4565"/>
    <w:rsid w:val="002B45F6"/>
    <w:rsid w:val="002B48EF"/>
    <w:rsid w:val="002B4986"/>
    <w:rsid w:val="002B4A7C"/>
    <w:rsid w:val="002B4E2E"/>
    <w:rsid w:val="002B4EB0"/>
    <w:rsid w:val="002B58AA"/>
    <w:rsid w:val="002B594D"/>
    <w:rsid w:val="002B5C2F"/>
    <w:rsid w:val="002B64FE"/>
    <w:rsid w:val="002B6B5A"/>
    <w:rsid w:val="002B6D32"/>
    <w:rsid w:val="002B6FA4"/>
    <w:rsid w:val="002B721D"/>
    <w:rsid w:val="002B770E"/>
    <w:rsid w:val="002B7EA5"/>
    <w:rsid w:val="002C0093"/>
    <w:rsid w:val="002C009C"/>
    <w:rsid w:val="002C06A5"/>
    <w:rsid w:val="002C085E"/>
    <w:rsid w:val="002C090C"/>
    <w:rsid w:val="002C0B95"/>
    <w:rsid w:val="002C1151"/>
    <w:rsid w:val="002C1963"/>
    <w:rsid w:val="002C1F95"/>
    <w:rsid w:val="002C20B6"/>
    <w:rsid w:val="002C20C4"/>
    <w:rsid w:val="002C229A"/>
    <w:rsid w:val="002C23C5"/>
    <w:rsid w:val="002C2480"/>
    <w:rsid w:val="002C2773"/>
    <w:rsid w:val="002C2AE9"/>
    <w:rsid w:val="002C2E6C"/>
    <w:rsid w:val="002C2F9D"/>
    <w:rsid w:val="002C384E"/>
    <w:rsid w:val="002C3D38"/>
    <w:rsid w:val="002C4007"/>
    <w:rsid w:val="002C4185"/>
    <w:rsid w:val="002C45D7"/>
    <w:rsid w:val="002C4F91"/>
    <w:rsid w:val="002C53A7"/>
    <w:rsid w:val="002C5867"/>
    <w:rsid w:val="002C5ABC"/>
    <w:rsid w:val="002C5B71"/>
    <w:rsid w:val="002C5CAD"/>
    <w:rsid w:val="002C6000"/>
    <w:rsid w:val="002C6112"/>
    <w:rsid w:val="002C6DA7"/>
    <w:rsid w:val="002C74F0"/>
    <w:rsid w:val="002C764D"/>
    <w:rsid w:val="002C779B"/>
    <w:rsid w:val="002C7C21"/>
    <w:rsid w:val="002C7D51"/>
    <w:rsid w:val="002D1021"/>
    <w:rsid w:val="002D10AB"/>
    <w:rsid w:val="002D13F0"/>
    <w:rsid w:val="002D1568"/>
    <w:rsid w:val="002D194C"/>
    <w:rsid w:val="002D1FFD"/>
    <w:rsid w:val="002D22D0"/>
    <w:rsid w:val="002D2353"/>
    <w:rsid w:val="002D296C"/>
    <w:rsid w:val="002D2ED3"/>
    <w:rsid w:val="002D3485"/>
    <w:rsid w:val="002D39AC"/>
    <w:rsid w:val="002D41C1"/>
    <w:rsid w:val="002D4608"/>
    <w:rsid w:val="002D4B77"/>
    <w:rsid w:val="002D4D29"/>
    <w:rsid w:val="002D4ED2"/>
    <w:rsid w:val="002D5223"/>
    <w:rsid w:val="002D55A9"/>
    <w:rsid w:val="002D58FC"/>
    <w:rsid w:val="002D59B2"/>
    <w:rsid w:val="002D61F4"/>
    <w:rsid w:val="002D62F4"/>
    <w:rsid w:val="002D6306"/>
    <w:rsid w:val="002D6409"/>
    <w:rsid w:val="002D6447"/>
    <w:rsid w:val="002D6577"/>
    <w:rsid w:val="002D6885"/>
    <w:rsid w:val="002D7704"/>
    <w:rsid w:val="002D78C2"/>
    <w:rsid w:val="002D7AA8"/>
    <w:rsid w:val="002D7EBB"/>
    <w:rsid w:val="002D7FC1"/>
    <w:rsid w:val="002E01C0"/>
    <w:rsid w:val="002E0540"/>
    <w:rsid w:val="002E0589"/>
    <w:rsid w:val="002E0BC7"/>
    <w:rsid w:val="002E0BF1"/>
    <w:rsid w:val="002E1BB7"/>
    <w:rsid w:val="002E2877"/>
    <w:rsid w:val="002E351D"/>
    <w:rsid w:val="002E3C18"/>
    <w:rsid w:val="002E3FD9"/>
    <w:rsid w:val="002E440B"/>
    <w:rsid w:val="002E447C"/>
    <w:rsid w:val="002E482A"/>
    <w:rsid w:val="002E4C7E"/>
    <w:rsid w:val="002E505D"/>
    <w:rsid w:val="002E537C"/>
    <w:rsid w:val="002E561A"/>
    <w:rsid w:val="002E5EEC"/>
    <w:rsid w:val="002E5F6A"/>
    <w:rsid w:val="002E5FE0"/>
    <w:rsid w:val="002E6493"/>
    <w:rsid w:val="002E64A0"/>
    <w:rsid w:val="002E680C"/>
    <w:rsid w:val="002E7260"/>
    <w:rsid w:val="002E7BDD"/>
    <w:rsid w:val="002E7C2F"/>
    <w:rsid w:val="002E7E7F"/>
    <w:rsid w:val="002E7EB7"/>
    <w:rsid w:val="002F0017"/>
    <w:rsid w:val="002F07EA"/>
    <w:rsid w:val="002F0814"/>
    <w:rsid w:val="002F1D17"/>
    <w:rsid w:val="002F1E18"/>
    <w:rsid w:val="002F2E81"/>
    <w:rsid w:val="002F304F"/>
    <w:rsid w:val="002F318E"/>
    <w:rsid w:val="002F31F7"/>
    <w:rsid w:val="002F361E"/>
    <w:rsid w:val="002F3627"/>
    <w:rsid w:val="002F3832"/>
    <w:rsid w:val="002F408F"/>
    <w:rsid w:val="002F47C8"/>
    <w:rsid w:val="002F4D19"/>
    <w:rsid w:val="002F51AB"/>
    <w:rsid w:val="002F51D7"/>
    <w:rsid w:val="002F5334"/>
    <w:rsid w:val="002F5781"/>
    <w:rsid w:val="002F57AD"/>
    <w:rsid w:val="002F5FD7"/>
    <w:rsid w:val="002F60DA"/>
    <w:rsid w:val="002F61E9"/>
    <w:rsid w:val="002F78D3"/>
    <w:rsid w:val="002F7E0C"/>
    <w:rsid w:val="003004C3"/>
    <w:rsid w:val="0030062C"/>
    <w:rsid w:val="00300852"/>
    <w:rsid w:val="00300A04"/>
    <w:rsid w:val="00300A49"/>
    <w:rsid w:val="00300EF1"/>
    <w:rsid w:val="00301A3B"/>
    <w:rsid w:val="0030233D"/>
    <w:rsid w:val="003028BD"/>
    <w:rsid w:val="00302DC1"/>
    <w:rsid w:val="00302F77"/>
    <w:rsid w:val="00303048"/>
    <w:rsid w:val="003030F4"/>
    <w:rsid w:val="00303565"/>
    <w:rsid w:val="003035A7"/>
    <w:rsid w:val="00303798"/>
    <w:rsid w:val="00303A8B"/>
    <w:rsid w:val="00304074"/>
    <w:rsid w:val="0030418F"/>
    <w:rsid w:val="00304612"/>
    <w:rsid w:val="0030477D"/>
    <w:rsid w:val="00304CEE"/>
    <w:rsid w:val="00304D09"/>
    <w:rsid w:val="00304D79"/>
    <w:rsid w:val="00304EE1"/>
    <w:rsid w:val="003053B9"/>
    <w:rsid w:val="00305648"/>
    <w:rsid w:val="003058C8"/>
    <w:rsid w:val="00305C2C"/>
    <w:rsid w:val="00305F1B"/>
    <w:rsid w:val="00305F59"/>
    <w:rsid w:val="00305FB5"/>
    <w:rsid w:val="003062E1"/>
    <w:rsid w:val="00306E4A"/>
    <w:rsid w:val="00306FDB"/>
    <w:rsid w:val="003070D5"/>
    <w:rsid w:val="003072B5"/>
    <w:rsid w:val="003079AA"/>
    <w:rsid w:val="00307C79"/>
    <w:rsid w:val="00307CA2"/>
    <w:rsid w:val="00310097"/>
    <w:rsid w:val="00310995"/>
    <w:rsid w:val="00310A07"/>
    <w:rsid w:val="00310F88"/>
    <w:rsid w:val="0031104C"/>
    <w:rsid w:val="0031121B"/>
    <w:rsid w:val="00311253"/>
    <w:rsid w:val="00311443"/>
    <w:rsid w:val="00311A77"/>
    <w:rsid w:val="00311AEE"/>
    <w:rsid w:val="00312903"/>
    <w:rsid w:val="00312E5F"/>
    <w:rsid w:val="00312E9C"/>
    <w:rsid w:val="00312EEE"/>
    <w:rsid w:val="00313552"/>
    <w:rsid w:val="00313774"/>
    <w:rsid w:val="00313AB1"/>
    <w:rsid w:val="00313AD5"/>
    <w:rsid w:val="00313C4E"/>
    <w:rsid w:val="00314E15"/>
    <w:rsid w:val="00315666"/>
    <w:rsid w:val="00315F75"/>
    <w:rsid w:val="00316301"/>
    <w:rsid w:val="0031687D"/>
    <w:rsid w:val="003169CB"/>
    <w:rsid w:val="0031712E"/>
    <w:rsid w:val="00317782"/>
    <w:rsid w:val="00317A09"/>
    <w:rsid w:val="003202E7"/>
    <w:rsid w:val="0032088A"/>
    <w:rsid w:val="003209C7"/>
    <w:rsid w:val="00320A16"/>
    <w:rsid w:val="00320ADC"/>
    <w:rsid w:val="00320C03"/>
    <w:rsid w:val="00321153"/>
    <w:rsid w:val="00321325"/>
    <w:rsid w:val="00321D19"/>
    <w:rsid w:val="0032213B"/>
    <w:rsid w:val="0032233B"/>
    <w:rsid w:val="0032270B"/>
    <w:rsid w:val="00322745"/>
    <w:rsid w:val="00322DB7"/>
    <w:rsid w:val="00322E75"/>
    <w:rsid w:val="00322EB3"/>
    <w:rsid w:val="003231AE"/>
    <w:rsid w:val="0032360A"/>
    <w:rsid w:val="00323F10"/>
    <w:rsid w:val="00324E2B"/>
    <w:rsid w:val="003252DB"/>
    <w:rsid w:val="003253CB"/>
    <w:rsid w:val="0032544E"/>
    <w:rsid w:val="003257FF"/>
    <w:rsid w:val="0032592D"/>
    <w:rsid w:val="00325A8B"/>
    <w:rsid w:val="0032639C"/>
    <w:rsid w:val="00326D6B"/>
    <w:rsid w:val="00326FB7"/>
    <w:rsid w:val="003276BD"/>
    <w:rsid w:val="00327C79"/>
    <w:rsid w:val="00327DA9"/>
    <w:rsid w:val="0033022D"/>
    <w:rsid w:val="003307A2"/>
    <w:rsid w:val="00330912"/>
    <w:rsid w:val="00330CCF"/>
    <w:rsid w:val="00330E3F"/>
    <w:rsid w:val="00330F55"/>
    <w:rsid w:val="00331B73"/>
    <w:rsid w:val="0033278D"/>
    <w:rsid w:val="0033285A"/>
    <w:rsid w:val="00332D53"/>
    <w:rsid w:val="00333715"/>
    <w:rsid w:val="00333F51"/>
    <w:rsid w:val="0033411B"/>
    <w:rsid w:val="0033420A"/>
    <w:rsid w:val="00334354"/>
    <w:rsid w:val="0033488C"/>
    <w:rsid w:val="00334C62"/>
    <w:rsid w:val="00334D03"/>
    <w:rsid w:val="0033524F"/>
    <w:rsid w:val="003356A8"/>
    <w:rsid w:val="003358EE"/>
    <w:rsid w:val="00335903"/>
    <w:rsid w:val="00335B12"/>
    <w:rsid w:val="00335CCB"/>
    <w:rsid w:val="00336567"/>
    <w:rsid w:val="003366D8"/>
    <w:rsid w:val="003371FF"/>
    <w:rsid w:val="00337288"/>
    <w:rsid w:val="00337318"/>
    <w:rsid w:val="00337CE9"/>
    <w:rsid w:val="0034007F"/>
    <w:rsid w:val="003403B2"/>
    <w:rsid w:val="00340EF9"/>
    <w:rsid w:val="003413B6"/>
    <w:rsid w:val="00341500"/>
    <w:rsid w:val="00341566"/>
    <w:rsid w:val="00341750"/>
    <w:rsid w:val="0034205B"/>
    <w:rsid w:val="00342B3D"/>
    <w:rsid w:val="00342D81"/>
    <w:rsid w:val="003435F1"/>
    <w:rsid w:val="00343666"/>
    <w:rsid w:val="00343D72"/>
    <w:rsid w:val="0034425E"/>
    <w:rsid w:val="0034449F"/>
    <w:rsid w:val="00344B54"/>
    <w:rsid w:val="00344BFB"/>
    <w:rsid w:val="00345324"/>
    <w:rsid w:val="00345AEA"/>
    <w:rsid w:val="0034622F"/>
    <w:rsid w:val="00346835"/>
    <w:rsid w:val="0034686F"/>
    <w:rsid w:val="0034715E"/>
    <w:rsid w:val="003475E3"/>
    <w:rsid w:val="00347A91"/>
    <w:rsid w:val="00350375"/>
    <w:rsid w:val="00351426"/>
    <w:rsid w:val="003516D8"/>
    <w:rsid w:val="00351791"/>
    <w:rsid w:val="003519AF"/>
    <w:rsid w:val="003519BC"/>
    <w:rsid w:val="00351C47"/>
    <w:rsid w:val="00352119"/>
    <w:rsid w:val="003524FA"/>
    <w:rsid w:val="0035262F"/>
    <w:rsid w:val="0035281E"/>
    <w:rsid w:val="003528B0"/>
    <w:rsid w:val="003529C2"/>
    <w:rsid w:val="003530F7"/>
    <w:rsid w:val="00353132"/>
    <w:rsid w:val="00353393"/>
    <w:rsid w:val="00353410"/>
    <w:rsid w:val="0035362C"/>
    <w:rsid w:val="00353A42"/>
    <w:rsid w:val="00353F48"/>
    <w:rsid w:val="003540E0"/>
    <w:rsid w:val="0035469D"/>
    <w:rsid w:val="003547DE"/>
    <w:rsid w:val="00354C95"/>
    <w:rsid w:val="00354D1B"/>
    <w:rsid w:val="00354ED8"/>
    <w:rsid w:val="0035514B"/>
    <w:rsid w:val="0035518F"/>
    <w:rsid w:val="003551A7"/>
    <w:rsid w:val="00355265"/>
    <w:rsid w:val="0035528B"/>
    <w:rsid w:val="00355368"/>
    <w:rsid w:val="0035565D"/>
    <w:rsid w:val="00355CC2"/>
    <w:rsid w:val="0035653F"/>
    <w:rsid w:val="003566BF"/>
    <w:rsid w:val="00356925"/>
    <w:rsid w:val="00356945"/>
    <w:rsid w:val="00356EBE"/>
    <w:rsid w:val="00357147"/>
    <w:rsid w:val="00357213"/>
    <w:rsid w:val="0035792A"/>
    <w:rsid w:val="00357BA6"/>
    <w:rsid w:val="00357C6A"/>
    <w:rsid w:val="00357FEC"/>
    <w:rsid w:val="00357FF7"/>
    <w:rsid w:val="00360154"/>
    <w:rsid w:val="00360672"/>
    <w:rsid w:val="00361159"/>
    <w:rsid w:val="00361433"/>
    <w:rsid w:val="00361453"/>
    <w:rsid w:val="003618A2"/>
    <w:rsid w:val="00361D18"/>
    <w:rsid w:val="003622CB"/>
    <w:rsid w:val="00362702"/>
    <w:rsid w:val="0036280C"/>
    <w:rsid w:val="00362E7D"/>
    <w:rsid w:val="00363210"/>
    <w:rsid w:val="00363222"/>
    <w:rsid w:val="00363401"/>
    <w:rsid w:val="0036389F"/>
    <w:rsid w:val="00363D16"/>
    <w:rsid w:val="00363E6A"/>
    <w:rsid w:val="003642FC"/>
    <w:rsid w:val="00365101"/>
    <w:rsid w:val="003663B1"/>
    <w:rsid w:val="00366C60"/>
    <w:rsid w:val="00366F51"/>
    <w:rsid w:val="00366FA4"/>
    <w:rsid w:val="00370012"/>
    <w:rsid w:val="0037004E"/>
    <w:rsid w:val="00370BC3"/>
    <w:rsid w:val="0037101A"/>
    <w:rsid w:val="00371521"/>
    <w:rsid w:val="00371754"/>
    <w:rsid w:val="00371F48"/>
    <w:rsid w:val="003723BA"/>
    <w:rsid w:val="00372823"/>
    <w:rsid w:val="00372D08"/>
    <w:rsid w:val="00373068"/>
    <w:rsid w:val="00373161"/>
    <w:rsid w:val="003731D9"/>
    <w:rsid w:val="0037380D"/>
    <w:rsid w:val="00373A42"/>
    <w:rsid w:val="00373D0C"/>
    <w:rsid w:val="00374110"/>
    <w:rsid w:val="0037442C"/>
    <w:rsid w:val="00374845"/>
    <w:rsid w:val="00374E51"/>
    <w:rsid w:val="0037516E"/>
    <w:rsid w:val="003751EC"/>
    <w:rsid w:val="003751F5"/>
    <w:rsid w:val="0037529B"/>
    <w:rsid w:val="0037562C"/>
    <w:rsid w:val="003756F3"/>
    <w:rsid w:val="00375FE0"/>
    <w:rsid w:val="00376151"/>
    <w:rsid w:val="003769FE"/>
    <w:rsid w:val="00376E90"/>
    <w:rsid w:val="003773CC"/>
    <w:rsid w:val="00377502"/>
    <w:rsid w:val="003777AC"/>
    <w:rsid w:val="00377AB4"/>
    <w:rsid w:val="00380232"/>
    <w:rsid w:val="003804F5"/>
    <w:rsid w:val="003807A1"/>
    <w:rsid w:val="00380CC2"/>
    <w:rsid w:val="00380CD8"/>
    <w:rsid w:val="00380CFE"/>
    <w:rsid w:val="00380D1B"/>
    <w:rsid w:val="00380D2D"/>
    <w:rsid w:val="00380EBD"/>
    <w:rsid w:val="00381531"/>
    <w:rsid w:val="00381BA6"/>
    <w:rsid w:val="00381D4A"/>
    <w:rsid w:val="00381D7A"/>
    <w:rsid w:val="003823EA"/>
    <w:rsid w:val="0038248A"/>
    <w:rsid w:val="003828A4"/>
    <w:rsid w:val="00382D32"/>
    <w:rsid w:val="00383286"/>
    <w:rsid w:val="003833DE"/>
    <w:rsid w:val="00383619"/>
    <w:rsid w:val="00383A62"/>
    <w:rsid w:val="00383EA8"/>
    <w:rsid w:val="00383EE6"/>
    <w:rsid w:val="00384426"/>
    <w:rsid w:val="0038451D"/>
    <w:rsid w:val="003849FF"/>
    <w:rsid w:val="00384BC0"/>
    <w:rsid w:val="00384DD7"/>
    <w:rsid w:val="00384F21"/>
    <w:rsid w:val="00384FE2"/>
    <w:rsid w:val="00385454"/>
    <w:rsid w:val="00385878"/>
    <w:rsid w:val="00385B67"/>
    <w:rsid w:val="00385D1B"/>
    <w:rsid w:val="00386624"/>
    <w:rsid w:val="00386CC1"/>
    <w:rsid w:val="00386FAA"/>
    <w:rsid w:val="00387068"/>
    <w:rsid w:val="00387077"/>
    <w:rsid w:val="003878B9"/>
    <w:rsid w:val="00387E88"/>
    <w:rsid w:val="0039030A"/>
    <w:rsid w:val="00390C3C"/>
    <w:rsid w:val="003912FA"/>
    <w:rsid w:val="00391A02"/>
    <w:rsid w:val="00391CFD"/>
    <w:rsid w:val="00391DA7"/>
    <w:rsid w:val="00391DFF"/>
    <w:rsid w:val="00391E84"/>
    <w:rsid w:val="00391F04"/>
    <w:rsid w:val="00392919"/>
    <w:rsid w:val="00392F3B"/>
    <w:rsid w:val="00392F89"/>
    <w:rsid w:val="00392FD2"/>
    <w:rsid w:val="00393387"/>
    <w:rsid w:val="003934E9"/>
    <w:rsid w:val="003936DF"/>
    <w:rsid w:val="00393F8F"/>
    <w:rsid w:val="003940C1"/>
    <w:rsid w:val="003946BB"/>
    <w:rsid w:val="00394DFE"/>
    <w:rsid w:val="00395526"/>
    <w:rsid w:val="0039553F"/>
    <w:rsid w:val="0039561D"/>
    <w:rsid w:val="0039566C"/>
    <w:rsid w:val="003956F0"/>
    <w:rsid w:val="00395D46"/>
    <w:rsid w:val="0039643A"/>
    <w:rsid w:val="00396A26"/>
    <w:rsid w:val="00396CE8"/>
    <w:rsid w:val="0039776B"/>
    <w:rsid w:val="003A0C79"/>
    <w:rsid w:val="003A0D33"/>
    <w:rsid w:val="003A109F"/>
    <w:rsid w:val="003A1810"/>
    <w:rsid w:val="003A1DDD"/>
    <w:rsid w:val="003A241A"/>
    <w:rsid w:val="003A2423"/>
    <w:rsid w:val="003A25B5"/>
    <w:rsid w:val="003A26AC"/>
    <w:rsid w:val="003A3135"/>
    <w:rsid w:val="003A3430"/>
    <w:rsid w:val="003A34AF"/>
    <w:rsid w:val="003A3651"/>
    <w:rsid w:val="003A3E96"/>
    <w:rsid w:val="003A4137"/>
    <w:rsid w:val="003A4191"/>
    <w:rsid w:val="003A457B"/>
    <w:rsid w:val="003A4CC4"/>
    <w:rsid w:val="003A4D9D"/>
    <w:rsid w:val="003A4DB1"/>
    <w:rsid w:val="003A5049"/>
    <w:rsid w:val="003A509D"/>
    <w:rsid w:val="003A51E6"/>
    <w:rsid w:val="003A5A42"/>
    <w:rsid w:val="003A616B"/>
    <w:rsid w:val="003A644E"/>
    <w:rsid w:val="003A6E0C"/>
    <w:rsid w:val="003B07D4"/>
    <w:rsid w:val="003B1134"/>
    <w:rsid w:val="003B15A0"/>
    <w:rsid w:val="003B2089"/>
    <w:rsid w:val="003B23AD"/>
    <w:rsid w:val="003B23B3"/>
    <w:rsid w:val="003B3181"/>
    <w:rsid w:val="003B31D1"/>
    <w:rsid w:val="003B3297"/>
    <w:rsid w:val="003B34C9"/>
    <w:rsid w:val="003B34D2"/>
    <w:rsid w:val="003B38D7"/>
    <w:rsid w:val="003B3C38"/>
    <w:rsid w:val="003B3DFC"/>
    <w:rsid w:val="003B3E8A"/>
    <w:rsid w:val="003B3F27"/>
    <w:rsid w:val="003B3F4B"/>
    <w:rsid w:val="003B4150"/>
    <w:rsid w:val="003B41EA"/>
    <w:rsid w:val="003B422B"/>
    <w:rsid w:val="003B443F"/>
    <w:rsid w:val="003B4488"/>
    <w:rsid w:val="003B4849"/>
    <w:rsid w:val="003B4BF7"/>
    <w:rsid w:val="003B53A4"/>
    <w:rsid w:val="003B5555"/>
    <w:rsid w:val="003B5A1A"/>
    <w:rsid w:val="003B5BAF"/>
    <w:rsid w:val="003B61DC"/>
    <w:rsid w:val="003B62EA"/>
    <w:rsid w:val="003B6BA9"/>
    <w:rsid w:val="003B6BCD"/>
    <w:rsid w:val="003B6C4F"/>
    <w:rsid w:val="003B6F05"/>
    <w:rsid w:val="003B7068"/>
    <w:rsid w:val="003B7108"/>
    <w:rsid w:val="003B71DD"/>
    <w:rsid w:val="003B767D"/>
    <w:rsid w:val="003C0558"/>
    <w:rsid w:val="003C06C5"/>
    <w:rsid w:val="003C09B8"/>
    <w:rsid w:val="003C179E"/>
    <w:rsid w:val="003C1BA0"/>
    <w:rsid w:val="003C1DFA"/>
    <w:rsid w:val="003C22F5"/>
    <w:rsid w:val="003C2331"/>
    <w:rsid w:val="003C24F9"/>
    <w:rsid w:val="003C2C72"/>
    <w:rsid w:val="003C316B"/>
    <w:rsid w:val="003C3204"/>
    <w:rsid w:val="003C3226"/>
    <w:rsid w:val="003C3663"/>
    <w:rsid w:val="003C407E"/>
    <w:rsid w:val="003C5344"/>
    <w:rsid w:val="003C5543"/>
    <w:rsid w:val="003C55EA"/>
    <w:rsid w:val="003C5D47"/>
    <w:rsid w:val="003C629F"/>
    <w:rsid w:val="003C6509"/>
    <w:rsid w:val="003C660F"/>
    <w:rsid w:val="003C6C05"/>
    <w:rsid w:val="003C7734"/>
    <w:rsid w:val="003C7B3E"/>
    <w:rsid w:val="003D0C3F"/>
    <w:rsid w:val="003D0DDA"/>
    <w:rsid w:val="003D1165"/>
    <w:rsid w:val="003D1257"/>
    <w:rsid w:val="003D12BF"/>
    <w:rsid w:val="003D146E"/>
    <w:rsid w:val="003D1AB5"/>
    <w:rsid w:val="003D1B12"/>
    <w:rsid w:val="003D1CB9"/>
    <w:rsid w:val="003D296C"/>
    <w:rsid w:val="003D2E7D"/>
    <w:rsid w:val="003D3111"/>
    <w:rsid w:val="003D384D"/>
    <w:rsid w:val="003D38AD"/>
    <w:rsid w:val="003D3CDA"/>
    <w:rsid w:val="003D402D"/>
    <w:rsid w:val="003D4034"/>
    <w:rsid w:val="003D4424"/>
    <w:rsid w:val="003D45EA"/>
    <w:rsid w:val="003D4D05"/>
    <w:rsid w:val="003D4E89"/>
    <w:rsid w:val="003D4F47"/>
    <w:rsid w:val="003D4F68"/>
    <w:rsid w:val="003D5380"/>
    <w:rsid w:val="003D547A"/>
    <w:rsid w:val="003D591B"/>
    <w:rsid w:val="003D62BE"/>
    <w:rsid w:val="003D6636"/>
    <w:rsid w:val="003D693A"/>
    <w:rsid w:val="003D6B6C"/>
    <w:rsid w:val="003D6E11"/>
    <w:rsid w:val="003D6E1C"/>
    <w:rsid w:val="003D6E87"/>
    <w:rsid w:val="003D6F8B"/>
    <w:rsid w:val="003D728E"/>
    <w:rsid w:val="003D72B9"/>
    <w:rsid w:val="003D74DD"/>
    <w:rsid w:val="003D7693"/>
    <w:rsid w:val="003D7864"/>
    <w:rsid w:val="003D79AB"/>
    <w:rsid w:val="003D7ACA"/>
    <w:rsid w:val="003E05B0"/>
    <w:rsid w:val="003E0886"/>
    <w:rsid w:val="003E0956"/>
    <w:rsid w:val="003E0DCD"/>
    <w:rsid w:val="003E116F"/>
    <w:rsid w:val="003E16CD"/>
    <w:rsid w:val="003E176A"/>
    <w:rsid w:val="003E1A5D"/>
    <w:rsid w:val="003E1D95"/>
    <w:rsid w:val="003E1EC4"/>
    <w:rsid w:val="003E1FA9"/>
    <w:rsid w:val="003E236F"/>
    <w:rsid w:val="003E3050"/>
    <w:rsid w:val="003E33C3"/>
    <w:rsid w:val="003E383D"/>
    <w:rsid w:val="003E3DB8"/>
    <w:rsid w:val="003E4294"/>
    <w:rsid w:val="003E4B25"/>
    <w:rsid w:val="003E525D"/>
    <w:rsid w:val="003E53D0"/>
    <w:rsid w:val="003E560F"/>
    <w:rsid w:val="003E5CB6"/>
    <w:rsid w:val="003E5F9F"/>
    <w:rsid w:val="003E68E6"/>
    <w:rsid w:val="003E76A5"/>
    <w:rsid w:val="003E7835"/>
    <w:rsid w:val="003E7838"/>
    <w:rsid w:val="003E7951"/>
    <w:rsid w:val="003E796D"/>
    <w:rsid w:val="003F03D6"/>
    <w:rsid w:val="003F05AC"/>
    <w:rsid w:val="003F0BEA"/>
    <w:rsid w:val="003F0C74"/>
    <w:rsid w:val="003F1218"/>
    <w:rsid w:val="003F177A"/>
    <w:rsid w:val="003F1C2F"/>
    <w:rsid w:val="003F1D5E"/>
    <w:rsid w:val="003F29C3"/>
    <w:rsid w:val="003F2A2C"/>
    <w:rsid w:val="003F2C26"/>
    <w:rsid w:val="003F2EB0"/>
    <w:rsid w:val="003F2FFE"/>
    <w:rsid w:val="003F304F"/>
    <w:rsid w:val="003F305B"/>
    <w:rsid w:val="003F33F9"/>
    <w:rsid w:val="003F343F"/>
    <w:rsid w:val="003F34FE"/>
    <w:rsid w:val="003F3B44"/>
    <w:rsid w:val="003F4305"/>
    <w:rsid w:val="003F451D"/>
    <w:rsid w:val="003F4CB9"/>
    <w:rsid w:val="003F5005"/>
    <w:rsid w:val="003F509D"/>
    <w:rsid w:val="003F5155"/>
    <w:rsid w:val="003F53F8"/>
    <w:rsid w:val="003F546F"/>
    <w:rsid w:val="003F552D"/>
    <w:rsid w:val="003F57CB"/>
    <w:rsid w:val="003F5CFD"/>
    <w:rsid w:val="003F5D31"/>
    <w:rsid w:val="003F621D"/>
    <w:rsid w:val="003F69DF"/>
    <w:rsid w:val="003F6B22"/>
    <w:rsid w:val="003F6B95"/>
    <w:rsid w:val="003F6E85"/>
    <w:rsid w:val="003F717A"/>
    <w:rsid w:val="003F727C"/>
    <w:rsid w:val="003F729C"/>
    <w:rsid w:val="003F7333"/>
    <w:rsid w:val="003F7AE3"/>
    <w:rsid w:val="0040074E"/>
    <w:rsid w:val="00400D11"/>
    <w:rsid w:val="00400EDB"/>
    <w:rsid w:val="00401125"/>
    <w:rsid w:val="00401293"/>
    <w:rsid w:val="004014E9"/>
    <w:rsid w:val="00401738"/>
    <w:rsid w:val="00401902"/>
    <w:rsid w:val="00401DB1"/>
    <w:rsid w:val="00401F20"/>
    <w:rsid w:val="00402403"/>
    <w:rsid w:val="00402473"/>
    <w:rsid w:val="004029F6"/>
    <w:rsid w:val="0040308F"/>
    <w:rsid w:val="0040309C"/>
    <w:rsid w:val="0040394F"/>
    <w:rsid w:val="00403B4B"/>
    <w:rsid w:val="00403CD3"/>
    <w:rsid w:val="00403F2F"/>
    <w:rsid w:val="0040420D"/>
    <w:rsid w:val="004043C9"/>
    <w:rsid w:val="00404471"/>
    <w:rsid w:val="00404868"/>
    <w:rsid w:val="00404F34"/>
    <w:rsid w:val="0040527F"/>
    <w:rsid w:val="00405558"/>
    <w:rsid w:val="0040570B"/>
    <w:rsid w:val="00405C73"/>
    <w:rsid w:val="00405D57"/>
    <w:rsid w:val="00405E71"/>
    <w:rsid w:val="00405EA3"/>
    <w:rsid w:val="00406294"/>
    <w:rsid w:val="00406372"/>
    <w:rsid w:val="00406D2E"/>
    <w:rsid w:val="00406DE8"/>
    <w:rsid w:val="00406E9B"/>
    <w:rsid w:val="00406FA7"/>
    <w:rsid w:val="0040738A"/>
    <w:rsid w:val="00407854"/>
    <w:rsid w:val="00407A00"/>
    <w:rsid w:val="00407A02"/>
    <w:rsid w:val="00407A35"/>
    <w:rsid w:val="00407B84"/>
    <w:rsid w:val="00410212"/>
    <w:rsid w:val="00410423"/>
    <w:rsid w:val="0041067F"/>
    <w:rsid w:val="00410A73"/>
    <w:rsid w:val="00410B93"/>
    <w:rsid w:val="00410DE7"/>
    <w:rsid w:val="004110DC"/>
    <w:rsid w:val="004113EA"/>
    <w:rsid w:val="00411746"/>
    <w:rsid w:val="00411883"/>
    <w:rsid w:val="004118B4"/>
    <w:rsid w:val="004119C1"/>
    <w:rsid w:val="0041298F"/>
    <w:rsid w:val="004129E8"/>
    <w:rsid w:val="00412C92"/>
    <w:rsid w:val="00412FFD"/>
    <w:rsid w:val="00413383"/>
    <w:rsid w:val="00413746"/>
    <w:rsid w:val="00413C94"/>
    <w:rsid w:val="0041413E"/>
    <w:rsid w:val="0041436F"/>
    <w:rsid w:val="0041456D"/>
    <w:rsid w:val="004149CB"/>
    <w:rsid w:val="004150AC"/>
    <w:rsid w:val="0041590F"/>
    <w:rsid w:val="0041642E"/>
    <w:rsid w:val="0041650F"/>
    <w:rsid w:val="00416803"/>
    <w:rsid w:val="00416F98"/>
    <w:rsid w:val="00417224"/>
    <w:rsid w:val="00420065"/>
    <w:rsid w:val="00420962"/>
    <w:rsid w:val="0042129B"/>
    <w:rsid w:val="00421992"/>
    <w:rsid w:val="00422438"/>
    <w:rsid w:val="00422983"/>
    <w:rsid w:val="00422D6B"/>
    <w:rsid w:val="00423AAA"/>
    <w:rsid w:val="00423D83"/>
    <w:rsid w:val="00423F44"/>
    <w:rsid w:val="00424509"/>
    <w:rsid w:val="00424C4A"/>
    <w:rsid w:val="00424F7E"/>
    <w:rsid w:val="0042509B"/>
    <w:rsid w:val="004253BE"/>
    <w:rsid w:val="004258A8"/>
    <w:rsid w:val="004258A9"/>
    <w:rsid w:val="00425A2E"/>
    <w:rsid w:val="00425EF7"/>
    <w:rsid w:val="004260A9"/>
    <w:rsid w:val="00426445"/>
    <w:rsid w:val="00426ACD"/>
    <w:rsid w:val="0042789C"/>
    <w:rsid w:val="00427D7E"/>
    <w:rsid w:val="00430884"/>
    <w:rsid w:val="00430FEC"/>
    <w:rsid w:val="004317A5"/>
    <w:rsid w:val="0043180B"/>
    <w:rsid w:val="00431B23"/>
    <w:rsid w:val="004320D1"/>
    <w:rsid w:val="00432560"/>
    <w:rsid w:val="004329A0"/>
    <w:rsid w:val="00432AFD"/>
    <w:rsid w:val="00432B3C"/>
    <w:rsid w:val="00432F2A"/>
    <w:rsid w:val="004336FE"/>
    <w:rsid w:val="00434741"/>
    <w:rsid w:val="00434B36"/>
    <w:rsid w:val="00434E81"/>
    <w:rsid w:val="00435056"/>
    <w:rsid w:val="004350D3"/>
    <w:rsid w:val="004355A2"/>
    <w:rsid w:val="00435A51"/>
    <w:rsid w:val="00436196"/>
    <w:rsid w:val="00436480"/>
    <w:rsid w:val="004369C2"/>
    <w:rsid w:val="004378E4"/>
    <w:rsid w:val="00437B41"/>
    <w:rsid w:val="00437C1C"/>
    <w:rsid w:val="00437D0F"/>
    <w:rsid w:val="00440099"/>
    <w:rsid w:val="004404DF"/>
    <w:rsid w:val="004406EC"/>
    <w:rsid w:val="00440826"/>
    <w:rsid w:val="004408BE"/>
    <w:rsid w:val="00440A4C"/>
    <w:rsid w:val="004415CF"/>
    <w:rsid w:val="00441686"/>
    <w:rsid w:val="0044201B"/>
    <w:rsid w:val="00442435"/>
    <w:rsid w:val="00442638"/>
    <w:rsid w:val="00442911"/>
    <w:rsid w:val="00442BB9"/>
    <w:rsid w:val="00442D75"/>
    <w:rsid w:val="00442EB4"/>
    <w:rsid w:val="004430BA"/>
    <w:rsid w:val="00443185"/>
    <w:rsid w:val="004433BF"/>
    <w:rsid w:val="00443BEA"/>
    <w:rsid w:val="00443E6E"/>
    <w:rsid w:val="00443E8D"/>
    <w:rsid w:val="00444112"/>
    <w:rsid w:val="0044415B"/>
    <w:rsid w:val="00444208"/>
    <w:rsid w:val="004449BA"/>
    <w:rsid w:val="004449E2"/>
    <w:rsid w:val="00444BD6"/>
    <w:rsid w:val="00444CDB"/>
    <w:rsid w:val="00444D08"/>
    <w:rsid w:val="00445240"/>
    <w:rsid w:val="00445470"/>
    <w:rsid w:val="0044553A"/>
    <w:rsid w:val="00445924"/>
    <w:rsid w:val="00445A2F"/>
    <w:rsid w:val="00446061"/>
    <w:rsid w:val="0044622B"/>
    <w:rsid w:val="0044655D"/>
    <w:rsid w:val="0044678F"/>
    <w:rsid w:val="00446CD3"/>
    <w:rsid w:val="00446EA5"/>
    <w:rsid w:val="004475C1"/>
    <w:rsid w:val="00447622"/>
    <w:rsid w:val="0045000A"/>
    <w:rsid w:val="00450526"/>
    <w:rsid w:val="004505E6"/>
    <w:rsid w:val="00450F16"/>
    <w:rsid w:val="004510E0"/>
    <w:rsid w:val="004511CE"/>
    <w:rsid w:val="004512C1"/>
    <w:rsid w:val="004515B7"/>
    <w:rsid w:val="004518C5"/>
    <w:rsid w:val="00451953"/>
    <w:rsid w:val="00451B6F"/>
    <w:rsid w:val="00451FF4"/>
    <w:rsid w:val="00452002"/>
    <w:rsid w:val="0045231E"/>
    <w:rsid w:val="004524CC"/>
    <w:rsid w:val="00452E27"/>
    <w:rsid w:val="00452FF1"/>
    <w:rsid w:val="0045318F"/>
    <w:rsid w:val="004532C7"/>
    <w:rsid w:val="004532E0"/>
    <w:rsid w:val="004539B9"/>
    <w:rsid w:val="004539EC"/>
    <w:rsid w:val="00453B54"/>
    <w:rsid w:val="00454490"/>
    <w:rsid w:val="00454604"/>
    <w:rsid w:val="00454908"/>
    <w:rsid w:val="004553F2"/>
    <w:rsid w:val="00455976"/>
    <w:rsid w:val="00455A5E"/>
    <w:rsid w:val="00455AAC"/>
    <w:rsid w:val="00455C34"/>
    <w:rsid w:val="00455C37"/>
    <w:rsid w:val="0045638F"/>
    <w:rsid w:val="00456471"/>
    <w:rsid w:val="0045684C"/>
    <w:rsid w:val="00456C04"/>
    <w:rsid w:val="00456FC3"/>
    <w:rsid w:val="00457902"/>
    <w:rsid w:val="00457943"/>
    <w:rsid w:val="00457ECF"/>
    <w:rsid w:val="00460CC8"/>
    <w:rsid w:val="00460E31"/>
    <w:rsid w:val="00460ECD"/>
    <w:rsid w:val="00460F82"/>
    <w:rsid w:val="004615FF"/>
    <w:rsid w:val="00461DCE"/>
    <w:rsid w:val="004625A3"/>
    <w:rsid w:val="00462F61"/>
    <w:rsid w:val="004633CB"/>
    <w:rsid w:val="00463495"/>
    <w:rsid w:val="004638DD"/>
    <w:rsid w:val="00463A02"/>
    <w:rsid w:val="00463C86"/>
    <w:rsid w:val="00463D1D"/>
    <w:rsid w:val="00463DAC"/>
    <w:rsid w:val="00463E16"/>
    <w:rsid w:val="00463FB0"/>
    <w:rsid w:val="00464EAE"/>
    <w:rsid w:val="00465080"/>
    <w:rsid w:val="00465375"/>
    <w:rsid w:val="00465508"/>
    <w:rsid w:val="0046591B"/>
    <w:rsid w:val="00465C18"/>
    <w:rsid w:val="0046629E"/>
    <w:rsid w:val="00466E58"/>
    <w:rsid w:val="0046741A"/>
    <w:rsid w:val="00467790"/>
    <w:rsid w:val="00467A56"/>
    <w:rsid w:val="00467A66"/>
    <w:rsid w:val="00467BC1"/>
    <w:rsid w:val="00467F0F"/>
    <w:rsid w:val="004709BF"/>
    <w:rsid w:val="00470E2C"/>
    <w:rsid w:val="0047103A"/>
    <w:rsid w:val="004710A6"/>
    <w:rsid w:val="0047145A"/>
    <w:rsid w:val="004715C7"/>
    <w:rsid w:val="00471CF8"/>
    <w:rsid w:val="00472078"/>
    <w:rsid w:val="00472089"/>
    <w:rsid w:val="0047253B"/>
    <w:rsid w:val="0047259F"/>
    <w:rsid w:val="004725D1"/>
    <w:rsid w:val="004738D2"/>
    <w:rsid w:val="00473984"/>
    <w:rsid w:val="00473A11"/>
    <w:rsid w:val="00473E94"/>
    <w:rsid w:val="0047473D"/>
    <w:rsid w:val="004750D2"/>
    <w:rsid w:val="004755D3"/>
    <w:rsid w:val="00475B66"/>
    <w:rsid w:val="00475C56"/>
    <w:rsid w:val="00475CF4"/>
    <w:rsid w:val="00475D67"/>
    <w:rsid w:val="00475E9E"/>
    <w:rsid w:val="004760FA"/>
    <w:rsid w:val="004763E3"/>
    <w:rsid w:val="0047642A"/>
    <w:rsid w:val="004765EB"/>
    <w:rsid w:val="00476F1A"/>
    <w:rsid w:val="004773D3"/>
    <w:rsid w:val="00477A25"/>
    <w:rsid w:val="00480162"/>
    <w:rsid w:val="00480165"/>
    <w:rsid w:val="00480281"/>
    <w:rsid w:val="004806C7"/>
    <w:rsid w:val="00480F8F"/>
    <w:rsid w:val="00481783"/>
    <w:rsid w:val="004829B0"/>
    <w:rsid w:val="00482AB9"/>
    <w:rsid w:val="00482D42"/>
    <w:rsid w:val="00482E73"/>
    <w:rsid w:val="00483146"/>
    <w:rsid w:val="0048337A"/>
    <w:rsid w:val="00483383"/>
    <w:rsid w:val="004834C2"/>
    <w:rsid w:val="0048374F"/>
    <w:rsid w:val="004839FF"/>
    <w:rsid w:val="00483BA9"/>
    <w:rsid w:val="00483E5F"/>
    <w:rsid w:val="00484080"/>
    <w:rsid w:val="00485282"/>
    <w:rsid w:val="0048593B"/>
    <w:rsid w:val="00485D2A"/>
    <w:rsid w:val="00485F11"/>
    <w:rsid w:val="0048618E"/>
    <w:rsid w:val="00486DD6"/>
    <w:rsid w:val="004876B0"/>
    <w:rsid w:val="00487F0B"/>
    <w:rsid w:val="004902F1"/>
    <w:rsid w:val="0049033B"/>
    <w:rsid w:val="0049060F"/>
    <w:rsid w:val="0049073E"/>
    <w:rsid w:val="00490E95"/>
    <w:rsid w:val="004910CD"/>
    <w:rsid w:val="004911B0"/>
    <w:rsid w:val="004911F5"/>
    <w:rsid w:val="00491246"/>
    <w:rsid w:val="004919A5"/>
    <w:rsid w:val="00492264"/>
    <w:rsid w:val="00492E46"/>
    <w:rsid w:val="00493031"/>
    <w:rsid w:val="00493339"/>
    <w:rsid w:val="0049351C"/>
    <w:rsid w:val="00493669"/>
    <w:rsid w:val="00493786"/>
    <w:rsid w:val="004938AA"/>
    <w:rsid w:val="004938C5"/>
    <w:rsid w:val="00493CCA"/>
    <w:rsid w:val="00493F37"/>
    <w:rsid w:val="00493FE0"/>
    <w:rsid w:val="004941C0"/>
    <w:rsid w:val="00494AF6"/>
    <w:rsid w:val="00494CFB"/>
    <w:rsid w:val="00495000"/>
    <w:rsid w:val="00495523"/>
    <w:rsid w:val="0049598B"/>
    <w:rsid w:val="00495DB5"/>
    <w:rsid w:val="004960B8"/>
    <w:rsid w:val="004977BE"/>
    <w:rsid w:val="00497C73"/>
    <w:rsid w:val="00497E63"/>
    <w:rsid w:val="004A0016"/>
    <w:rsid w:val="004A07C5"/>
    <w:rsid w:val="004A0E25"/>
    <w:rsid w:val="004A14B6"/>
    <w:rsid w:val="004A287B"/>
    <w:rsid w:val="004A2A19"/>
    <w:rsid w:val="004A3A8A"/>
    <w:rsid w:val="004A3CF7"/>
    <w:rsid w:val="004A488D"/>
    <w:rsid w:val="004A4B8C"/>
    <w:rsid w:val="004A4BC0"/>
    <w:rsid w:val="004A552D"/>
    <w:rsid w:val="004A558F"/>
    <w:rsid w:val="004A5859"/>
    <w:rsid w:val="004A58BC"/>
    <w:rsid w:val="004A5F0D"/>
    <w:rsid w:val="004A60DB"/>
    <w:rsid w:val="004A6277"/>
    <w:rsid w:val="004A6451"/>
    <w:rsid w:val="004A6C32"/>
    <w:rsid w:val="004A6DBB"/>
    <w:rsid w:val="004A7000"/>
    <w:rsid w:val="004A7182"/>
    <w:rsid w:val="004A727B"/>
    <w:rsid w:val="004A7619"/>
    <w:rsid w:val="004A77B9"/>
    <w:rsid w:val="004A78D5"/>
    <w:rsid w:val="004B0367"/>
    <w:rsid w:val="004B04ED"/>
    <w:rsid w:val="004B0503"/>
    <w:rsid w:val="004B0553"/>
    <w:rsid w:val="004B078E"/>
    <w:rsid w:val="004B07A6"/>
    <w:rsid w:val="004B0856"/>
    <w:rsid w:val="004B0A0C"/>
    <w:rsid w:val="004B0C9C"/>
    <w:rsid w:val="004B107D"/>
    <w:rsid w:val="004B1335"/>
    <w:rsid w:val="004B1608"/>
    <w:rsid w:val="004B1F76"/>
    <w:rsid w:val="004B1F7E"/>
    <w:rsid w:val="004B249D"/>
    <w:rsid w:val="004B2554"/>
    <w:rsid w:val="004B26A5"/>
    <w:rsid w:val="004B26C6"/>
    <w:rsid w:val="004B2ED3"/>
    <w:rsid w:val="004B2EEF"/>
    <w:rsid w:val="004B2F6E"/>
    <w:rsid w:val="004B3447"/>
    <w:rsid w:val="004B34BB"/>
    <w:rsid w:val="004B366B"/>
    <w:rsid w:val="004B445D"/>
    <w:rsid w:val="004B4540"/>
    <w:rsid w:val="004B4976"/>
    <w:rsid w:val="004B4C9C"/>
    <w:rsid w:val="004B5D89"/>
    <w:rsid w:val="004B6864"/>
    <w:rsid w:val="004B6A7D"/>
    <w:rsid w:val="004B6DA5"/>
    <w:rsid w:val="004B6E37"/>
    <w:rsid w:val="004C0759"/>
    <w:rsid w:val="004C098E"/>
    <w:rsid w:val="004C10ED"/>
    <w:rsid w:val="004C11D1"/>
    <w:rsid w:val="004C1728"/>
    <w:rsid w:val="004C1C00"/>
    <w:rsid w:val="004C2211"/>
    <w:rsid w:val="004C3874"/>
    <w:rsid w:val="004C3F83"/>
    <w:rsid w:val="004C3FE6"/>
    <w:rsid w:val="004C4281"/>
    <w:rsid w:val="004C4553"/>
    <w:rsid w:val="004C46FE"/>
    <w:rsid w:val="004C4E8C"/>
    <w:rsid w:val="004C4F2E"/>
    <w:rsid w:val="004C4FB4"/>
    <w:rsid w:val="004C4FBD"/>
    <w:rsid w:val="004C5593"/>
    <w:rsid w:val="004C570A"/>
    <w:rsid w:val="004C59AB"/>
    <w:rsid w:val="004C5A17"/>
    <w:rsid w:val="004C5B5F"/>
    <w:rsid w:val="004C6051"/>
    <w:rsid w:val="004C60DD"/>
    <w:rsid w:val="004C708D"/>
    <w:rsid w:val="004C7091"/>
    <w:rsid w:val="004C72EF"/>
    <w:rsid w:val="004C7A88"/>
    <w:rsid w:val="004C7D04"/>
    <w:rsid w:val="004D00F0"/>
    <w:rsid w:val="004D0974"/>
    <w:rsid w:val="004D0D62"/>
    <w:rsid w:val="004D1525"/>
    <w:rsid w:val="004D182F"/>
    <w:rsid w:val="004D1C8C"/>
    <w:rsid w:val="004D1DD6"/>
    <w:rsid w:val="004D246B"/>
    <w:rsid w:val="004D2620"/>
    <w:rsid w:val="004D2DAB"/>
    <w:rsid w:val="004D2E4E"/>
    <w:rsid w:val="004D3336"/>
    <w:rsid w:val="004D3510"/>
    <w:rsid w:val="004D35AB"/>
    <w:rsid w:val="004D3999"/>
    <w:rsid w:val="004D3A80"/>
    <w:rsid w:val="004D3E01"/>
    <w:rsid w:val="004D40B8"/>
    <w:rsid w:val="004D4167"/>
    <w:rsid w:val="004D4375"/>
    <w:rsid w:val="004D44CE"/>
    <w:rsid w:val="004D49B3"/>
    <w:rsid w:val="004D4CAC"/>
    <w:rsid w:val="004D4E79"/>
    <w:rsid w:val="004D4F1F"/>
    <w:rsid w:val="004D4F21"/>
    <w:rsid w:val="004D5771"/>
    <w:rsid w:val="004D5AA2"/>
    <w:rsid w:val="004D5B31"/>
    <w:rsid w:val="004D5D4B"/>
    <w:rsid w:val="004D5E8E"/>
    <w:rsid w:val="004D6404"/>
    <w:rsid w:val="004D69FC"/>
    <w:rsid w:val="004D6D21"/>
    <w:rsid w:val="004D6F36"/>
    <w:rsid w:val="004D7142"/>
    <w:rsid w:val="004D7458"/>
    <w:rsid w:val="004D747D"/>
    <w:rsid w:val="004D79CB"/>
    <w:rsid w:val="004D7A5C"/>
    <w:rsid w:val="004D7B96"/>
    <w:rsid w:val="004D7CCD"/>
    <w:rsid w:val="004E024C"/>
    <w:rsid w:val="004E05D2"/>
    <w:rsid w:val="004E098F"/>
    <w:rsid w:val="004E09A5"/>
    <w:rsid w:val="004E09FC"/>
    <w:rsid w:val="004E0E48"/>
    <w:rsid w:val="004E13AB"/>
    <w:rsid w:val="004E1499"/>
    <w:rsid w:val="004E1A6F"/>
    <w:rsid w:val="004E2071"/>
    <w:rsid w:val="004E2354"/>
    <w:rsid w:val="004E2AA2"/>
    <w:rsid w:val="004E2C53"/>
    <w:rsid w:val="004E2CC3"/>
    <w:rsid w:val="004E3253"/>
    <w:rsid w:val="004E3610"/>
    <w:rsid w:val="004E3756"/>
    <w:rsid w:val="004E3922"/>
    <w:rsid w:val="004E39A8"/>
    <w:rsid w:val="004E3A47"/>
    <w:rsid w:val="004E3E8C"/>
    <w:rsid w:val="004E4A02"/>
    <w:rsid w:val="004E4F2E"/>
    <w:rsid w:val="004E4F5C"/>
    <w:rsid w:val="004E5445"/>
    <w:rsid w:val="004E5612"/>
    <w:rsid w:val="004E5901"/>
    <w:rsid w:val="004E59C3"/>
    <w:rsid w:val="004E5A2B"/>
    <w:rsid w:val="004E5A9B"/>
    <w:rsid w:val="004E5CCF"/>
    <w:rsid w:val="004E61F5"/>
    <w:rsid w:val="004E6484"/>
    <w:rsid w:val="004E64AF"/>
    <w:rsid w:val="004E6B82"/>
    <w:rsid w:val="004E6E0F"/>
    <w:rsid w:val="004E7062"/>
    <w:rsid w:val="004E71BD"/>
    <w:rsid w:val="004E73C7"/>
    <w:rsid w:val="004E73ED"/>
    <w:rsid w:val="004E7650"/>
    <w:rsid w:val="004E76F6"/>
    <w:rsid w:val="004E780E"/>
    <w:rsid w:val="004E79A8"/>
    <w:rsid w:val="004F0260"/>
    <w:rsid w:val="004F066C"/>
    <w:rsid w:val="004F0901"/>
    <w:rsid w:val="004F0C90"/>
    <w:rsid w:val="004F11D0"/>
    <w:rsid w:val="004F13DB"/>
    <w:rsid w:val="004F1585"/>
    <w:rsid w:val="004F1AB9"/>
    <w:rsid w:val="004F1EBB"/>
    <w:rsid w:val="004F2344"/>
    <w:rsid w:val="004F2387"/>
    <w:rsid w:val="004F26C0"/>
    <w:rsid w:val="004F2861"/>
    <w:rsid w:val="004F2A1A"/>
    <w:rsid w:val="004F2E3F"/>
    <w:rsid w:val="004F334A"/>
    <w:rsid w:val="004F3638"/>
    <w:rsid w:val="004F366F"/>
    <w:rsid w:val="004F3FAC"/>
    <w:rsid w:val="004F4393"/>
    <w:rsid w:val="004F4758"/>
    <w:rsid w:val="004F485E"/>
    <w:rsid w:val="004F4C81"/>
    <w:rsid w:val="004F4EDE"/>
    <w:rsid w:val="004F5E27"/>
    <w:rsid w:val="004F6185"/>
    <w:rsid w:val="004F681E"/>
    <w:rsid w:val="004F68A5"/>
    <w:rsid w:val="004F69B6"/>
    <w:rsid w:val="004F7185"/>
    <w:rsid w:val="005006D2"/>
    <w:rsid w:val="00500852"/>
    <w:rsid w:val="00501540"/>
    <w:rsid w:val="00501554"/>
    <w:rsid w:val="0050198F"/>
    <w:rsid w:val="0050237E"/>
    <w:rsid w:val="00502572"/>
    <w:rsid w:val="005026E0"/>
    <w:rsid w:val="00503232"/>
    <w:rsid w:val="00503609"/>
    <w:rsid w:val="005039C4"/>
    <w:rsid w:val="00503B4C"/>
    <w:rsid w:val="005042A8"/>
    <w:rsid w:val="005042E1"/>
    <w:rsid w:val="00504388"/>
    <w:rsid w:val="0050446A"/>
    <w:rsid w:val="00504D3C"/>
    <w:rsid w:val="00504D73"/>
    <w:rsid w:val="00504FD7"/>
    <w:rsid w:val="005052B9"/>
    <w:rsid w:val="00505AAB"/>
    <w:rsid w:val="00505ACD"/>
    <w:rsid w:val="00506446"/>
    <w:rsid w:val="00506545"/>
    <w:rsid w:val="005066CC"/>
    <w:rsid w:val="0050709B"/>
    <w:rsid w:val="00507380"/>
    <w:rsid w:val="00507400"/>
    <w:rsid w:val="00507465"/>
    <w:rsid w:val="00507604"/>
    <w:rsid w:val="005076E9"/>
    <w:rsid w:val="005079B6"/>
    <w:rsid w:val="00507A4D"/>
    <w:rsid w:val="00507EBC"/>
    <w:rsid w:val="005100C9"/>
    <w:rsid w:val="00510701"/>
    <w:rsid w:val="0051074D"/>
    <w:rsid w:val="0051077D"/>
    <w:rsid w:val="005107C3"/>
    <w:rsid w:val="00511152"/>
    <w:rsid w:val="00511207"/>
    <w:rsid w:val="005112EF"/>
    <w:rsid w:val="00511D82"/>
    <w:rsid w:val="00511E8E"/>
    <w:rsid w:val="005120D3"/>
    <w:rsid w:val="005121B9"/>
    <w:rsid w:val="005121D2"/>
    <w:rsid w:val="0051226A"/>
    <w:rsid w:val="0051253F"/>
    <w:rsid w:val="00513405"/>
    <w:rsid w:val="005135F1"/>
    <w:rsid w:val="00514369"/>
    <w:rsid w:val="0051439E"/>
    <w:rsid w:val="005148B6"/>
    <w:rsid w:val="00514C45"/>
    <w:rsid w:val="00514F6C"/>
    <w:rsid w:val="0051521E"/>
    <w:rsid w:val="00515B4E"/>
    <w:rsid w:val="00516347"/>
    <w:rsid w:val="0051635C"/>
    <w:rsid w:val="00516951"/>
    <w:rsid w:val="00516D39"/>
    <w:rsid w:val="00517C97"/>
    <w:rsid w:val="005202E7"/>
    <w:rsid w:val="0052044B"/>
    <w:rsid w:val="00520576"/>
    <w:rsid w:val="00520A41"/>
    <w:rsid w:val="00520C16"/>
    <w:rsid w:val="00520DA3"/>
    <w:rsid w:val="00520F47"/>
    <w:rsid w:val="00521121"/>
    <w:rsid w:val="00521956"/>
    <w:rsid w:val="005219D6"/>
    <w:rsid w:val="00521AE9"/>
    <w:rsid w:val="00521B3B"/>
    <w:rsid w:val="00521C46"/>
    <w:rsid w:val="00521C48"/>
    <w:rsid w:val="005223E8"/>
    <w:rsid w:val="00522587"/>
    <w:rsid w:val="0052259C"/>
    <w:rsid w:val="00522ACE"/>
    <w:rsid w:val="00522BB8"/>
    <w:rsid w:val="00522BD9"/>
    <w:rsid w:val="00522BDC"/>
    <w:rsid w:val="00522E4B"/>
    <w:rsid w:val="00523A61"/>
    <w:rsid w:val="00523AD2"/>
    <w:rsid w:val="00523AF5"/>
    <w:rsid w:val="00523B5A"/>
    <w:rsid w:val="0052417E"/>
    <w:rsid w:val="00524445"/>
    <w:rsid w:val="0052466D"/>
    <w:rsid w:val="0052482B"/>
    <w:rsid w:val="00524B07"/>
    <w:rsid w:val="00524F6A"/>
    <w:rsid w:val="0052507A"/>
    <w:rsid w:val="0052527B"/>
    <w:rsid w:val="00525D67"/>
    <w:rsid w:val="00526066"/>
    <w:rsid w:val="0052623A"/>
    <w:rsid w:val="0052642C"/>
    <w:rsid w:val="005265BC"/>
    <w:rsid w:val="00526ACD"/>
    <w:rsid w:val="00526E04"/>
    <w:rsid w:val="00527021"/>
    <w:rsid w:val="0052710B"/>
    <w:rsid w:val="00527364"/>
    <w:rsid w:val="005276A4"/>
    <w:rsid w:val="00527A68"/>
    <w:rsid w:val="0053006A"/>
    <w:rsid w:val="005302D5"/>
    <w:rsid w:val="0053032C"/>
    <w:rsid w:val="0053053C"/>
    <w:rsid w:val="0053060D"/>
    <w:rsid w:val="00531272"/>
    <w:rsid w:val="005312C0"/>
    <w:rsid w:val="005312D6"/>
    <w:rsid w:val="005314AF"/>
    <w:rsid w:val="00531A21"/>
    <w:rsid w:val="00531B2B"/>
    <w:rsid w:val="00531B5D"/>
    <w:rsid w:val="00532336"/>
    <w:rsid w:val="00532349"/>
    <w:rsid w:val="00532754"/>
    <w:rsid w:val="00532B4E"/>
    <w:rsid w:val="00532BC5"/>
    <w:rsid w:val="00533336"/>
    <w:rsid w:val="005337FC"/>
    <w:rsid w:val="00533EF3"/>
    <w:rsid w:val="005341B1"/>
    <w:rsid w:val="005341FE"/>
    <w:rsid w:val="005342E8"/>
    <w:rsid w:val="00534ABB"/>
    <w:rsid w:val="00534B04"/>
    <w:rsid w:val="00534CE2"/>
    <w:rsid w:val="005353DC"/>
    <w:rsid w:val="00535428"/>
    <w:rsid w:val="005361F5"/>
    <w:rsid w:val="005364E3"/>
    <w:rsid w:val="0053675E"/>
    <w:rsid w:val="00536BFC"/>
    <w:rsid w:val="00536EC6"/>
    <w:rsid w:val="0053779A"/>
    <w:rsid w:val="0053791E"/>
    <w:rsid w:val="00537A30"/>
    <w:rsid w:val="0054012A"/>
    <w:rsid w:val="00540602"/>
    <w:rsid w:val="00540660"/>
    <w:rsid w:val="00540B64"/>
    <w:rsid w:val="00541274"/>
    <w:rsid w:val="0054132B"/>
    <w:rsid w:val="005414A6"/>
    <w:rsid w:val="00541989"/>
    <w:rsid w:val="00541EFB"/>
    <w:rsid w:val="005420AC"/>
    <w:rsid w:val="0054213C"/>
    <w:rsid w:val="0054216D"/>
    <w:rsid w:val="0054228D"/>
    <w:rsid w:val="0054232C"/>
    <w:rsid w:val="00542811"/>
    <w:rsid w:val="0054327D"/>
    <w:rsid w:val="00543990"/>
    <w:rsid w:val="00543C0B"/>
    <w:rsid w:val="0054419F"/>
    <w:rsid w:val="00544452"/>
    <w:rsid w:val="005445F8"/>
    <w:rsid w:val="00544741"/>
    <w:rsid w:val="00544A13"/>
    <w:rsid w:val="00544E50"/>
    <w:rsid w:val="00545335"/>
    <w:rsid w:val="00545AAF"/>
    <w:rsid w:val="00546104"/>
    <w:rsid w:val="0054628A"/>
    <w:rsid w:val="0054695B"/>
    <w:rsid w:val="00546AF7"/>
    <w:rsid w:val="00546E3E"/>
    <w:rsid w:val="00546F4D"/>
    <w:rsid w:val="005473E5"/>
    <w:rsid w:val="00547A73"/>
    <w:rsid w:val="00547DC0"/>
    <w:rsid w:val="005506F7"/>
    <w:rsid w:val="00551516"/>
    <w:rsid w:val="00551D00"/>
    <w:rsid w:val="00552530"/>
    <w:rsid w:val="005525E4"/>
    <w:rsid w:val="005528E9"/>
    <w:rsid w:val="005529C1"/>
    <w:rsid w:val="005529CB"/>
    <w:rsid w:val="00552BE7"/>
    <w:rsid w:val="0055326E"/>
    <w:rsid w:val="005532A6"/>
    <w:rsid w:val="005533EC"/>
    <w:rsid w:val="00553683"/>
    <w:rsid w:val="00553689"/>
    <w:rsid w:val="00553D36"/>
    <w:rsid w:val="0055404F"/>
    <w:rsid w:val="005547F0"/>
    <w:rsid w:val="00554837"/>
    <w:rsid w:val="00554AB1"/>
    <w:rsid w:val="00555920"/>
    <w:rsid w:val="00555BCB"/>
    <w:rsid w:val="00555DF7"/>
    <w:rsid w:val="00555F30"/>
    <w:rsid w:val="005568D6"/>
    <w:rsid w:val="00556C54"/>
    <w:rsid w:val="00556D28"/>
    <w:rsid w:val="00556D6A"/>
    <w:rsid w:val="00556F6F"/>
    <w:rsid w:val="00556FEF"/>
    <w:rsid w:val="00557148"/>
    <w:rsid w:val="005574B6"/>
    <w:rsid w:val="005602D4"/>
    <w:rsid w:val="005608E5"/>
    <w:rsid w:val="005609A9"/>
    <w:rsid w:val="00560A5B"/>
    <w:rsid w:val="00560BC6"/>
    <w:rsid w:val="0056154F"/>
    <w:rsid w:val="00561875"/>
    <w:rsid w:val="00562090"/>
    <w:rsid w:val="0056226F"/>
    <w:rsid w:val="0056254D"/>
    <w:rsid w:val="00562900"/>
    <w:rsid w:val="00563435"/>
    <w:rsid w:val="0056348B"/>
    <w:rsid w:val="005636AA"/>
    <w:rsid w:val="005637CC"/>
    <w:rsid w:val="005637CD"/>
    <w:rsid w:val="00563953"/>
    <w:rsid w:val="00563CC7"/>
    <w:rsid w:val="00563E6A"/>
    <w:rsid w:val="00563ED9"/>
    <w:rsid w:val="00563F1A"/>
    <w:rsid w:val="00564897"/>
    <w:rsid w:val="00564AA6"/>
    <w:rsid w:val="00564D90"/>
    <w:rsid w:val="00566266"/>
    <w:rsid w:val="005667BC"/>
    <w:rsid w:val="00566B30"/>
    <w:rsid w:val="005670E8"/>
    <w:rsid w:val="00567B20"/>
    <w:rsid w:val="005703F6"/>
    <w:rsid w:val="00570571"/>
    <w:rsid w:val="00570683"/>
    <w:rsid w:val="00570850"/>
    <w:rsid w:val="00570AD3"/>
    <w:rsid w:val="00570B7E"/>
    <w:rsid w:val="00570C54"/>
    <w:rsid w:val="00570E30"/>
    <w:rsid w:val="00571B71"/>
    <w:rsid w:val="00571CF0"/>
    <w:rsid w:val="00571F5F"/>
    <w:rsid w:val="00571F6E"/>
    <w:rsid w:val="005720AE"/>
    <w:rsid w:val="00572443"/>
    <w:rsid w:val="005725FF"/>
    <w:rsid w:val="00572BA2"/>
    <w:rsid w:val="00572CC3"/>
    <w:rsid w:val="005730D9"/>
    <w:rsid w:val="005732C4"/>
    <w:rsid w:val="00573618"/>
    <w:rsid w:val="00573642"/>
    <w:rsid w:val="00573783"/>
    <w:rsid w:val="00573817"/>
    <w:rsid w:val="00574054"/>
    <w:rsid w:val="005740EF"/>
    <w:rsid w:val="0057434F"/>
    <w:rsid w:val="00574458"/>
    <w:rsid w:val="0057449B"/>
    <w:rsid w:val="005746FE"/>
    <w:rsid w:val="00574714"/>
    <w:rsid w:val="00574922"/>
    <w:rsid w:val="0057499D"/>
    <w:rsid w:val="005749F4"/>
    <w:rsid w:val="00574A67"/>
    <w:rsid w:val="00574B2B"/>
    <w:rsid w:val="005755D7"/>
    <w:rsid w:val="00575D1A"/>
    <w:rsid w:val="00576240"/>
    <w:rsid w:val="00576478"/>
    <w:rsid w:val="00576587"/>
    <w:rsid w:val="005765E1"/>
    <w:rsid w:val="00576614"/>
    <w:rsid w:val="00576EAC"/>
    <w:rsid w:val="005775A7"/>
    <w:rsid w:val="00577664"/>
    <w:rsid w:val="00577A1C"/>
    <w:rsid w:val="0058030E"/>
    <w:rsid w:val="005803EC"/>
    <w:rsid w:val="005804D4"/>
    <w:rsid w:val="00580C24"/>
    <w:rsid w:val="00580E85"/>
    <w:rsid w:val="00581866"/>
    <w:rsid w:val="00581F66"/>
    <w:rsid w:val="0058227D"/>
    <w:rsid w:val="0058232B"/>
    <w:rsid w:val="00582797"/>
    <w:rsid w:val="0058282A"/>
    <w:rsid w:val="00582847"/>
    <w:rsid w:val="0058299F"/>
    <w:rsid w:val="00582AAB"/>
    <w:rsid w:val="00582F44"/>
    <w:rsid w:val="0058352B"/>
    <w:rsid w:val="0058375E"/>
    <w:rsid w:val="005839BD"/>
    <w:rsid w:val="005839CA"/>
    <w:rsid w:val="00583DC2"/>
    <w:rsid w:val="00583EE5"/>
    <w:rsid w:val="005844CC"/>
    <w:rsid w:val="00584989"/>
    <w:rsid w:val="00584995"/>
    <w:rsid w:val="005849A3"/>
    <w:rsid w:val="00584C67"/>
    <w:rsid w:val="0058550E"/>
    <w:rsid w:val="005858DB"/>
    <w:rsid w:val="00585C8E"/>
    <w:rsid w:val="00585E94"/>
    <w:rsid w:val="00586661"/>
    <w:rsid w:val="00586A18"/>
    <w:rsid w:val="00586B84"/>
    <w:rsid w:val="005872FD"/>
    <w:rsid w:val="0058730F"/>
    <w:rsid w:val="0058733B"/>
    <w:rsid w:val="00590053"/>
    <w:rsid w:val="00590583"/>
    <w:rsid w:val="005907A0"/>
    <w:rsid w:val="00590F0B"/>
    <w:rsid w:val="00590FF5"/>
    <w:rsid w:val="00591440"/>
    <w:rsid w:val="00591F8D"/>
    <w:rsid w:val="005923FC"/>
    <w:rsid w:val="0059278A"/>
    <w:rsid w:val="00592F03"/>
    <w:rsid w:val="00593630"/>
    <w:rsid w:val="00593B47"/>
    <w:rsid w:val="00593F97"/>
    <w:rsid w:val="00594353"/>
    <w:rsid w:val="005944A6"/>
    <w:rsid w:val="00594D37"/>
    <w:rsid w:val="00595004"/>
    <w:rsid w:val="005950E4"/>
    <w:rsid w:val="0059516A"/>
    <w:rsid w:val="005951E5"/>
    <w:rsid w:val="00595A29"/>
    <w:rsid w:val="00595DBF"/>
    <w:rsid w:val="00595E1B"/>
    <w:rsid w:val="00595FD8"/>
    <w:rsid w:val="005960FD"/>
    <w:rsid w:val="0059648C"/>
    <w:rsid w:val="0059684D"/>
    <w:rsid w:val="00596A1A"/>
    <w:rsid w:val="00596D23"/>
    <w:rsid w:val="00596DB1"/>
    <w:rsid w:val="00596E8B"/>
    <w:rsid w:val="0059738A"/>
    <w:rsid w:val="00597940"/>
    <w:rsid w:val="00597EB6"/>
    <w:rsid w:val="005A0010"/>
    <w:rsid w:val="005A0A86"/>
    <w:rsid w:val="005A0FB3"/>
    <w:rsid w:val="005A11FF"/>
    <w:rsid w:val="005A1339"/>
    <w:rsid w:val="005A1782"/>
    <w:rsid w:val="005A1899"/>
    <w:rsid w:val="005A192D"/>
    <w:rsid w:val="005A206F"/>
    <w:rsid w:val="005A23EE"/>
    <w:rsid w:val="005A28EF"/>
    <w:rsid w:val="005A2B86"/>
    <w:rsid w:val="005A3726"/>
    <w:rsid w:val="005A3A70"/>
    <w:rsid w:val="005A3DEC"/>
    <w:rsid w:val="005A4348"/>
    <w:rsid w:val="005A44B0"/>
    <w:rsid w:val="005A455E"/>
    <w:rsid w:val="005A4BA0"/>
    <w:rsid w:val="005A5601"/>
    <w:rsid w:val="005A598B"/>
    <w:rsid w:val="005A5DE7"/>
    <w:rsid w:val="005A6115"/>
    <w:rsid w:val="005A64BB"/>
    <w:rsid w:val="005A6762"/>
    <w:rsid w:val="005A6D09"/>
    <w:rsid w:val="005A6F8B"/>
    <w:rsid w:val="005A78F3"/>
    <w:rsid w:val="005A7993"/>
    <w:rsid w:val="005B0070"/>
    <w:rsid w:val="005B08E2"/>
    <w:rsid w:val="005B1718"/>
    <w:rsid w:val="005B22A3"/>
    <w:rsid w:val="005B27FE"/>
    <w:rsid w:val="005B2AF1"/>
    <w:rsid w:val="005B32B3"/>
    <w:rsid w:val="005B3B25"/>
    <w:rsid w:val="005B492B"/>
    <w:rsid w:val="005B4BE4"/>
    <w:rsid w:val="005B5589"/>
    <w:rsid w:val="005B5C69"/>
    <w:rsid w:val="005B6873"/>
    <w:rsid w:val="005B6CA8"/>
    <w:rsid w:val="005B7025"/>
    <w:rsid w:val="005B711E"/>
    <w:rsid w:val="005B7206"/>
    <w:rsid w:val="005B72A7"/>
    <w:rsid w:val="005B7995"/>
    <w:rsid w:val="005B7BED"/>
    <w:rsid w:val="005B7D3E"/>
    <w:rsid w:val="005C0380"/>
    <w:rsid w:val="005C06B9"/>
    <w:rsid w:val="005C0725"/>
    <w:rsid w:val="005C0CB0"/>
    <w:rsid w:val="005C0CE1"/>
    <w:rsid w:val="005C0D00"/>
    <w:rsid w:val="005C10FC"/>
    <w:rsid w:val="005C11E7"/>
    <w:rsid w:val="005C130D"/>
    <w:rsid w:val="005C177A"/>
    <w:rsid w:val="005C1B15"/>
    <w:rsid w:val="005C1E7F"/>
    <w:rsid w:val="005C2619"/>
    <w:rsid w:val="005C28A1"/>
    <w:rsid w:val="005C28FA"/>
    <w:rsid w:val="005C2DB3"/>
    <w:rsid w:val="005C31FD"/>
    <w:rsid w:val="005C37A0"/>
    <w:rsid w:val="005C37EB"/>
    <w:rsid w:val="005C3819"/>
    <w:rsid w:val="005C3ADB"/>
    <w:rsid w:val="005C427B"/>
    <w:rsid w:val="005C429E"/>
    <w:rsid w:val="005C45A7"/>
    <w:rsid w:val="005C4705"/>
    <w:rsid w:val="005C4EFE"/>
    <w:rsid w:val="005C566E"/>
    <w:rsid w:val="005C58E3"/>
    <w:rsid w:val="005C5A91"/>
    <w:rsid w:val="005C62EB"/>
    <w:rsid w:val="005C6412"/>
    <w:rsid w:val="005C67D6"/>
    <w:rsid w:val="005C6BC1"/>
    <w:rsid w:val="005C6EAE"/>
    <w:rsid w:val="005C728F"/>
    <w:rsid w:val="005C759E"/>
    <w:rsid w:val="005C7C5C"/>
    <w:rsid w:val="005D01DC"/>
    <w:rsid w:val="005D026D"/>
    <w:rsid w:val="005D02C7"/>
    <w:rsid w:val="005D04FC"/>
    <w:rsid w:val="005D0564"/>
    <w:rsid w:val="005D0641"/>
    <w:rsid w:val="005D0B13"/>
    <w:rsid w:val="005D1088"/>
    <w:rsid w:val="005D1361"/>
    <w:rsid w:val="005D1498"/>
    <w:rsid w:val="005D14F5"/>
    <w:rsid w:val="005D1606"/>
    <w:rsid w:val="005D163E"/>
    <w:rsid w:val="005D16DF"/>
    <w:rsid w:val="005D2067"/>
    <w:rsid w:val="005D258A"/>
    <w:rsid w:val="005D2B7B"/>
    <w:rsid w:val="005D32BB"/>
    <w:rsid w:val="005D39A0"/>
    <w:rsid w:val="005D3BCE"/>
    <w:rsid w:val="005D3CA9"/>
    <w:rsid w:val="005D3CBC"/>
    <w:rsid w:val="005D532A"/>
    <w:rsid w:val="005D59AE"/>
    <w:rsid w:val="005D5D33"/>
    <w:rsid w:val="005D5EBE"/>
    <w:rsid w:val="005D6110"/>
    <w:rsid w:val="005D61ED"/>
    <w:rsid w:val="005D637D"/>
    <w:rsid w:val="005D6443"/>
    <w:rsid w:val="005D6A88"/>
    <w:rsid w:val="005D6CA6"/>
    <w:rsid w:val="005D726D"/>
    <w:rsid w:val="005D7577"/>
    <w:rsid w:val="005D75DC"/>
    <w:rsid w:val="005D76B2"/>
    <w:rsid w:val="005D79BD"/>
    <w:rsid w:val="005D7A6C"/>
    <w:rsid w:val="005D7B19"/>
    <w:rsid w:val="005D7C0D"/>
    <w:rsid w:val="005E01C4"/>
    <w:rsid w:val="005E049F"/>
    <w:rsid w:val="005E05F7"/>
    <w:rsid w:val="005E0B83"/>
    <w:rsid w:val="005E0E72"/>
    <w:rsid w:val="005E0F48"/>
    <w:rsid w:val="005E1B56"/>
    <w:rsid w:val="005E1B7F"/>
    <w:rsid w:val="005E1EEC"/>
    <w:rsid w:val="005E2713"/>
    <w:rsid w:val="005E369A"/>
    <w:rsid w:val="005E3A22"/>
    <w:rsid w:val="005E40BA"/>
    <w:rsid w:val="005E4671"/>
    <w:rsid w:val="005E5350"/>
    <w:rsid w:val="005E5398"/>
    <w:rsid w:val="005E5E05"/>
    <w:rsid w:val="005E5F76"/>
    <w:rsid w:val="005E6412"/>
    <w:rsid w:val="005E6970"/>
    <w:rsid w:val="005E6E6A"/>
    <w:rsid w:val="005E716D"/>
    <w:rsid w:val="005E7955"/>
    <w:rsid w:val="005F0048"/>
    <w:rsid w:val="005F0067"/>
    <w:rsid w:val="005F00EF"/>
    <w:rsid w:val="005F0ECD"/>
    <w:rsid w:val="005F1CA2"/>
    <w:rsid w:val="005F1E9B"/>
    <w:rsid w:val="005F1F92"/>
    <w:rsid w:val="005F1F99"/>
    <w:rsid w:val="005F205F"/>
    <w:rsid w:val="005F2139"/>
    <w:rsid w:val="005F21BE"/>
    <w:rsid w:val="005F23F9"/>
    <w:rsid w:val="005F2AE9"/>
    <w:rsid w:val="005F2E71"/>
    <w:rsid w:val="005F2E81"/>
    <w:rsid w:val="005F2F4A"/>
    <w:rsid w:val="005F33E9"/>
    <w:rsid w:val="005F3FD1"/>
    <w:rsid w:val="005F43AB"/>
    <w:rsid w:val="005F4D32"/>
    <w:rsid w:val="005F5012"/>
    <w:rsid w:val="005F50EF"/>
    <w:rsid w:val="005F524C"/>
    <w:rsid w:val="005F53CE"/>
    <w:rsid w:val="005F58D7"/>
    <w:rsid w:val="005F5E73"/>
    <w:rsid w:val="005F60C2"/>
    <w:rsid w:val="005F64FB"/>
    <w:rsid w:val="005F66D8"/>
    <w:rsid w:val="005F6AFE"/>
    <w:rsid w:val="005F6BE2"/>
    <w:rsid w:val="005F7345"/>
    <w:rsid w:val="005F7605"/>
    <w:rsid w:val="005F7701"/>
    <w:rsid w:val="005F7946"/>
    <w:rsid w:val="005F7A99"/>
    <w:rsid w:val="005F7C7D"/>
    <w:rsid w:val="00600143"/>
    <w:rsid w:val="00600373"/>
    <w:rsid w:val="006003E2"/>
    <w:rsid w:val="00601023"/>
    <w:rsid w:val="00601162"/>
    <w:rsid w:val="006015F7"/>
    <w:rsid w:val="00601B17"/>
    <w:rsid w:val="00601DFE"/>
    <w:rsid w:val="00602AD7"/>
    <w:rsid w:val="00602BE5"/>
    <w:rsid w:val="00602C24"/>
    <w:rsid w:val="0060358C"/>
    <w:rsid w:val="00603BF1"/>
    <w:rsid w:val="0060453A"/>
    <w:rsid w:val="00604BC1"/>
    <w:rsid w:val="00604F12"/>
    <w:rsid w:val="00605498"/>
    <w:rsid w:val="006058AE"/>
    <w:rsid w:val="00605B16"/>
    <w:rsid w:val="00605E62"/>
    <w:rsid w:val="006069B1"/>
    <w:rsid w:val="00607939"/>
    <w:rsid w:val="0061031C"/>
    <w:rsid w:val="006104E1"/>
    <w:rsid w:val="00610523"/>
    <w:rsid w:val="00610A96"/>
    <w:rsid w:val="00610BD8"/>
    <w:rsid w:val="0061110C"/>
    <w:rsid w:val="00611875"/>
    <w:rsid w:val="00611FCD"/>
    <w:rsid w:val="006122CD"/>
    <w:rsid w:val="00612308"/>
    <w:rsid w:val="00612853"/>
    <w:rsid w:val="006128D2"/>
    <w:rsid w:val="006129D5"/>
    <w:rsid w:val="00612F62"/>
    <w:rsid w:val="006138CD"/>
    <w:rsid w:val="00613925"/>
    <w:rsid w:val="0061392D"/>
    <w:rsid w:val="00613EB1"/>
    <w:rsid w:val="00613F02"/>
    <w:rsid w:val="00614C82"/>
    <w:rsid w:val="00614CA1"/>
    <w:rsid w:val="00614E1C"/>
    <w:rsid w:val="00614E72"/>
    <w:rsid w:val="00614F1A"/>
    <w:rsid w:val="00614F2B"/>
    <w:rsid w:val="00615537"/>
    <w:rsid w:val="006155FA"/>
    <w:rsid w:val="00615A32"/>
    <w:rsid w:val="00615AEF"/>
    <w:rsid w:val="00615C9D"/>
    <w:rsid w:val="0061647D"/>
    <w:rsid w:val="0061681C"/>
    <w:rsid w:val="00616A50"/>
    <w:rsid w:val="00616E38"/>
    <w:rsid w:val="0061774F"/>
    <w:rsid w:val="00617904"/>
    <w:rsid w:val="00617FA8"/>
    <w:rsid w:val="00620361"/>
    <w:rsid w:val="00620EE5"/>
    <w:rsid w:val="0062109D"/>
    <w:rsid w:val="00621566"/>
    <w:rsid w:val="006215F8"/>
    <w:rsid w:val="0062175A"/>
    <w:rsid w:val="006217EF"/>
    <w:rsid w:val="00621EDE"/>
    <w:rsid w:val="00621EF5"/>
    <w:rsid w:val="006222BF"/>
    <w:rsid w:val="006222E3"/>
    <w:rsid w:val="006233DB"/>
    <w:rsid w:val="00623460"/>
    <w:rsid w:val="00623509"/>
    <w:rsid w:val="006239A0"/>
    <w:rsid w:val="0062415D"/>
    <w:rsid w:val="0062431E"/>
    <w:rsid w:val="00624598"/>
    <w:rsid w:val="006245EB"/>
    <w:rsid w:val="00624699"/>
    <w:rsid w:val="00624936"/>
    <w:rsid w:val="00624A98"/>
    <w:rsid w:val="006252BB"/>
    <w:rsid w:val="0062540E"/>
    <w:rsid w:val="006256BF"/>
    <w:rsid w:val="00625761"/>
    <w:rsid w:val="006258A6"/>
    <w:rsid w:val="00625AA5"/>
    <w:rsid w:val="00625FC5"/>
    <w:rsid w:val="006260D8"/>
    <w:rsid w:val="00626537"/>
    <w:rsid w:val="00626B01"/>
    <w:rsid w:val="006270DF"/>
    <w:rsid w:val="006270E5"/>
    <w:rsid w:val="00627530"/>
    <w:rsid w:val="00627BBA"/>
    <w:rsid w:val="00627DA5"/>
    <w:rsid w:val="00630452"/>
    <w:rsid w:val="00630581"/>
    <w:rsid w:val="006305EA"/>
    <w:rsid w:val="00630898"/>
    <w:rsid w:val="00630AD6"/>
    <w:rsid w:val="00630FB7"/>
    <w:rsid w:val="00631222"/>
    <w:rsid w:val="006314A9"/>
    <w:rsid w:val="006318FE"/>
    <w:rsid w:val="00631B5F"/>
    <w:rsid w:val="006325E4"/>
    <w:rsid w:val="00632C0A"/>
    <w:rsid w:val="00632FD0"/>
    <w:rsid w:val="00633120"/>
    <w:rsid w:val="00633162"/>
    <w:rsid w:val="006335B7"/>
    <w:rsid w:val="006338C5"/>
    <w:rsid w:val="00633CFA"/>
    <w:rsid w:val="00633E2C"/>
    <w:rsid w:val="006340BE"/>
    <w:rsid w:val="0063417B"/>
    <w:rsid w:val="00634186"/>
    <w:rsid w:val="00634226"/>
    <w:rsid w:val="00634350"/>
    <w:rsid w:val="006346BC"/>
    <w:rsid w:val="006349E8"/>
    <w:rsid w:val="00634ADC"/>
    <w:rsid w:val="00634BDF"/>
    <w:rsid w:val="00634C04"/>
    <w:rsid w:val="00634F51"/>
    <w:rsid w:val="0063558A"/>
    <w:rsid w:val="00635693"/>
    <w:rsid w:val="006359C7"/>
    <w:rsid w:val="0063617E"/>
    <w:rsid w:val="0063677D"/>
    <w:rsid w:val="006369DB"/>
    <w:rsid w:val="00636F96"/>
    <w:rsid w:val="00637C2B"/>
    <w:rsid w:val="00637E9E"/>
    <w:rsid w:val="0064019C"/>
    <w:rsid w:val="00640926"/>
    <w:rsid w:val="00641297"/>
    <w:rsid w:val="0064172C"/>
    <w:rsid w:val="00641A7F"/>
    <w:rsid w:val="00641DBA"/>
    <w:rsid w:val="00642120"/>
    <w:rsid w:val="006421F2"/>
    <w:rsid w:val="0064222A"/>
    <w:rsid w:val="0064245E"/>
    <w:rsid w:val="00642C4F"/>
    <w:rsid w:val="00642D68"/>
    <w:rsid w:val="00642E0E"/>
    <w:rsid w:val="00642E7F"/>
    <w:rsid w:val="00642EE8"/>
    <w:rsid w:val="00643033"/>
    <w:rsid w:val="00643122"/>
    <w:rsid w:val="00643278"/>
    <w:rsid w:val="0064336A"/>
    <w:rsid w:val="00643BFB"/>
    <w:rsid w:val="006440F7"/>
    <w:rsid w:val="00644649"/>
    <w:rsid w:val="00644CF5"/>
    <w:rsid w:val="00645160"/>
    <w:rsid w:val="00645305"/>
    <w:rsid w:val="00645C62"/>
    <w:rsid w:val="00645DD1"/>
    <w:rsid w:val="00646666"/>
    <w:rsid w:val="00646E33"/>
    <w:rsid w:val="0064703C"/>
    <w:rsid w:val="00647267"/>
    <w:rsid w:val="00647F7D"/>
    <w:rsid w:val="00650502"/>
    <w:rsid w:val="00650A21"/>
    <w:rsid w:val="00650A81"/>
    <w:rsid w:val="00650E4B"/>
    <w:rsid w:val="00650FD6"/>
    <w:rsid w:val="00651099"/>
    <w:rsid w:val="00651126"/>
    <w:rsid w:val="00651532"/>
    <w:rsid w:val="0065158A"/>
    <w:rsid w:val="00652292"/>
    <w:rsid w:val="00652558"/>
    <w:rsid w:val="00652E00"/>
    <w:rsid w:val="00653205"/>
    <w:rsid w:val="0065353F"/>
    <w:rsid w:val="00653876"/>
    <w:rsid w:val="00653B48"/>
    <w:rsid w:val="00653C3D"/>
    <w:rsid w:val="00654282"/>
    <w:rsid w:val="006547B3"/>
    <w:rsid w:val="00654946"/>
    <w:rsid w:val="00654BBA"/>
    <w:rsid w:val="00655195"/>
    <w:rsid w:val="006551C2"/>
    <w:rsid w:val="00655497"/>
    <w:rsid w:val="0065561D"/>
    <w:rsid w:val="006559C6"/>
    <w:rsid w:val="00655EF4"/>
    <w:rsid w:val="00655FB6"/>
    <w:rsid w:val="006562B1"/>
    <w:rsid w:val="0065653F"/>
    <w:rsid w:val="0065667B"/>
    <w:rsid w:val="0065683E"/>
    <w:rsid w:val="00656C72"/>
    <w:rsid w:val="00656ED7"/>
    <w:rsid w:val="00657334"/>
    <w:rsid w:val="006573F5"/>
    <w:rsid w:val="0065771F"/>
    <w:rsid w:val="00657C10"/>
    <w:rsid w:val="00657C23"/>
    <w:rsid w:val="00657CC6"/>
    <w:rsid w:val="00660735"/>
    <w:rsid w:val="0066104A"/>
    <w:rsid w:val="00661579"/>
    <w:rsid w:val="00661657"/>
    <w:rsid w:val="00662911"/>
    <w:rsid w:val="00662B91"/>
    <w:rsid w:val="00662CD7"/>
    <w:rsid w:val="00662DF7"/>
    <w:rsid w:val="00663466"/>
    <w:rsid w:val="006636F7"/>
    <w:rsid w:val="006638CF"/>
    <w:rsid w:val="00663916"/>
    <w:rsid w:val="00664068"/>
    <w:rsid w:val="006642E4"/>
    <w:rsid w:val="0066443C"/>
    <w:rsid w:val="0066456B"/>
    <w:rsid w:val="006646FF"/>
    <w:rsid w:val="0066498E"/>
    <w:rsid w:val="006649D9"/>
    <w:rsid w:val="00664D91"/>
    <w:rsid w:val="00664F29"/>
    <w:rsid w:val="0066567F"/>
    <w:rsid w:val="006656BB"/>
    <w:rsid w:val="006656DE"/>
    <w:rsid w:val="0066582A"/>
    <w:rsid w:val="00665835"/>
    <w:rsid w:val="00665A0C"/>
    <w:rsid w:val="00665B73"/>
    <w:rsid w:val="00665C0C"/>
    <w:rsid w:val="00665C3F"/>
    <w:rsid w:val="00666293"/>
    <w:rsid w:val="00666346"/>
    <w:rsid w:val="00666361"/>
    <w:rsid w:val="006664D1"/>
    <w:rsid w:val="0066659B"/>
    <w:rsid w:val="00666C02"/>
    <w:rsid w:val="00666C20"/>
    <w:rsid w:val="0066708E"/>
    <w:rsid w:val="006670F5"/>
    <w:rsid w:val="0066715B"/>
    <w:rsid w:val="006672C1"/>
    <w:rsid w:val="00667300"/>
    <w:rsid w:val="00667363"/>
    <w:rsid w:val="0066796F"/>
    <w:rsid w:val="00667C27"/>
    <w:rsid w:val="006701D3"/>
    <w:rsid w:val="0067054B"/>
    <w:rsid w:val="0067077D"/>
    <w:rsid w:val="006707F2"/>
    <w:rsid w:val="00671794"/>
    <w:rsid w:val="00671EBA"/>
    <w:rsid w:val="006724E2"/>
    <w:rsid w:val="00672C60"/>
    <w:rsid w:val="006730B4"/>
    <w:rsid w:val="00673262"/>
    <w:rsid w:val="00674137"/>
    <w:rsid w:val="00674159"/>
    <w:rsid w:val="00674257"/>
    <w:rsid w:val="0067486B"/>
    <w:rsid w:val="00674A63"/>
    <w:rsid w:val="00675562"/>
    <w:rsid w:val="00675672"/>
    <w:rsid w:val="00675738"/>
    <w:rsid w:val="0067575C"/>
    <w:rsid w:val="00675D51"/>
    <w:rsid w:val="00676129"/>
    <w:rsid w:val="00676214"/>
    <w:rsid w:val="00676BF4"/>
    <w:rsid w:val="00676CEB"/>
    <w:rsid w:val="00677E8B"/>
    <w:rsid w:val="006801B0"/>
    <w:rsid w:val="00680276"/>
    <w:rsid w:val="00680582"/>
    <w:rsid w:val="006809B6"/>
    <w:rsid w:val="006809C8"/>
    <w:rsid w:val="00680C2D"/>
    <w:rsid w:val="00680F6F"/>
    <w:rsid w:val="006812B9"/>
    <w:rsid w:val="006813DB"/>
    <w:rsid w:val="006814F1"/>
    <w:rsid w:val="00681564"/>
    <w:rsid w:val="00681650"/>
    <w:rsid w:val="00681730"/>
    <w:rsid w:val="00681951"/>
    <w:rsid w:val="00681CC8"/>
    <w:rsid w:val="0068207D"/>
    <w:rsid w:val="006824B6"/>
    <w:rsid w:val="006828F8"/>
    <w:rsid w:val="006832E1"/>
    <w:rsid w:val="006833E2"/>
    <w:rsid w:val="00684BE5"/>
    <w:rsid w:val="00684FB9"/>
    <w:rsid w:val="00684FC7"/>
    <w:rsid w:val="00685431"/>
    <w:rsid w:val="00685ED3"/>
    <w:rsid w:val="00687325"/>
    <w:rsid w:val="006874B5"/>
    <w:rsid w:val="006874C0"/>
    <w:rsid w:val="00687F8A"/>
    <w:rsid w:val="0069023A"/>
    <w:rsid w:val="00690288"/>
    <w:rsid w:val="00690F37"/>
    <w:rsid w:val="006911F0"/>
    <w:rsid w:val="00691228"/>
    <w:rsid w:val="006913FD"/>
    <w:rsid w:val="00691AEA"/>
    <w:rsid w:val="00691C1C"/>
    <w:rsid w:val="00691E1F"/>
    <w:rsid w:val="00692860"/>
    <w:rsid w:val="006928A6"/>
    <w:rsid w:val="0069337F"/>
    <w:rsid w:val="00693438"/>
    <w:rsid w:val="00693515"/>
    <w:rsid w:val="00693A89"/>
    <w:rsid w:val="00693C2F"/>
    <w:rsid w:val="00694386"/>
    <w:rsid w:val="00694694"/>
    <w:rsid w:val="0069478C"/>
    <w:rsid w:val="00694D62"/>
    <w:rsid w:val="00694DAD"/>
    <w:rsid w:val="00694F8E"/>
    <w:rsid w:val="006951C5"/>
    <w:rsid w:val="006954DA"/>
    <w:rsid w:val="00695B19"/>
    <w:rsid w:val="00695E26"/>
    <w:rsid w:val="0069610B"/>
    <w:rsid w:val="00696A53"/>
    <w:rsid w:val="00696FE7"/>
    <w:rsid w:val="00697417"/>
    <w:rsid w:val="0069767B"/>
    <w:rsid w:val="0069768E"/>
    <w:rsid w:val="006976C7"/>
    <w:rsid w:val="00697AEB"/>
    <w:rsid w:val="00697C2B"/>
    <w:rsid w:val="00697CE7"/>
    <w:rsid w:val="00697D3A"/>
    <w:rsid w:val="00697D6D"/>
    <w:rsid w:val="00697ECD"/>
    <w:rsid w:val="00697F02"/>
    <w:rsid w:val="00697F91"/>
    <w:rsid w:val="006A0230"/>
    <w:rsid w:val="006A055E"/>
    <w:rsid w:val="006A06F9"/>
    <w:rsid w:val="006A079E"/>
    <w:rsid w:val="006A0C3F"/>
    <w:rsid w:val="006A21CE"/>
    <w:rsid w:val="006A2325"/>
    <w:rsid w:val="006A2B33"/>
    <w:rsid w:val="006A2F35"/>
    <w:rsid w:val="006A30B8"/>
    <w:rsid w:val="006A3A77"/>
    <w:rsid w:val="006A40D9"/>
    <w:rsid w:val="006A42B0"/>
    <w:rsid w:val="006A443B"/>
    <w:rsid w:val="006A44E8"/>
    <w:rsid w:val="006A46A9"/>
    <w:rsid w:val="006A5241"/>
    <w:rsid w:val="006A595C"/>
    <w:rsid w:val="006A71A1"/>
    <w:rsid w:val="006A742F"/>
    <w:rsid w:val="006A746F"/>
    <w:rsid w:val="006A7664"/>
    <w:rsid w:val="006A78EF"/>
    <w:rsid w:val="006A7C0C"/>
    <w:rsid w:val="006A7C5E"/>
    <w:rsid w:val="006A7F8D"/>
    <w:rsid w:val="006B058D"/>
    <w:rsid w:val="006B05D2"/>
    <w:rsid w:val="006B06E2"/>
    <w:rsid w:val="006B0E4A"/>
    <w:rsid w:val="006B1156"/>
    <w:rsid w:val="006B116F"/>
    <w:rsid w:val="006B1180"/>
    <w:rsid w:val="006B1988"/>
    <w:rsid w:val="006B1B4C"/>
    <w:rsid w:val="006B1BBF"/>
    <w:rsid w:val="006B1E22"/>
    <w:rsid w:val="006B20AB"/>
    <w:rsid w:val="006B220E"/>
    <w:rsid w:val="006B222D"/>
    <w:rsid w:val="006B2833"/>
    <w:rsid w:val="006B28DC"/>
    <w:rsid w:val="006B2D63"/>
    <w:rsid w:val="006B2E44"/>
    <w:rsid w:val="006B2F0B"/>
    <w:rsid w:val="006B303F"/>
    <w:rsid w:val="006B3820"/>
    <w:rsid w:val="006B39ED"/>
    <w:rsid w:val="006B3B07"/>
    <w:rsid w:val="006B3B59"/>
    <w:rsid w:val="006B3BA0"/>
    <w:rsid w:val="006B4F91"/>
    <w:rsid w:val="006B51D1"/>
    <w:rsid w:val="006B5502"/>
    <w:rsid w:val="006B5C30"/>
    <w:rsid w:val="006B5C5C"/>
    <w:rsid w:val="006B6A14"/>
    <w:rsid w:val="006B6D3D"/>
    <w:rsid w:val="006B6D48"/>
    <w:rsid w:val="006B7806"/>
    <w:rsid w:val="006B7DE2"/>
    <w:rsid w:val="006C027A"/>
    <w:rsid w:val="006C043C"/>
    <w:rsid w:val="006C1381"/>
    <w:rsid w:val="006C14A1"/>
    <w:rsid w:val="006C161E"/>
    <w:rsid w:val="006C163F"/>
    <w:rsid w:val="006C1C63"/>
    <w:rsid w:val="006C1FCA"/>
    <w:rsid w:val="006C21C4"/>
    <w:rsid w:val="006C22F1"/>
    <w:rsid w:val="006C2765"/>
    <w:rsid w:val="006C2796"/>
    <w:rsid w:val="006C2920"/>
    <w:rsid w:val="006C2D27"/>
    <w:rsid w:val="006C31BA"/>
    <w:rsid w:val="006C365C"/>
    <w:rsid w:val="006C3EC9"/>
    <w:rsid w:val="006C409C"/>
    <w:rsid w:val="006C4282"/>
    <w:rsid w:val="006C4580"/>
    <w:rsid w:val="006C4B2A"/>
    <w:rsid w:val="006C4CDB"/>
    <w:rsid w:val="006C5375"/>
    <w:rsid w:val="006C545C"/>
    <w:rsid w:val="006C5B82"/>
    <w:rsid w:val="006C5BD8"/>
    <w:rsid w:val="006C638B"/>
    <w:rsid w:val="006C64D4"/>
    <w:rsid w:val="006C6574"/>
    <w:rsid w:val="006C6662"/>
    <w:rsid w:val="006C6922"/>
    <w:rsid w:val="006C6A39"/>
    <w:rsid w:val="006C6C9F"/>
    <w:rsid w:val="006C7497"/>
    <w:rsid w:val="006C7CBF"/>
    <w:rsid w:val="006D0079"/>
    <w:rsid w:val="006D014F"/>
    <w:rsid w:val="006D04D0"/>
    <w:rsid w:val="006D05EB"/>
    <w:rsid w:val="006D1CFF"/>
    <w:rsid w:val="006D20DF"/>
    <w:rsid w:val="006D224A"/>
    <w:rsid w:val="006D234E"/>
    <w:rsid w:val="006D2990"/>
    <w:rsid w:val="006D38FC"/>
    <w:rsid w:val="006D3AAD"/>
    <w:rsid w:val="006D3C8B"/>
    <w:rsid w:val="006D455F"/>
    <w:rsid w:val="006D45F2"/>
    <w:rsid w:val="006D465E"/>
    <w:rsid w:val="006D470E"/>
    <w:rsid w:val="006D472A"/>
    <w:rsid w:val="006D48F5"/>
    <w:rsid w:val="006D4909"/>
    <w:rsid w:val="006D4D8E"/>
    <w:rsid w:val="006D5322"/>
    <w:rsid w:val="006D55E4"/>
    <w:rsid w:val="006D5A90"/>
    <w:rsid w:val="006D5BF1"/>
    <w:rsid w:val="006D61A4"/>
    <w:rsid w:val="006D6E30"/>
    <w:rsid w:val="006D7196"/>
    <w:rsid w:val="006D78EA"/>
    <w:rsid w:val="006D7F3D"/>
    <w:rsid w:val="006E01BA"/>
    <w:rsid w:val="006E057C"/>
    <w:rsid w:val="006E0611"/>
    <w:rsid w:val="006E07F9"/>
    <w:rsid w:val="006E1167"/>
    <w:rsid w:val="006E1334"/>
    <w:rsid w:val="006E17CD"/>
    <w:rsid w:val="006E1A16"/>
    <w:rsid w:val="006E1A52"/>
    <w:rsid w:val="006E224A"/>
    <w:rsid w:val="006E2271"/>
    <w:rsid w:val="006E2424"/>
    <w:rsid w:val="006E24FB"/>
    <w:rsid w:val="006E25E5"/>
    <w:rsid w:val="006E2AB5"/>
    <w:rsid w:val="006E2FD8"/>
    <w:rsid w:val="006E34C9"/>
    <w:rsid w:val="006E3D64"/>
    <w:rsid w:val="006E3D9F"/>
    <w:rsid w:val="006E3E2F"/>
    <w:rsid w:val="006E4324"/>
    <w:rsid w:val="006E43AE"/>
    <w:rsid w:val="006E4DE4"/>
    <w:rsid w:val="006E50DF"/>
    <w:rsid w:val="006E5713"/>
    <w:rsid w:val="006E5940"/>
    <w:rsid w:val="006E5A2F"/>
    <w:rsid w:val="006E5E4D"/>
    <w:rsid w:val="006E6122"/>
    <w:rsid w:val="006E62FC"/>
    <w:rsid w:val="006E7249"/>
    <w:rsid w:val="006E72DC"/>
    <w:rsid w:val="006E7731"/>
    <w:rsid w:val="006E79D4"/>
    <w:rsid w:val="006E7DDB"/>
    <w:rsid w:val="006F0103"/>
    <w:rsid w:val="006F0A14"/>
    <w:rsid w:val="006F0BD7"/>
    <w:rsid w:val="006F0BE8"/>
    <w:rsid w:val="006F0E34"/>
    <w:rsid w:val="006F1069"/>
    <w:rsid w:val="006F1072"/>
    <w:rsid w:val="006F1B33"/>
    <w:rsid w:val="006F1B5D"/>
    <w:rsid w:val="006F1EF3"/>
    <w:rsid w:val="006F2BF8"/>
    <w:rsid w:val="006F3151"/>
    <w:rsid w:val="006F3643"/>
    <w:rsid w:val="006F3709"/>
    <w:rsid w:val="006F3985"/>
    <w:rsid w:val="006F3C0A"/>
    <w:rsid w:val="006F3FFB"/>
    <w:rsid w:val="006F48A1"/>
    <w:rsid w:val="006F5285"/>
    <w:rsid w:val="006F5732"/>
    <w:rsid w:val="006F5F8A"/>
    <w:rsid w:val="006F7081"/>
    <w:rsid w:val="006F70FC"/>
    <w:rsid w:val="006F74A3"/>
    <w:rsid w:val="006F7511"/>
    <w:rsid w:val="006F7606"/>
    <w:rsid w:val="006F7797"/>
    <w:rsid w:val="006F7C01"/>
    <w:rsid w:val="007001BF"/>
    <w:rsid w:val="0070029E"/>
    <w:rsid w:val="00700326"/>
    <w:rsid w:val="00700505"/>
    <w:rsid w:val="00700735"/>
    <w:rsid w:val="0070080C"/>
    <w:rsid w:val="007009A4"/>
    <w:rsid w:val="00700E3D"/>
    <w:rsid w:val="00700E58"/>
    <w:rsid w:val="0070105C"/>
    <w:rsid w:val="007012D0"/>
    <w:rsid w:val="007020DB"/>
    <w:rsid w:val="007020E3"/>
    <w:rsid w:val="0070243C"/>
    <w:rsid w:val="00702A3A"/>
    <w:rsid w:val="0070380C"/>
    <w:rsid w:val="00703B1A"/>
    <w:rsid w:val="00703F05"/>
    <w:rsid w:val="00704965"/>
    <w:rsid w:val="00704B83"/>
    <w:rsid w:val="00705EBA"/>
    <w:rsid w:val="00705F61"/>
    <w:rsid w:val="007065D9"/>
    <w:rsid w:val="00706638"/>
    <w:rsid w:val="00706662"/>
    <w:rsid w:val="00706861"/>
    <w:rsid w:val="00706B39"/>
    <w:rsid w:val="00706CAD"/>
    <w:rsid w:val="00707269"/>
    <w:rsid w:val="0070798F"/>
    <w:rsid w:val="00707CC2"/>
    <w:rsid w:val="00707E2C"/>
    <w:rsid w:val="007101C9"/>
    <w:rsid w:val="0071021A"/>
    <w:rsid w:val="0071042C"/>
    <w:rsid w:val="00710D04"/>
    <w:rsid w:val="00710F84"/>
    <w:rsid w:val="00710FF8"/>
    <w:rsid w:val="00711404"/>
    <w:rsid w:val="0071169D"/>
    <w:rsid w:val="0071173F"/>
    <w:rsid w:val="007117BB"/>
    <w:rsid w:val="0071196F"/>
    <w:rsid w:val="00711D62"/>
    <w:rsid w:val="007120A5"/>
    <w:rsid w:val="007129F0"/>
    <w:rsid w:val="00712EE1"/>
    <w:rsid w:val="007131F9"/>
    <w:rsid w:val="0071387E"/>
    <w:rsid w:val="007139F7"/>
    <w:rsid w:val="00713D3D"/>
    <w:rsid w:val="00713D93"/>
    <w:rsid w:val="00713E7A"/>
    <w:rsid w:val="00713F6C"/>
    <w:rsid w:val="00714523"/>
    <w:rsid w:val="00714672"/>
    <w:rsid w:val="00714B0C"/>
    <w:rsid w:val="00715066"/>
    <w:rsid w:val="007153E9"/>
    <w:rsid w:val="007158DF"/>
    <w:rsid w:val="00715A92"/>
    <w:rsid w:val="00715C98"/>
    <w:rsid w:val="00715D3D"/>
    <w:rsid w:val="00715E53"/>
    <w:rsid w:val="0071672B"/>
    <w:rsid w:val="0071683C"/>
    <w:rsid w:val="007168B5"/>
    <w:rsid w:val="00716A8D"/>
    <w:rsid w:val="00716F66"/>
    <w:rsid w:val="0071737A"/>
    <w:rsid w:val="007174FE"/>
    <w:rsid w:val="0071792C"/>
    <w:rsid w:val="00717B80"/>
    <w:rsid w:val="007203EE"/>
    <w:rsid w:val="00720976"/>
    <w:rsid w:val="00721583"/>
    <w:rsid w:val="0072236B"/>
    <w:rsid w:val="007223CF"/>
    <w:rsid w:val="00722800"/>
    <w:rsid w:val="00722AE4"/>
    <w:rsid w:val="00722F6D"/>
    <w:rsid w:val="007230D3"/>
    <w:rsid w:val="00723747"/>
    <w:rsid w:val="00723754"/>
    <w:rsid w:val="007237F2"/>
    <w:rsid w:val="00723EDF"/>
    <w:rsid w:val="00723FE9"/>
    <w:rsid w:val="00724314"/>
    <w:rsid w:val="00724A33"/>
    <w:rsid w:val="0072522C"/>
    <w:rsid w:val="00725D47"/>
    <w:rsid w:val="00725D78"/>
    <w:rsid w:val="00726226"/>
    <w:rsid w:val="007267E6"/>
    <w:rsid w:val="0072696B"/>
    <w:rsid w:val="007270AE"/>
    <w:rsid w:val="0072712A"/>
    <w:rsid w:val="0072749B"/>
    <w:rsid w:val="007276D2"/>
    <w:rsid w:val="00727D08"/>
    <w:rsid w:val="00727FDC"/>
    <w:rsid w:val="00730301"/>
    <w:rsid w:val="00730611"/>
    <w:rsid w:val="00730ED6"/>
    <w:rsid w:val="0073130F"/>
    <w:rsid w:val="00731984"/>
    <w:rsid w:val="00731A3A"/>
    <w:rsid w:val="007328E2"/>
    <w:rsid w:val="007329CA"/>
    <w:rsid w:val="00732B04"/>
    <w:rsid w:val="00732E85"/>
    <w:rsid w:val="007334BB"/>
    <w:rsid w:val="0073350F"/>
    <w:rsid w:val="00733531"/>
    <w:rsid w:val="007336AF"/>
    <w:rsid w:val="00733789"/>
    <w:rsid w:val="00733AA1"/>
    <w:rsid w:val="00734244"/>
    <w:rsid w:val="007344E1"/>
    <w:rsid w:val="00734D00"/>
    <w:rsid w:val="00734D03"/>
    <w:rsid w:val="00734F7C"/>
    <w:rsid w:val="0073558A"/>
    <w:rsid w:val="00735B04"/>
    <w:rsid w:val="00735EC6"/>
    <w:rsid w:val="0073647D"/>
    <w:rsid w:val="007365E7"/>
    <w:rsid w:val="0073660B"/>
    <w:rsid w:val="0073662D"/>
    <w:rsid w:val="00736653"/>
    <w:rsid w:val="007367D0"/>
    <w:rsid w:val="00736880"/>
    <w:rsid w:val="00736A52"/>
    <w:rsid w:val="007370B5"/>
    <w:rsid w:val="0073721D"/>
    <w:rsid w:val="007372BF"/>
    <w:rsid w:val="00737589"/>
    <w:rsid w:val="00737AB2"/>
    <w:rsid w:val="00737C17"/>
    <w:rsid w:val="00737ED6"/>
    <w:rsid w:val="007400C9"/>
    <w:rsid w:val="007407A2"/>
    <w:rsid w:val="00740A43"/>
    <w:rsid w:val="00740A5C"/>
    <w:rsid w:val="00740E10"/>
    <w:rsid w:val="00740FBB"/>
    <w:rsid w:val="007412C1"/>
    <w:rsid w:val="00741586"/>
    <w:rsid w:val="00741974"/>
    <w:rsid w:val="00742444"/>
    <w:rsid w:val="0074288E"/>
    <w:rsid w:val="007428EA"/>
    <w:rsid w:val="00742C6F"/>
    <w:rsid w:val="00742DF4"/>
    <w:rsid w:val="007430A2"/>
    <w:rsid w:val="00743385"/>
    <w:rsid w:val="0074343B"/>
    <w:rsid w:val="00743A33"/>
    <w:rsid w:val="00743B51"/>
    <w:rsid w:val="007443FD"/>
    <w:rsid w:val="00744BF8"/>
    <w:rsid w:val="00744E26"/>
    <w:rsid w:val="0074510C"/>
    <w:rsid w:val="00745F0E"/>
    <w:rsid w:val="007462B4"/>
    <w:rsid w:val="0074657E"/>
    <w:rsid w:val="007466C6"/>
    <w:rsid w:val="00746723"/>
    <w:rsid w:val="007468B2"/>
    <w:rsid w:val="00746A91"/>
    <w:rsid w:val="00747131"/>
    <w:rsid w:val="007473B6"/>
    <w:rsid w:val="00747521"/>
    <w:rsid w:val="0074778C"/>
    <w:rsid w:val="00747A0F"/>
    <w:rsid w:val="00747BBF"/>
    <w:rsid w:val="00747BDE"/>
    <w:rsid w:val="00747BE1"/>
    <w:rsid w:val="007503B8"/>
    <w:rsid w:val="007509B6"/>
    <w:rsid w:val="00750ED8"/>
    <w:rsid w:val="007512EF"/>
    <w:rsid w:val="00751334"/>
    <w:rsid w:val="0075135B"/>
    <w:rsid w:val="007513A5"/>
    <w:rsid w:val="00751523"/>
    <w:rsid w:val="00751A38"/>
    <w:rsid w:val="00751EE7"/>
    <w:rsid w:val="007528C8"/>
    <w:rsid w:val="00752DC8"/>
    <w:rsid w:val="00753188"/>
    <w:rsid w:val="00753817"/>
    <w:rsid w:val="00753B70"/>
    <w:rsid w:val="00753CA2"/>
    <w:rsid w:val="00753D4E"/>
    <w:rsid w:val="00754009"/>
    <w:rsid w:val="0075430C"/>
    <w:rsid w:val="007543B4"/>
    <w:rsid w:val="0075453B"/>
    <w:rsid w:val="00754A0D"/>
    <w:rsid w:val="00755930"/>
    <w:rsid w:val="00755E86"/>
    <w:rsid w:val="00756405"/>
    <w:rsid w:val="0075661A"/>
    <w:rsid w:val="00756793"/>
    <w:rsid w:val="00756830"/>
    <w:rsid w:val="00756929"/>
    <w:rsid w:val="00756BC1"/>
    <w:rsid w:val="00756DB2"/>
    <w:rsid w:val="0075701E"/>
    <w:rsid w:val="00757093"/>
    <w:rsid w:val="00757454"/>
    <w:rsid w:val="007577CB"/>
    <w:rsid w:val="00757D78"/>
    <w:rsid w:val="007602C1"/>
    <w:rsid w:val="00760F16"/>
    <w:rsid w:val="007612A5"/>
    <w:rsid w:val="00761A3E"/>
    <w:rsid w:val="00761BBD"/>
    <w:rsid w:val="00761F04"/>
    <w:rsid w:val="007622FD"/>
    <w:rsid w:val="0076252B"/>
    <w:rsid w:val="00762733"/>
    <w:rsid w:val="00762D0B"/>
    <w:rsid w:val="00762E31"/>
    <w:rsid w:val="007633C7"/>
    <w:rsid w:val="0076354A"/>
    <w:rsid w:val="00763551"/>
    <w:rsid w:val="007637B9"/>
    <w:rsid w:val="00763B05"/>
    <w:rsid w:val="00764046"/>
    <w:rsid w:val="007641E3"/>
    <w:rsid w:val="0076421C"/>
    <w:rsid w:val="007649AA"/>
    <w:rsid w:val="00764FB2"/>
    <w:rsid w:val="00765B54"/>
    <w:rsid w:val="00765FC9"/>
    <w:rsid w:val="007661A1"/>
    <w:rsid w:val="00766980"/>
    <w:rsid w:val="00766FB7"/>
    <w:rsid w:val="007671ED"/>
    <w:rsid w:val="00767542"/>
    <w:rsid w:val="00767C0D"/>
    <w:rsid w:val="00767DB8"/>
    <w:rsid w:val="00767E8F"/>
    <w:rsid w:val="00767F19"/>
    <w:rsid w:val="007701B9"/>
    <w:rsid w:val="007701E8"/>
    <w:rsid w:val="00770834"/>
    <w:rsid w:val="00770EBB"/>
    <w:rsid w:val="00770F92"/>
    <w:rsid w:val="007710D3"/>
    <w:rsid w:val="007715F5"/>
    <w:rsid w:val="00771CF2"/>
    <w:rsid w:val="007722DE"/>
    <w:rsid w:val="007723D1"/>
    <w:rsid w:val="00772588"/>
    <w:rsid w:val="007725FA"/>
    <w:rsid w:val="00772A4E"/>
    <w:rsid w:val="00772A84"/>
    <w:rsid w:val="00772FC2"/>
    <w:rsid w:val="00773446"/>
    <w:rsid w:val="007736B4"/>
    <w:rsid w:val="007736E7"/>
    <w:rsid w:val="007738C8"/>
    <w:rsid w:val="007753F8"/>
    <w:rsid w:val="00775591"/>
    <w:rsid w:val="007755BA"/>
    <w:rsid w:val="0077561D"/>
    <w:rsid w:val="00775CD0"/>
    <w:rsid w:val="00776105"/>
    <w:rsid w:val="007768A3"/>
    <w:rsid w:val="00776B4E"/>
    <w:rsid w:val="00776BEF"/>
    <w:rsid w:val="00777023"/>
    <w:rsid w:val="0077784E"/>
    <w:rsid w:val="00777916"/>
    <w:rsid w:val="00777C89"/>
    <w:rsid w:val="00780B15"/>
    <w:rsid w:val="00780F69"/>
    <w:rsid w:val="0078123D"/>
    <w:rsid w:val="00781288"/>
    <w:rsid w:val="0078157F"/>
    <w:rsid w:val="00781A8A"/>
    <w:rsid w:val="00781D85"/>
    <w:rsid w:val="00781DFB"/>
    <w:rsid w:val="00782973"/>
    <w:rsid w:val="00782B9B"/>
    <w:rsid w:val="00782D18"/>
    <w:rsid w:val="00782DCF"/>
    <w:rsid w:val="00782EFC"/>
    <w:rsid w:val="0078359A"/>
    <w:rsid w:val="007839CA"/>
    <w:rsid w:val="00783BA9"/>
    <w:rsid w:val="00783DEB"/>
    <w:rsid w:val="0078411D"/>
    <w:rsid w:val="007843F1"/>
    <w:rsid w:val="00784F42"/>
    <w:rsid w:val="00785013"/>
    <w:rsid w:val="007850E1"/>
    <w:rsid w:val="00785248"/>
    <w:rsid w:val="007854BE"/>
    <w:rsid w:val="007854D5"/>
    <w:rsid w:val="00785628"/>
    <w:rsid w:val="00785BAA"/>
    <w:rsid w:val="00785EF1"/>
    <w:rsid w:val="00785F45"/>
    <w:rsid w:val="00785F48"/>
    <w:rsid w:val="00786072"/>
    <w:rsid w:val="00786982"/>
    <w:rsid w:val="00786DF7"/>
    <w:rsid w:val="00787261"/>
    <w:rsid w:val="0078748D"/>
    <w:rsid w:val="0078751E"/>
    <w:rsid w:val="00787853"/>
    <w:rsid w:val="00787977"/>
    <w:rsid w:val="0078797E"/>
    <w:rsid w:val="00787DAA"/>
    <w:rsid w:val="00787ED5"/>
    <w:rsid w:val="0079038E"/>
    <w:rsid w:val="007908E3"/>
    <w:rsid w:val="00790B1E"/>
    <w:rsid w:val="00790E3F"/>
    <w:rsid w:val="00791158"/>
    <w:rsid w:val="007912BB"/>
    <w:rsid w:val="00791465"/>
    <w:rsid w:val="00791B24"/>
    <w:rsid w:val="00792106"/>
    <w:rsid w:val="00792400"/>
    <w:rsid w:val="00792417"/>
    <w:rsid w:val="00792BE1"/>
    <w:rsid w:val="00792D69"/>
    <w:rsid w:val="007930B0"/>
    <w:rsid w:val="007931E7"/>
    <w:rsid w:val="007933F5"/>
    <w:rsid w:val="007935C8"/>
    <w:rsid w:val="00793A78"/>
    <w:rsid w:val="00794C5A"/>
    <w:rsid w:val="00794C5F"/>
    <w:rsid w:val="00794C88"/>
    <w:rsid w:val="0079500A"/>
    <w:rsid w:val="00795141"/>
    <w:rsid w:val="00795432"/>
    <w:rsid w:val="00795825"/>
    <w:rsid w:val="00795897"/>
    <w:rsid w:val="00795954"/>
    <w:rsid w:val="00796183"/>
    <w:rsid w:val="00796545"/>
    <w:rsid w:val="00796BB2"/>
    <w:rsid w:val="00796BFC"/>
    <w:rsid w:val="00796CEA"/>
    <w:rsid w:val="00796FC0"/>
    <w:rsid w:val="007972F9"/>
    <w:rsid w:val="00797B20"/>
    <w:rsid w:val="007A0318"/>
    <w:rsid w:val="007A054F"/>
    <w:rsid w:val="007A0AE2"/>
    <w:rsid w:val="007A0D9B"/>
    <w:rsid w:val="007A111B"/>
    <w:rsid w:val="007A1289"/>
    <w:rsid w:val="007A1521"/>
    <w:rsid w:val="007A17C0"/>
    <w:rsid w:val="007A187E"/>
    <w:rsid w:val="007A1AF3"/>
    <w:rsid w:val="007A1AFF"/>
    <w:rsid w:val="007A1B64"/>
    <w:rsid w:val="007A1C35"/>
    <w:rsid w:val="007A1E86"/>
    <w:rsid w:val="007A2038"/>
    <w:rsid w:val="007A22CF"/>
    <w:rsid w:val="007A267B"/>
    <w:rsid w:val="007A29E2"/>
    <w:rsid w:val="007A30A3"/>
    <w:rsid w:val="007A3222"/>
    <w:rsid w:val="007A328E"/>
    <w:rsid w:val="007A37AB"/>
    <w:rsid w:val="007A3D43"/>
    <w:rsid w:val="007A4652"/>
    <w:rsid w:val="007A465E"/>
    <w:rsid w:val="007A4D41"/>
    <w:rsid w:val="007A5348"/>
    <w:rsid w:val="007A5761"/>
    <w:rsid w:val="007A5B3A"/>
    <w:rsid w:val="007A5DAF"/>
    <w:rsid w:val="007A607F"/>
    <w:rsid w:val="007A60BF"/>
    <w:rsid w:val="007A6734"/>
    <w:rsid w:val="007A6E1F"/>
    <w:rsid w:val="007A6F4D"/>
    <w:rsid w:val="007A71A3"/>
    <w:rsid w:val="007A76B2"/>
    <w:rsid w:val="007A78A2"/>
    <w:rsid w:val="007A78C5"/>
    <w:rsid w:val="007A7AF4"/>
    <w:rsid w:val="007A7B9A"/>
    <w:rsid w:val="007A7C35"/>
    <w:rsid w:val="007A7EAA"/>
    <w:rsid w:val="007B0516"/>
    <w:rsid w:val="007B0E26"/>
    <w:rsid w:val="007B191B"/>
    <w:rsid w:val="007B19A2"/>
    <w:rsid w:val="007B1F60"/>
    <w:rsid w:val="007B1F8B"/>
    <w:rsid w:val="007B24E7"/>
    <w:rsid w:val="007B25D1"/>
    <w:rsid w:val="007B3016"/>
    <w:rsid w:val="007B3136"/>
    <w:rsid w:val="007B355F"/>
    <w:rsid w:val="007B3E9A"/>
    <w:rsid w:val="007B408C"/>
    <w:rsid w:val="007B410F"/>
    <w:rsid w:val="007B42B2"/>
    <w:rsid w:val="007B4C62"/>
    <w:rsid w:val="007B53E1"/>
    <w:rsid w:val="007B53EE"/>
    <w:rsid w:val="007B568C"/>
    <w:rsid w:val="007B5B9F"/>
    <w:rsid w:val="007B5E73"/>
    <w:rsid w:val="007B6942"/>
    <w:rsid w:val="007B6E18"/>
    <w:rsid w:val="007B6F99"/>
    <w:rsid w:val="007B7309"/>
    <w:rsid w:val="007B73BB"/>
    <w:rsid w:val="007B74EA"/>
    <w:rsid w:val="007B7AA5"/>
    <w:rsid w:val="007B7B89"/>
    <w:rsid w:val="007B7C9F"/>
    <w:rsid w:val="007B7E24"/>
    <w:rsid w:val="007B7EB6"/>
    <w:rsid w:val="007C06E9"/>
    <w:rsid w:val="007C081C"/>
    <w:rsid w:val="007C0A42"/>
    <w:rsid w:val="007C0C04"/>
    <w:rsid w:val="007C1357"/>
    <w:rsid w:val="007C14AD"/>
    <w:rsid w:val="007C14B9"/>
    <w:rsid w:val="007C14BB"/>
    <w:rsid w:val="007C17D2"/>
    <w:rsid w:val="007C1805"/>
    <w:rsid w:val="007C1D06"/>
    <w:rsid w:val="007C25CE"/>
    <w:rsid w:val="007C2674"/>
    <w:rsid w:val="007C26BA"/>
    <w:rsid w:val="007C26FF"/>
    <w:rsid w:val="007C31AF"/>
    <w:rsid w:val="007C353C"/>
    <w:rsid w:val="007C384D"/>
    <w:rsid w:val="007C3880"/>
    <w:rsid w:val="007C3E2F"/>
    <w:rsid w:val="007C3EC1"/>
    <w:rsid w:val="007C40FF"/>
    <w:rsid w:val="007C41D0"/>
    <w:rsid w:val="007C490A"/>
    <w:rsid w:val="007C4933"/>
    <w:rsid w:val="007C49B1"/>
    <w:rsid w:val="007C4DEE"/>
    <w:rsid w:val="007C4F23"/>
    <w:rsid w:val="007C5556"/>
    <w:rsid w:val="007C5876"/>
    <w:rsid w:val="007C61ED"/>
    <w:rsid w:val="007C6647"/>
    <w:rsid w:val="007C69B7"/>
    <w:rsid w:val="007C6B77"/>
    <w:rsid w:val="007C6C5B"/>
    <w:rsid w:val="007C7735"/>
    <w:rsid w:val="007C7CFC"/>
    <w:rsid w:val="007C7D71"/>
    <w:rsid w:val="007C7E8E"/>
    <w:rsid w:val="007D0205"/>
    <w:rsid w:val="007D0496"/>
    <w:rsid w:val="007D0B62"/>
    <w:rsid w:val="007D120E"/>
    <w:rsid w:val="007D1586"/>
    <w:rsid w:val="007D1774"/>
    <w:rsid w:val="007D18DD"/>
    <w:rsid w:val="007D1BE6"/>
    <w:rsid w:val="007D1FF9"/>
    <w:rsid w:val="007D2FAA"/>
    <w:rsid w:val="007D2FB7"/>
    <w:rsid w:val="007D30AC"/>
    <w:rsid w:val="007D3616"/>
    <w:rsid w:val="007D37DA"/>
    <w:rsid w:val="007D3CA6"/>
    <w:rsid w:val="007D490E"/>
    <w:rsid w:val="007D4B14"/>
    <w:rsid w:val="007D4D9D"/>
    <w:rsid w:val="007D4EA4"/>
    <w:rsid w:val="007D5151"/>
    <w:rsid w:val="007D6296"/>
    <w:rsid w:val="007D649D"/>
    <w:rsid w:val="007D64C7"/>
    <w:rsid w:val="007D661E"/>
    <w:rsid w:val="007D6929"/>
    <w:rsid w:val="007D69C8"/>
    <w:rsid w:val="007D6ECD"/>
    <w:rsid w:val="007D7111"/>
    <w:rsid w:val="007D7F6E"/>
    <w:rsid w:val="007E0477"/>
    <w:rsid w:val="007E06C6"/>
    <w:rsid w:val="007E0712"/>
    <w:rsid w:val="007E0B38"/>
    <w:rsid w:val="007E0C31"/>
    <w:rsid w:val="007E1951"/>
    <w:rsid w:val="007E195A"/>
    <w:rsid w:val="007E1B0B"/>
    <w:rsid w:val="007E1F35"/>
    <w:rsid w:val="007E27A1"/>
    <w:rsid w:val="007E2B48"/>
    <w:rsid w:val="007E3236"/>
    <w:rsid w:val="007E37E7"/>
    <w:rsid w:val="007E380A"/>
    <w:rsid w:val="007E3838"/>
    <w:rsid w:val="007E3E9E"/>
    <w:rsid w:val="007E3EC3"/>
    <w:rsid w:val="007E48C6"/>
    <w:rsid w:val="007E4B4E"/>
    <w:rsid w:val="007E4BD7"/>
    <w:rsid w:val="007E4CB8"/>
    <w:rsid w:val="007E52CB"/>
    <w:rsid w:val="007E53A9"/>
    <w:rsid w:val="007E5421"/>
    <w:rsid w:val="007E5AE7"/>
    <w:rsid w:val="007E5E09"/>
    <w:rsid w:val="007E63CA"/>
    <w:rsid w:val="007E693D"/>
    <w:rsid w:val="007E6964"/>
    <w:rsid w:val="007E6DFB"/>
    <w:rsid w:val="007E6F42"/>
    <w:rsid w:val="007E7162"/>
    <w:rsid w:val="007F066D"/>
    <w:rsid w:val="007F08FC"/>
    <w:rsid w:val="007F1438"/>
    <w:rsid w:val="007F14C1"/>
    <w:rsid w:val="007F1886"/>
    <w:rsid w:val="007F1E82"/>
    <w:rsid w:val="007F209B"/>
    <w:rsid w:val="007F20A1"/>
    <w:rsid w:val="007F22AD"/>
    <w:rsid w:val="007F27B1"/>
    <w:rsid w:val="007F2882"/>
    <w:rsid w:val="007F2C85"/>
    <w:rsid w:val="007F3180"/>
    <w:rsid w:val="007F31F1"/>
    <w:rsid w:val="007F32C7"/>
    <w:rsid w:val="007F3878"/>
    <w:rsid w:val="007F39CB"/>
    <w:rsid w:val="007F3A17"/>
    <w:rsid w:val="007F3CF3"/>
    <w:rsid w:val="007F3F6A"/>
    <w:rsid w:val="007F49FC"/>
    <w:rsid w:val="007F4D0D"/>
    <w:rsid w:val="007F4E97"/>
    <w:rsid w:val="007F5D5A"/>
    <w:rsid w:val="007F5ECB"/>
    <w:rsid w:val="007F62A5"/>
    <w:rsid w:val="007F62DA"/>
    <w:rsid w:val="007F6429"/>
    <w:rsid w:val="007F673F"/>
    <w:rsid w:val="007F6B59"/>
    <w:rsid w:val="007F6F9A"/>
    <w:rsid w:val="007F70FC"/>
    <w:rsid w:val="007F71F1"/>
    <w:rsid w:val="007F7675"/>
    <w:rsid w:val="007F7B1D"/>
    <w:rsid w:val="00800115"/>
    <w:rsid w:val="0080021E"/>
    <w:rsid w:val="0080087E"/>
    <w:rsid w:val="00800C88"/>
    <w:rsid w:val="00800F18"/>
    <w:rsid w:val="008010C0"/>
    <w:rsid w:val="008017AE"/>
    <w:rsid w:val="008023C5"/>
    <w:rsid w:val="008025AB"/>
    <w:rsid w:val="008035AE"/>
    <w:rsid w:val="00803E0D"/>
    <w:rsid w:val="00803EEF"/>
    <w:rsid w:val="00803FBA"/>
    <w:rsid w:val="00804424"/>
    <w:rsid w:val="00804858"/>
    <w:rsid w:val="00804CC5"/>
    <w:rsid w:val="00804DAC"/>
    <w:rsid w:val="00804FF2"/>
    <w:rsid w:val="00805862"/>
    <w:rsid w:val="008060C4"/>
    <w:rsid w:val="0080624E"/>
    <w:rsid w:val="008063C8"/>
    <w:rsid w:val="00806962"/>
    <w:rsid w:val="0080724A"/>
    <w:rsid w:val="00807535"/>
    <w:rsid w:val="00807805"/>
    <w:rsid w:val="0080783C"/>
    <w:rsid w:val="008078E5"/>
    <w:rsid w:val="00807D5A"/>
    <w:rsid w:val="00807D8E"/>
    <w:rsid w:val="00807EAA"/>
    <w:rsid w:val="00810B32"/>
    <w:rsid w:val="00810B95"/>
    <w:rsid w:val="00810C50"/>
    <w:rsid w:val="008110E3"/>
    <w:rsid w:val="0081115B"/>
    <w:rsid w:val="00811627"/>
    <w:rsid w:val="0081186E"/>
    <w:rsid w:val="00811966"/>
    <w:rsid w:val="00811B94"/>
    <w:rsid w:val="00811E8E"/>
    <w:rsid w:val="00812282"/>
    <w:rsid w:val="00812459"/>
    <w:rsid w:val="008124D6"/>
    <w:rsid w:val="008125C2"/>
    <w:rsid w:val="00812CF2"/>
    <w:rsid w:val="00812DEA"/>
    <w:rsid w:val="00812DFB"/>
    <w:rsid w:val="00813027"/>
    <w:rsid w:val="00813446"/>
    <w:rsid w:val="00813B84"/>
    <w:rsid w:val="00813C53"/>
    <w:rsid w:val="0081442B"/>
    <w:rsid w:val="0081457D"/>
    <w:rsid w:val="00815111"/>
    <w:rsid w:val="008153FA"/>
    <w:rsid w:val="00815476"/>
    <w:rsid w:val="008158E6"/>
    <w:rsid w:val="008168C9"/>
    <w:rsid w:val="008171C6"/>
    <w:rsid w:val="008172BE"/>
    <w:rsid w:val="00817500"/>
    <w:rsid w:val="008200CB"/>
    <w:rsid w:val="008204B2"/>
    <w:rsid w:val="00820BAA"/>
    <w:rsid w:val="00820D42"/>
    <w:rsid w:val="00820DA6"/>
    <w:rsid w:val="008215FF"/>
    <w:rsid w:val="00821673"/>
    <w:rsid w:val="008220AC"/>
    <w:rsid w:val="00822129"/>
    <w:rsid w:val="00822458"/>
    <w:rsid w:val="008224F2"/>
    <w:rsid w:val="00822700"/>
    <w:rsid w:val="008227D1"/>
    <w:rsid w:val="00822A51"/>
    <w:rsid w:val="0082311A"/>
    <w:rsid w:val="008235BB"/>
    <w:rsid w:val="00823D81"/>
    <w:rsid w:val="00823E2A"/>
    <w:rsid w:val="0082405E"/>
    <w:rsid w:val="00824171"/>
    <w:rsid w:val="00824200"/>
    <w:rsid w:val="00824596"/>
    <w:rsid w:val="00824EB2"/>
    <w:rsid w:val="00825225"/>
    <w:rsid w:val="00825413"/>
    <w:rsid w:val="008255D1"/>
    <w:rsid w:val="00825F4D"/>
    <w:rsid w:val="0082618B"/>
    <w:rsid w:val="00826488"/>
    <w:rsid w:val="008264B6"/>
    <w:rsid w:val="00826B2C"/>
    <w:rsid w:val="00827B47"/>
    <w:rsid w:val="00827DE3"/>
    <w:rsid w:val="0083010B"/>
    <w:rsid w:val="0083022B"/>
    <w:rsid w:val="0083096C"/>
    <w:rsid w:val="008309CD"/>
    <w:rsid w:val="00830D02"/>
    <w:rsid w:val="00830F26"/>
    <w:rsid w:val="0083116F"/>
    <w:rsid w:val="0083141F"/>
    <w:rsid w:val="008321C6"/>
    <w:rsid w:val="008324FF"/>
    <w:rsid w:val="0083267B"/>
    <w:rsid w:val="008327AB"/>
    <w:rsid w:val="00832B62"/>
    <w:rsid w:val="00832B7A"/>
    <w:rsid w:val="00832F06"/>
    <w:rsid w:val="00833220"/>
    <w:rsid w:val="00833F7D"/>
    <w:rsid w:val="00833FEE"/>
    <w:rsid w:val="00834676"/>
    <w:rsid w:val="0083477D"/>
    <w:rsid w:val="008347AC"/>
    <w:rsid w:val="00834BEB"/>
    <w:rsid w:val="00834C64"/>
    <w:rsid w:val="008351CD"/>
    <w:rsid w:val="0083578F"/>
    <w:rsid w:val="00835804"/>
    <w:rsid w:val="0083629B"/>
    <w:rsid w:val="0083638A"/>
    <w:rsid w:val="008366EC"/>
    <w:rsid w:val="00836A81"/>
    <w:rsid w:val="00836B79"/>
    <w:rsid w:val="00836F46"/>
    <w:rsid w:val="008377C2"/>
    <w:rsid w:val="00837CC1"/>
    <w:rsid w:val="008404E9"/>
    <w:rsid w:val="00840912"/>
    <w:rsid w:val="00840C48"/>
    <w:rsid w:val="00841217"/>
    <w:rsid w:val="00841219"/>
    <w:rsid w:val="008414F1"/>
    <w:rsid w:val="00841B7F"/>
    <w:rsid w:val="00841B9F"/>
    <w:rsid w:val="00841D2B"/>
    <w:rsid w:val="0084226D"/>
    <w:rsid w:val="0084251D"/>
    <w:rsid w:val="00842C56"/>
    <w:rsid w:val="00842CB1"/>
    <w:rsid w:val="00843773"/>
    <w:rsid w:val="00843BE0"/>
    <w:rsid w:val="00843E0A"/>
    <w:rsid w:val="00844881"/>
    <w:rsid w:val="00844970"/>
    <w:rsid w:val="008449F5"/>
    <w:rsid w:val="00844D20"/>
    <w:rsid w:val="00845420"/>
    <w:rsid w:val="00845439"/>
    <w:rsid w:val="0084574D"/>
    <w:rsid w:val="00845BD3"/>
    <w:rsid w:val="00845BEF"/>
    <w:rsid w:val="00845E9F"/>
    <w:rsid w:val="00846328"/>
    <w:rsid w:val="0084642C"/>
    <w:rsid w:val="0084658C"/>
    <w:rsid w:val="00846704"/>
    <w:rsid w:val="00846728"/>
    <w:rsid w:val="008467F0"/>
    <w:rsid w:val="0084690E"/>
    <w:rsid w:val="00846A32"/>
    <w:rsid w:val="00846A55"/>
    <w:rsid w:val="0084729E"/>
    <w:rsid w:val="008474EC"/>
    <w:rsid w:val="00847910"/>
    <w:rsid w:val="00847947"/>
    <w:rsid w:val="00847E2E"/>
    <w:rsid w:val="00847EEF"/>
    <w:rsid w:val="0085074C"/>
    <w:rsid w:val="00851969"/>
    <w:rsid w:val="008519DF"/>
    <w:rsid w:val="00851BBC"/>
    <w:rsid w:val="00851E80"/>
    <w:rsid w:val="00851FE1"/>
    <w:rsid w:val="00852D21"/>
    <w:rsid w:val="00852D8A"/>
    <w:rsid w:val="008538FF"/>
    <w:rsid w:val="00853962"/>
    <w:rsid w:val="008540F4"/>
    <w:rsid w:val="00854434"/>
    <w:rsid w:val="00854E59"/>
    <w:rsid w:val="00854ED2"/>
    <w:rsid w:val="0085543D"/>
    <w:rsid w:val="0085575E"/>
    <w:rsid w:val="008559B2"/>
    <w:rsid w:val="00855C38"/>
    <w:rsid w:val="008564AF"/>
    <w:rsid w:val="0085675E"/>
    <w:rsid w:val="008567FA"/>
    <w:rsid w:val="00856BE6"/>
    <w:rsid w:val="00856DED"/>
    <w:rsid w:val="00856FA9"/>
    <w:rsid w:val="008573C8"/>
    <w:rsid w:val="00857785"/>
    <w:rsid w:val="008577BE"/>
    <w:rsid w:val="00857CFA"/>
    <w:rsid w:val="008601EB"/>
    <w:rsid w:val="00860EFE"/>
    <w:rsid w:val="0086184D"/>
    <w:rsid w:val="00861FCD"/>
    <w:rsid w:val="00862942"/>
    <w:rsid w:val="00862C83"/>
    <w:rsid w:val="00863287"/>
    <w:rsid w:val="00863390"/>
    <w:rsid w:val="008637BB"/>
    <w:rsid w:val="0086386E"/>
    <w:rsid w:val="00863A69"/>
    <w:rsid w:val="00863C54"/>
    <w:rsid w:val="0086407C"/>
    <w:rsid w:val="008640D9"/>
    <w:rsid w:val="008642C1"/>
    <w:rsid w:val="008647BE"/>
    <w:rsid w:val="008648F1"/>
    <w:rsid w:val="00864908"/>
    <w:rsid w:val="00864B92"/>
    <w:rsid w:val="00864D25"/>
    <w:rsid w:val="008651BB"/>
    <w:rsid w:val="0086584A"/>
    <w:rsid w:val="0086590D"/>
    <w:rsid w:val="008659B7"/>
    <w:rsid w:val="0086610C"/>
    <w:rsid w:val="00866397"/>
    <w:rsid w:val="008664D5"/>
    <w:rsid w:val="00866911"/>
    <w:rsid w:val="00866B6B"/>
    <w:rsid w:val="00866FF2"/>
    <w:rsid w:val="0086748F"/>
    <w:rsid w:val="00867BC8"/>
    <w:rsid w:val="00867C1C"/>
    <w:rsid w:val="00867D1E"/>
    <w:rsid w:val="008706AC"/>
    <w:rsid w:val="0087091E"/>
    <w:rsid w:val="00870EB1"/>
    <w:rsid w:val="00870F0D"/>
    <w:rsid w:val="00870FCA"/>
    <w:rsid w:val="00871035"/>
    <w:rsid w:val="00871B51"/>
    <w:rsid w:val="00871DEB"/>
    <w:rsid w:val="00871E6A"/>
    <w:rsid w:val="00872080"/>
    <w:rsid w:val="00872997"/>
    <w:rsid w:val="00872B28"/>
    <w:rsid w:val="00872B99"/>
    <w:rsid w:val="0087372E"/>
    <w:rsid w:val="0087388F"/>
    <w:rsid w:val="008738AE"/>
    <w:rsid w:val="008739F0"/>
    <w:rsid w:val="00873A8A"/>
    <w:rsid w:val="00873B28"/>
    <w:rsid w:val="00873D12"/>
    <w:rsid w:val="00873F5C"/>
    <w:rsid w:val="0087406E"/>
    <w:rsid w:val="008742F0"/>
    <w:rsid w:val="00874573"/>
    <w:rsid w:val="00874788"/>
    <w:rsid w:val="008747CC"/>
    <w:rsid w:val="008749FF"/>
    <w:rsid w:val="00874EF3"/>
    <w:rsid w:val="008750DC"/>
    <w:rsid w:val="0087613B"/>
    <w:rsid w:val="0087636A"/>
    <w:rsid w:val="00876ADD"/>
    <w:rsid w:val="00876C3E"/>
    <w:rsid w:val="00876E96"/>
    <w:rsid w:val="00877465"/>
    <w:rsid w:val="00877740"/>
    <w:rsid w:val="00877C08"/>
    <w:rsid w:val="00877E45"/>
    <w:rsid w:val="00882199"/>
    <w:rsid w:val="00882633"/>
    <w:rsid w:val="00882ACE"/>
    <w:rsid w:val="00883CBD"/>
    <w:rsid w:val="00884149"/>
    <w:rsid w:val="0088452E"/>
    <w:rsid w:val="00884750"/>
    <w:rsid w:val="00884E65"/>
    <w:rsid w:val="00884F89"/>
    <w:rsid w:val="0088529E"/>
    <w:rsid w:val="0088560E"/>
    <w:rsid w:val="00886124"/>
    <w:rsid w:val="008867F6"/>
    <w:rsid w:val="00886886"/>
    <w:rsid w:val="00886F0C"/>
    <w:rsid w:val="008873FC"/>
    <w:rsid w:val="0088784D"/>
    <w:rsid w:val="00887B7F"/>
    <w:rsid w:val="00887CCC"/>
    <w:rsid w:val="00887DE7"/>
    <w:rsid w:val="008900C8"/>
    <w:rsid w:val="0089087E"/>
    <w:rsid w:val="0089099B"/>
    <w:rsid w:val="008909FB"/>
    <w:rsid w:val="00890A40"/>
    <w:rsid w:val="00890B91"/>
    <w:rsid w:val="00890BEE"/>
    <w:rsid w:val="00890D54"/>
    <w:rsid w:val="00890F4F"/>
    <w:rsid w:val="0089147D"/>
    <w:rsid w:val="00891C87"/>
    <w:rsid w:val="00891C9C"/>
    <w:rsid w:val="00891CD4"/>
    <w:rsid w:val="00891F2B"/>
    <w:rsid w:val="008924AA"/>
    <w:rsid w:val="00892692"/>
    <w:rsid w:val="0089278C"/>
    <w:rsid w:val="008929AE"/>
    <w:rsid w:val="00892A06"/>
    <w:rsid w:val="00892B00"/>
    <w:rsid w:val="00892EF1"/>
    <w:rsid w:val="008931F3"/>
    <w:rsid w:val="00893280"/>
    <w:rsid w:val="008932D5"/>
    <w:rsid w:val="008936F1"/>
    <w:rsid w:val="008939B8"/>
    <w:rsid w:val="00894076"/>
    <w:rsid w:val="008945EF"/>
    <w:rsid w:val="0089472C"/>
    <w:rsid w:val="008947A8"/>
    <w:rsid w:val="008947ED"/>
    <w:rsid w:val="008948E8"/>
    <w:rsid w:val="008949A3"/>
    <w:rsid w:val="00894CFC"/>
    <w:rsid w:val="00895AB3"/>
    <w:rsid w:val="00895DE9"/>
    <w:rsid w:val="00896750"/>
    <w:rsid w:val="0089692F"/>
    <w:rsid w:val="008971A6"/>
    <w:rsid w:val="0089757F"/>
    <w:rsid w:val="008A0551"/>
    <w:rsid w:val="008A0750"/>
    <w:rsid w:val="008A0789"/>
    <w:rsid w:val="008A0EAB"/>
    <w:rsid w:val="008A12B8"/>
    <w:rsid w:val="008A1C31"/>
    <w:rsid w:val="008A1DA2"/>
    <w:rsid w:val="008A23A1"/>
    <w:rsid w:val="008A285E"/>
    <w:rsid w:val="008A3183"/>
    <w:rsid w:val="008A3CF6"/>
    <w:rsid w:val="008A3DEF"/>
    <w:rsid w:val="008A406F"/>
    <w:rsid w:val="008A4C68"/>
    <w:rsid w:val="008A52C3"/>
    <w:rsid w:val="008A5E43"/>
    <w:rsid w:val="008A5E9A"/>
    <w:rsid w:val="008A621F"/>
    <w:rsid w:val="008A644F"/>
    <w:rsid w:val="008A660F"/>
    <w:rsid w:val="008A6685"/>
    <w:rsid w:val="008A67B8"/>
    <w:rsid w:val="008A6DB3"/>
    <w:rsid w:val="008A6E6C"/>
    <w:rsid w:val="008A6E92"/>
    <w:rsid w:val="008A75B7"/>
    <w:rsid w:val="008A791C"/>
    <w:rsid w:val="008B02DE"/>
    <w:rsid w:val="008B06B3"/>
    <w:rsid w:val="008B0B7D"/>
    <w:rsid w:val="008B0DA4"/>
    <w:rsid w:val="008B13D8"/>
    <w:rsid w:val="008B151A"/>
    <w:rsid w:val="008B1B06"/>
    <w:rsid w:val="008B1B20"/>
    <w:rsid w:val="008B1F48"/>
    <w:rsid w:val="008B204D"/>
    <w:rsid w:val="008B2205"/>
    <w:rsid w:val="008B22C7"/>
    <w:rsid w:val="008B2B65"/>
    <w:rsid w:val="008B340F"/>
    <w:rsid w:val="008B3BD1"/>
    <w:rsid w:val="008B3C09"/>
    <w:rsid w:val="008B3F98"/>
    <w:rsid w:val="008B3FC5"/>
    <w:rsid w:val="008B4CFD"/>
    <w:rsid w:val="008B5125"/>
    <w:rsid w:val="008B5572"/>
    <w:rsid w:val="008B585E"/>
    <w:rsid w:val="008B6028"/>
    <w:rsid w:val="008B68A1"/>
    <w:rsid w:val="008B68C9"/>
    <w:rsid w:val="008B6B83"/>
    <w:rsid w:val="008B6F4C"/>
    <w:rsid w:val="008B7103"/>
    <w:rsid w:val="008B78E6"/>
    <w:rsid w:val="008B7C6E"/>
    <w:rsid w:val="008B7DB6"/>
    <w:rsid w:val="008C088B"/>
    <w:rsid w:val="008C1188"/>
    <w:rsid w:val="008C1953"/>
    <w:rsid w:val="008C1BB2"/>
    <w:rsid w:val="008C1C4F"/>
    <w:rsid w:val="008C1F74"/>
    <w:rsid w:val="008C22B3"/>
    <w:rsid w:val="008C24DA"/>
    <w:rsid w:val="008C262C"/>
    <w:rsid w:val="008C26AB"/>
    <w:rsid w:val="008C27BB"/>
    <w:rsid w:val="008C2804"/>
    <w:rsid w:val="008C2852"/>
    <w:rsid w:val="008C2959"/>
    <w:rsid w:val="008C2CDF"/>
    <w:rsid w:val="008C3098"/>
    <w:rsid w:val="008C32B7"/>
    <w:rsid w:val="008C3322"/>
    <w:rsid w:val="008C34B2"/>
    <w:rsid w:val="008C3A88"/>
    <w:rsid w:val="008C3C82"/>
    <w:rsid w:val="008C3E60"/>
    <w:rsid w:val="008C404A"/>
    <w:rsid w:val="008C4083"/>
    <w:rsid w:val="008C41BE"/>
    <w:rsid w:val="008C43B7"/>
    <w:rsid w:val="008C4816"/>
    <w:rsid w:val="008C4C23"/>
    <w:rsid w:val="008C4F91"/>
    <w:rsid w:val="008C5290"/>
    <w:rsid w:val="008C564B"/>
    <w:rsid w:val="008C5733"/>
    <w:rsid w:val="008C5EDD"/>
    <w:rsid w:val="008C60AC"/>
    <w:rsid w:val="008C60EC"/>
    <w:rsid w:val="008C61DA"/>
    <w:rsid w:val="008C6BCF"/>
    <w:rsid w:val="008C6EBA"/>
    <w:rsid w:val="008C72CD"/>
    <w:rsid w:val="008C7600"/>
    <w:rsid w:val="008D0269"/>
    <w:rsid w:val="008D05D3"/>
    <w:rsid w:val="008D06CC"/>
    <w:rsid w:val="008D105F"/>
    <w:rsid w:val="008D1245"/>
    <w:rsid w:val="008D14E5"/>
    <w:rsid w:val="008D1C27"/>
    <w:rsid w:val="008D1D5E"/>
    <w:rsid w:val="008D29BF"/>
    <w:rsid w:val="008D2DC7"/>
    <w:rsid w:val="008D2E7B"/>
    <w:rsid w:val="008D38B2"/>
    <w:rsid w:val="008D39F0"/>
    <w:rsid w:val="008D3BF4"/>
    <w:rsid w:val="008D3D45"/>
    <w:rsid w:val="008D480D"/>
    <w:rsid w:val="008D4AA1"/>
    <w:rsid w:val="008D50B9"/>
    <w:rsid w:val="008D5102"/>
    <w:rsid w:val="008D5111"/>
    <w:rsid w:val="008D5828"/>
    <w:rsid w:val="008D584B"/>
    <w:rsid w:val="008D5A2E"/>
    <w:rsid w:val="008D5CD4"/>
    <w:rsid w:val="008D6187"/>
    <w:rsid w:val="008D6530"/>
    <w:rsid w:val="008D66BC"/>
    <w:rsid w:val="008D6765"/>
    <w:rsid w:val="008D678F"/>
    <w:rsid w:val="008D6E11"/>
    <w:rsid w:val="008D6F6B"/>
    <w:rsid w:val="008D7940"/>
    <w:rsid w:val="008E0CC5"/>
    <w:rsid w:val="008E0F9B"/>
    <w:rsid w:val="008E1597"/>
    <w:rsid w:val="008E18CC"/>
    <w:rsid w:val="008E1A1F"/>
    <w:rsid w:val="008E1AF9"/>
    <w:rsid w:val="008E1C30"/>
    <w:rsid w:val="008E1E28"/>
    <w:rsid w:val="008E22C5"/>
    <w:rsid w:val="008E297E"/>
    <w:rsid w:val="008E2A16"/>
    <w:rsid w:val="008E2C23"/>
    <w:rsid w:val="008E303E"/>
    <w:rsid w:val="008E3333"/>
    <w:rsid w:val="008E3F2F"/>
    <w:rsid w:val="008E4560"/>
    <w:rsid w:val="008E4E76"/>
    <w:rsid w:val="008E4FAB"/>
    <w:rsid w:val="008E5372"/>
    <w:rsid w:val="008E59C8"/>
    <w:rsid w:val="008E5A18"/>
    <w:rsid w:val="008E5EFF"/>
    <w:rsid w:val="008E6025"/>
    <w:rsid w:val="008E60CF"/>
    <w:rsid w:val="008E6116"/>
    <w:rsid w:val="008E6262"/>
    <w:rsid w:val="008E63B3"/>
    <w:rsid w:val="008E667D"/>
    <w:rsid w:val="008E67D2"/>
    <w:rsid w:val="008E6877"/>
    <w:rsid w:val="008E69AA"/>
    <w:rsid w:val="008E6C93"/>
    <w:rsid w:val="008E6FEE"/>
    <w:rsid w:val="008E7A7F"/>
    <w:rsid w:val="008F0471"/>
    <w:rsid w:val="008F0972"/>
    <w:rsid w:val="008F0C51"/>
    <w:rsid w:val="008F0CBA"/>
    <w:rsid w:val="008F0EAB"/>
    <w:rsid w:val="008F0F8F"/>
    <w:rsid w:val="008F1652"/>
    <w:rsid w:val="008F166E"/>
    <w:rsid w:val="008F190D"/>
    <w:rsid w:val="008F2116"/>
    <w:rsid w:val="008F21A8"/>
    <w:rsid w:val="008F2237"/>
    <w:rsid w:val="008F22DB"/>
    <w:rsid w:val="008F2587"/>
    <w:rsid w:val="008F26B0"/>
    <w:rsid w:val="008F2FD3"/>
    <w:rsid w:val="008F300B"/>
    <w:rsid w:val="008F355F"/>
    <w:rsid w:val="008F3B0C"/>
    <w:rsid w:val="008F3C2A"/>
    <w:rsid w:val="008F3D64"/>
    <w:rsid w:val="008F3D98"/>
    <w:rsid w:val="008F3E00"/>
    <w:rsid w:val="008F436E"/>
    <w:rsid w:val="008F44C4"/>
    <w:rsid w:val="008F47F8"/>
    <w:rsid w:val="008F4FF7"/>
    <w:rsid w:val="008F5017"/>
    <w:rsid w:val="008F559E"/>
    <w:rsid w:val="008F56C7"/>
    <w:rsid w:val="008F57B1"/>
    <w:rsid w:val="008F58DD"/>
    <w:rsid w:val="008F63E6"/>
    <w:rsid w:val="008F67D1"/>
    <w:rsid w:val="008F683B"/>
    <w:rsid w:val="008F6922"/>
    <w:rsid w:val="008F6B6D"/>
    <w:rsid w:val="008F76D4"/>
    <w:rsid w:val="008F7873"/>
    <w:rsid w:val="008F796D"/>
    <w:rsid w:val="008F7DC0"/>
    <w:rsid w:val="008F7E2B"/>
    <w:rsid w:val="008F7E3E"/>
    <w:rsid w:val="008F7EC4"/>
    <w:rsid w:val="00900564"/>
    <w:rsid w:val="009007F3"/>
    <w:rsid w:val="009008EB"/>
    <w:rsid w:val="00900E2E"/>
    <w:rsid w:val="00901121"/>
    <w:rsid w:val="009011D7"/>
    <w:rsid w:val="0090177F"/>
    <w:rsid w:val="009017A2"/>
    <w:rsid w:val="009017BF"/>
    <w:rsid w:val="009021E9"/>
    <w:rsid w:val="009023C9"/>
    <w:rsid w:val="00902510"/>
    <w:rsid w:val="009026B8"/>
    <w:rsid w:val="00902913"/>
    <w:rsid w:val="0090365C"/>
    <w:rsid w:val="009036A1"/>
    <w:rsid w:val="009036F6"/>
    <w:rsid w:val="00903967"/>
    <w:rsid w:val="00903C68"/>
    <w:rsid w:val="0090409E"/>
    <w:rsid w:val="00904B0C"/>
    <w:rsid w:val="0090578E"/>
    <w:rsid w:val="00905ACD"/>
    <w:rsid w:val="00905EDD"/>
    <w:rsid w:val="00906177"/>
    <w:rsid w:val="009061E5"/>
    <w:rsid w:val="009069E5"/>
    <w:rsid w:val="00906BA3"/>
    <w:rsid w:val="009071B4"/>
    <w:rsid w:val="00907A7E"/>
    <w:rsid w:val="00907B07"/>
    <w:rsid w:val="00907F11"/>
    <w:rsid w:val="009102B0"/>
    <w:rsid w:val="009104F5"/>
    <w:rsid w:val="0091063F"/>
    <w:rsid w:val="00910A12"/>
    <w:rsid w:val="00910C3D"/>
    <w:rsid w:val="00910F9C"/>
    <w:rsid w:val="00911CA3"/>
    <w:rsid w:val="00911FD2"/>
    <w:rsid w:val="00913068"/>
    <w:rsid w:val="009130A7"/>
    <w:rsid w:val="00913443"/>
    <w:rsid w:val="00913B55"/>
    <w:rsid w:val="00913D06"/>
    <w:rsid w:val="00913F6F"/>
    <w:rsid w:val="00913FF6"/>
    <w:rsid w:val="00914156"/>
    <w:rsid w:val="009141C9"/>
    <w:rsid w:val="0091429D"/>
    <w:rsid w:val="00914670"/>
    <w:rsid w:val="009146AB"/>
    <w:rsid w:val="009148F9"/>
    <w:rsid w:val="009162CB"/>
    <w:rsid w:val="0091729F"/>
    <w:rsid w:val="009175BA"/>
    <w:rsid w:val="00917C4F"/>
    <w:rsid w:val="00917ECD"/>
    <w:rsid w:val="009203B8"/>
    <w:rsid w:val="00920495"/>
    <w:rsid w:val="00920695"/>
    <w:rsid w:val="0092087D"/>
    <w:rsid w:val="00920B07"/>
    <w:rsid w:val="00921509"/>
    <w:rsid w:val="0092174A"/>
    <w:rsid w:val="0092179C"/>
    <w:rsid w:val="00921993"/>
    <w:rsid w:val="00922009"/>
    <w:rsid w:val="00922051"/>
    <w:rsid w:val="0092273C"/>
    <w:rsid w:val="0092273D"/>
    <w:rsid w:val="009228AC"/>
    <w:rsid w:val="009228DB"/>
    <w:rsid w:val="009234C2"/>
    <w:rsid w:val="009236FD"/>
    <w:rsid w:val="00923835"/>
    <w:rsid w:val="009238FF"/>
    <w:rsid w:val="0092399D"/>
    <w:rsid w:val="009242C1"/>
    <w:rsid w:val="00924C12"/>
    <w:rsid w:val="00924F9B"/>
    <w:rsid w:val="00925349"/>
    <w:rsid w:val="009256E4"/>
    <w:rsid w:val="00925748"/>
    <w:rsid w:val="0092586A"/>
    <w:rsid w:val="009258C7"/>
    <w:rsid w:val="00926087"/>
    <w:rsid w:val="00926452"/>
    <w:rsid w:val="00926575"/>
    <w:rsid w:val="00926597"/>
    <w:rsid w:val="009265A6"/>
    <w:rsid w:val="009265E0"/>
    <w:rsid w:val="00926734"/>
    <w:rsid w:val="00926ADC"/>
    <w:rsid w:val="00926E59"/>
    <w:rsid w:val="00927745"/>
    <w:rsid w:val="00927791"/>
    <w:rsid w:val="00927A82"/>
    <w:rsid w:val="009301D5"/>
    <w:rsid w:val="00930349"/>
    <w:rsid w:val="00930991"/>
    <w:rsid w:val="00931469"/>
    <w:rsid w:val="0093159B"/>
    <w:rsid w:val="009319F3"/>
    <w:rsid w:val="00931E6E"/>
    <w:rsid w:val="0093243F"/>
    <w:rsid w:val="009324BD"/>
    <w:rsid w:val="009325C7"/>
    <w:rsid w:val="00932775"/>
    <w:rsid w:val="00933050"/>
    <w:rsid w:val="009330D0"/>
    <w:rsid w:val="00933159"/>
    <w:rsid w:val="0093381F"/>
    <w:rsid w:val="00933CD7"/>
    <w:rsid w:val="00934116"/>
    <w:rsid w:val="0093416B"/>
    <w:rsid w:val="00934182"/>
    <w:rsid w:val="00934764"/>
    <w:rsid w:val="009347F5"/>
    <w:rsid w:val="009348C7"/>
    <w:rsid w:val="00934BAB"/>
    <w:rsid w:val="00934EAB"/>
    <w:rsid w:val="00934F5E"/>
    <w:rsid w:val="00935452"/>
    <w:rsid w:val="009356CE"/>
    <w:rsid w:val="009359DF"/>
    <w:rsid w:val="00935A2F"/>
    <w:rsid w:val="00935B19"/>
    <w:rsid w:val="00935BB7"/>
    <w:rsid w:val="00935CD4"/>
    <w:rsid w:val="00935E7E"/>
    <w:rsid w:val="00935EDE"/>
    <w:rsid w:val="00936580"/>
    <w:rsid w:val="009365FE"/>
    <w:rsid w:val="0093683F"/>
    <w:rsid w:val="00937283"/>
    <w:rsid w:val="00937635"/>
    <w:rsid w:val="00940256"/>
    <w:rsid w:val="009407FB"/>
    <w:rsid w:val="0094083E"/>
    <w:rsid w:val="00940F59"/>
    <w:rsid w:val="009414A3"/>
    <w:rsid w:val="00941D24"/>
    <w:rsid w:val="00941D54"/>
    <w:rsid w:val="009425DD"/>
    <w:rsid w:val="00942610"/>
    <w:rsid w:val="00942631"/>
    <w:rsid w:val="00942793"/>
    <w:rsid w:val="00942A22"/>
    <w:rsid w:val="009435C3"/>
    <w:rsid w:val="0094360F"/>
    <w:rsid w:val="00943C1B"/>
    <w:rsid w:val="00944701"/>
    <w:rsid w:val="00944707"/>
    <w:rsid w:val="00944743"/>
    <w:rsid w:val="00944771"/>
    <w:rsid w:val="00944B9D"/>
    <w:rsid w:val="00944CDD"/>
    <w:rsid w:val="00944FA6"/>
    <w:rsid w:val="009456C7"/>
    <w:rsid w:val="00945967"/>
    <w:rsid w:val="0094648A"/>
    <w:rsid w:val="00946659"/>
    <w:rsid w:val="00946E73"/>
    <w:rsid w:val="00947002"/>
    <w:rsid w:val="00947A01"/>
    <w:rsid w:val="00947AA6"/>
    <w:rsid w:val="00947D5D"/>
    <w:rsid w:val="009502F4"/>
    <w:rsid w:val="0095097B"/>
    <w:rsid w:val="00950B74"/>
    <w:rsid w:val="00950E71"/>
    <w:rsid w:val="00952150"/>
    <w:rsid w:val="00952313"/>
    <w:rsid w:val="00952B1A"/>
    <w:rsid w:val="00952B38"/>
    <w:rsid w:val="00953A9C"/>
    <w:rsid w:val="00953C88"/>
    <w:rsid w:val="00954368"/>
    <w:rsid w:val="0095465C"/>
    <w:rsid w:val="009549FC"/>
    <w:rsid w:val="00954AEE"/>
    <w:rsid w:val="00954B44"/>
    <w:rsid w:val="00954D99"/>
    <w:rsid w:val="00955229"/>
    <w:rsid w:val="00955285"/>
    <w:rsid w:val="00955392"/>
    <w:rsid w:val="0095574D"/>
    <w:rsid w:val="00955794"/>
    <w:rsid w:val="00955E76"/>
    <w:rsid w:val="00956DE5"/>
    <w:rsid w:val="009573A4"/>
    <w:rsid w:val="00957447"/>
    <w:rsid w:val="0095798A"/>
    <w:rsid w:val="00957E3B"/>
    <w:rsid w:val="0096020F"/>
    <w:rsid w:val="0096036A"/>
    <w:rsid w:val="0096063B"/>
    <w:rsid w:val="0096081B"/>
    <w:rsid w:val="00960B8D"/>
    <w:rsid w:val="00960B99"/>
    <w:rsid w:val="00961127"/>
    <w:rsid w:val="009615A8"/>
    <w:rsid w:val="0096171E"/>
    <w:rsid w:val="00961EED"/>
    <w:rsid w:val="00962280"/>
    <w:rsid w:val="00962394"/>
    <w:rsid w:val="0096260D"/>
    <w:rsid w:val="00962764"/>
    <w:rsid w:val="009627E1"/>
    <w:rsid w:val="00962BBA"/>
    <w:rsid w:val="00962DB0"/>
    <w:rsid w:val="00963222"/>
    <w:rsid w:val="00963825"/>
    <w:rsid w:val="00963D70"/>
    <w:rsid w:val="0096429E"/>
    <w:rsid w:val="009646A1"/>
    <w:rsid w:val="00964906"/>
    <w:rsid w:val="0096518C"/>
    <w:rsid w:val="00966390"/>
    <w:rsid w:val="009666C3"/>
    <w:rsid w:val="009667B5"/>
    <w:rsid w:val="0096698E"/>
    <w:rsid w:val="00966A89"/>
    <w:rsid w:val="00966CC3"/>
    <w:rsid w:val="00966F22"/>
    <w:rsid w:val="00966F92"/>
    <w:rsid w:val="00966FA3"/>
    <w:rsid w:val="0096712E"/>
    <w:rsid w:val="009674DB"/>
    <w:rsid w:val="009676AA"/>
    <w:rsid w:val="00967B92"/>
    <w:rsid w:val="00967C1D"/>
    <w:rsid w:val="00967F27"/>
    <w:rsid w:val="0097030B"/>
    <w:rsid w:val="00970358"/>
    <w:rsid w:val="009703D4"/>
    <w:rsid w:val="009707A6"/>
    <w:rsid w:val="00970843"/>
    <w:rsid w:val="00970EEE"/>
    <w:rsid w:val="00971282"/>
    <w:rsid w:val="0097147D"/>
    <w:rsid w:val="009714B3"/>
    <w:rsid w:val="00971745"/>
    <w:rsid w:val="00971A53"/>
    <w:rsid w:val="00971B24"/>
    <w:rsid w:val="009722A6"/>
    <w:rsid w:val="00972676"/>
    <w:rsid w:val="009733F0"/>
    <w:rsid w:val="009738A4"/>
    <w:rsid w:val="00974380"/>
    <w:rsid w:val="00974858"/>
    <w:rsid w:val="00974EEC"/>
    <w:rsid w:val="0097536D"/>
    <w:rsid w:val="009755C8"/>
    <w:rsid w:val="00975990"/>
    <w:rsid w:val="00975AF1"/>
    <w:rsid w:val="00975D41"/>
    <w:rsid w:val="00975DD0"/>
    <w:rsid w:val="00976002"/>
    <w:rsid w:val="00976269"/>
    <w:rsid w:val="00976274"/>
    <w:rsid w:val="00976412"/>
    <w:rsid w:val="00976AF3"/>
    <w:rsid w:val="00977263"/>
    <w:rsid w:val="00977CEA"/>
    <w:rsid w:val="00977D78"/>
    <w:rsid w:val="00977E12"/>
    <w:rsid w:val="00980008"/>
    <w:rsid w:val="00980478"/>
    <w:rsid w:val="00980901"/>
    <w:rsid w:val="00980D5C"/>
    <w:rsid w:val="00981C67"/>
    <w:rsid w:val="009822A1"/>
    <w:rsid w:val="009826E8"/>
    <w:rsid w:val="0098273E"/>
    <w:rsid w:val="00982A0F"/>
    <w:rsid w:val="00982E3D"/>
    <w:rsid w:val="00982F89"/>
    <w:rsid w:val="00983190"/>
    <w:rsid w:val="009832A3"/>
    <w:rsid w:val="0098343C"/>
    <w:rsid w:val="00983C89"/>
    <w:rsid w:val="00983F08"/>
    <w:rsid w:val="0098463E"/>
    <w:rsid w:val="0098475C"/>
    <w:rsid w:val="00984C2D"/>
    <w:rsid w:val="00984F58"/>
    <w:rsid w:val="00985285"/>
    <w:rsid w:val="00985736"/>
    <w:rsid w:val="00985D03"/>
    <w:rsid w:val="00985F2D"/>
    <w:rsid w:val="009860A9"/>
    <w:rsid w:val="00986ACB"/>
    <w:rsid w:val="00986D2B"/>
    <w:rsid w:val="00986EB5"/>
    <w:rsid w:val="0098724D"/>
    <w:rsid w:val="00987415"/>
    <w:rsid w:val="00987B53"/>
    <w:rsid w:val="00987DAC"/>
    <w:rsid w:val="0099004A"/>
    <w:rsid w:val="00990288"/>
    <w:rsid w:val="0099067F"/>
    <w:rsid w:val="00990DCB"/>
    <w:rsid w:val="00990DD4"/>
    <w:rsid w:val="00990E01"/>
    <w:rsid w:val="00991BC0"/>
    <w:rsid w:val="009920B2"/>
    <w:rsid w:val="0099223C"/>
    <w:rsid w:val="009923D1"/>
    <w:rsid w:val="0099242C"/>
    <w:rsid w:val="0099255B"/>
    <w:rsid w:val="00992B61"/>
    <w:rsid w:val="00992F43"/>
    <w:rsid w:val="00993021"/>
    <w:rsid w:val="009933E5"/>
    <w:rsid w:val="00993652"/>
    <w:rsid w:val="0099371B"/>
    <w:rsid w:val="00993ED5"/>
    <w:rsid w:val="009943D4"/>
    <w:rsid w:val="00994710"/>
    <w:rsid w:val="00994B69"/>
    <w:rsid w:val="00994CA9"/>
    <w:rsid w:val="00994FFD"/>
    <w:rsid w:val="00995402"/>
    <w:rsid w:val="00995A00"/>
    <w:rsid w:val="00995D59"/>
    <w:rsid w:val="00995FEB"/>
    <w:rsid w:val="009960B8"/>
    <w:rsid w:val="00996238"/>
    <w:rsid w:val="00996310"/>
    <w:rsid w:val="00996598"/>
    <w:rsid w:val="009966AA"/>
    <w:rsid w:val="0099674E"/>
    <w:rsid w:val="00996A10"/>
    <w:rsid w:val="00996ACC"/>
    <w:rsid w:val="00996D8B"/>
    <w:rsid w:val="00996EBD"/>
    <w:rsid w:val="0099711B"/>
    <w:rsid w:val="009A0256"/>
    <w:rsid w:val="009A02E7"/>
    <w:rsid w:val="009A0796"/>
    <w:rsid w:val="009A0E50"/>
    <w:rsid w:val="009A1078"/>
    <w:rsid w:val="009A1E0E"/>
    <w:rsid w:val="009A3315"/>
    <w:rsid w:val="009A3C55"/>
    <w:rsid w:val="009A4852"/>
    <w:rsid w:val="009A4AFC"/>
    <w:rsid w:val="009A4E6D"/>
    <w:rsid w:val="009A4E7B"/>
    <w:rsid w:val="009A4FC5"/>
    <w:rsid w:val="009A5107"/>
    <w:rsid w:val="009A5336"/>
    <w:rsid w:val="009A5670"/>
    <w:rsid w:val="009A5D7F"/>
    <w:rsid w:val="009A5DD7"/>
    <w:rsid w:val="009A5F9F"/>
    <w:rsid w:val="009A5FBB"/>
    <w:rsid w:val="009A677A"/>
    <w:rsid w:val="009A6AC8"/>
    <w:rsid w:val="009A6DAC"/>
    <w:rsid w:val="009A6E22"/>
    <w:rsid w:val="009A6E91"/>
    <w:rsid w:val="009A70FB"/>
    <w:rsid w:val="009A7111"/>
    <w:rsid w:val="009A71F0"/>
    <w:rsid w:val="009A733B"/>
    <w:rsid w:val="009A73BF"/>
    <w:rsid w:val="009A7594"/>
    <w:rsid w:val="009A7619"/>
    <w:rsid w:val="009A79E2"/>
    <w:rsid w:val="009A7DC5"/>
    <w:rsid w:val="009B05FE"/>
    <w:rsid w:val="009B076A"/>
    <w:rsid w:val="009B0868"/>
    <w:rsid w:val="009B0987"/>
    <w:rsid w:val="009B12D0"/>
    <w:rsid w:val="009B13F5"/>
    <w:rsid w:val="009B16F4"/>
    <w:rsid w:val="009B18D5"/>
    <w:rsid w:val="009B2095"/>
    <w:rsid w:val="009B275B"/>
    <w:rsid w:val="009B2B02"/>
    <w:rsid w:val="009B2C6B"/>
    <w:rsid w:val="009B3107"/>
    <w:rsid w:val="009B34C5"/>
    <w:rsid w:val="009B44CF"/>
    <w:rsid w:val="009B4839"/>
    <w:rsid w:val="009B49A8"/>
    <w:rsid w:val="009B4C22"/>
    <w:rsid w:val="009B52C6"/>
    <w:rsid w:val="009B5376"/>
    <w:rsid w:val="009B58C8"/>
    <w:rsid w:val="009B5BC7"/>
    <w:rsid w:val="009B61E4"/>
    <w:rsid w:val="009B632E"/>
    <w:rsid w:val="009B637F"/>
    <w:rsid w:val="009B65A2"/>
    <w:rsid w:val="009B65EB"/>
    <w:rsid w:val="009B6887"/>
    <w:rsid w:val="009B69D9"/>
    <w:rsid w:val="009B6FB4"/>
    <w:rsid w:val="009B7153"/>
    <w:rsid w:val="009B7164"/>
    <w:rsid w:val="009B7B80"/>
    <w:rsid w:val="009C05E6"/>
    <w:rsid w:val="009C089B"/>
    <w:rsid w:val="009C0910"/>
    <w:rsid w:val="009C0D20"/>
    <w:rsid w:val="009C114E"/>
    <w:rsid w:val="009C1352"/>
    <w:rsid w:val="009C1381"/>
    <w:rsid w:val="009C1D46"/>
    <w:rsid w:val="009C1E88"/>
    <w:rsid w:val="009C1EF2"/>
    <w:rsid w:val="009C22E1"/>
    <w:rsid w:val="009C22EB"/>
    <w:rsid w:val="009C2620"/>
    <w:rsid w:val="009C2906"/>
    <w:rsid w:val="009C2C64"/>
    <w:rsid w:val="009C372C"/>
    <w:rsid w:val="009C45B0"/>
    <w:rsid w:val="009C52DE"/>
    <w:rsid w:val="009C534D"/>
    <w:rsid w:val="009C5564"/>
    <w:rsid w:val="009C59DC"/>
    <w:rsid w:val="009C5D21"/>
    <w:rsid w:val="009C6017"/>
    <w:rsid w:val="009C6184"/>
    <w:rsid w:val="009C63B1"/>
    <w:rsid w:val="009C6564"/>
    <w:rsid w:val="009C6D6C"/>
    <w:rsid w:val="009C6DB7"/>
    <w:rsid w:val="009C7585"/>
    <w:rsid w:val="009C7797"/>
    <w:rsid w:val="009C7BD2"/>
    <w:rsid w:val="009C7E2C"/>
    <w:rsid w:val="009D004D"/>
    <w:rsid w:val="009D0189"/>
    <w:rsid w:val="009D048C"/>
    <w:rsid w:val="009D0E72"/>
    <w:rsid w:val="009D128E"/>
    <w:rsid w:val="009D13DF"/>
    <w:rsid w:val="009D1887"/>
    <w:rsid w:val="009D1ACA"/>
    <w:rsid w:val="009D20EA"/>
    <w:rsid w:val="009D2371"/>
    <w:rsid w:val="009D26A2"/>
    <w:rsid w:val="009D28A0"/>
    <w:rsid w:val="009D2B72"/>
    <w:rsid w:val="009D2EDB"/>
    <w:rsid w:val="009D3351"/>
    <w:rsid w:val="009D3441"/>
    <w:rsid w:val="009D3600"/>
    <w:rsid w:val="009D364E"/>
    <w:rsid w:val="009D3884"/>
    <w:rsid w:val="009D38B3"/>
    <w:rsid w:val="009D3C2E"/>
    <w:rsid w:val="009D3FB5"/>
    <w:rsid w:val="009D45D3"/>
    <w:rsid w:val="009D46B5"/>
    <w:rsid w:val="009D48AB"/>
    <w:rsid w:val="009D4994"/>
    <w:rsid w:val="009D49D4"/>
    <w:rsid w:val="009D50B1"/>
    <w:rsid w:val="009D5253"/>
    <w:rsid w:val="009D54B1"/>
    <w:rsid w:val="009D5775"/>
    <w:rsid w:val="009D5F55"/>
    <w:rsid w:val="009D6246"/>
    <w:rsid w:val="009D6848"/>
    <w:rsid w:val="009D6955"/>
    <w:rsid w:val="009D6BE1"/>
    <w:rsid w:val="009D6F73"/>
    <w:rsid w:val="009D7319"/>
    <w:rsid w:val="009D7533"/>
    <w:rsid w:val="009D75C0"/>
    <w:rsid w:val="009D769C"/>
    <w:rsid w:val="009D7DFD"/>
    <w:rsid w:val="009E02EF"/>
    <w:rsid w:val="009E0634"/>
    <w:rsid w:val="009E0762"/>
    <w:rsid w:val="009E11DE"/>
    <w:rsid w:val="009E13E1"/>
    <w:rsid w:val="009E1470"/>
    <w:rsid w:val="009E1887"/>
    <w:rsid w:val="009E1918"/>
    <w:rsid w:val="009E19D6"/>
    <w:rsid w:val="009E1C64"/>
    <w:rsid w:val="009E1EB2"/>
    <w:rsid w:val="009E1F07"/>
    <w:rsid w:val="009E1F26"/>
    <w:rsid w:val="009E20DB"/>
    <w:rsid w:val="009E2605"/>
    <w:rsid w:val="009E2730"/>
    <w:rsid w:val="009E2741"/>
    <w:rsid w:val="009E2787"/>
    <w:rsid w:val="009E2A60"/>
    <w:rsid w:val="009E2E0E"/>
    <w:rsid w:val="009E3069"/>
    <w:rsid w:val="009E307A"/>
    <w:rsid w:val="009E30A6"/>
    <w:rsid w:val="009E33CE"/>
    <w:rsid w:val="009E3444"/>
    <w:rsid w:val="009E39C8"/>
    <w:rsid w:val="009E3AA1"/>
    <w:rsid w:val="009E3C2D"/>
    <w:rsid w:val="009E40DD"/>
    <w:rsid w:val="009E4141"/>
    <w:rsid w:val="009E45F7"/>
    <w:rsid w:val="009E48BB"/>
    <w:rsid w:val="009E48EA"/>
    <w:rsid w:val="009E4D5F"/>
    <w:rsid w:val="009E4F10"/>
    <w:rsid w:val="009E4FAF"/>
    <w:rsid w:val="009E555E"/>
    <w:rsid w:val="009E58FD"/>
    <w:rsid w:val="009E5BE7"/>
    <w:rsid w:val="009E6000"/>
    <w:rsid w:val="009E6157"/>
    <w:rsid w:val="009E6541"/>
    <w:rsid w:val="009E6617"/>
    <w:rsid w:val="009E6879"/>
    <w:rsid w:val="009E6B6D"/>
    <w:rsid w:val="009E6D46"/>
    <w:rsid w:val="009E75E4"/>
    <w:rsid w:val="009E76A9"/>
    <w:rsid w:val="009E7E0C"/>
    <w:rsid w:val="009E7E4F"/>
    <w:rsid w:val="009E7F7A"/>
    <w:rsid w:val="009F01F4"/>
    <w:rsid w:val="009F04CF"/>
    <w:rsid w:val="009F0574"/>
    <w:rsid w:val="009F0640"/>
    <w:rsid w:val="009F0679"/>
    <w:rsid w:val="009F09EF"/>
    <w:rsid w:val="009F0F3D"/>
    <w:rsid w:val="009F108E"/>
    <w:rsid w:val="009F1301"/>
    <w:rsid w:val="009F1700"/>
    <w:rsid w:val="009F192C"/>
    <w:rsid w:val="009F20D7"/>
    <w:rsid w:val="009F2110"/>
    <w:rsid w:val="009F2171"/>
    <w:rsid w:val="009F25A5"/>
    <w:rsid w:val="009F2733"/>
    <w:rsid w:val="009F276B"/>
    <w:rsid w:val="009F284D"/>
    <w:rsid w:val="009F2F14"/>
    <w:rsid w:val="009F2FD3"/>
    <w:rsid w:val="009F3156"/>
    <w:rsid w:val="009F33F8"/>
    <w:rsid w:val="009F3685"/>
    <w:rsid w:val="009F3D56"/>
    <w:rsid w:val="009F435B"/>
    <w:rsid w:val="009F48DA"/>
    <w:rsid w:val="009F5387"/>
    <w:rsid w:val="009F5710"/>
    <w:rsid w:val="009F5BE9"/>
    <w:rsid w:val="009F5BF0"/>
    <w:rsid w:val="009F5E6B"/>
    <w:rsid w:val="009F5F66"/>
    <w:rsid w:val="009F6395"/>
    <w:rsid w:val="009F6A39"/>
    <w:rsid w:val="009F6D6C"/>
    <w:rsid w:val="009F6DFE"/>
    <w:rsid w:val="009F6FCE"/>
    <w:rsid w:val="009F712E"/>
    <w:rsid w:val="009F7578"/>
    <w:rsid w:val="009F7704"/>
    <w:rsid w:val="009F7F2D"/>
    <w:rsid w:val="00A0046B"/>
    <w:rsid w:val="00A009BD"/>
    <w:rsid w:val="00A00B49"/>
    <w:rsid w:val="00A00C19"/>
    <w:rsid w:val="00A01280"/>
    <w:rsid w:val="00A0160E"/>
    <w:rsid w:val="00A019A7"/>
    <w:rsid w:val="00A01A70"/>
    <w:rsid w:val="00A01F0F"/>
    <w:rsid w:val="00A020BF"/>
    <w:rsid w:val="00A02245"/>
    <w:rsid w:val="00A02637"/>
    <w:rsid w:val="00A0267D"/>
    <w:rsid w:val="00A02B7F"/>
    <w:rsid w:val="00A03506"/>
    <w:rsid w:val="00A036C3"/>
    <w:rsid w:val="00A0387B"/>
    <w:rsid w:val="00A045F6"/>
    <w:rsid w:val="00A046F2"/>
    <w:rsid w:val="00A04707"/>
    <w:rsid w:val="00A047E3"/>
    <w:rsid w:val="00A04DCA"/>
    <w:rsid w:val="00A04E47"/>
    <w:rsid w:val="00A05676"/>
    <w:rsid w:val="00A0576F"/>
    <w:rsid w:val="00A05BA2"/>
    <w:rsid w:val="00A05FE1"/>
    <w:rsid w:val="00A06335"/>
    <w:rsid w:val="00A06A60"/>
    <w:rsid w:val="00A06C87"/>
    <w:rsid w:val="00A06F9E"/>
    <w:rsid w:val="00A0706D"/>
    <w:rsid w:val="00A073E8"/>
    <w:rsid w:val="00A073F7"/>
    <w:rsid w:val="00A07708"/>
    <w:rsid w:val="00A07B62"/>
    <w:rsid w:val="00A07BCC"/>
    <w:rsid w:val="00A07CB1"/>
    <w:rsid w:val="00A07E3F"/>
    <w:rsid w:val="00A07EED"/>
    <w:rsid w:val="00A07F3B"/>
    <w:rsid w:val="00A109B2"/>
    <w:rsid w:val="00A10D11"/>
    <w:rsid w:val="00A10E4F"/>
    <w:rsid w:val="00A11625"/>
    <w:rsid w:val="00A123C8"/>
    <w:rsid w:val="00A1251A"/>
    <w:rsid w:val="00A12C35"/>
    <w:rsid w:val="00A1313A"/>
    <w:rsid w:val="00A13419"/>
    <w:rsid w:val="00A13AAE"/>
    <w:rsid w:val="00A13C07"/>
    <w:rsid w:val="00A13CDD"/>
    <w:rsid w:val="00A13F54"/>
    <w:rsid w:val="00A1413E"/>
    <w:rsid w:val="00A144CC"/>
    <w:rsid w:val="00A14BD7"/>
    <w:rsid w:val="00A15339"/>
    <w:rsid w:val="00A15461"/>
    <w:rsid w:val="00A15E46"/>
    <w:rsid w:val="00A16178"/>
    <w:rsid w:val="00A175A1"/>
    <w:rsid w:val="00A17954"/>
    <w:rsid w:val="00A17A6B"/>
    <w:rsid w:val="00A17EE8"/>
    <w:rsid w:val="00A17F1F"/>
    <w:rsid w:val="00A2042D"/>
    <w:rsid w:val="00A20566"/>
    <w:rsid w:val="00A20DB1"/>
    <w:rsid w:val="00A20E19"/>
    <w:rsid w:val="00A20E95"/>
    <w:rsid w:val="00A210C3"/>
    <w:rsid w:val="00A22491"/>
    <w:rsid w:val="00A2261E"/>
    <w:rsid w:val="00A227C8"/>
    <w:rsid w:val="00A22812"/>
    <w:rsid w:val="00A22880"/>
    <w:rsid w:val="00A23110"/>
    <w:rsid w:val="00A23A8B"/>
    <w:rsid w:val="00A23CBA"/>
    <w:rsid w:val="00A240F2"/>
    <w:rsid w:val="00A2443B"/>
    <w:rsid w:val="00A2452F"/>
    <w:rsid w:val="00A24603"/>
    <w:rsid w:val="00A24B6E"/>
    <w:rsid w:val="00A2536E"/>
    <w:rsid w:val="00A253E6"/>
    <w:rsid w:val="00A258A9"/>
    <w:rsid w:val="00A25D82"/>
    <w:rsid w:val="00A25DDC"/>
    <w:rsid w:val="00A25E00"/>
    <w:rsid w:val="00A25ED3"/>
    <w:rsid w:val="00A260AA"/>
    <w:rsid w:val="00A2632C"/>
    <w:rsid w:val="00A2696F"/>
    <w:rsid w:val="00A26B02"/>
    <w:rsid w:val="00A26C4F"/>
    <w:rsid w:val="00A27115"/>
    <w:rsid w:val="00A2747C"/>
    <w:rsid w:val="00A2766A"/>
    <w:rsid w:val="00A279CB"/>
    <w:rsid w:val="00A27D71"/>
    <w:rsid w:val="00A309FB"/>
    <w:rsid w:val="00A30A0A"/>
    <w:rsid w:val="00A30EBB"/>
    <w:rsid w:val="00A30F1F"/>
    <w:rsid w:val="00A31126"/>
    <w:rsid w:val="00A31268"/>
    <w:rsid w:val="00A3164D"/>
    <w:rsid w:val="00A31A52"/>
    <w:rsid w:val="00A31A9B"/>
    <w:rsid w:val="00A31B0C"/>
    <w:rsid w:val="00A31E7A"/>
    <w:rsid w:val="00A31FF4"/>
    <w:rsid w:val="00A320B1"/>
    <w:rsid w:val="00A32361"/>
    <w:rsid w:val="00A32454"/>
    <w:rsid w:val="00A32761"/>
    <w:rsid w:val="00A3285C"/>
    <w:rsid w:val="00A32BC6"/>
    <w:rsid w:val="00A32D11"/>
    <w:rsid w:val="00A33059"/>
    <w:rsid w:val="00A333CB"/>
    <w:rsid w:val="00A335C4"/>
    <w:rsid w:val="00A33D31"/>
    <w:rsid w:val="00A34351"/>
    <w:rsid w:val="00A34E0D"/>
    <w:rsid w:val="00A3574B"/>
    <w:rsid w:val="00A359A4"/>
    <w:rsid w:val="00A35B2B"/>
    <w:rsid w:val="00A35D41"/>
    <w:rsid w:val="00A369A2"/>
    <w:rsid w:val="00A36C4D"/>
    <w:rsid w:val="00A36CEC"/>
    <w:rsid w:val="00A37EA8"/>
    <w:rsid w:val="00A4084D"/>
    <w:rsid w:val="00A40A61"/>
    <w:rsid w:val="00A412D2"/>
    <w:rsid w:val="00A41D0E"/>
    <w:rsid w:val="00A420FE"/>
    <w:rsid w:val="00A4223F"/>
    <w:rsid w:val="00A42245"/>
    <w:rsid w:val="00A4313D"/>
    <w:rsid w:val="00A432B2"/>
    <w:rsid w:val="00A43783"/>
    <w:rsid w:val="00A43916"/>
    <w:rsid w:val="00A43B15"/>
    <w:rsid w:val="00A43EFC"/>
    <w:rsid w:val="00A445D4"/>
    <w:rsid w:val="00A44693"/>
    <w:rsid w:val="00A44D31"/>
    <w:rsid w:val="00A45444"/>
    <w:rsid w:val="00A45609"/>
    <w:rsid w:val="00A45663"/>
    <w:rsid w:val="00A457E3"/>
    <w:rsid w:val="00A45A75"/>
    <w:rsid w:val="00A45B99"/>
    <w:rsid w:val="00A45F18"/>
    <w:rsid w:val="00A461EF"/>
    <w:rsid w:val="00A465C8"/>
    <w:rsid w:val="00A468AD"/>
    <w:rsid w:val="00A47251"/>
    <w:rsid w:val="00A477E4"/>
    <w:rsid w:val="00A47873"/>
    <w:rsid w:val="00A479F1"/>
    <w:rsid w:val="00A50A06"/>
    <w:rsid w:val="00A50EB9"/>
    <w:rsid w:val="00A510CE"/>
    <w:rsid w:val="00A51313"/>
    <w:rsid w:val="00A513DF"/>
    <w:rsid w:val="00A51597"/>
    <w:rsid w:val="00A519D4"/>
    <w:rsid w:val="00A51F3F"/>
    <w:rsid w:val="00A5252A"/>
    <w:rsid w:val="00A52C37"/>
    <w:rsid w:val="00A5345A"/>
    <w:rsid w:val="00A536D8"/>
    <w:rsid w:val="00A53700"/>
    <w:rsid w:val="00A539E9"/>
    <w:rsid w:val="00A548DF"/>
    <w:rsid w:val="00A549EB"/>
    <w:rsid w:val="00A54A4F"/>
    <w:rsid w:val="00A54B11"/>
    <w:rsid w:val="00A54E21"/>
    <w:rsid w:val="00A55247"/>
    <w:rsid w:val="00A55C91"/>
    <w:rsid w:val="00A55DC5"/>
    <w:rsid w:val="00A563CB"/>
    <w:rsid w:val="00A56834"/>
    <w:rsid w:val="00A56E34"/>
    <w:rsid w:val="00A56E6B"/>
    <w:rsid w:val="00A56F3A"/>
    <w:rsid w:val="00A575D2"/>
    <w:rsid w:val="00A57927"/>
    <w:rsid w:val="00A57DE2"/>
    <w:rsid w:val="00A60B96"/>
    <w:rsid w:val="00A60F3B"/>
    <w:rsid w:val="00A612E1"/>
    <w:rsid w:val="00A61409"/>
    <w:rsid w:val="00A615EB"/>
    <w:rsid w:val="00A6170E"/>
    <w:rsid w:val="00A61BF4"/>
    <w:rsid w:val="00A62026"/>
    <w:rsid w:val="00A6205D"/>
    <w:rsid w:val="00A62065"/>
    <w:rsid w:val="00A62ADF"/>
    <w:rsid w:val="00A62B34"/>
    <w:rsid w:val="00A62F74"/>
    <w:rsid w:val="00A630B6"/>
    <w:rsid w:val="00A631AC"/>
    <w:rsid w:val="00A6391E"/>
    <w:rsid w:val="00A63C63"/>
    <w:rsid w:val="00A6460D"/>
    <w:rsid w:val="00A64705"/>
    <w:rsid w:val="00A648C9"/>
    <w:rsid w:val="00A64AC4"/>
    <w:rsid w:val="00A64F08"/>
    <w:rsid w:val="00A6515A"/>
    <w:rsid w:val="00A654B3"/>
    <w:rsid w:val="00A655BD"/>
    <w:rsid w:val="00A65626"/>
    <w:rsid w:val="00A65BB6"/>
    <w:rsid w:val="00A65D8B"/>
    <w:rsid w:val="00A66169"/>
    <w:rsid w:val="00A666C5"/>
    <w:rsid w:val="00A66A09"/>
    <w:rsid w:val="00A67067"/>
    <w:rsid w:val="00A670E7"/>
    <w:rsid w:val="00A6773D"/>
    <w:rsid w:val="00A67C2A"/>
    <w:rsid w:val="00A67F53"/>
    <w:rsid w:val="00A7079C"/>
    <w:rsid w:val="00A70894"/>
    <w:rsid w:val="00A70CDF"/>
    <w:rsid w:val="00A70E39"/>
    <w:rsid w:val="00A714AA"/>
    <w:rsid w:val="00A7151B"/>
    <w:rsid w:val="00A71CC7"/>
    <w:rsid w:val="00A71FF2"/>
    <w:rsid w:val="00A72296"/>
    <w:rsid w:val="00A72D67"/>
    <w:rsid w:val="00A73426"/>
    <w:rsid w:val="00A7372D"/>
    <w:rsid w:val="00A7378B"/>
    <w:rsid w:val="00A738B7"/>
    <w:rsid w:val="00A73989"/>
    <w:rsid w:val="00A7439D"/>
    <w:rsid w:val="00A747C8"/>
    <w:rsid w:val="00A7486B"/>
    <w:rsid w:val="00A74B73"/>
    <w:rsid w:val="00A74C5A"/>
    <w:rsid w:val="00A74CBB"/>
    <w:rsid w:val="00A75309"/>
    <w:rsid w:val="00A75720"/>
    <w:rsid w:val="00A75E1E"/>
    <w:rsid w:val="00A75F1C"/>
    <w:rsid w:val="00A76042"/>
    <w:rsid w:val="00A760E9"/>
    <w:rsid w:val="00A761D8"/>
    <w:rsid w:val="00A762E0"/>
    <w:rsid w:val="00A76481"/>
    <w:rsid w:val="00A769A1"/>
    <w:rsid w:val="00A76E2D"/>
    <w:rsid w:val="00A76F4F"/>
    <w:rsid w:val="00A771A8"/>
    <w:rsid w:val="00A771B9"/>
    <w:rsid w:val="00A77477"/>
    <w:rsid w:val="00A77548"/>
    <w:rsid w:val="00A77561"/>
    <w:rsid w:val="00A775CC"/>
    <w:rsid w:val="00A7786A"/>
    <w:rsid w:val="00A77AEF"/>
    <w:rsid w:val="00A77BFA"/>
    <w:rsid w:val="00A77CD4"/>
    <w:rsid w:val="00A803F0"/>
    <w:rsid w:val="00A806BB"/>
    <w:rsid w:val="00A80942"/>
    <w:rsid w:val="00A810B7"/>
    <w:rsid w:val="00A8137F"/>
    <w:rsid w:val="00A8149D"/>
    <w:rsid w:val="00A81613"/>
    <w:rsid w:val="00A81695"/>
    <w:rsid w:val="00A817F4"/>
    <w:rsid w:val="00A82458"/>
    <w:rsid w:val="00A825ED"/>
    <w:rsid w:val="00A83001"/>
    <w:rsid w:val="00A83A3C"/>
    <w:rsid w:val="00A83A87"/>
    <w:rsid w:val="00A83B59"/>
    <w:rsid w:val="00A83E1B"/>
    <w:rsid w:val="00A8411B"/>
    <w:rsid w:val="00A843A8"/>
    <w:rsid w:val="00A8474F"/>
    <w:rsid w:val="00A84ECC"/>
    <w:rsid w:val="00A85130"/>
    <w:rsid w:val="00A85233"/>
    <w:rsid w:val="00A85BE0"/>
    <w:rsid w:val="00A86142"/>
    <w:rsid w:val="00A86473"/>
    <w:rsid w:val="00A86CFC"/>
    <w:rsid w:val="00A8726C"/>
    <w:rsid w:val="00A87AB2"/>
    <w:rsid w:val="00A87E34"/>
    <w:rsid w:val="00A90206"/>
    <w:rsid w:val="00A90AD3"/>
    <w:rsid w:val="00A90AEF"/>
    <w:rsid w:val="00A9159A"/>
    <w:rsid w:val="00A91B2C"/>
    <w:rsid w:val="00A91BF6"/>
    <w:rsid w:val="00A92320"/>
    <w:rsid w:val="00A92648"/>
    <w:rsid w:val="00A92772"/>
    <w:rsid w:val="00A92B42"/>
    <w:rsid w:val="00A92DB5"/>
    <w:rsid w:val="00A931F0"/>
    <w:rsid w:val="00A941F5"/>
    <w:rsid w:val="00A946B0"/>
    <w:rsid w:val="00A94759"/>
    <w:rsid w:val="00A9477B"/>
    <w:rsid w:val="00A9493F"/>
    <w:rsid w:val="00A95899"/>
    <w:rsid w:val="00A95A6D"/>
    <w:rsid w:val="00A95D94"/>
    <w:rsid w:val="00A95E64"/>
    <w:rsid w:val="00A9631C"/>
    <w:rsid w:val="00A963D0"/>
    <w:rsid w:val="00A96BD2"/>
    <w:rsid w:val="00A96C8C"/>
    <w:rsid w:val="00A96E89"/>
    <w:rsid w:val="00A9708A"/>
    <w:rsid w:val="00A970C2"/>
    <w:rsid w:val="00A9721E"/>
    <w:rsid w:val="00A97BB5"/>
    <w:rsid w:val="00A97DDC"/>
    <w:rsid w:val="00A97F59"/>
    <w:rsid w:val="00AA03A1"/>
    <w:rsid w:val="00AA089C"/>
    <w:rsid w:val="00AA0C16"/>
    <w:rsid w:val="00AA1134"/>
    <w:rsid w:val="00AA12CD"/>
    <w:rsid w:val="00AA1980"/>
    <w:rsid w:val="00AA1B26"/>
    <w:rsid w:val="00AA2036"/>
    <w:rsid w:val="00AA2300"/>
    <w:rsid w:val="00AA29D9"/>
    <w:rsid w:val="00AA2A91"/>
    <w:rsid w:val="00AA2CDB"/>
    <w:rsid w:val="00AA31A4"/>
    <w:rsid w:val="00AA34B9"/>
    <w:rsid w:val="00AA36FE"/>
    <w:rsid w:val="00AA4542"/>
    <w:rsid w:val="00AA4BA9"/>
    <w:rsid w:val="00AA4C13"/>
    <w:rsid w:val="00AA4FAE"/>
    <w:rsid w:val="00AA5051"/>
    <w:rsid w:val="00AA57CE"/>
    <w:rsid w:val="00AA5898"/>
    <w:rsid w:val="00AA5E7E"/>
    <w:rsid w:val="00AA63EC"/>
    <w:rsid w:val="00AA65FF"/>
    <w:rsid w:val="00AA6940"/>
    <w:rsid w:val="00AA74BA"/>
    <w:rsid w:val="00AA7D96"/>
    <w:rsid w:val="00AA7E55"/>
    <w:rsid w:val="00AA7EA7"/>
    <w:rsid w:val="00AA7ECF"/>
    <w:rsid w:val="00AB035D"/>
    <w:rsid w:val="00AB03AD"/>
    <w:rsid w:val="00AB0B04"/>
    <w:rsid w:val="00AB0CEA"/>
    <w:rsid w:val="00AB0D9A"/>
    <w:rsid w:val="00AB10A7"/>
    <w:rsid w:val="00AB136D"/>
    <w:rsid w:val="00AB1759"/>
    <w:rsid w:val="00AB1ADF"/>
    <w:rsid w:val="00AB1B98"/>
    <w:rsid w:val="00AB2038"/>
    <w:rsid w:val="00AB22FB"/>
    <w:rsid w:val="00AB231F"/>
    <w:rsid w:val="00AB2327"/>
    <w:rsid w:val="00AB27C9"/>
    <w:rsid w:val="00AB2919"/>
    <w:rsid w:val="00AB2CE4"/>
    <w:rsid w:val="00AB376A"/>
    <w:rsid w:val="00AB37F6"/>
    <w:rsid w:val="00AB3954"/>
    <w:rsid w:val="00AB39E9"/>
    <w:rsid w:val="00AB3D23"/>
    <w:rsid w:val="00AB3D30"/>
    <w:rsid w:val="00AB3FA2"/>
    <w:rsid w:val="00AB4F1F"/>
    <w:rsid w:val="00AB51A7"/>
    <w:rsid w:val="00AB5272"/>
    <w:rsid w:val="00AB5377"/>
    <w:rsid w:val="00AB5B85"/>
    <w:rsid w:val="00AB5F0E"/>
    <w:rsid w:val="00AB60C1"/>
    <w:rsid w:val="00AB63A1"/>
    <w:rsid w:val="00AB68A3"/>
    <w:rsid w:val="00AB69B6"/>
    <w:rsid w:val="00AB6E34"/>
    <w:rsid w:val="00AB761B"/>
    <w:rsid w:val="00AB7962"/>
    <w:rsid w:val="00AB7AF4"/>
    <w:rsid w:val="00AC00ED"/>
    <w:rsid w:val="00AC05F7"/>
    <w:rsid w:val="00AC073C"/>
    <w:rsid w:val="00AC0837"/>
    <w:rsid w:val="00AC0ABC"/>
    <w:rsid w:val="00AC10F7"/>
    <w:rsid w:val="00AC1262"/>
    <w:rsid w:val="00AC182C"/>
    <w:rsid w:val="00AC1AAC"/>
    <w:rsid w:val="00AC1FF5"/>
    <w:rsid w:val="00AC2511"/>
    <w:rsid w:val="00AC2762"/>
    <w:rsid w:val="00AC2B4F"/>
    <w:rsid w:val="00AC2C1A"/>
    <w:rsid w:val="00AC2EAC"/>
    <w:rsid w:val="00AC3595"/>
    <w:rsid w:val="00AC359B"/>
    <w:rsid w:val="00AC3709"/>
    <w:rsid w:val="00AC383D"/>
    <w:rsid w:val="00AC39B9"/>
    <w:rsid w:val="00AC3DCF"/>
    <w:rsid w:val="00AC440E"/>
    <w:rsid w:val="00AC4843"/>
    <w:rsid w:val="00AC49DD"/>
    <w:rsid w:val="00AC49F2"/>
    <w:rsid w:val="00AC4A21"/>
    <w:rsid w:val="00AC57AA"/>
    <w:rsid w:val="00AC5C10"/>
    <w:rsid w:val="00AC5C7B"/>
    <w:rsid w:val="00AC5FFB"/>
    <w:rsid w:val="00AC64EC"/>
    <w:rsid w:val="00AC6694"/>
    <w:rsid w:val="00AC67A4"/>
    <w:rsid w:val="00AC6A9D"/>
    <w:rsid w:val="00AC6BA3"/>
    <w:rsid w:val="00AC7409"/>
    <w:rsid w:val="00AC7544"/>
    <w:rsid w:val="00AD01DD"/>
    <w:rsid w:val="00AD01F5"/>
    <w:rsid w:val="00AD01F6"/>
    <w:rsid w:val="00AD04A6"/>
    <w:rsid w:val="00AD04DF"/>
    <w:rsid w:val="00AD0605"/>
    <w:rsid w:val="00AD06D1"/>
    <w:rsid w:val="00AD0C0C"/>
    <w:rsid w:val="00AD0E38"/>
    <w:rsid w:val="00AD14FC"/>
    <w:rsid w:val="00AD1682"/>
    <w:rsid w:val="00AD16EF"/>
    <w:rsid w:val="00AD1946"/>
    <w:rsid w:val="00AD1BCC"/>
    <w:rsid w:val="00AD206D"/>
    <w:rsid w:val="00AD2369"/>
    <w:rsid w:val="00AD27F2"/>
    <w:rsid w:val="00AD2CA4"/>
    <w:rsid w:val="00AD2D47"/>
    <w:rsid w:val="00AD2E3B"/>
    <w:rsid w:val="00AD3302"/>
    <w:rsid w:val="00AD35D6"/>
    <w:rsid w:val="00AD3603"/>
    <w:rsid w:val="00AD392A"/>
    <w:rsid w:val="00AD4165"/>
    <w:rsid w:val="00AD42C6"/>
    <w:rsid w:val="00AD4584"/>
    <w:rsid w:val="00AD4F70"/>
    <w:rsid w:val="00AD5393"/>
    <w:rsid w:val="00AD6669"/>
    <w:rsid w:val="00AD7A0D"/>
    <w:rsid w:val="00AD7C92"/>
    <w:rsid w:val="00AD7C94"/>
    <w:rsid w:val="00AD7DF5"/>
    <w:rsid w:val="00AD7F09"/>
    <w:rsid w:val="00AD7F8B"/>
    <w:rsid w:val="00AE024A"/>
    <w:rsid w:val="00AE10C9"/>
    <w:rsid w:val="00AE1128"/>
    <w:rsid w:val="00AE1A0D"/>
    <w:rsid w:val="00AE1BDC"/>
    <w:rsid w:val="00AE1DFF"/>
    <w:rsid w:val="00AE20B5"/>
    <w:rsid w:val="00AE210A"/>
    <w:rsid w:val="00AE2E98"/>
    <w:rsid w:val="00AE3358"/>
    <w:rsid w:val="00AE34C9"/>
    <w:rsid w:val="00AE37A7"/>
    <w:rsid w:val="00AE3900"/>
    <w:rsid w:val="00AE3E89"/>
    <w:rsid w:val="00AE41B2"/>
    <w:rsid w:val="00AE45D1"/>
    <w:rsid w:val="00AE45D6"/>
    <w:rsid w:val="00AE4B74"/>
    <w:rsid w:val="00AE4DF9"/>
    <w:rsid w:val="00AE53B6"/>
    <w:rsid w:val="00AE601D"/>
    <w:rsid w:val="00AE6156"/>
    <w:rsid w:val="00AE616C"/>
    <w:rsid w:val="00AE65F4"/>
    <w:rsid w:val="00AE667D"/>
    <w:rsid w:val="00AE67DD"/>
    <w:rsid w:val="00AE6C36"/>
    <w:rsid w:val="00AE6C42"/>
    <w:rsid w:val="00AE6D87"/>
    <w:rsid w:val="00AE6F23"/>
    <w:rsid w:val="00AE7292"/>
    <w:rsid w:val="00AE7676"/>
    <w:rsid w:val="00AE790F"/>
    <w:rsid w:val="00AE7B09"/>
    <w:rsid w:val="00AF001E"/>
    <w:rsid w:val="00AF06BD"/>
    <w:rsid w:val="00AF13DC"/>
    <w:rsid w:val="00AF17F8"/>
    <w:rsid w:val="00AF1F46"/>
    <w:rsid w:val="00AF1F5F"/>
    <w:rsid w:val="00AF218D"/>
    <w:rsid w:val="00AF26CD"/>
    <w:rsid w:val="00AF27C8"/>
    <w:rsid w:val="00AF29D1"/>
    <w:rsid w:val="00AF2CD0"/>
    <w:rsid w:val="00AF2EB8"/>
    <w:rsid w:val="00AF2FCF"/>
    <w:rsid w:val="00AF32BB"/>
    <w:rsid w:val="00AF3BA9"/>
    <w:rsid w:val="00AF3D87"/>
    <w:rsid w:val="00AF422A"/>
    <w:rsid w:val="00AF42FE"/>
    <w:rsid w:val="00AF437E"/>
    <w:rsid w:val="00AF449D"/>
    <w:rsid w:val="00AF452E"/>
    <w:rsid w:val="00AF45B2"/>
    <w:rsid w:val="00AF47E9"/>
    <w:rsid w:val="00AF4F39"/>
    <w:rsid w:val="00AF519A"/>
    <w:rsid w:val="00AF53B3"/>
    <w:rsid w:val="00AF5451"/>
    <w:rsid w:val="00AF5647"/>
    <w:rsid w:val="00AF5D35"/>
    <w:rsid w:val="00AF5DEB"/>
    <w:rsid w:val="00AF62DE"/>
    <w:rsid w:val="00AF63CD"/>
    <w:rsid w:val="00AF646A"/>
    <w:rsid w:val="00AF65D8"/>
    <w:rsid w:val="00AF6795"/>
    <w:rsid w:val="00AF6E04"/>
    <w:rsid w:val="00AF72E1"/>
    <w:rsid w:val="00AF74CE"/>
    <w:rsid w:val="00AF7813"/>
    <w:rsid w:val="00AF7914"/>
    <w:rsid w:val="00AF7996"/>
    <w:rsid w:val="00AF7B2F"/>
    <w:rsid w:val="00AF7C61"/>
    <w:rsid w:val="00B004E6"/>
    <w:rsid w:val="00B0075C"/>
    <w:rsid w:val="00B00854"/>
    <w:rsid w:val="00B00B1A"/>
    <w:rsid w:val="00B00B57"/>
    <w:rsid w:val="00B00BB3"/>
    <w:rsid w:val="00B00CCE"/>
    <w:rsid w:val="00B00FB9"/>
    <w:rsid w:val="00B01038"/>
    <w:rsid w:val="00B012D5"/>
    <w:rsid w:val="00B01520"/>
    <w:rsid w:val="00B01663"/>
    <w:rsid w:val="00B01CBC"/>
    <w:rsid w:val="00B01E3D"/>
    <w:rsid w:val="00B02A3D"/>
    <w:rsid w:val="00B02B05"/>
    <w:rsid w:val="00B02B7D"/>
    <w:rsid w:val="00B030BB"/>
    <w:rsid w:val="00B032FB"/>
    <w:rsid w:val="00B03D18"/>
    <w:rsid w:val="00B04108"/>
    <w:rsid w:val="00B04AF3"/>
    <w:rsid w:val="00B04B94"/>
    <w:rsid w:val="00B04C1B"/>
    <w:rsid w:val="00B04DDF"/>
    <w:rsid w:val="00B04EEE"/>
    <w:rsid w:val="00B055E7"/>
    <w:rsid w:val="00B056BA"/>
    <w:rsid w:val="00B05840"/>
    <w:rsid w:val="00B05D5F"/>
    <w:rsid w:val="00B063DA"/>
    <w:rsid w:val="00B065E5"/>
    <w:rsid w:val="00B067DA"/>
    <w:rsid w:val="00B06937"/>
    <w:rsid w:val="00B06991"/>
    <w:rsid w:val="00B06A61"/>
    <w:rsid w:val="00B070DE"/>
    <w:rsid w:val="00B072A1"/>
    <w:rsid w:val="00B072F5"/>
    <w:rsid w:val="00B07EB8"/>
    <w:rsid w:val="00B10106"/>
    <w:rsid w:val="00B102D3"/>
    <w:rsid w:val="00B106CF"/>
    <w:rsid w:val="00B10902"/>
    <w:rsid w:val="00B11ACF"/>
    <w:rsid w:val="00B11EDD"/>
    <w:rsid w:val="00B11FB0"/>
    <w:rsid w:val="00B12056"/>
    <w:rsid w:val="00B129EA"/>
    <w:rsid w:val="00B12ACB"/>
    <w:rsid w:val="00B12D1F"/>
    <w:rsid w:val="00B13681"/>
    <w:rsid w:val="00B13DB0"/>
    <w:rsid w:val="00B13DBA"/>
    <w:rsid w:val="00B14386"/>
    <w:rsid w:val="00B14AF3"/>
    <w:rsid w:val="00B14E25"/>
    <w:rsid w:val="00B14E6D"/>
    <w:rsid w:val="00B15357"/>
    <w:rsid w:val="00B15397"/>
    <w:rsid w:val="00B1547A"/>
    <w:rsid w:val="00B1587D"/>
    <w:rsid w:val="00B1606A"/>
    <w:rsid w:val="00B16614"/>
    <w:rsid w:val="00B16AF6"/>
    <w:rsid w:val="00B16DEE"/>
    <w:rsid w:val="00B16ED2"/>
    <w:rsid w:val="00B17764"/>
    <w:rsid w:val="00B177AE"/>
    <w:rsid w:val="00B17C23"/>
    <w:rsid w:val="00B17F6F"/>
    <w:rsid w:val="00B20257"/>
    <w:rsid w:val="00B20432"/>
    <w:rsid w:val="00B20D1E"/>
    <w:rsid w:val="00B21408"/>
    <w:rsid w:val="00B2184A"/>
    <w:rsid w:val="00B21A07"/>
    <w:rsid w:val="00B21A3F"/>
    <w:rsid w:val="00B2210B"/>
    <w:rsid w:val="00B22171"/>
    <w:rsid w:val="00B22524"/>
    <w:rsid w:val="00B22656"/>
    <w:rsid w:val="00B22751"/>
    <w:rsid w:val="00B228A6"/>
    <w:rsid w:val="00B228D1"/>
    <w:rsid w:val="00B22BDD"/>
    <w:rsid w:val="00B23614"/>
    <w:rsid w:val="00B23EA7"/>
    <w:rsid w:val="00B24121"/>
    <w:rsid w:val="00B242FC"/>
    <w:rsid w:val="00B24BAF"/>
    <w:rsid w:val="00B24BF4"/>
    <w:rsid w:val="00B25176"/>
    <w:rsid w:val="00B254C8"/>
    <w:rsid w:val="00B25635"/>
    <w:rsid w:val="00B25790"/>
    <w:rsid w:val="00B258CF"/>
    <w:rsid w:val="00B25B60"/>
    <w:rsid w:val="00B25E17"/>
    <w:rsid w:val="00B25F06"/>
    <w:rsid w:val="00B270DF"/>
    <w:rsid w:val="00B27192"/>
    <w:rsid w:val="00B272A3"/>
    <w:rsid w:val="00B275C1"/>
    <w:rsid w:val="00B278DE"/>
    <w:rsid w:val="00B27906"/>
    <w:rsid w:val="00B279FB"/>
    <w:rsid w:val="00B27EE9"/>
    <w:rsid w:val="00B302D9"/>
    <w:rsid w:val="00B30D3E"/>
    <w:rsid w:val="00B3101B"/>
    <w:rsid w:val="00B310E2"/>
    <w:rsid w:val="00B31690"/>
    <w:rsid w:val="00B31887"/>
    <w:rsid w:val="00B31B6D"/>
    <w:rsid w:val="00B32654"/>
    <w:rsid w:val="00B328A5"/>
    <w:rsid w:val="00B32B3F"/>
    <w:rsid w:val="00B33871"/>
    <w:rsid w:val="00B342C1"/>
    <w:rsid w:val="00B34373"/>
    <w:rsid w:val="00B34439"/>
    <w:rsid w:val="00B35097"/>
    <w:rsid w:val="00B35486"/>
    <w:rsid w:val="00B36794"/>
    <w:rsid w:val="00B36992"/>
    <w:rsid w:val="00B3756D"/>
    <w:rsid w:val="00B379E5"/>
    <w:rsid w:val="00B37C22"/>
    <w:rsid w:val="00B40511"/>
    <w:rsid w:val="00B4068C"/>
    <w:rsid w:val="00B4071D"/>
    <w:rsid w:val="00B409E3"/>
    <w:rsid w:val="00B40A92"/>
    <w:rsid w:val="00B40BBF"/>
    <w:rsid w:val="00B40D01"/>
    <w:rsid w:val="00B40EB9"/>
    <w:rsid w:val="00B4104C"/>
    <w:rsid w:val="00B410AB"/>
    <w:rsid w:val="00B411E0"/>
    <w:rsid w:val="00B420F7"/>
    <w:rsid w:val="00B422A5"/>
    <w:rsid w:val="00B42872"/>
    <w:rsid w:val="00B429A8"/>
    <w:rsid w:val="00B42A54"/>
    <w:rsid w:val="00B42A62"/>
    <w:rsid w:val="00B43002"/>
    <w:rsid w:val="00B43442"/>
    <w:rsid w:val="00B43706"/>
    <w:rsid w:val="00B43E56"/>
    <w:rsid w:val="00B442DF"/>
    <w:rsid w:val="00B44B86"/>
    <w:rsid w:val="00B44C2B"/>
    <w:rsid w:val="00B45997"/>
    <w:rsid w:val="00B45EA3"/>
    <w:rsid w:val="00B461B0"/>
    <w:rsid w:val="00B46942"/>
    <w:rsid w:val="00B46A8E"/>
    <w:rsid w:val="00B46B36"/>
    <w:rsid w:val="00B474DB"/>
    <w:rsid w:val="00B47545"/>
    <w:rsid w:val="00B478D2"/>
    <w:rsid w:val="00B47924"/>
    <w:rsid w:val="00B47A33"/>
    <w:rsid w:val="00B5029C"/>
    <w:rsid w:val="00B50B4A"/>
    <w:rsid w:val="00B50F30"/>
    <w:rsid w:val="00B50F4B"/>
    <w:rsid w:val="00B51086"/>
    <w:rsid w:val="00B517BF"/>
    <w:rsid w:val="00B51A84"/>
    <w:rsid w:val="00B51A90"/>
    <w:rsid w:val="00B51E11"/>
    <w:rsid w:val="00B523A9"/>
    <w:rsid w:val="00B524C8"/>
    <w:rsid w:val="00B526DC"/>
    <w:rsid w:val="00B52B67"/>
    <w:rsid w:val="00B52EBC"/>
    <w:rsid w:val="00B52F3B"/>
    <w:rsid w:val="00B534A4"/>
    <w:rsid w:val="00B537E9"/>
    <w:rsid w:val="00B53DA1"/>
    <w:rsid w:val="00B541C4"/>
    <w:rsid w:val="00B543C4"/>
    <w:rsid w:val="00B5481E"/>
    <w:rsid w:val="00B54837"/>
    <w:rsid w:val="00B54F6B"/>
    <w:rsid w:val="00B551A7"/>
    <w:rsid w:val="00B55387"/>
    <w:rsid w:val="00B55637"/>
    <w:rsid w:val="00B55840"/>
    <w:rsid w:val="00B55BA8"/>
    <w:rsid w:val="00B55F69"/>
    <w:rsid w:val="00B5638E"/>
    <w:rsid w:val="00B56640"/>
    <w:rsid w:val="00B56828"/>
    <w:rsid w:val="00B56FB3"/>
    <w:rsid w:val="00B5705D"/>
    <w:rsid w:val="00B5708D"/>
    <w:rsid w:val="00B5764E"/>
    <w:rsid w:val="00B5771B"/>
    <w:rsid w:val="00B57C1F"/>
    <w:rsid w:val="00B57E9F"/>
    <w:rsid w:val="00B6087D"/>
    <w:rsid w:val="00B609AF"/>
    <w:rsid w:val="00B61174"/>
    <w:rsid w:val="00B61370"/>
    <w:rsid w:val="00B618E6"/>
    <w:rsid w:val="00B61DD2"/>
    <w:rsid w:val="00B61FFC"/>
    <w:rsid w:val="00B62160"/>
    <w:rsid w:val="00B625AC"/>
    <w:rsid w:val="00B62666"/>
    <w:rsid w:val="00B6277C"/>
    <w:rsid w:val="00B627FF"/>
    <w:rsid w:val="00B62870"/>
    <w:rsid w:val="00B62AD5"/>
    <w:rsid w:val="00B62B63"/>
    <w:rsid w:val="00B62D77"/>
    <w:rsid w:val="00B62DE2"/>
    <w:rsid w:val="00B63B4C"/>
    <w:rsid w:val="00B63BFA"/>
    <w:rsid w:val="00B643DC"/>
    <w:rsid w:val="00B6448B"/>
    <w:rsid w:val="00B6459E"/>
    <w:rsid w:val="00B64836"/>
    <w:rsid w:val="00B64CF0"/>
    <w:rsid w:val="00B64DDC"/>
    <w:rsid w:val="00B64E55"/>
    <w:rsid w:val="00B64F7E"/>
    <w:rsid w:val="00B64FB1"/>
    <w:rsid w:val="00B64FE9"/>
    <w:rsid w:val="00B6552E"/>
    <w:rsid w:val="00B65601"/>
    <w:rsid w:val="00B658CD"/>
    <w:rsid w:val="00B66419"/>
    <w:rsid w:val="00B6651E"/>
    <w:rsid w:val="00B671BC"/>
    <w:rsid w:val="00B67572"/>
    <w:rsid w:val="00B6772B"/>
    <w:rsid w:val="00B67E6C"/>
    <w:rsid w:val="00B67E92"/>
    <w:rsid w:val="00B705CA"/>
    <w:rsid w:val="00B7062F"/>
    <w:rsid w:val="00B70C94"/>
    <w:rsid w:val="00B71047"/>
    <w:rsid w:val="00B711B7"/>
    <w:rsid w:val="00B71296"/>
    <w:rsid w:val="00B71C82"/>
    <w:rsid w:val="00B71CCF"/>
    <w:rsid w:val="00B72393"/>
    <w:rsid w:val="00B727B9"/>
    <w:rsid w:val="00B72899"/>
    <w:rsid w:val="00B72AF5"/>
    <w:rsid w:val="00B72E92"/>
    <w:rsid w:val="00B7380B"/>
    <w:rsid w:val="00B73F28"/>
    <w:rsid w:val="00B74361"/>
    <w:rsid w:val="00B7450E"/>
    <w:rsid w:val="00B7454D"/>
    <w:rsid w:val="00B7492E"/>
    <w:rsid w:val="00B7498C"/>
    <w:rsid w:val="00B7542B"/>
    <w:rsid w:val="00B75FF5"/>
    <w:rsid w:val="00B760AE"/>
    <w:rsid w:val="00B764AC"/>
    <w:rsid w:val="00B76592"/>
    <w:rsid w:val="00B76612"/>
    <w:rsid w:val="00B76FE6"/>
    <w:rsid w:val="00B77087"/>
    <w:rsid w:val="00B77760"/>
    <w:rsid w:val="00B779A5"/>
    <w:rsid w:val="00B77ADE"/>
    <w:rsid w:val="00B77DDC"/>
    <w:rsid w:val="00B77FBD"/>
    <w:rsid w:val="00B801B6"/>
    <w:rsid w:val="00B80D11"/>
    <w:rsid w:val="00B80D3C"/>
    <w:rsid w:val="00B81456"/>
    <w:rsid w:val="00B8148F"/>
    <w:rsid w:val="00B81CE0"/>
    <w:rsid w:val="00B82159"/>
    <w:rsid w:val="00B82425"/>
    <w:rsid w:val="00B8259B"/>
    <w:rsid w:val="00B82641"/>
    <w:rsid w:val="00B82AA5"/>
    <w:rsid w:val="00B82C3F"/>
    <w:rsid w:val="00B82F8F"/>
    <w:rsid w:val="00B8327A"/>
    <w:rsid w:val="00B83D3C"/>
    <w:rsid w:val="00B83F39"/>
    <w:rsid w:val="00B844BD"/>
    <w:rsid w:val="00B847E1"/>
    <w:rsid w:val="00B84916"/>
    <w:rsid w:val="00B849E8"/>
    <w:rsid w:val="00B85119"/>
    <w:rsid w:val="00B8562F"/>
    <w:rsid w:val="00B85BB2"/>
    <w:rsid w:val="00B85C6E"/>
    <w:rsid w:val="00B85E71"/>
    <w:rsid w:val="00B86042"/>
    <w:rsid w:val="00B86977"/>
    <w:rsid w:val="00B86B01"/>
    <w:rsid w:val="00B86E57"/>
    <w:rsid w:val="00B871E4"/>
    <w:rsid w:val="00B873AA"/>
    <w:rsid w:val="00B875DB"/>
    <w:rsid w:val="00B90316"/>
    <w:rsid w:val="00B9043F"/>
    <w:rsid w:val="00B90745"/>
    <w:rsid w:val="00B90976"/>
    <w:rsid w:val="00B90FA9"/>
    <w:rsid w:val="00B9114D"/>
    <w:rsid w:val="00B91791"/>
    <w:rsid w:val="00B92070"/>
    <w:rsid w:val="00B921E1"/>
    <w:rsid w:val="00B92395"/>
    <w:rsid w:val="00B92500"/>
    <w:rsid w:val="00B927CB"/>
    <w:rsid w:val="00B92E9B"/>
    <w:rsid w:val="00B932E4"/>
    <w:rsid w:val="00B9372B"/>
    <w:rsid w:val="00B939E1"/>
    <w:rsid w:val="00B93C97"/>
    <w:rsid w:val="00B93DF1"/>
    <w:rsid w:val="00B941CA"/>
    <w:rsid w:val="00B94DB9"/>
    <w:rsid w:val="00B950DB"/>
    <w:rsid w:val="00B95925"/>
    <w:rsid w:val="00B96180"/>
    <w:rsid w:val="00B9660F"/>
    <w:rsid w:val="00B96F0D"/>
    <w:rsid w:val="00B972BA"/>
    <w:rsid w:val="00B976E4"/>
    <w:rsid w:val="00B97896"/>
    <w:rsid w:val="00B97E5A"/>
    <w:rsid w:val="00BA001E"/>
    <w:rsid w:val="00BA00B3"/>
    <w:rsid w:val="00BA051A"/>
    <w:rsid w:val="00BA0C17"/>
    <w:rsid w:val="00BA0E94"/>
    <w:rsid w:val="00BA1132"/>
    <w:rsid w:val="00BA1288"/>
    <w:rsid w:val="00BA13DC"/>
    <w:rsid w:val="00BA15F2"/>
    <w:rsid w:val="00BA17FC"/>
    <w:rsid w:val="00BA1D91"/>
    <w:rsid w:val="00BA1F69"/>
    <w:rsid w:val="00BA2101"/>
    <w:rsid w:val="00BA2489"/>
    <w:rsid w:val="00BA2A1B"/>
    <w:rsid w:val="00BA2E0E"/>
    <w:rsid w:val="00BA3936"/>
    <w:rsid w:val="00BA3993"/>
    <w:rsid w:val="00BA3C1D"/>
    <w:rsid w:val="00BA3ED3"/>
    <w:rsid w:val="00BA4538"/>
    <w:rsid w:val="00BA49E9"/>
    <w:rsid w:val="00BA4A52"/>
    <w:rsid w:val="00BA4C6C"/>
    <w:rsid w:val="00BA4DA6"/>
    <w:rsid w:val="00BA4F98"/>
    <w:rsid w:val="00BA59A7"/>
    <w:rsid w:val="00BA5E9A"/>
    <w:rsid w:val="00BA5F69"/>
    <w:rsid w:val="00BA5FA4"/>
    <w:rsid w:val="00BA6050"/>
    <w:rsid w:val="00BA6540"/>
    <w:rsid w:val="00BA6EBF"/>
    <w:rsid w:val="00BA7265"/>
    <w:rsid w:val="00BA726E"/>
    <w:rsid w:val="00BA78D5"/>
    <w:rsid w:val="00BB0C21"/>
    <w:rsid w:val="00BB11D6"/>
    <w:rsid w:val="00BB1302"/>
    <w:rsid w:val="00BB1382"/>
    <w:rsid w:val="00BB16E9"/>
    <w:rsid w:val="00BB18B2"/>
    <w:rsid w:val="00BB1C6B"/>
    <w:rsid w:val="00BB1F21"/>
    <w:rsid w:val="00BB2529"/>
    <w:rsid w:val="00BB36BB"/>
    <w:rsid w:val="00BB36D8"/>
    <w:rsid w:val="00BB4202"/>
    <w:rsid w:val="00BB4790"/>
    <w:rsid w:val="00BB4AE1"/>
    <w:rsid w:val="00BB523B"/>
    <w:rsid w:val="00BB52FE"/>
    <w:rsid w:val="00BB5338"/>
    <w:rsid w:val="00BB569D"/>
    <w:rsid w:val="00BB56D6"/>
    <w:rsid w:val="00BB56E2"/>
    <w:rsid w:val="00BB5EBB"/>
    <w:rsid w:val="00BB5F43"/>
    <w:rsid w:val="00BB66DD"/>
    <w:rsid w:val="00BB6D9A"/>
    <w:rsid w:val="00BB7048"/>
    <w:rsid w:val="00BB7084"/>
    <w:rsid w:val="00BB70EC"/>
    <w:rsid w:val="00BB7869"/>
    <w:rsid w:val="00BC03FB"/>
    <w:rsid w:val="00BC0458"/>
    <w:rsid w:val="00BC04FF"/>
    <w:rsid w:val="00BC070A"/>
    <w:rsid w:val="00BC0BB6"/>
    <w:rsid w:val="00BC0ED1"/>
    <w:rsid w:val="00BC1041"/>
    <w:rsid w:val="00BC10C6"/>
    <w:rsid w:val="00BC1116"/>
    <w:rsid w:val="00BC17E9"/>
    <w:rsid w:val="00BC1852"/>
    <w:rsid w:val="00BC2054"/>
    <w:rsid w:val="00BC20A8"/>
    <w:rsid w:val="00BC2943"/>
    <w:rsid w:val="00BC318D"/>
    <w:rsid w:val="00BC3A6A"/>
    <w:rsid w:val="00BC3F05"/>
    <w:rsid w:val="00BC4021"/>
    <w:rsid w:val="00BC4704"/>
    <w:rsid w:val="00BC4824"/>
    <w:rsid w:val="00BC4906"/>
    <w:rsid w:val="00BC4A71"/>
    <w:rsid w:val="00BC4AC2"/>
    <w:rsid w:val="00BC4AC8"/>
    <w:rsid w:val="00BC4F4E"/>
    <w:rsid w:val="00BC54F5"/>
    <w:rsid w:val="00BC55F5"/>
    <w:rsid w:val="00BC56BB"/>
    <w:rsid w:val="00BC5C06"/>
    <w:rsid w:val="00BC5F5D"/>
    <w:rsid w:val="00BC65AA"/>
    <w:rsid w:val="00BC6932"/>
    <w:rsid w:val="00BC7494"/>
    <w:rsid w:val="00BC757F"/>
    <w:rsid w:val="00BC7655"/>
    <w:rsid w:val="00BC79E5"/>
    <w:rsid w:val="00BC7E28"/>
    <w:rsid w:val="00BD0497"/>
    <w:rsid w:val="00BD05BD"/>
    <w:rsid w:val="00BD0921"/>
    <w:rsid w:val="00BD0C70"/>
    <w:rsid w:val="00BD120E"/>
    <w:rsid w:val="00BD1F74"/>
    <w:rsid w:val="00BD32D2"/>
    <w:rsid w:val="00BD3681"/>
    <w:rsid w:val="00BD3B04"/>
    <w:rsid w:val="00BD3CBE"/>
    <w:rsid w:val="00BD3DA3"/>
    <w:rsid w:val="00BD429A"/>
    <w:rsid w:val="00BD48F8"/>
    <w:rsid w:val="00BD4AB1"/>
    <w:rsid w:val="00BD4D55"/>
    <w:rsid w:val="00BD5115"/>
    <w:rsid w:val="00BD56D3"/>
    <w:rsid w:val="00BD5994"/>
    <w:rsid w:val="00BD5C63"/>
    <w:rsid w:val="00BD5E52"/>
    <w:rsid w:val="00BD5EBC"/>
    <w:rsid w:val="00BD5F20"/>
    <w:rsid w:val="00BD603F"/>
    <w:rsid w:val="00BD61C6"/>
    <w:rsid w:val="00BD65A9"/>
    <w:rsid w:val="00BD6891"/>
    <w:rsid w:val="00BD6B97"/>
    <w:rsid w:val="00BD6BC8"/>
    <w:rsid w:val="00BD6BDA"/>
    <w:rsid w:val="00BD6EB4"/>
    <w:rsid w:val="00BD7649"/>
    <w:rsid w:val="00BE054B"/>
    <w:rsid w:val="00BE07C3"/>
    <w:rsid w:val="00BE0B0A"/>
    <w:rsid w:val="00BE0D98"/>
    <w:rsid w:val="00BE1578"/>
    <w:rsid w:val="00BE17C7"/>
    <w:rsid w:val="00BE1D8B"/>
    <w:rsid w:val="00BE25A6"/>
    <w:rsid w:val="00BE265D"/>
    <w:rsid w:val="00BE270F"/>
    <w:rsid w:val="00BE2F34"/>
    <w:rsid w:val="00BE324B"/>
    <w:rsid w:val="00BE32E2"/>
    <w:rsid w:val="00BE33B3"/>
    <w:rsid w:val="00BE344E"/>
    <w:rsid w:val="00BE3AAA"/>
    <w:rsid w:val="00BE3ACC"/>
    <w:rsid w:val="00BE3E4D"/>
    <w:rsid w:val="00BE4222"/>
    <w:rsid w:val="00BE4486"/>
    <w:rsid w:val="00BE45CD"/>
    <w:rsid w:val="00BE4BA6"/>
    <w:rsid w:val="00BE5CF5"/>
    <w:rsid w:val="00BE6250"/>
    <w:rsid w:val="00BE67B8"/>
    <w:rsid w:val="00BE6BD4"/>
    <w:rsid w:val="00BE6CBB"/>
    <w:rsid w:val="00BE6D03"/>
    <w:rsid w:val="00BE6EA3"/>
    <w:rsid w:val="00BE6FDA"/>
    <w:rsid w:val="00BE7667"/>
    <w:rsid w:val="00BE76F0"/>
    <w:rsid w:val="00BE795A"/>
    <w:rsid w:val="00BF0245"/>
    <w:rsid w:val="00BF0934"/>
    <w:rsid w:val="00BF10B1"/>
    <w:rsid w:val="00BF1699"/>
    <w:rsid w:val="00BF17C9"/>
    <w:rsid w:val="00BF195D"/>
    <w:rsid w:val="00BF2158"/>
    <w:rsid w:val="00BF221D"/>
    <w:rsid w:val="00BF2723"/>
    <w:rsid w:val="00BF2BE3"/>
    <w:rsid w:val="00BF3284"/>
    <w:rsid w:val="00BF38F9"/>
    <w:rsid w:val="00BF3FA5"/>
    <w:rsid w:val="00BF40D1"/>
    <w:rsid w:val="00BF419D"/>
    <w:rsid w:val="00BF4209"/>
    <w:rsid w:val="00BF45D7"/>
    <w:rsid w:val="00BF5265"/>
    <w:rsid w:val="00BF5747"/>
    <w:rsid w:val="00BF57F8"/>
    <w:rsid w:val="00BF58C1"/>
    <w:rsid w:val="00BF5BF2"/>
    <w:rsid w:val="00BF6353"/>
    <w:rsid w:val="00BF66FB"/>
    <w:rsid w:val="00BF6924"/>
    <w:rsid w:val="00BF7614"/>
    <w:rsid w:val="00BF7696"/>
    <w:rsid w:val="00BF7DC8"/>
    <w:rsid w:val="00C00536"/>
    <w:rsid w:val="00C007D7"/>
    <w:rsid w:val="00C0138F"/>
    <w:rsid w:val="00C0142F"/>
    <w:rsid w:val="00C01582"/>
    <w:rsid w:val="00C01797"/>
    <w:rsid w:val="00C01877"/>
    <w:rsid w:val="00C01D9A"/>
    <w:rsid w:val="00C0205C"/>
    <w:rsid w:val="00C0207E"/>
    <w:rsid w:val="00C021DB"/>
    <w:rsid w:val="00C022D5"/>
    <w:rsid w:val="00C02B65"/>
    <w:rsid w:val="00C02BBB"/>
    <w:rsid w:val="00C0344A"/>
    <w:rsid w:val="00C03671"/>
    <w:rsid w:val="00C039F2"/>
    <w:rsid w:val="00C03C32"/>
    <w:rsid w:val="00C03E67"/>
    <w:rsid w:val="00C03E87"/>
    <w:rsid w:val="00C04427"/>
    <w:rsid w:val="00C0458B"/>
    <w:rsid w:val="00C04BB4"/>
    <w:rsid w:val="00C052C3"/>
    <w:rsid w:val="00C0548C"/>
    <w:rsid w:val="00C05CA1"/>
    <w:rsid w:val="00C05CE0"/>
    <w:rsid w:val="00C0600D"/>
    <w:rsid w:val="00C06413"/>
    <w:rsid w:val="00C064E7"/>
    <w:rsid w:val="00C0679F"/>
    <w:rsid w:val="00C06A88"/>
    <w:rsid w:val="00C07245"/>
    <w:rsid w:val="00C079CC"/>
    <w:rsid w:val="00C079FA"/>
    <w:rsid w:val="00C07C3F"/>
    <w:rsid w:val="00C07C55"/>
    <w:rsid w:val="00C106BC"/>
    <w:rsid w:val="00C10784"/>
    <w:rsid w:val="00C107A2"/>
    <w:rsid w:val="00C109E0"/>
    <w:rsid w:val="00C10BC5"/>
    <w:rsid w:val="00C113B0"/>
    <w:rsid w:val="00C11428"/>
    <w:rsid w:val="00C11609"/>
    <w:rsid w:val="00C11925"/>
    <w:rsid w:val="00C11B87"/>
    <w:rsid w:val="00C11C52"/>
    <w:rsid w:val="00C12B60"/>
    <w:rsid w:val="00C12BDD"/>
    <w:rsid w:val="00C12D7B"/>
    <w:rsid w:val="00C133AA"/>
    <w:rsid w:val="00C13604"/>
    <w:rsid w:val="00C13853"/>
    <w:rsid w:val="00C13BB7"/>
    <w:rsid w:val="00C13D59"/>
    <w:rsid w:val="00C140BA"/>
    <w:rsid w:val="00C14184"/>
    <w:rsid w:val="00C142DA"/>
    <w:rsid w:val="00C14397"/>
    <w:rsid w:val="00C14E09"/>
    <w:rsid w:val="00C14EFC"/>
    <w:rsid w:val="00C15152"/>
    <w:rsid w:val="00C15B4E"/>
    <w:rsid w:val="00C15B87"/>
    <w:rsid w:val="00C15B8A"/>
    <w:rsid w:val="00C15C01"/>
    <w:rsid w:val="00C164B1"/>
    <w:rsid w:val="00C16AB0"/>
    <w:rsid w:val="00C16C89"/>
    <w:rsid w:val="00C17183"/>
    <w:rsid w:val="00C17242"/>
    <w:rsid w:val="00C17BB0"/>
    <w:rsid w:val="00C17EFF"/>
    <w:rsid w:val="00C20769"/>
    <w:rsid w:val="00C20813"/>
    <w:rsid w:val="00C209E8"/>
    <w:rsid w:val="00C20C39"/>
    <w:rsid w:val="00C210A2"/>
    <w:rsid w:val="00C21110"/>
    <w:rsid w:val="00C2167C"/>
    <w:rsid w:val="00C22099"/>
    <w:rsid w:val="00C221FE"/>
    <w:rsid w:val="00C227DD"/>
    <w:rsid w:val="00C228F8"/>
    <w:rsid w:val="00C22EA0"/>
    <w:rsid w:val="00C22EDC"/>
    <w:rsid w:val="00C230EE"/>
    <w:rsid w:val="00C235D3"/>
    <w:rsid w:val="00C23D73"/>
    <w:rsid w:val="00C2434D"/>
    <w:rsid w:val="00C24426"/>
    <w:rsid w:val="00C249CF"/>
    <w:rsid w:val="00C249E2"/>
    <w:rsid w:val="00C24BEA"/>
    <w:rsid w:val="00C24E70"/>
    <w:rsid w:val="00C24E99"/>
    <w:rsid w:val="00C24EDA"/>
    <w:rsid w:val="00C2503F"/>
    <w:rsid w:val="00C250FF"/>
    <w:rsid w:val="00C253D2"/>
    <w:rsid w:val="00C25B23"/>
    <w:rsid w:val="00C25D44"/>
    <w:rsid w:val="00C2601A"/>
    <w:rsid w:val="00C26705"/>
    <w:rsid w:val="00C26E5C"/>
    <w:rsid w:val="00C276FF"/>
    <w:rsid w:val="00C27786"/>
    <w:rsid w:val="00C279E8"/>
    <w:rsid w:val="00C27B1A"/>
    <w:rsid w:val="00C27EAB"/>
    <w:rsid w:val="00C30A75"/>
    <w:rsid w:val="00C30C11"/>
    <w:rsid w:val="00C30E3C"/>
    <w:rsid w:val="00C30F42"/>
    <w:rsid w:val="00C31290"/>
    <w:rsid w:val="00C31707"/>
    <w:rsid w:val="00C31A40"/>
    <w:rsid w:val="00C31A46"/>
    <w:rsid w:val="00C31BE0"/>
    <w:rsid w:val="00C31F14"/>
    <w:rsid w:val="00C32371"/>
    <w:rsid w:val="00C32530"/>
    <w:rsid w:val="00C32CC1"/>
    <w:rsid w:val="00C331B8"/>
    <w:rsid w:val="00C33717"/>
    <w:rsid w:val="00C33C03"/>
    <w:rsid w:val="00C34084"/>
    <w:rsid w:val="00C34990"/>
    <w:rsid w:val="00C34F8D"/>
    <w:rsid w:val="00C34F92"/>
    <w:rsid w:val="00C3500B"/>
    <w:rsid w:val="00C351BA"/>
    <w:rsid w:val="00C3585C"/>
    <w:rsid w:val="00C35955"/>
    <w:rsid w:val="00C36046"/>
    <w:rsid w:val="00C36337"/>
    <w:rsid w:val="00C400F2"/>
    <w:rsid w:val="00C401AD"/>
    <w:rsid w:val="00C4031E"/>
    <w:rsid w:val="00C40645"/>
    <w:rsid w:val="00C40809"/>
    <w:rsid w:val="00C40A35"/>
    <w:rsid w:val="00C418CD"/>
    <w:rsid w:val="00C41969"/>
    <w:rsid w:val="00C41AD9"/>
    <w:rsid w:val="00C41B88"/>
    <w:rsid w:val="00C41C17"/>
    <w:rsid w:val="00C41C69"/>
    <w:rsid w:val="00C41CA1"/>
    <w:rsid w:val="00C41E04"/>
    <w:rsid w:val="00C41FC1"/>
    <w:rsid w:val="00C421F9"/>
    <w:rsid w:val="00C42613"/>
    <w:rsid w:val="00C4336C"/>
    <w:rsid w:val="00C436E9"/>
    <w:rsid w:val="00C43CF9"/>
    <w:rsid w:val="00C445C4"/>
    <w:rsid w:val="00C4494C"/>
    <w:rsid w:val="00C45061"/>
    <w:rsid w:val="00C4575C"/>
    <w:rsid w:val="00C458DD"/>
    <w:rsid w:val="00C45C4F"/>
    <w:rsid w:val="00C45DD1"/>
    <w:rsid w:val="00C45EE8"/>
    <w:rsid w:val="00C4609B"/>
    <w:rsid w:val="00C46271"/>
    <w:rsid w:val="00C4629E"/>
    <w:rsid w:val="00C4690C"/>
    <w:rsid w:val="00C46A9E"/>
    <w:rsid w:val="00C46B11"/>
    <w:rsid w:val="00C46D7D"/>
    <w:rsid w:val="00C4704C"/>
    <w:rsid w:val="00C47229"/>
    <w:rsid w:val="00C47958"/>
    <w:rsid w:val="00C47991"/>
    <w:rsid w:val="00C50198"/>
    <w:rsid w:val="00C50AB8"/>
    <w:rsid w:val="00C50CA4"/>
    <w:rsid w:val="00C50CEE"/>
    <w:rsid w:val="00C50EF4"/>
    <w:rsid w:val="00C50EF9"/>
    <w:rsid w:val="00C5173E"/>
    <w:rsid w:val="00C51A11"/>
    <w:rsid w:val="00C51B65"/>
    <w:rsid w:val="00C51D69"/>
    <w:rsid w:val="00C51EDA"/>
    <w:rsid w:val="00C52040"/>
    <w:rsid w:val="00C521DD"/>
    <w:rsid w:val="00C52506"/>
    <w:rsid w:val="00C5279D"/>
    <w:rsid w:val="00C52C90"/>
    <w:rsid w:val="00C52EA8"/>
    <w:rsid w:val="00C53101"/>
    <w:rsid w:val="00C537DD"/>
    <w:rsid w:val="00C53802"/>
    <w:rsid w:val="00C545B0"/>
    <w:rsid w:val="00C548D3"/>
    <w:rsid w:val="00C54A52"/>
    <w:rsid w:val="00C54AB6"/>
    <w:rsid w:val="00C54DF7"/>
    <w:rsid w:val="00C54F57"/>
    <w:rsid w:val="00C554C9"/>
    <w:rsid w:val="00C55BFA"/>
    <w:rsid w:val="00C55C22"/>
    <w:rsid w:val="00C55D96"/>
    <w:rsid w:val="00C56068"/>
    <w:rsid w:val="00C560F1"/>
    <w:rsid w:val="00C5623C"/>
    <w:rsid w:val="00C5659B"/>
    <w:rsid w:val="00C56836"/>
    <w:rsid w:val="00C56CF3"/>
    <w:rsid w:val="00C570CF"/>
    <w:rsid w:val="00C5727D"/>
    <w:rsid w:val="00C5791D"/>
    <w:rsid w:val="00C5799A"/>
    <w:rsid w:val="00C60589"/>
    <w:rsid w:val="00C610EF"/>
    <w:rsid w:val="00C6187B"/>
    <w:rsid w:val="00C619AA"/>
    <w:rsid w:val="00C61A24"/>
    <w:rsid w:val="00C61FB2"/>
    <w:rsid w:val="00C6276E"/>
    <w:rsid w:val="00C62ECF"/>
    <w:rsid w:val="00C63672"/>
    <w:rsid w:val="00C63816"/>
    <w:rsid w:val="00C63990"/>
    <w:rsid w:val="00C642CF"/>
    <w:rsid w:val="00C6439D"/>
    <w:rsid w:val="00C64C98"/>
    <w:rsid w:val="00C64F72"/>
    <w:rsid w:val="00C6517D"/>
    <w:rsid w:val="00C651ED"/>
    <w:rsid w:val="00C65231"/>
    <w:rsid w:val="00C6651C"/>
    <w:rsid w:val="00C66671"/>
    <w:rsid w:val="00C6696A"/>
    <w:rsid w:val="00C67243"/>
    <w:rsid w:val="00C67625"/>
    <w:rsid w:val="00C67D1E"/>
    <w:rsid w:val="00C67E6E"/>
    <w:rsid w:val="00C7001A"/>
    <w:rsid w:val="00C70772"/>
    <w:rsid w:val="00C70813"/>
    <w:rsid w:val="00C70952"/>
    <w:rsid w:val="00C70CE0"/>
    <w:rsid w:val="00C7142F"/>
    <w:rsid w:val="00C71855"/>
    <w:rsid w:val="00C71A4A"/>
    <w:rsid w:val="00C71AA2"/>
    <w:rsid w:val="00C71AD2"/>
    <w:rsid w:val="00C71CAC"/>
    <w:rsid w:val="00C72019"/>
    <w:rsid w:val="00C72B99"/>
    <w:rsid w:val="00C73005"/>
    <w:rsid w:val="00C7379D"/>
    <w:rsid w:val="00C73B1B"/>
    <w:rsid w:val="00C73FFB"/>
    <w:rsid w:val="00C7431A"/>
    <w:rsid w:val="00C74D85"/>
    <w:rsid w:val="00C75101"/>
    <w:rsid w:val="00C753A0"/>
    <w:rsid w:val="00C75467"/>
    <w:rsid w:val="00C754C7"/>
    <w:rsid w:val="00C75707"/>
    <w:rsid w:val="00C758A4"/>
    <w:rsid w:val="00C75B7E"/>
    <w:rsid w:val="00C75D6A"/>
    <w:rsid w:val="00C75D77"/>
    <w:rsid w:val="00C75DE7"/>
    <w:rsid w:val="00C7624B"/>
    <w:rsid w:val="00C76486"/>
    <w:rsid w:val="00C76579"/>
    <w:rsid w:val="00C768D6"/>
    <w:rsid w:val="00C768DD"/>
    <w:rsid w:val="00C76CA2"/>
    <w:rsid w:val="00C77318"/>
    <w:rsid w:val="00C7768D"/>
    <w:rsid w:val="00C7769E"/>
    <w:rsid w:val="00C778DD"/>
    <w:rsid w:val="00C77944"/>
    <w:rsid w:val="00C77F7E"/>
    <w:rsid w:val="00C77FA8"/>
    <w:rsid w:val="00C80760"/>
    <w:rsid w:val="00C807CE"/>
    <w:rsid w:val="00C8102C"/>
    <w:rsid w:val="00C81BE4"/>
    <w:rsid w:val="00C81BF6"/>
    <w:rsid w:val="00C81F91"/>
    <w:rsid w:val="00C827A2"/>
    <w:rsid w:val="00C8286B"/>
    <w:rsid w:val="00C82980"/>
    <w:rsid w:val="00C82D0E"/>
    <w:rsid w:val="00C82E53"/>
    <w:rsid w:val="00C82ED4"/>
    <w:rsid w:val="00C836A2"/>
    <w:rsid w:val="00C83B92"/>
    <w:rsid w:val="00C8409D"/>
    <w:rsid w:val="00C84322"/>
    <w:rsid w:val="00C84714"/>
    <w:rsid w:val="00C853C9"/>
    <w:rsid w:val="00C85A23"/>
    <w:rsid w:val="00C85B4B"/>
    <w:rsid w:val="00C85B51"/>
    <w:rsid w:val="00C85C16"/>
    <w:rsid w:val="00C85C4E"/>
    <w:rsid w:val="00C85FC4"/>
    <w:rsid w:val="00C86194"/>
    <w:rsid w:val="00C863CE"/>
    <w:rsid w:val="00C86C42"/>
    <w:rsid w:val="00C86F67"/>
    <w:rsid w:val="00C871E0"/>
    <w:rsid w:val="00C87375"/>
    <w:rsid w:val="00C87389"/>
    <w:rsid w:val="00C873C8"/>
    <w:rsid w:val="00C877DF"/>
    <w:rsid w:val="00C879DE"/>
    <w:rsid w:val="00C87B51"/>
    <w:rsid w:val="00C87CD9"/>
    <w:rsid w:val="00C87DFE"/>
    <w:rsid w:val="00C902FD"/>
    <w:rsid w:val="00C9032B"/>
    <w:rsid w:val="00C9034A"/>
    <w:rsid w:val="00C90413"/>
    <w:rsid w:val="00C90700"/>
    <w:rsid w:val="00C907DA"/>
    <w:rsid w:val="00C90FC8"/>
    <w:rsid w:val="00C912FC"/>
    <w:rsid w:val="00C9163B"/>
    <w:rsid w:val="00C91BD4"/>
    <w:rsid w:val="00C92476"/>
    <w:rsid w:val="00C935B5"/>
    <w:rsid w:val="00C93C08"/>
    <w:rsid w:val="00C93D6F"/>
    <w:rsid w:val="00C93D96"/>
    <w:rsid w:val="00C946C8"/>
    <w:rsid w:val="00C94A5A"/>
    <w:rsid w:val="00C94BE3"/>
    <w:rsid w:val="00C94C31"/>
    <w:rsid w:val="00C9552A"/>
    <w:rsid w:val="00C95CEC"/>
    <w:rsid w:val="00C95E30"/>
    <w:rsid w:val="00C96ACD"/>
    <w:rsid w:val="00C97001"/>
    <w:rsid w:val="00C970A7"/>
    <w:rsid w:val="00C9745E"/>
    <w:rsid w:val="00C9754E"/>
    <w:rsid w:val="00C9756C"/>
    <w:rsid w:val="00C976E5"/>
    <w:rsid w:val="00CA00BC"/>
    <w:rsid w:val="00CA018A"/>
    <w:rsid w:val="00CA035E"/>
    <w:rsid w:val="00CA11C4"/>
    <w:rsid w:val="00CA1824"/>
    <w:rsid w:val="00CA1914"/>
    <w:rsid w:val="00CA1B6A"/>
    <w:rsid w:val="00CA1CA1"/>
    <w:rsid w:val="00CA2487"/>
    <w:rsid w:val="00CA25DB"/>
    <w:rsid w:val="00CA2682"/>
    <w:rsid w:val="00CA26B9"/>
    <w:rsid w:val="00CA28B3"/>
    <w:rsid w:val="00CA2C6B"/>
    <w:rsid w:val="00CA302C"/>
    <w:rsid w:val="00CA3550"/>
    <w:rsid w:val="00CA36D7"/>
    <w:rsid w:val="00CA39D2"/>
    <w:rsid w:val="00CA4951"/>
    <w:rsid w:val="00CA5118"/>
    <w:rsid w:val="00CA53AA"/>
    <w:rsid w:val="00CA5626"/>
    <w:rsid w:val="00CA5777"/>
    <w:rsid w:val="00CA5A42"/>
    <w:rsid w:val="00CA5C2B"/>
    <w:rsid w:val="00CA5D16"/>
    <w:rsid w:val="00CA5FCD"/>
    <w:rsid w:val="00CA5FD8"/>
    <w:rsid w:val="00CA6060"/>
    <w:rsid w:val="00CA6516"/>
    <w:rsid w:val="00CA68EA"/>
    <w:rsid w:val="00CA6B30"/>
    <w:rsid w:val="00CA6C8A"/>
    <w:rsid w:val="00CA6F62"/>
    <w:rsid w:val="00CA703A"/>
    <w:rsid w:val="00CA72D9"/>
    <w:rsid w:val="00CA740E"/>
    <w:rsid w:val="00CA7BCE"/>
    <w:rsid w:val="00CB127C"/>
    <w:rsid w:val="00CB1921"/>
    <w:rsid w:val="00CB1D04"/>
    <w:rsid w:val="00CB1E5C"/>
    <w:rsid w:val="00CB1E96"/>
    <w:rsid w:val="00CB1FA9"/>
    <w:rsid w:val="00CB234E"/>
    <w:rsid w:val="00CB2415"/>
    <w:rsid w:val="00CB2778"/>
    <w:rsid w:val="00CB2861"/>
    <w:rsid w:val="00CB457A"/>
    <w:rsid w:val="00CB4592"/>
    <w:rsid w:val="00CB4783"/>
    <w:rsid w:val="00CB48A8"/>
    <w:rsid w:val="00CB49D9"/>
    <w:rsid w:val="00CB4B95"/>
    <w:rsid w:val="00CB504F"/>
    <w:rsid w:val="00CB56EA"/>
    <w:rsid w:val="00CB58F8"/>
    <w:rsid w:val="00CB5A5B"/>
    <w:rsid w:val="00CB5F3E"/>
    <w:rsid w:val="00CB6513"/>
    <w:rsid w:val="00CB69FB"/>
    <w:rsid w:val="00CB73C1"/>
    <w:rsid w:val="00CB778A"/>
    <w:rsid w:val="00CC05D3"/>
    <w:rsid w:val="00CC0840"/>
    <w:rsid w:val="00CC0E31"/>
    <w:rsid w:val="00CC11E4"/>
    <w:rsid w:val="00CC1623"/>
    <w:rsid w:val="00CC16A8"/>
    <w:rsid w:val="00CC1718"/>
    <w:rsid w:val="00CC1778"/>
    <w:rsid w:val="00CC1AAE"/>
    <w:rsid w:val="00CC1D14"/>
    <w:rsid w:val="00CC1D68"/>
    <w:rsid w:val="00CC1DED"/>
    <w:rsid w:val="00CC1FB3"/>
    <w:rsid w:val="00CC202A"/>
    <w:rsid w:val="00CC277E"/>
    <w:rsid w:val="00CC2B1C"/>
    <w:rsid w:val="00CC2D66"/>
    <w:rsid w:val="00CC3587"/>
    <w:rsid w:val="00CC37F1"/>
    <w:rsid w:val="00CC37F8"/>
    <w:rsid w:val="00CC3F43"/>
    <w:rsid w:val="00CC4047"/>
    <w:rsid w:val="00CC4067"/>
    <w:rsid w:val="00CC408F"/>
    <w:rsid w:val="00CC43FC"/>
    <w:rsid w:val="00CC4482"/>
    <w:rsid w:val="00CC453D"/>
    <w:rsid w:val="00CC4609"/>
    <w:rsid w:val="00CC480E"/>
    <w:rsid w:val="00CC4A91"/>
    <w:rsid w:val="00CC4FC8"/>
    <w:rsid w:val="00CC54D2"/>
    <w:rsid w:val="00CC5679"/>
    <w:rsid w:val="00CC5C44"/>
    <w:rsid w:val="00CC5D3B"/>
    <w:rsid w:val="00CC5DD2"/>
    <w:rsid w:val="00CC660F"/>
    <w:rsid w:val="00CC6D00"/>
    <w:rsid w:val="00CC6DD3"/>
    <w:rsid w:val="00CC6DDC"/>
    <w:rsid w:val="00CC6E81"/>
    <w:rsid w:val="00CC798B"/>
    <w:rsid w:val="00CC7A52"/>
    <w:rsid w:val="00CC7BAB"/>
    <w:rsid w:val="00CD00AC"/>
    <w:rsid w:val="00CD02E8"/>
    <w:rsid w:val="00CD081B"/>
    <w:rsid w:val="00CD0E67"/>
    <w:rsid w:val="00CD0F65"/>
    <w:rsid w:val="00CD11EE"/>
    <w:rsid w:val="00CD13E8"/>
    <w:rsid w:val="00CD20F2"/>
    <w:rsid w:val="00CD2149"/>
    <w:rsid w:val="00CD222C"/>
    <w:rsid w:val="00CD2A97"/>
    <w:rsid w:val="00CD31F8"/>
    <w:rsid w:val="00CD325F"/>
    <w:rsid w:val="00CD32F9"/>
    <w:rsid w:val="00CD35ED"/>
    <w:rsid w:val="00CD38EF"/>
    <w:rsid w:val="00CD397D"/>
    <w:rsid w:val="00CD3AAD"/>
    <w:rsid w:val="00CD3DCD"/>
    <w:rsid w:val="00CD487D"/>
    <w:rsid w:val="00CD4EC7"/>
    <w:rsid w:val="00CD4F03"/>
    <w:rsid w:val="00CD5381"/>
    <w:rsid w:val="00CD62DF"/>
    <w:rsid w:val="00CD77FF"/>
    <w:rsid w:val="00CD7A9C"/>
    <w:rsid w:val="00CD7BC0"/>
    <w:rsid w:val="00CD7BD9"/>
    <w:rsid w:val="00CD7CCD"/>
    <w:rsid w:val="00CE003C"/>
    <w:rsid w:val="00CE0058"/>
    <w:rsid w:val="00CE0102"/>
    <w:rsid w:val="00CE01E2"/>
    <w:rsid w:val="00CE0721"/>
    <w:rsid w:val="00CE0A99"/>
    <w:rsid w:val="00CE0BD4"/>
    <w:rsid w:val="00CE0C7C"/>
    <w:rsid w:val="00CE0EC8"/>
    <w:rsid w:val="00CE1050"/>
    <w:rsid w:val="00CE12D0"/>
    <w:rsid w:val="00CE179E"/>
    <w:rsid w:val="00CE1A32"/>
    <w:rsid w:val="00CE2166"/>
    <w:rsid w:val="00CE2CC8"/>
    <w:rsid w:val="00CE2DD8"/>
    <w:rsid w:val="00CE326C"/>
    <w:rsid w:val="00CE3AB8"/>
    <w:rsid w:val="00CE3B21"/>
    <w:rsid w:val="00CE3EB5"/>
    <w:rsid w:val="00CE4181"/>
    <w:rsid w:val="00CE454D"/>
    <w:rsid w:val="00CE4581"/>
    <w:rsid w:val="00CE4665"/>
    <w:rsid w:val="00CE4EFD"/>
    <w:rsid w:val="00CE5045"/>
    <w:rsid w:val="00CE5C39"/>
    <w:rsid w:val="00CE62D5"/>
    <w:rsid w:val="00CE643C"/>
    <w:rsid w:val="00CE645F"/>
    <w:rsid w:val="00CE6FA1"/>
    <w:rsid w:val="00CE721F"/>
    <w:rsid w:val="00CE737F"/>
    <w:rsid w:val="00CE78A7"/>
    <w:rsid w:val="00CE7B3D"/>
    <w:rsid w:val="00CE7C1C"/>
    <w:rsid w:val="00CE7FFD"/>
    <w:rsid w:val="00CF0011"/>
    <w:rsid w:val="00CF0028"/>
    <w:rsid w:val="00CF00CF"/>
    <w:rsid w:val="00CF039C"/>
    <w:rsid w:val="00CF0503"/>
    <w:rsid w:val="00CF0A80"/>
    <w:rsid w:val="00CF183E"/>
    <w:rsid w:val="00CF19A4"/>
    <w:rsid w:val="00CF1D38"/>
    <w:rsid w:val="00CF207A"/>
    <w:rsid w:val="00CF21CC"/>
    <w:rsid w:val="00CF26BC"/>
    <w:rsid w:val="00CF3222"/>
    <w:rsid w:val="00CF336E"/>
    <w:rsid w:val="00CF36C1"/>
    <w:rsid w:val="00CF36ED"/>
    <w:rsid w:val="00CF38D0"/>
    <w:rsid w:val="00CF3A65"/>
    <w:rsid w:val="00CF4079"/>
    <w:rsid w:val="00CF43DD"/>
    <w:rsid w:val="00CF4549"/>
    <w:rsid w:val="00CF46B9"/>
    <w:rsid w:val="00CF49CC"/>
    <w:rsid w:val="00CF4A77"/>
    <w:rsid w:val="00CF4C86"/>
    <w:rsid w:val="00CF4E92"/>
    <w:rsid w:val="00CF4F8F"/>
    <w:rsid w:val="00CF5015"/>
    <w:rsid w:val="00CF509D"/>
    <w:rsid w:val="00CF5258"/>
    <w:rsid w:val="00CF53AC"/>
    <w:rsid w:val="00CF5935"/>
    <w:rsid w:val="00CF5CA7"/>
    <w:rsid w:val="00CF6718"/>
    <w:rsid w:val="00CF6719"/>
    <w:rsid w:val="00CF6A21"/>
    <w:rsid w:val="00CF6A70"/>
    <w:rsid w:val="00CF6E1A"/>
    <w:rsid w:val="00CF6E67"/>
    <w:rsid w:val="00CF7698"/>
    <w:rsid w:val="00D000D7"/>
    <w:rsid w:val="00D00782"/>
    <w:rsid w:val="00D007CE"/>
    <w:rsid w:val="00D00B65"/>
    <w:rsid w:val="00D0125E"/>
    <w:rsid w:val="00D0130A"/>
    <w:rsid w:val="00D016F4"/>
    <w:rsid w:val="00D01DCE"/>
    <w:rsid w:val="00D022EE"/>
    <w:rsid w:val="00D0293E"/>
    <w:rsid w:val="00D029F1"/>
    <w:rsid w:val="00D02F61"/>
    <w:rsid w:val="00D0328A"/>
    <w:rsid w:val="00D03385"/>
    <w:rsid w:val="00D033CE"/>
    <w:rsid w:val="00D03F97"/>
    <w:rsid w:val="00D0441E"/>
    <w:rsid w:val="00D04525"/>
    <w:rsid w:val="00D05EE1"/>
    <w:rsid w:val="00D06494"/>
    <w:rsid w:val="00D065F5"/>
    <w:rsid w:val="00D068E1"/>
    <w:rsid w:val="00D06B98"/>
    <w:rsid w:val="00D074E8"/>
    <w:rsid w:val="00D076AF"/>
    <w:rsid w:val="00D07A1D"/>
    <w:rsid w:val="00D07B3A"/>
    <w:rsid w:val="00D07D34"/>
    <w:rsid w:val="00D102DF"/>
    <w:rsid w:val="00D10358"/>
    <w:rsid w:val="00D1049F"/>
    <w:rsid w:val="00D1065F"/>
    <w:rsid w:val="00D11071"/>
    <w:rsid w:val="00D1134A"/>
    <w:rsid w:val="00D11A40"/>
    <w:rsid w:val="00D11BEF"/>
    <w:rsid w:val="00D11E52"/>
    <w:rsid w:val="00D1231B"/>
    <w:rsid w:val="00D12AC3"/>
    <w:rsid w:val="00D12D62"/>
    <w:rsid w:val="00D1457F"/>
    <w:rsid w:val="00D14A1E"/>
    <w:rsid w:val="00D14FB1"/>
    <w:rsid w:val="00D155F6"/>
    <w:rsid w:val="00D15747"/>
    <w:rsid w:val="00D15753"/>
    <w:rsid w:val="00D15D16"/>
    <w:rsid w:val="00D16192"/>
    <w:rsid w:val="00D162BB"/>
    <w:rsid w:val="00D166E5"/>
    <w:rsid w:val="00D169AD"/>
    <w:rsid w:val="00D1708C"/>
    <w:rsid w:val="00D171F9"/>
    <w:rsid w:val="00D179B5"/>
    <w:rsid w:val="00D17E25"/>
    <w:rsid w:val="00D2027E"/>
    <w:rsid w:val="00D2035F"/>
    <w:rsid w:val="00D20406"/>
    <w:rsid w:val="00D20634"/>
    <w:rsid w:val="00D20F8F"/>
    <w:rsid w:val="00D211EE"/>
    <w:rsid w:val="00D21959"/>
    <w:rsid w:val="00D21ECF"/>
    <w:rsid w:val="00D2232D"/>
    <w:rsid w:val="00D22833"/>
    <w:rsid w:val="00D22C24"/>
    <w:rsid w:val="00D22E2E"/>
    <w:rsid w:val="00D22E82"/>
    <w:rsid w:val="00D23362"/>
    <w:rsid w:val="00D23499"/>
    <w:rsid w:val="00D234FA"/>
    <w:rsid w:val="00D238A7"/>
    <w:rsid w:val="00D239C7"/>
    <w:rsid w:val="00D23B52"/>
    <w:rsid w:val="00D24564"/>
    <w:rsid w:val="00D24597"/>
    <w:rsid w:val="00D24650"/>
    <w:rsid w:val="00D24B11"/>
    <w:rsid w:val="00D25253"/>
    <w:rsid w:val="00D25597"/>
    <w:rsid w:val="00D26C32"/>
    <w:rsid w:val="00D26CA8"/>
    <w:rsid w:val="00D26F04"/>
    <w:rsid w:val="00D27108"/>
    <w:rsid w:val="00D27296"/>
    <w:rsid w:val="00D27A01"/>
    <w:rsid w:val="00D27A26"/>
    <w:rsid w:val="00D27A8D"/>
    <w:rsid w:val="00D27B33"/>
    <w:rsid w:val="00D302A6"/>
    <w:rsid w:val="00D3043B"/>
    <w:rsid w:val="00D307AA"/>
    <w:rsid w:val="00D30CA3"/>
    <w:rsid w:val="00D30D75"/>
    <w:rsid w:val="00D311AB"/>
    <w:rsid w:val="00D3122F"/>
    <w:rsid w:val="00D31738"/>
    <w:rsid w:val="00D3187E"/>
    <w:rsid w:val="00D31F0A"/>
    <w:rsid w:val="00D31F30"/>
    <w:rsid w:val="00D32041"/>
    <w:rsid w:val="00D329D1"/>
    <w:rsid w:val="00D32ABB"/>
    <w:rsid w:val="00D32ABF"/>
    <w:rsid w:val="00D32B0B"/>
    <w:rsid w:val="00D32CAB"/>
    <w:rsid w:val="00D32E17"/>
    <w:rsid w:val="00D32E4D"/>
    <w:rsid w:val="00D32F70"/>
    <w:rsid w:val="00D3332C"/>
    <w:rsid w:val="00D33368"/>
    <w:rsid w:val="00D33584"/>
    <w:rsid w:val="00D33AD8"/>
    <w:rsid w:val="00D33BB0"/>
    <w:rsid w:val="00D342C8"/>
    <w:rsid w:val="00D343DC"/>
    <w:rsid w:val="00D344B7"/>
    <w:rsid w:val="00D34C63"/>
    <w:rsid w:val="00D34E42"/>
    <w:rsid w:val="00D3538B"/>
    <w:rsid w:val="00D35A28"/>
    <w:rsid w:val="00D35D0B"/>
    <w:rsid w:val="00D362FF"/>
    <w:rsid w:val="00D36550"/>
    <w:rsid w:val="00D365D2"/>
    <w:rsid w:val="00D372A8"/>
    <w:rsid w:val="00D37519"/>
    <w:rsid w:val="00D376C3"/>
    <w:rsid w:val="00D37E1B"/>
    <w:rsid w:val="00D37F8B"/>
    <w:rsid w:val="00D40040"/>
    <w:rsid w:val="00D4028A"/>
    <w:rsid w:val="00D40426"/>
    <w:rsid w:val="00D40503"/>
    <w:rsid w:val="00D4098E"/>
    <w:rsid w:val="00D418DD"/>
    <w:rsid w:val="00D41D7A"/>
    <w:rsid w:val="00D41FD9"/>
    <w:rsid w:val="00D4225D"/>
    <w:rsid w:val="00D42798"/>
    <w:rsid w:val="00D42DF3"/>
    <w:rsid w:val="00D42E39"/>
    <w:rsid w:val="00D43181"/>
    <w:rsid w:val="00D4395E"/>
    <w:rsid w:val="00D43B77"/>
    <w:rsid w:val="00D43D11"/>
    <w:rsid w:val="00D44989"/>
    <w:rsid w:val="00D44AF1"/>
    <w:rsid w:val="00D44C84"/>
    <w:rsid w:val="00D450AE"/>
    <w:rsid w:val="00D45A02"/>
    <w:rsid w:val="00D45A33"/>
    <w:rsid w:val="00D45D84"/>
    <w:rsid w:val="00D45DDB"/>
    <w:rsid w:val="00D4616E"/>
    <w:rsid w:val="00D467E7"/>
    <w:rsid w:val="00D471E8"/>
    <w:rsid w:val="00D47443"/>
    <w:rsid w:val="00D47741"/>
    <w:rsid w:val="00D477C3"/>
    <w:rsid w:val="00D477E0"/>
    <w:rsid w:val="00D47A2E"/>
    <w:rsid w:val="00D47DC5"/>
    <w:rsid w:val="00D501A7"/>
    <w:rsid w:val="00D50353"/>
    <w:rsid w:val="00D50415"/>
    <w:rsid w:val="00D504BD"/>
    <w:rsid w:val="00D50BB5"/>
    <w:rsid w:val="00D511BF"/>
    <w:rsid w:val="00D51424"/>
    <w:rsid w:val="00D517ED"/>
    <w:rsid w:val="00D51A33"/>
    <w:rsid w:val="00D51E82"/>
    <w:rsid w:val="00D5259A"/>
    <w:rsid w:val="00D52E6B"/>
    <w:rsid w:val="00D533C9"/>
    <w:rsid w:val="00D5383C"/>
    <w:rsid w:val="00D53983"/>
    <w:rsid w:val="00D539E3"/>
    <w:rsid w:val="00D54269"/>
    <w:rsid w:val="00D543CC"/>
    <w:rsid w:val="00D5465D"/>
    <w:rsid w:val="00D547FD"/>
    <w:rsid w:val="00D5491B"/>
    <w:rsid w:val="00D54C29"/>
    <w:rsid w:val="00D55223"/>
    <w:rsid w:val="00D557FF"/>
    <w:rsid w:val="00D55896"/>
    <w:rsid w:val="00D5589E"/>
    <w:rsid w:val="00D560B7"/>
    <w:rsid w:val="00D56309"/>
    <w:rsid w:val="00D563D4"/>
    <w:rsid w:val="00D564F0"/>
    <w:rsid w:val="00D56951"/>
    <w:rsid w:val="00D56D7F"/>
    <w:rsid w:val="00D56DEB"/>
    <w:rsid w:val="00D56F8A"/>
    <w:rsid w:val="00D5763F"/>
    <w:rsid w:val="00D5780B"/>
    <w:rsid w:val="00D57BE8"/>
    <w:rsid w:val="00D57F2A"/>
    <w:rsid w:val="00D60870"/>
    <w:rsid w:val="00D609D7"/>
    <w:rsid w:val="00D6185C"/>
    <w:rsid w:val="00D618C2"/>
    <w:rsid w:val="00D620F5"/>
    <w:rsid w:val="00D6210E"/>
    <w:rsid w:val="00D624A3"/>
    <w:rsid w:val="00D62DD9"/>
    <w:rsid w:val="00D633B7"/>
    <w:rsid w:val="00D63764"/>
    <w:rsid w:val="00D63904"/>
    <w:rsid w:val="00D63B52"/>
    <w:rsid w:val="00D63E11"/>
    <w:rsid w:val="00D64572"/>
    <w:rsid w:val="00D64E95"/>
    <w:rsid w:val="00D64EDE"/>
    <w:rsid w:val="00D652FB"/>
    <w:rsid w:val="00D65457"/>
    <w:rsid w:val="00D655DF"/>
    <w:rsid w:val="00D66052"/>
    <w:rsid w:val="00D661B6"/>
    <w:rsid w:val="00D66845"/>
    <w:rsid w:val="00D6746D"/>
    <w:rsid w:val="00D676BB"/>
    <w:rsid w:val="00D677C8"/>
    <w:rsid w:val="00D67AF5"/>
    <w:rsid w:val="00D67FE4"/>
    <w:rsid w:val="00D70247"/>
    <w:rsid w:val="00D704F2"/>
    <w:rsid w:val="00D70AE6"/>
    <w:rsid w:val="00D70CF1"/>
    <w:rsid w:val="00D7167C"/>
    <w:rsid w:val="00D71756"/>
    <w:rsid w:val="00D719DC"/>
    <w:rsid w:val="00D719E4"/>
    <w:rsid w:val="00D71E81"/>
    <w:rsid w:val="00D7203C"/>
    <w:rsid w:val="00D7250B"/>
    <w:rsid w:val="00D734C7"/>
    <w:rsid w:val="00D73891"/>
    <w:rsid w:val="00D738E2"/>
    <w:rsid w:val="00D73E85"/>
    <w:rsid w:val="00D7445B"/>
    <w:rsid w:val="00D745FB"/>
    <w:rsid w:val="00D746BE"/>
    <w:rsid w:val="00D75A89"/>
    <w:rsid w:val="00D75FDF"/>
    <w:rsid w:val="00D761EC"/>
    <w:rsid w:val="00D762C6"/>
    <w:rsid w:val="00D763D0"/>
    <w:rsid w:val="00D764E7"/>
    <w:rsid w:val="00D7673B"/>
    <w:rsid w:val="00D76AAD"/>
    <w:rsid w:val="00D76F63"/>
    <w:rsid w:val="00D77152"/>
    <w:rsid w:val="00D77205"/>
    <w:rsid w:val="00D774F1"/>
    <w:rsid w:val="00D77A96"/>
    <w:rsid w:val="00D77AED"/>
    <w:rsid w:val="00D77CAC"/>
    <w:rsid w:val="00D800C1"/>
    <w:rsid w:val="00D80209"/>
    <w:rsid w:val="00D80722"/>
    <w:rsid w:val="00D80842"/>
    <w:rsid w:val="00D80A4C"/>
    <w:rsid w:val="00D80BE1"/>
    <w:rsid w:val="00D80ECD"/>
    <w:rsid w:val="00D8126E"/>
    <w:rsid w:val="00D815B8"/>
    <w:rsid w:val="00D81A73"/>
    <w:rsid w:val="00D81BF4"/>
    <w:rsid w:val="00D81C57"/>
    <w:rsid w:val="00D824E5"/>
    <w:rsid w:val="00D825D9"/>
    <w:rsid w:val="00D82620"/>
    <w:rsid w:val="00D8269C"/>
    <w:rsid w:val="00D82F78"/>
    <w:rsid w:val="00D8330B"/>
    <w:rsid w:val="00D83444"/>
    <w:rsid w:val="00D837EA"/>
    <w:rsid w:val="00D84339"/>
    <w:rsid w:val="00D84881"/>
    <w:rsid w:val="00D84B41"/>
    <w:rsid w:val="00D85254"/>
    <w:rsid w:val="00D8531A"/>
    <w:rsid w:val="00D853AD"/>
    <w:rsid w:val="00D85806"/>
    <w:rsid w:val="00D85907"/>
    <w:rsid w:val="00D85B5B"/>
    <w:rsid w:val="00D85D6A"/>
    <w:rsid w:val="00D85DA3"/>
    <w:rsid w:val="00D85F1B"/>
    <w:rsid w:val="00D863D5"/>
    <w:rsid w:val="00D86CCA"/>
    <w:rsid w:val="00D86DA7"/>
    <w:rsid w:val="00D86E48"/>
    <w:rsid w:val="00D86E85"/>
    <w:rsid w:val="00D87664"/>
    <w:rsid w:val="00D87BB9"/>
    <w:rsid w:val="00D906E2"/>
    <w:rsid w:val="00D90D1E"/>
    <w:rsid w:val="00D90E15"/>
    <w:rsid w:val="00D91268"/>
    <w:rsid w:val="00D918D5"/>
    <w:rsid w:val="00D91970"/>
    <w:rsid w:val="00D9203A"/>
    <w:rsid w:val="00D920F0"/>
    <w:rsid w:val="00D92876"/>
    <w:rsid w:val="00D928C6"/>
    <w:rsid w:val="00D92A2F"/>
    <w:rsid w:val="00D92DBB"/>
    <w:rsid w:val="00D9315C"/>
    <w:rsid w:val="00D93269"/>
    <w:rsid w:val="00D932BF"/>
    <w:rsid w:val="00D93320"/>
    <w:rsid w:val="00D93444"/>
    <w:rsid w:val="00D93730"/>
    <w:rsid w:val="00D940A1"/>
    <w:rsid w:val="00D9484C"/>
    <w:rsid w:val="00D94891"/>
    <w:rsid w:val="00D94A36"/>
    <w:rsid w:val="00D94E7B"/>
    <w:rsid w:val="00D94F34"/>
    <w:rsid w:val="00D95085"/>
    <w:rsid w:val="00D954AB"/>
    <w:rsid w:val="00D9574B"/>
    <w:rsid w:val="00D957E0"/>
    <w:rsid w:val="00D959D4"/>
    <w:rsid w:val="00D95EDE"/>
    <w:rsid w:val="00D967A8"/>
    <w:rsid w:val="00D96929"/>
    <w:rsid w:val="00D969A5"/>
    <w:rsid w:val="00D96C69"/>
    <w:rsid w:val="00D9791A"/>
    <w:rsid w:val="00DA0002"/>
    <w:rsid w:val="00DA0178"/>
    <w:rsid w:val="00DA038A"/>
    <w:rsid w:val="00DA05FB"/>
    <w:rsid w:val="00DA0B1C"/>
    <w:rsid w:val="00DA0D9B"/>
    <w:rsid w:val="00DA17F4"/>
    <w:rsid w:val="00DA25A1"/>
    <w:rsid w:val="00DA2680"/>
    <w:rsid w:val="00DA280B"/>
    <w:rsid w:val="00DA2844"/>
    <w:rsid w:val="00DA319A"/>
    <w:rsid w:val="00DA3725"/>
    <w:rsid w:val="00DA3B66"/>
    <w:rsid w:val="00DA3D71"/>
    <w:rsid w:val="00DA4B05"/>
    <w:rsid w:val="00DA4C93"/>
    <w:rsid w:val="00DA54B0"/>
    <w:rsid w:val="00DA564B"/>
    <w:rsid w:val="00DA58CA"/>
    <w:rsid w:val="00DA5B5A"/>
    <w:rsid w:val="00DA665A"/>
    <w:rsid w:val="00DA6832"/>
    <w:rsid w:val="00DA6AE2"/>
    <w:rsid w:val="00DA6C4B"/>
    <w:rsid w:val="00DA6D6D"/>
    <w:rsid w:val="00DA6DE4"/>
    <w:rsid w:val="00DA701D"/>
    <w:rsid w:val="00DA706A"/>
    <w:rsid w:val="00DA7832"/>
    <w:rsid w:val="00DA7DB0"/>
    <w:rsid w:val="00DB00F8"/>
    <w:rsid w:val="00DB0643"/>
    <w:rsid w:val="00DB0808"/>
    <w:rsid w:val="00DB09C1"/>
    <w:rsid w:val="00DB0A32"/>
    <w:rsid w:val="00DB1249"/>
    <w:rsid w:val="00DB131D"/>
    <w:rsid w:val="00DB141E"/>
    <w:rsid w:val="00DB15D3"/>
    <w:rsid w:val="00DB1754"/>
    <w:rsid w:val="00DB19F7"/>
    <w:rsid w:val="00DB1DE6"/>
    <w:rsid w:val="00DB2000"/>
    <w:rsid w:val="00DB20C9"/>
    <w:rsid w:val="00DB2122"/>
    <w:rsid w:val="00DB21ED"/>
    <w:rsid w:val="00DB22C3"/>
    <w:rsid w:val="00DB248B"/>
    <w:rsid w:val="00DB29F2"/>
    <w:rsid w:val="00DB32D1"/>
    <w:rsid w:val="00DB34B9"/>
    <w:rsid w:val="00DB35A7"/>
    <w:rsid w:val="00DB3CD5"/>
    <w:rsid w:val="00DB3D10"/>
    <w:rsid w:val="00DB3DCC"/>
    <w:rsid w:val="00DB3EDF"/>
    <w:rsid w:val="00DB3F5F"/>
    <w:rsid w:val="00DB4195"/>
    <w:rsid w:val="00DB4472"/>
    <w:rsid w:val="00DB46D7"/>
    <w:rsid w:val="00DB4C1F"/>
    <w:rsid w:val="00DB510C"/>
    <w:rsid w:val="00DB51E7"/>
    <w:rsid w:val="00DB55B5"/>
    <w:rsid w:val="00DB59F7"/>
    <w:rsid w:val="00DB6175"/>
    <w:rsid w:val="00DB6344"/>
    <w:rsid w:val="00DB69AF"/>
    <w:rsid w:val="00DB6BD0"/>
    <w:rsid w:val="00DB6DF4"/>
    <w:rsid w:val="00DB6FEF"/>
    <w:rsid w:val="00DB733F"/>
    <w:rsid w:val="00DB7667"/>
    <w:rsid w:val="00DB7A87"/>
    <w:rsid w:val="00DC094A"/>
    <w:rsid w:val="00DC09DF"/>
    <w:rsid w:val="00DC1342"/>
    <w:rsid w:val="00DC14FD"/>
    <w:rsid w:val="00DC167F"/>
    <w:rsid w:val="00DC193B"/>
    <w:rsid w:val="00DC1965"/>
    <w:rsid w:val="00DC1989"/>
    <w:rsid w:val="00DC1D07"/>
    <w:rsid w:val="00DC236C"/>
    <w:rsid w:val="00DC25EE"/>
    <w:rsid w:val="00DC2607"/>
    <w:rsid w:val="00DC27B0"/>
    <w:rsid w:val="00DC2801"/>
    <w:rsid w:val="00DC2EFA"/>
    <w:rsid w:val="00DC323B"/>
    <w:rsid w:val="00DC33F6"/>
    <w:rsid w:val="00DC34A3"/>
    <w:rsid w:val="00DC35F8"/>
    <w:rsid w:val="00DC3784"/>
    <w:rsid w:val="00DC3852"/>
    <w:rsid w:val="00DC399A"/>
    <w:rsid w:val="00DC3B33"/>
    <w:rsid w:val="00DC40BC"/>
    <w:rsid w:val="00DC4359"/>
    <w:rsid w:val="00DC4818"/>
    <w:rsid w:val="00DC4B13"/>
    <w:rsid w:val="00DC4CF7"/>
    <w:rsid w:val="00DC4EEF"/>
    <w:rsid w:val="00DC5221"/>
    <w:rsid w:val="00DC5619"/>
    <w:rsid w:val="00DC5701"/>
    <w:rsid w:val="00DC594E"/>
    <w:rsid w:val="00DC5B18"/>
    <w:rsid w:val="00DC5E36"/>
    <w:rsid w:val="00DC5E67"/>
    <w:rsid w:val="00DC5F52"/>
    <w:rsid w:val="00DC5F5E"/>
    <w:rsid w:val="00DC63F4"/>
    <w:rsid w:val="00DC656D"/>
    <w:rsid w:val="00DC688A"/>
    <w:rsid w:val="00DC6D78"/>
    <w:rsid w:val="00DC6DA3"/>
    <w:rsid w:val="00DC6EAC"/>
    <w:rsid w:val="00DC6ED3"/>
    <w:rsid w:val="00DC6F19"/>
    <w:rsid w:val="00DC75A8"/>
    <w:rsid w:val="00DC7A54"/>
    <w:rsid w:val="00DC7E4A"/>
    <w:rsid w:val="00DC7F64"/>
    <w:rsid w:val="00DD04F0"/>
    <w:rsid w:val="00DD097D"/>
    <w:rsid w:val="00DD0A0E"/>
    <w:rsid w:val="00DD0CE9"/>
    <w:rsid w:val="00DD0D93"/>
    <w:rsid w:val="00DD1013"/>
    <w:rsid w:val="00DD10CB"/>
    <w:rsid w:val="00DD166D"/>
    <w:rsid w:val="00DD1926"/>
    <w:rsid w:val="00DD1B70"/>
    <w:rsid w:val="00DD20CE"/>
    <w:rsid w:val="00DD27D5"/>
    <w:rsid w:val="00DD28FE"/>
    <w:rsid w:val="00DD2B13"/>
    <w:rsid w:val="00DD31C2"/>
    <w:rsid w:val="00DD32B2"/>
    <w:rsid w:val="00DD350E"/>
    <w:rsid w:val="00DD352C"/>
    <w:rsid w:val="00DD38E4"/>
    <w:rsid w:val="00DD4230"/>
    <w:rsid w:val="00DD50FA"/>
    <w:rsid w:val="00DD53D8"/>
    <w:rsid w:val="00DD5521"/>
    <w:rsid w:val="00DD6877"/>
    <w:rsid w:val="00DD6B5B"/>
    <w:rsid w:val="00DE07C1"/>
    <w:rsid w:val="00DE07DC"/>
    <w:rsid w:val="00DE0A36"/>
    <w:rsid w:val="00DE0C32"/>
    <w:rsid w:val="00DE0EA2"/>
    <w:rsid w:val="00DE1262"/>
    <w:rsid w:val="00DE164D"/>
    <w:rsid w:val="00DE2324"/>
    <w:rsid w:val="00DE2459"/>
    <w:rsid w:val="00DE2D14"/>
    <w:rsid w:val="00DE3934"/>
    <w:rsid w:val="00DE3C3E"/>
    <w:rsid w:val="00DE4EE4"/>
    <w:rsid w:val="00DE571D"/>
    <w:rsid w:val="00DE5842"/>
    <w:rsid w:val="00DE590C"/>
    <w:rsid w:val="00DE5E02"/>
    <w:rsid w:val="00DE60D7"/>
    <w:rsid w:val="00DE6A70"/>
    <w:rsid w:val="00DE7532"/>
    <w:rsid w:val="00DE7597"/>
    <w:rsid w:val="00DE792C"/>
    <w:rsid w:val="00DE7B4C"/>
    <w:rsid w:val="00DE7F92"/>
    <w:rsid w:val="00DF0813"/>
    <w:rsid w:val="00DF0F2B"/>
    <w:rsid w:val="00DF1155"/>
    <w:rsid w:val="00DF1305"/>
    <w:rsid w:val="00DF1408"/>
    <w:rsid w:val="00DF2392"/>
    <w:rsid w:val="00DF24BC"/>
    <w:rsid w:val="00DF2654"/>
    <w:rsid w:val="00DF2743"/>
    <w:rsid w:val="00DF2A38"/>
    <w:rsid w:val="00DF375B"/>
    <w:rsid w:val="00DF39AF"/>
    <w:rsid w:val="00DF3D09"/>
    <w:rsid w:val="00DF4DE1"/>
    <w:rsid w:val="00DF4FCF"/>
    <w:rsid w:val="00DF5333"/>
    <w:rsid w:val="00DF5639"/>
    <w:rsid w:val="00DF5665"/>
    <w:rsid w:val="00DF599C"/>
    <w:rsid w:val="00DF5EE1"/>
    <w:rsid w:val="00DF6320"/>
    <w:rsid w:val="00DF6519"/>
    <w:rsid w:val="00DF695F"/>
    <w:rsid w:val="00DF6D54"/>
    <w:rsid w:val="00DF6D5A"/>
    <w:rsid w:val="00DF7064"/>
    <w:rsid w:val="00DF75BB"/>
    <w:rsid w:val="00DF7A3B"/>
    <w:rsid w:val="00DF7AC2"/>
    <w:rsid w:val="00DF7B92"/>
    <w:rsid w:val="00DF7D29"/>
    <w:rsid w:val="00DF7DC7"/>
    <w:rsid w:val="00E005C6"/>
    <w:rsid w:val="00E007B0"/>
    <w:rsid w:val="00E0091D"/>
    <w:rsid w:val="00E00E31"/>
    <w:rsid w:val="00E00F7E"/>
    <w:rsid w:val="00E01359"/>
    <w:rsid w:val="00E01F6E"/>
    <w:rsid w:val="00E0249D"/>
    <w:rsid w:val="00E024C7"/>
    <w:rsid w:val="00E02983"/>
    <w:rsid w:val="00E02D71"/>
    <w:rsid w:val="00E035AC"/>
    <w:rsid w:val="00E037C0"/>
    <w:rsid w:val="00E0390B"/>
    <w:rsid w:val="00E03BA2"/>
    <w:rsid w:val="00E0403A"/>
    <w:rsid w:val="00E04310"/>
    <w:rsid w:val="00E0467F"/>
    <w:rsid w:val="00E0468F"/>
    <w:rsid w:val="00E04957"/>
    <w:rsid w:val="00E049A2"/>
    <w:rsid w:val="00E04D72"/>
    <w:rsid w:val="00E05211"/>
    <w:rsid w:val="00E05277"/>
    <w:rsid w:val="00E054A6"/>
    <w:rsid w:val="00E057F6"/>
    <w:rsid w:val="00E05813"/>
    <w:rsid w:val="00E06140"/>
    <w:rsid w:val="00E06233"/>
    <w:rsid w:val="00E0690F"/>
    <w:rsid w:val="00E06C4F"/>
    <w:rsid w:val="00E0708D"/>
    <w:rsid w:val="00E07177"/>
    <w:rsid w:val="00E0739C"/>
    <w:rsid w:val="00E07A20"/>
    <w:rsid w:val="00E07CFE"/>
    <w:rsid w:val="00E07D28"/>
    <w:rsid w:val="00E102B2"/>
    <w:rsid w:val="00E10381"/>
    <w:rsid w:val="00E1071E"/>
    <w:rsid w:val="00E107B0"/>
    <w:rsid w:val="00E10ED9"/>
    <w:rsid w:val="00E112D9"/>
    <w:rsid w:val="00E113DD"/>
    <w:rsid w:val="00E11611"/>
    <w:rsid w:val="00E11962"/>
    <w:rsid w:val="00E11FC7"/>
    <w:rsid w:val="00E12536"/>
    <w:rsid w:val="00E12619"/>
    <w:rsid w:val="00E12B61"/>
    <w:rsid w:val="00E12BB3"/>
    <w:rsid w:val="00E12E09"/>
    <w:rsid w:val="00E1380F"/>
    <w:rsid w:val="00E13831"/>
    <w:rsid w:val="00E13AFA"/>
    <w:rsid w:val="00E13D8E"/>
    <w:rsid w:val="00E13FFD"/>
    <w:rsid w:val="00E1434A"/>
    <w:rsid w:val="00E14C6F"/>
    <w:rsid w:val="00E14DCB"/>
    <w:rsid w:val="00E151AE"/>
    <w:rsid w:val="00E15CB4"/>
    <w:rsid w:val="00E15D52"/>
    <w:rsid w:val="00E15D69"/>
    <w:rsid w:val="00E15DAC"/>
    <w:rsid w:val="00E161D0"/>
    <w:rsid w:val="00E16222"/>
    <w:rsid w:val="00E164F5"/>
    <w:rsid w:val="00E16D11"/>
    <w:rsid w:val="00E16E67"/>
    <w:rsid w:val="00E16E84"/>
    <w:rsid w:val="00E17043"/>
    <w:rsid w:val="00E177AB"/>
    <w:rsid w:val="00E17ADF"/>
    <w:rsid w:val="00E20094"/>
    <w:rsid w:val="00E201FB"/>
    <w:rsid w:val="00E20354"/>
    <w:rsid w:val="00E207B3"/>
    <w:rsid w:val="00E21513"/>
    <w:rsid w:val="00E217AA"/>
    <w:rsid w:val="00E2180C"/>
    <w:rsid w:val="00E21812"/>
    <w:rsid w:val="00E21DF5"/>
    <w:rsid w:val="00E21E4E"/>
    <w:rsid w:val="00E2209B"/>
    <w:rsid w:val="00E227AF"/>
    <w:rsid w:val="00E228AC"/>
    <w:rsid w:val="00E22C94"/>
    <w:rsid w:val="00E231D7"/>
    <w:rsid w:val="00E2332C"/>
    <w:rsid w:val="00E23331"/>
    <w:rsid w:val="00E2347D"/>
    <w:rsid w:val="00E23855"/>
    <w:rsid w:val="00E23930"/>
    <w:rsid w:val="00E23BB1"/>
    <w:rsid w:val="00E23E98"/>
    <w:rsid w:val="00E23F2B"/>
    <w:rsid w:val="00E24753"/>
    <w:rsid w:val="00E24F32"/>
    <w:rsid w:val="00E25A94"/>
    <w:rsid w:val="00E25C63"/>
    <w:rsid w:val="00E25F2A"/>
    <w:rsid w:val="00E25FC9"/>
    <w:rsid w:val="00E2626B"/>
    <w:rsid w:val="00E267FD"/>
    <w:rsid w:val="00E26EAC"/>
    <w:rsid w:val="00E26F9E"/>
    <w:rsid w:val="00E27068"/>
    <w:rsid w:val="00E270C3"/>
    <w:rsid w:val="00E273BF"/>
    <w:rsid w:val="00E276A3"/>
    <w:rsid w:val="00E2772C"/>
    <w:rsid w:val="00E27799"/>
    <w:rsid w:val="00E27854"/>
    <w:rsid w:val="00E27BB1"/>
    <w:rsid w:val="00E301E2"/>
    <w:rsid w:val="00E3060C"/>
    <w:rsid w:val="00E309C7"/>
    <w:rsid w:val="00E30E20"/>
    <w:rsid w:val="00E31484"/>
    <w:rsid w:val="00E314C6"/>
    <w:rsid w:val="00E31966"/>
    <w:rsid w:val="00E31ABD"/>
    <w:rsid w:val="00E31D13"/>
    <w:rsid w:val="00E322AE"/>
    <w:rsid w:val="00E3257B"/>
    <w:rsid w:val="00E3294C"/>
    <w:rsid w:val="00E33002"/>
    <w:rsid w:val="00E3311E"/>
    <w:rsid w:val="00E33232"/>
    <w:rsid w:val="00E33CD3"/>
    <w:rsid w:val="00E34091"/>
    <w:rsid w:val="00E3410B"/>
    <w:rsid w:val="00E34110"/>
    <w:rsid w:val="00E34355"/>
    <w:rsid w:val="00E34740"/>
    <w:rsid w:val="00E34839"/>
    <w:rsid w:val="00E35368"/>
    <w:rsid w:val="00E35467"/>
    <w:rsid w:val="00E35B69"/>
    <w:rsid w:val="00E36021"/>
    <w:rsid w:val="00E363E9"/>
    <w:rsid w:val="00E363F5"/>
    <w:rsid w:val="00E36535"/>
    <w:rsid w:val="00E36881"/>
    <w:rsid w:val="00E369A9"/>
    <w:rsid w:val="00E36F88"/>
    <w:rsid w:val="00E3747E"/>
    <w:rsid w:val="00E377AB"/>
    <w:rsid w:val="00E377D7"/>
    <w:rsid w:val="00E37984"/>
    <w:rsid w:val="00E37D28"/>
    <w:rsid w:val="00E400C7"/>
    <w:rsid w:val="00E400FD"/>
    <w:rsid w:val="00E40126"/>
    <w:rsid w:val="00E401A5"/>
    <w:rsid w:val="00E406B5"/>
    <w:rsid w:val="00E408AD"/>
    <w:rsid w:val="00E40ACB"/>
    <w:rsid w:val="00E40B58"/>
    <w:rsid w:val="00E40D19"/>
    <w:rsid w:val="00E41B0A"/>
    <w:rsid w:val="00E41BE7"/>
    <w:rsid w:val="00E41C6B"/>
    <w:rsid w:val="00E41E71"/>
    <w:rsid w:val="00E42F2F"/>
    <w:rsid w:val="00E42FE6"/>
    <w:rsid w:val="00E43A60"/>
    <w:rsid w:val="00E43DFF"/>
    <w:rsid w:val="00E43E11"/>
    <w:rsid w:val="00E4507F"/>
    <w:rsid w:val="00E4547D"/>
    <w:rsid w:val="00E4597A"/>
    <w:rsid w:val="00E47FF4"/>
    <w:rsid w:val="00E50302"/>
    <w:rsid w:val="00E50374"/>
    <w:rsid w:val="00E5046C"/>
    <w:rsid w:val="00E50593"/>
    <w:rsid w:val="00E5059B"/>
    <w:rsid w:val="00E50A7B"/>
    <w:rsid w:val="00E51525"/>
    <w:rsid w:val="00E51531"/>
    <w:rsid w:val="00E518B0"/>
    <w:rsid w:val="00E51BA4"/>
    <w:rsid w:val="00E51CC7"/>
    <w:rsid w:val="00E51D6A"/>
    <w:rsid w:val="00E51E4D"/>
    <w:rsid w:val="00E53369"/>
    <w:rsid w:val="00E5356A"/>
    <w:rsid w:val="00E53AD9"/>
    <w:rsid w:val="00E53B60"/>
    <w:rsid w:val="00E54120"/>
    <w:rsid w:val="00E54286"/>
    <w:rsid w:val="00E54486"/>
    <w:rsid w:val="00E54DF4"/>
    <w:rsid w:val="00E555AD"/>
    <w:rsid w:val="00E558BD"/>
    <w:rsid w:val="00E5597A"/>
    <w:rsid w:val="00E55A7D"/>
    <w:rsid w:val="00E5637A"/>
    <w:rsid w:val="00E5643D"/>
    <w:rsid w:val="00E5655F"/>
    <w:rsid w:val="00E566CF"/>
    <w:rsid w:val="00E5688D"/>
    <w:rsid w:val="00E56EB8"/>
    <w:rsid w:val="00E56EBB"/>
    <w:rsid w:val="00E56EDE"/>
    <w:rsid w:val="00E5741A"/>
    <w:rsid w:val="00E57579"/>
    <w:rsid w:val="00E575B8"/>
    <w:rsid w:val="00E57861"/>
    <w:rsid w:val="00E57969"/>
    <w:rsid w:val="00E57D73"/>
    <w:rsid w:val="00E57D7A"/>
    <w:rsid w:val="00E57E11"/>
    <w:rsid w:val="00E57F99"/>
    <w:rsid w:val="00E6044E"/>
    <w:rsid w:val="00E60453"/>
    <w:rsid w:val="00E60683"/>
    <w:rsid w:val="00E607F7"/>
    <w:rsid w:val="00E6091D"/>
    <w:rsid w:val="00E60D79"/>
    <w:rsid w:val="00E61032"/>
    <w:rsid w:val="00E61683"/>
    <w:rsid w:val="00E616BB"/>
    <w:rsid w:val="00E6175B"/>
    <w:rsid w:val="00E617CE"/>
    <w:rsid w:val="00E61944"/>
    <w:rsid w:val="00E61AE3"/>
    <w:rsid w:val="00E61D04"/>
    <w:rsid w:val="00E61DE6"/>
    <w:rsid w:val="00E6219F"/>
    <w:rsid w:val="00E62273"/>
    <w:rsid w:val="00E6230B"/>
    <w:rsid w:val="00E62BEC"/>
    <w:rsid w:val="00E6339A"/>
    <w:rsid w:val="00E63491"/>
    <w:rsid w:val="00E6363D"/>
    <w:rsid w:val="00E63911"/>
    <w:rsid w:val="00E63942"/>
    <w:rsid w:val="00E640B5"/>
    <w:rsid w:val="00E64668"/>
    <w:rsid w:val="00E646D2"/>
    <w:rsid w:val="00E6478A"/>
    <w:rsid w:val="00E650A5"/>
    <w:rsid w:val="00E659C1"/>
    <w:rsid w:val="00E65A2B"/>
    <w:rsid w:val="00E65D1F"/>
    <w:rsid w:val="00E65F52"/>
    <w:rsid w:val="00E6602E"/>
    <w:rsid w:val="00E6644E"/>
    <w:rsid w:val="00E66980"/>
    <w:rsid w:val="00E66AF1"/>
    <w:rsid w:val="00E66C01"/>
    <w:rsid w:val="00E672A3"/>
    <w:rsid w:val="00E673AC"/>
    <w:rsid w:val="00E67869"/>
    <w:rsid w:val="00E67DD9"/>
    <w:rsid w:val="00E70043"/>
    <w:rsid w:val="00E70681"/>
    <w:rsid w:val="00E706E1"/>
    <w:rsid w:val="00E706E9"/>
    <w:rsid w:val="00E708B4"/>
    <w:rsid w:val="00E70AC5"/>
    <w:rsid w:val="00E70CDC"/>
    <w:rsid w:val="00E713FD"/>
    <w:rsid w:val="00E71593"/>
    <w:rsid w:val="00E71679"/>
    <w:rsid w:val="00E71AFE"/>
    <w:rsid w:val="00E725BA"/>
    <w:rsid w:val="00E72D07"/>
    <w:rsid w:val="00E72D79"/>
    <w:rsid w:val="00E72DAF"/>
    <w:rsid w:val="00E72E82"/>
    <w:rsid w:val="00E72E9B"/>
    <w:rsid w:val="00E733DB"/>
    <w:rsid w:val="00E736AC"/>
    <w:rsid w:val="00E742FD"/>
    <w:rsid w:val="00E743D3"/>
    <w:rsid w:val="00E746C1"/>
    <w:rsid w:val="00E749AA"/>
    <w:rsid w:val="00E74ADF"/>
    <w:rsid w:val="00E74F68"/>
    <w:rsid w:val="00E75072"/>
    <w:rsid w:val="00E75352"/>
    <w:rsid w:val="00E755AB"/>
    <w:rsid w:val="00E75683"/>
    <w:rsid w:val="00E763BD"/>
    <w:rsid w:val="00E76D6F"/>
    <w:rsid w:val="00E76D9B"/>
    <w:rsid w:val="00E76E71"/>
    <w:rsid w:val="00E7745F"/>
    <w:rsid w:val="00E77667"/>
    <w:rsid w:val="00E77687"/>
    <w:rsid w:val="00E776C1"/>
    <w:rsid w:val="00E778D9"/>
    <w:rsid w:val="00E778DF"/>
    <w:rsid w:val="00E77A0E"/>
    <w:rsid w:val="00E802AA"/>
    <w:rsid w:val="00E804D7"/>
    <w:rsid w:val="00E8052A"/>
    <w:rsid w:val="00E806A9"/>
    <w:rsid w:val="00E810D5"/>
    <w:rsid w:val="00E81538"/>
    <w:rsid w:val="00E817AD"/>
    <w:rsid w:val="00E82433"/>
    <w:rsid w:val="00E8251D"/>
    <w:rsid w:val="00E82A1D"/>
    <w:rsid w:val="00E8326E"/>
    <w:rsid w:val="00E83283"/>
    <w:rsid w:val="00E8353F"/>
    <w:rsid w:val="00E83AB6"/>
    <w:rsid w:val="00E83C4F"/>
    <w:rsid w:val="00E83D07"/>
    <w:rsid w:val="00E840F7"/>
    <w:rsid w:val="00E8413E"/>
    <w:rsid w:val="00E84273"/>
    <w:rsid w:val="00E8431A"/>
    <w:rsid w:val="00E84694"/>
    <w:rsid w:val="00E846CE"/>
    <w:rsid w:val="00E84A02"/>
    <w:rsid w:val="00E84A39"/>
    <w:rsid w:val="00E84E93"/>
    <w:rsid w:val="00E85054"/>
    <w:rsid w:val="00E85460"/>
    <w:rsid w:val="00E8570F"/>
    <w:rsid w:val="00E85BC9"/>
    <w:rsid w:val="00E85E1B"/>
    <w:rsid w:val="00E85E2C"/>
    <w:rsid w:val="00E85E54"/>
    <w:rsid w:val="00E867A0"/>
    <w:rsid w:val="00E86B1E"/>
    <w:rsid w:val="00E86B3B"/>
    <w:rsid w:val="00E86B49"/>
    <w:rsid w:val="00E8777D"/>
    <w:rsid w:val="00E87CCF"/>
    <w:rsid w:val="00E87D5B"/>
    <w:rsid w:val="00E87FF3"/>
    <w:rsid w:val="00E90410"/>
    <w:rsid w:val="00E9054F"/>
    <w:rsid w:val="00E90573"/>
    <w:rsid w:val="00E90696"/>
    <w:rsid w:val="00E91203"/>
    <w:rsid w:val="00E912AF"/>
    <w:rsid w:val="00E913A1"/>
    <w:rsid w:val="00E916CF"/>
    <w:rsid w:val="00E91D80"/>
    <w:rsid w:val="00E920F5"/>
    <w:rsid w:val="00E92177"/>
    <w:rsid w:val="00E92282"/>
    <w:rsid w:val="00E92287"/>
    <w:rsid w:val="00E922EB"/>
    <w:rsid w:val="00E92686"/>
    <w:rsid w:val="00E927F6"/>
    <w:rsid w:val="00E92D2B"/>
    <w:rsid w:val="00E92E2C"/>
    <w:rsid w:val="00E931ED"/>
    <w:rsid w:val="00E93A3D"/>
    <w:rsid w:val="00E93B47"/>
    <w:rsid w:val="00E93F2A"/>
    <w:rsid w:val="00E93FC5"/>
    <w:rsid w:val="00E94001"/>
    <w:rsid w:val="00E94091"/>
    <w:rsid w:val="00E940DE"/>
    <w:rsid w:val="00E942FE"/>
    <w:rsid w:val="00E949C9"/>
    <w:rsid w:val="00E94D1D"/>
    <w:rsid w:val="00E94DE8"/>
    <w:rsid w:val="00E954BB"/>
    <w:rsid w:val="00E955EA"/>
    <w:rsid w:val="00E959CD"/>
    <w:rsid w:val="00E95C1B"/>
    <w:rsid w:val="00E95D1F"/>
    <w:rsid w:val="00E95FD6"/>
    <w:rsid w:val="00E95FDD"/>
    <w:rsid w:val="00E9626B"/>
    <w:rsid w:val="00E964D9"/>
    <w:rsid w:val="00E96689"/>
    <w:rsid w:val="00E96773"/>
    <w:rsid w:val="00E96D54"/>
    <w:rsid w:val="00E97415"/>
    <w:rsid w:val="00E97757"/>
    <w:rsid w:val="00E979CE"/>
    <w:rsid w:val="00E97CE7"/>
    <w:rsid w:val="00EA0B6C"/>
    <w:rsid w:val="00EA0C26"/>
    <w:rsid w:val="00EA0F82"/>
    <w:rsid w:val="00EA0FA3"/>
    <w:rsid w:val="00EA1166"/>
    <w:rsid w:val="00EA1706"/>
    <w:rsid w:val="00EA1908"/>
    <w:rsid w:val="00EA1A1C"/>
    <w:rsid w:val="00EA1E80"/>
    <w:rsid w:val="00EA2145"/>
    <w:rsid w:val="00EA236D"/>
    <w:rsid w:val="00EA25F8"/>
    <w:rsid w:val="00EA2D80"/>
    <w:rsid w:val="00EA2F73"/>
    <w:rsid w:val="00EA32AC"/>
    <w:rsid w:val="00EA3649"/>
    <w:rsid w:val="00EA4226"/>
    <w:rsid w:val="00EA49A0"/>
    <w:rsid w:val="00EA4C48"/>
    <w:rsid w:val="00EA51EC"/>
    <w:rsid w:val="00EA53B6"/>
    <w:rsid w:val="00EA573A"/>
    <w:rsid w:val="00EA58E5"/>
    <w:rsid w:val="00EA5A58"/>
    <w:rsid w:val="00EA5CB4"/>
    <w:rsid w:val="00EA6014"/>
    <w:rsid w:val="00EA6148"/>
    <w:rsid w:val="00EA6556"/>
    <w:rsid w:val="00EA68FE"/>
    <w:rsid w:val="00EA6D61"/>
    <w:rsid w:val="00EA7012"/>
    <w:rsid w:val="00EA75CD"/>
    <w:rsid w:val="00EA7809"/>
    <w:rsid w:val="00EA7908"/>
    <w:rsid w:val="00EA7B60"/>
    <w:rsid w:val="00EB0240"/>
    <w:rsid w:val="00EB0450"/>
    <w:rsid w:val="00EB1F8E"/>
    <w:rsid w:val="00EB22C2"/>
    <w:rsid w:val="00EB2352"/>
    <w:rsid w:val="00EB26DD"/>
    <w:rsid w:val="00EB2BC0"/>
    <w:rsid w:val="00EB3208"/>
    <w:rsid w:val="00EB3548"/>
    <w:rsid w:val="00EB3BAF"/>
    <w:rsid w:val="00EB3BDB"/>
    <w:rsid w:val="00EB3D8F"/>
    <w:rsid w:val="00EB3DA4"/>
    <w:rsid w:val="00EB4023"/>
    <w:rsid w:val="00EB4258"/>
    <w:rsid w:val="00EB46A4"/>
    <w:rsid w:val="00EB4B2F"/>
    <w:rsid w:val="00EB4D03"/>
    <w:rsid w:val="00EB4E32"/>
    <w:rsid w:val="00EB5239"/>
    <w:rsid w:val="00EB52BA"/>
    <w:rsid w:val="00EB536A"/>
    <w:rsid w:val="00EB569A"/>
    <w:rsid w:val="00EB69D1"/>
    <w:rsid w:val="00EB6D51"/>
    <w:rsid w:val="00EB702D"/>
    <w:rsid w:val="00EC0345"/>
    <w:rsid w:val="00EC08CE"/>
    <w:rsid w:val="00EC09D6"/>
    <w:rsid w:val="00EC0D83"/>
    <w:rsid w:val="00EC0DC2"/>
    <w:rsid w:val="00EC0E04"/>
    <w:rsid w:val="00EC0F43"/>
    <w:rsid w:val="00EC1246"/>
    <w:rsid w:val="00EC1A2F"/>
    <w:rsid w:val="00EC1EA4"/>
    <w:rsid w:val="00EC25F4"/>
    <w:rsid w:val="00EC27BF"/>
    <w:rsid w:val="00EC2A5A"/>
    <w:rsid w:val="00EC2B67"/>
    <w:rsid w:val="00EC2E96"/>
    <w:rsid w:val="00EC31B0"/>
    <w:rsid w:val="00EC3335"/>
    <w:rsid w:val="00EC3457"/>
    <w:rsid w:val="00EC357A"/>
    <w:rsid w:val="00EC35DE"/>
    <w:rsid w:val="00EC3FF2"/>
    <w:rsid w:val="00EC41EA"/>
    <w:rsid w:val="00EC45D7"/>
    <w:rsid w:val="00EC49E4"/>
    <w:rsid w:val="00EC4E15"/>
    <w:rsid w:val="00EC542C"/>
    <w:rsid w:val="00EC55AD"/>
    <w:rsid w:val="00EC5E27"/>
    <w:rsid w:val="00EC6225"/>
    <w:rsid w:val="00EC6606"/>
    <w:rsid w:val="00EC6700"/>
    <w:rsid w:val="00EC6BB1"/>
    <w:rsid w:val="00EC6E49"/>
    <w:rsid w:val="00EC6FA8"/>
    <w:rsid w:val="00EC7294"/>
    <w:rsid w:val="00EC7377"/>
    <w:rsid w:val="00EC77CC"/>
    <w:rsid w:val="00EC7BE5"/>
    <w:rsid w:val="00EC7E57"/>
    <w:rsid w:val="00ED01E0"/>
    <w:rsid w:val="00ED0407"/>
    <w:rsid w:val="00ED06F7"/>
    <w:rsid w:val="00ED0802"/>
    <w:rsid w:val="00ED0E4F"/>
    <w:rsid w:val="00ED11B6"/>
    <w:rsid w:val="00ED1260"/>
    <w:rsid w:val="00ED134D"/>
    <w:rsid w:val="00ED15C7"/>
    <w:rsid w:val="00ED1834"/>
    <w:rsid w:val="00ED195F"/>
    <w:rsid w:val="00ED1ED5"/>
    <w:rsid w:val="00ED1EE5"/>
    <w:rsid w:val="00ED28F6"/>
    <w:rsid w:val="00ED2A2F"/>
    <w:rsid w:val="00ED30EF"/>
    <w:rsid w:val="00ED32C4"/>
    <w:rsid w:val="00ED36DB"/>
    <w:rsid w:val="00ED3710"/>
    <w:rsid w:val="00ED3850"/>
    <w:rsid w:val="00ED3DCB"/>
    <w:rsid w:val="00ED3DCD"/>
    <w:rsid w:val="00ED4400"/>
    <w:rsid w:val="00ED497F"/>
    <w:rsid w:val="00ED4AAF"/>
    <w:rsid w:val="00ED4CB8"/>
    <w:rsid w:val="00ED4DB8"/>
    <w:rsid w:val="00ED4F9D"/>
    <w:rsid w:val="00ED5098"/>
    <w:rsid w:val="00ED5165"/>
    <w:rsid w:val="00ED51AE"/>
    <w:rsid w:val="00ED523D"/>
    <w:rsid w:val="00ED55A1"/>
    <w:rsid w:val="00ED5898"/>
    <w:rsid w:val="00ED5906"/>
    <w:rsid w:val="00ED5B82"/>
    <w:rsid w:val="00ED6D12"/>
    <w:rsid w:val="00ED70B1"/>
    <w:rsid w:val="00ED760D"/>
    <w:rsid w:val="00ED7937"/>
    <w:rsid w:val="00ED7942"/>
    <w:rsid w:val="00ED7B4F"/>
    <w:rsid w:val="00EE012D"/>
    <w:rsid w:val="00EE083C"/>
    <w:rsid w:val="00EE101F"/>
    <w:rsid w:val="00EE13A1"/>
    <w:rsid w:val="00EE16F2"/>
    <w:rsid w:val="00EE1BBA"/>
    <w:rsid w:val="00EE1D36"/>
    <w:rsid w:val="00EE246A"/>
    <w:rsid w:val="00EE295F"/>
    <w:rsid w:val="00EE2ACE"/>
    <w:rsid w:val="00EE319A"/>
    <w:rsid w:val="00EE37BF"/>
    <w:rsid w:val="00EE3857"/>
    <w:rsid w:val="00EE39C6"/>
    <w:rsid w:val="00EE3B16"/>
    <w:rsid w:val="00EE3BEA"/>
    <w:rsid w:val="00EE3E3B"/>
    <w:rsid w:val="00EE4262"/>
    <w:rsid w:val="00EE4405"/>
    <w:rsid w:val="00EE4419"/>
    <w:rsid w:val="00EE4565"/>
    <w:rsid w:val="00EE4ACE"/>
    <w:rsid w:val="00EE4F74"/>
    <w:rsid w:val="00EE53A8"/>
    <w:rsid w:val="00EE543C"/>
    <w:rsid w:val="00EE5535"/>
    <w:rsid w:val="00EE56AE"/>
    <w:rsid w:val="00EE56FB"/>
    <w:rsid w:val="00EE5A90"/>
    <w:rsid w:val="00EE5FB8"/>
    <w:rsid w:val="00EE66BF"/>
    <w:rsid w:val="00EE7034"/>
    <w:rsid w:val="00EE7391"/>
    <w:rsid w:val="00EE7457"/>
    <w:rsid w:val="00EE7B5F"/>
    <w:rsid w:val="00EE7BE9"/>
    <w:rsid w:val="00EF012E"/>
    <w:rsid w:val="00EF0D68"/>
    <w:rsid w:val="00EF0DF9"/>
    <w:rsid w:val="00EF0E33"/>
    <w:rsid w:val="00EF0E50"/>
    <w:rsid w:val="00EF0EE0"/>
    <w:rsid w:val="00EF119D"/>
    <w:rsid w:val="00EF1EDB"/>
    <w:rsid w:val="00EF21D2"/>
    <w:rsid w:val="00EF22B9"/>
    <w:rsid w:val="00EF23F0"/>
    <w:rsid w:val="00EF244F"/>
    <w:rsid w:val="00EF2619"/>
    <w:rsid w:val="00EF2798"/>
    <w:rsid w:val="00EF3433"/>
    <w:rsid w:val="00EF3A0B"/>
    <w:rsid w:val="00EF3B15"/>
    <w:rsid w:val="00EF425A"/>
    <w:rsid w:val="00EF42F5"/>
    <w:rsid w:val="00EF4372"/>
    <w:rsid w:val="00EF44D4"/>
    <w:rsid w:val="00EF455B"/>
    <w:rsid w:val="00EF4A0E"/>
    <w:rsid w:val="00EF4A34"/>
    <w:rsid w:val="00EF5144"/>
    <w:rsid w:val="00EF537F"/>
    <w:rsid w:val="00EF653B"/>
    <w:rsid w:val="00EF6D87"/>
    <w:rsid w:val="00EF7095"/>
    <w:rsid w:val="00EF71CB"/>
    <w:rsid w:val="00EF793C"/>
    <w:rsid w:val="00EF7AA3"/>
    <w:rsid w:val="00EF7D0D"/>
    <w:rsid w:val="00EF7E50"/>
    <w:rsid w:val="00EF7EBB"/>
    <w:rsid w:val="00F0011F"/>
    <w:rsid w:val="00F00A34"/>
    <w:rsid w:val="00F00F87"/>
    <w:rsid w:val="00F011ED"/>
    <w:rsid w:val="00F01221"/>
    <w:rsid w:val="00F01268"/>
    <w:rsid w:val="00F02F52"/>
    <w:rsid w:val="00F03000"/>
    <w:rsid w:val="00F036AE"/>
    <w:rsid w:val="00F03912"/>
    <w:rsid w:val="00F03AAA"/>
    <w:rsid w:val="00F03C0E"/>
    <w:rsid w:val="00F03D6F"/>
    <w:rsid w:val="00F03E0C"/>
    <w:rsid w:val="00F04907"/>
    <w:rsid w:val="00F04981"/>
    <w:rsid w:val="00F0523F"/>
    <w:rsid w:val="00F059E0"/>
    <w:rsid w:val="00F05B47"/>
    <w:rsid w:val="00F05B7F"/>
    <w:rsid w:val="00F06020"/>
    <w:rsid w:val="00F06793"/>
    <w:rsid w:val="00F067F8"/>
    <w:rsid w:val="00F069F9"/>
    <w:rsid w:val="00F071B3"/>
    <w:rsid w:val="00F07678"/>
    <w:rsid w:val="00F079B9"/>
    <w:rsid w:val="00F07BB9"/>
    <w:rsid w:val="00F07CB5"/>
    <w:rsid w:val="00F103FA"/>
    <w:rsid w:val="00F104DC"/>
    <w:rsid w:val="00F10993"/>
    <w:rsid w:val="00F109AD"/>
    <w:rsid w:val="00F10A09"/>
    <w:rsid w:val="00F10B92"/>
    <w:rsid w:val="00F10C23"/>
    <w:rsid w:val="00F10D1B"/>
    <w:rsid w:val="00F11280"/>
    <w:rsid w:val="00F112DF"/>
    <w:rsid w:val="00F11646"/>
    <w:rsid w:val="00F11D51"/>
    <w:rsid w:val="00F11F9A"/>
    <w:rsid w:val="00F120C1"/>
    <w:rsid w:val="00F12713"/>
    <w:rsid w:val="00F1275A"/>
    <w:rsid w:val="00F127A3"/>
    <w:rsid w:val="00F12898"/>
    <w:rsid w:val="00F12AA1"/>
    <w:rsid w:val="00F12BDD"/>
    <w:rsid w:val="00F135AA"/>
    <w:rsid w:val="00F13703"/>
    <w:rsid w:val="00F138A5"/>
    <w:rsid w:val="00F14705"/>
    <w:rsid w:val="00F14848"/>
    <w:rsid w:val="00F14B60"/>
    <w:rsid w:val="00F14D46"/>
    <w:rsid w:val="00F14F74"/>
    <w:rsid w:val="00F15050"/>
    <w:rsid w:val="00F15476"/>
    <w:rsid w:val="00F154AA"/>
    <w:rsid w:val="00F15BDF"/>
    <w:rsid w:val="00F1614F"/>
    <w:rsid w:val="00F1640A"/>
    <w:rsid w:val="00F16543"/>
    <w:rsid w:val="00F1670B"/>
    <w:rsid w:val="00F16798"/>
    <w:rsid w:val="00F16A85"/>
    <w:rsid w:val="00F16FF2"/>
    <w:rsid w:val="00F1715C"/>
    <w:rsid w:val="00F171B8"/>
    <w:rsid w:val="00F172BE"/>
    <w:rsid w:val="00F17733"/>
    <w:rsid w:val="00F17988"/>
    <w:rsid w:val="00F17DDB"/>
    <w:rsid w:val="00F17E85"/>
    <w:rsid w:val="00F203B4"/>
    <w:rsid w:val="00F204F3"/>
    <w:rsid w:val="00F208D6"/>
    <w:rsid w:val="00F209F9"/>
    <w:rsid w:val="00F20AA4"/>
    <w:rsid w:val="00F20E3E"/>
    <w:rsid w:val="00F20F48"/>
    <w:rsid w:val="00F21DB2"/>
    <w:rsid w:val="00F21FEA"/>
    <w:rsid w:val="00F2229E"/>
    <w:rsid w:val="00F223E0"/>
    <w:rsid w:val="00F2255D"/>
    <w:rsid w:val="00F22807"/>
    <w:rsid w:val="00F22A70"/>
    <w:rsid w:val="00F2334F"/>
    <w:rsid w:val="00F23377"/>
    <w:rsid w:val="00F239DD"/>
    <w:rsid w:val="00F23A18"/>
    <w:rsid w:val="00F23F2D"/>
    <w:rsid w:val="00F24077"/>
    <w:rsid w:val="00F2422B"/>
    <w:rsid w:val="00F24C59"/>
    <w:rsid w:val="00F24EE6"/>
    <w:rsid w:val="00F24EF8"/>
    <w:rsid w:val="00F25120"/>
    <w:rsid w:val="00F2535D"/>
    <w:rsid w:val="00F25823"/>
    <w:rsid w:val="00F260BE"/>
    <w:rsid w:val="00F26ACB"/>
    <w:rsid w:val="00F26EA2"/>
    <w:rsid w:val="00F270C4"/>
    <w:rsid w:val="00F27139"/>
    <w:rsid w:val="00F2737A"/>
    <w:rsid w:val="00F27710"/>
    <w:rsid w:val="00F279CF"/>
    <w:rsid w:val="00F27AEA"/>
    <w:rsid w:val="00F27CF2"/>
    <w:rsid w:val="00F27FD5"/>
    <w:rsid w:val="00F30234"/>
    <w:rsid w:val="00F305A9"/>
    <w:rsid w:val="00F312F7"/>
    <w:rsid w:val="00F31A4F"/>
    <w:rsid w:val="00F31C16"/>
    <w:rsid w:val="00F3284F"/>
    <w:rsid w:val="00F337E6"/>
    <w:rsid w:val="00F337E7"/>
    <w:rsid w:val="00F33B3B"/>
    <w:rsid w:val="00F33D13"/>
    <w:rsid w:val="00F34126"/>
    <w:rsid w:val="00F344E1"/>
    <w:rsid w:val="00F3474A"/>
    <w:rsid w:val="00F34FDC"/>
    <w:rsid w:val="00F35140"/>
    <w:rsid w:val="00F354AC"/>
    <w:rsid w:val="00F357CF"/>
    <w:rsid w:val="00F359A2"/>
    <w:rsid w:val="00F3606B"/>
    <w:rsid w:val="00F36446"/>
    <w:rsid w:val="00F36644"/>
    <w:rsid w:val="00F36710"/>
    <w:rsid w:val="00F36C06"/>
    <w:rsid w:val="00F36DF8"/>
    <w:rsid w:val="00F373B1"/>
    <w:rsid w:val="00F4007A"/>
    <w:rsid w:val="00F40914"/>
    <w:rsid w:val="00F409CA"/>
    <w:rsid w:val="00F41192"/>
    <w:rsid w:val="00F4165B"/>
    <w:rsid w:val="00F41898"/>
    <w:rsid w:val="00F42216"/>
    <w:rsid w:val="00F4243B"/>
    <w:rsid w:val="00F4293E"/>
    <w:rsid w:val="00F4297E"/>
    <w:rsid w:val="00F429B7"/>
    <w:rsid w:val="00F42C71"/>
    <w:rsid w:val="00F431CD"/>
    <w:rsid w:val="00F433EB"/>
    <w:rsid w:val="00F43B40"/>
    <w:rsid w:val="00F43B8A"/>
    <w:rsid w:val="00F43BAF"/>
    <w:rsid w:val="00F43BC7"/>
    <w:rsid w:val="00F43F7D"/>
    <w:rsid w:val="00F4430A"/>
    <w:rsid w:val="00F44364"/>
    <w:rsid w:val="00F443FB"/>
    <w:rsid w:val="00F449EF"/>
    <w:rsid w:val="00F44AAD"/>
    <w:rsid w:val="00F44B11"/>
    <w:rsid w:val="00F44B3C"/>
    <w:rsid w:val="00F44E6F"/>
    <w:rsid w:val="00F451EC"/>
    <w:rsid w:val="00F45204"/>
    <w:rsid w:val="00F456E7"/>
    <w:rsid w:val="00F457B0"/>
    <w:rsid w:val="00F45D0E"/>
    <w:rsid w:val="00F46F3D"/>
    <w:rsid w:val="00F47077"/>
    <w:rsid w:val="00F4750C"/>
    <w:rsid w:val="00F506E1"/>
    <w:rsid w:val="00F50EC9"/>
    <w:rsid w:val="00F512FC"/>
    <w:rsid w:val="00F51356"/>
    <w:rsid w:val="00F5199C"/>
    <w:rsid w:val="00F524E2"/>
    <w:rsid w:val="00F52652"/>
    <w:rsid w:val="00F52696"/>
    <w:rsid w:val="00F52897"/>
    <w:rsid w:val="00F528D3"/>
    <w:rsid w:val="00F52D68"/>
    <w:rsid w:val="00F53396"/>
    <w:rsid w:val="00F53565"/>
    <w:rsid w:val="00F5408D"/>
    <w:rsid w:val="00F5447D"/>
    <w:rsid w:val="00F544ED"/>
    <w:rsid w:val="00F5452B"/>
    <w:rsid w:val="00F548AE"/>
    <w:rsid w:val="00F54BD0"/>
    <w:rsid w:val="00F54C1B"/>
    <w:rsid w:val="00F55549"/>
    <w:rsid w:val="00F5596F"/>
    <w:rsid w:val="00F56F27"/>
    <w:rsid w:val="00F56F56"/>
    <w:rsid w:val="00F57396"/>
    <w:rsid w:val="00F57681"/>
    <w:rsid w:val="00F57721"/>
    <w:rsid w:val="00F60629"/>
    <w:rsid w:val="00F6067E"/>
    <w:rsid w:val="00F608B6"/>
    <w:rsid w:val="00F60AD7"/>
    <w:rsid w:val="00F61278"/>
    <w:rsid w:val="00F61332"/>
    <w:rsid w:val="00F61D47"/>
    <w:rsid w:val="00F61D4F"/>
    <w:rsid w:val="00F61E10"/>
    <w:rsid w:val="00F62699"/>
    <w:rsid w:val="00F628FF"/>
    <w:rsid w:val="00F62AA1"/>
    <w:rsid w:val="00F62B90"/>
    <w:rsid w:val="00F62BDF"/>
    <w:rsid w:val="00F62FC9"/>
    <w:rsid w:val="00F63033"/>
    <w:rsid w:val="00F63E63"/>
    <w:rsid w:val="00F641C2"/>
    <w:rsid w:val="00F64270"/>
    <w:rsid w:val="00F64325"/>
    <w:rsid w:val="00F64510"/>
    <w:rsid w:val="00F64536"/>
    <w:rsid w:val="00F64CC7"/>
    <w:rsid w:val="00F64DB6"/>
    <w:rsid w:val="00F64EB6"/>
    <w:rsid w:val="00F65082"/>
    <w:rsid w:val="00F6537A"/>
    <w:rsid w:val="00F65392"/>
    <w:rsid w:val="00F65526"/>
    <w:rsid w:val="00F65B0F"/>
    <w:rsid w:val="00F65B31"/>
    <w:rsid w:val="00F65E11"/>
    <w:rsid w:val="00F661DA"/>
    <w:rsid w:val="00F66435"/>
    <w:rsid w:val="00F66662"/>
    <w:rsid w:val="00F66760"/>
    <w:rsid w:val="00F66B3B"/>
    <w:rsid w:val="00F67294"/>
    <w:rsid w:val="00F677E3"/>
    <w:rsid w:val="00F67802"/>
    <w:rsid w:val="00F67E79"/>
    <w:rsid w:val="00F708F1"/>
    <w:rsid w:val="00F70C1C"/>
    <w:rsid w:val="00F70E18"/>
    <w:rsid w:val="00F71182"/>
    <w:rsid w:val="00F71DA8"/>
    <w:rsid w:val="00F71EBD"/>
    <w:rsid w:val="00F72217"/>
    <w:rsid w:val="00F72CA0"/>
    <w:rsid w:val="00F73191"/>
    <w:rsid w:val="00F731AB"/>
    <w:rsid w:val="00F735F6"/>
    <w:rsid w:val="00F737E0"/>
    <w:rsid w:val="00F73AD9"/>
    <w:rsid w:val="00F740EE"/>
    <w:rsid w:val="00F74F56"/>
    <w:rsid w:val="00F75282"/>
    <w:rsid w:val="00F75399"/>
    <w:rsid w:val="00F75427"/>
    <w:rsid w:val="00F75C58"/>
    <w:rsid w:val="00F75E3D"/>
    <w:rsid w:val="00F7615D"/>
    <w:rsid w:val="00F76307"/>
    <w:rsid w:val="00F76596"/>
    <w:rsid w:val="00F769C8"/>
    <w:rsid w:val="00F76FD9"/>
    <w:rsid w:val="00F76FE0"/>
    <w:rsid w:val="00F77BB3"/>
    <w:rsid w:val="00F77C02"/>
    <w:rsid w:val="00F77D72"/>
    <w:rsid w:val="00F803A2"/>
    <w:rsid w:val="00F8085D"/>
    <w:rsid w:val="00F80F36"/>
    <w:rsid w:val="00F814D0"/>
    <w:rsid w:val="00F8181F"/>
    <w:rsid w:val="00F819A2"/>
    <w:rsid w:val="00F81BA3"/>
    <w:rsid w:val="00F81CDA"/>
    <w:rsid w:val="00F81E94"/>
    <w:rsid w:val="00F822BE"/>
    <w:rsid w:val="00F8256E"/>
    <w:rsid w:val="00F826EB"/>
    <w:rsid w:val="00F82752"/>
    <w:rsid w:val="00F82A90"/>
    <w:rsid w:val="00F82EFC"/>
    <w:rsid w:val="00F83304"/>
    <w:rsid w:val="00F834F0"/>
    <w:rsid w:val="00F835D4"/>
    <w:rsid w:val="00F83F1B"/>
    <w:rsid w:val="00F8466F"/>
    <w:rsid w:val="00F84B08"/>
    <w:rsid w:val="00F84D14"/>
    <w:rsid w:val="00F84E72"/>
    <w:rsid w:val="00F84FA0"/>
    <w:rsid w:val="00F84FC7"/>
    <w:rsid w:val="00F85012"/>
    <w:rsid w:val="00F851FA"/>
    <w:rsid w:val="00F852D5"/>
    <w:rsid w:val="00F85405"/>
    <w:rsid w:val="00F8554C"/>
    <w:rsid w:val="00F8555C"/>
    <w:rsid w:val="00F8575D"/>
    <w:rsid w:val="00F8582B"/>
    <w:rsid w:val="00F859DB"/>
    <w:rsid w:val="00F8641E"/>
    <w:rsid w:val="00F867C5"/>
    <w:rsid w:val="00F86E11"/>
    <w:rsid w:val="00F86F8D"/>
    <w:rsid w:val="00F87214"/>
    <w:rsid w:val="00F875B3"/>
    <w:rsid w:val="00F87D32"/>
    <w:rsid w:val="00F87DB9"/>
    <w:rsid w:val="00F87EBA"/>
    <w:rsid w:val="00F900BD"/>
    <w:rsid w:val="00F9034A"/>
    <w:rsid w:val="00F9042D"/>
    <w:rsid w:val="00F90896"/>
    <w:rsid w:val="00F90AB5"/>
    <w:rsid w:val="00F90CCF"/>
    <w:rsid w:val="00F912F7"/>
    <w:rsid w:val="00F9134B"/>
    <w:rsid w:val="00F919D2"/>
    <w:rsid w:val="00F91C52"/>
    <w:rsid w:val="00F91F86"/>
    <w:rsid w:val="00F92644"/>
    <w:rsid w:val="00F928F4"/>
    <w:rsid w:val="00F92C6B"/>
    <w:rsid w:val="00F92CD1"/>
    <w:rsid w:val="00F9302F"/>
    <w:rsid w:val="00F93072"/>
    <w:rsid w:val="00F9308E"/>
    <w:rsid w:val="00F93320"/>
    <w:rsid w:val="00F93695"/>
    <w:rsid w:val="00F93973"/>
    <w:rsid w:val="00F93BE4"/>
    <w:rsid w:val="00F94376"/>
    <w:rsid w:val="00F9482B"/>
    <w:rsid w:val="00F94CC2"/>
    <w:rsid w:val="00F94E1D"/>
    <w:rsid w:val="00F95532"/>
    <w:rsid w:val="00F95790"/>
    <w:rsid w:val="00F95D41"/>
    <w:rsid w:val="00F9605C"/>
    <w:rsid w:val="00F960E5"/>
    <w:rsid w:val="00F96690"/>
    <w:rsid w:val="00F9686B"/>
    <w:rsid w:val="00F96B68"/>
    <w:rsid w:val="00F96F87"/>
    <w:rsid w:val="00F97072"/>
    <w:rsid w:val="00F97204"/>
    <w:rsid w:val="00F974E3"/>
    <w:rsid w:val="00FA0134"/>
    <w:rsid w:val="00FA0416"/>
    <w:rsid w:val="00FA058A"/>
    <w:rsid w:val="00FA0668"/>
    <w:rsid w:val="00FA0D68"/>
    <w:rsid w:val="00FA114B"/>
    <w:rsid w:val="00FA13C0"/>
    <w:rsid w:val="00FA1C14"/>
    <w:rsid w:val="00FA20D6"/>
    <w:rsid w:val="00FA2587"/>
    <w:rsid w:val="00FA275F"/>
    <w:rsid w:val="00FA2A08"/>
    <w:rsid w:val="00FA2B82"/>
    <w:rsid w:val="00FA31D2"/>
    <w:rsid w:val="00FA32D8"/>
    <w:rsid w:val="00FA33B2"/>
    <w:rsid w:val="00FA3822"/>
    <w:rsid w:val="00FA3C4E"/>
    <w:rsid w:val="00FA4B11"/>
    <w:rsid w:val="00FA4E0B"/>
    <w:rsid w:val="00FA4ED5"/>
    <w:rsid w:val="00FA4FF3"/>
    <w:rsid w:val="00FA512D"/>
    <w:rsid w:val="00FA5628"/>
    <w:rsid w:val="00FA58F3"/>
    <w:rsid w:val="00FA5B1A"/>
    <w:rsid w:val="00FA5DE9"/>
    <w:rsid w:val="00FA5F9F"/>
    <w:rsid w:val="00FA60A3"/>
    <w:rsid w:val="00FA6D96"/>
    <w:rsid w:val="00FA742B"/>
    <w:rsid w:val="00FA7581"/>
    <w:rsid w:val="00FA791E"/>
    <w:rsid w:val="00FA7ED2"/>
    <w:rsid w:val="00FA7FFA"/>
    <w:rsid w:val="00FB0382"/>
    <w:rsid w:val="00FB0553"/>
    <w:rsid w:val="00FB0ADD"/>
    <w:rsid w:val="00FB15D7"/>
    <w:rsid w:val="00FB1BF8"/>
    <w:rsid w:val="00FB1D44"/>
    <w:rsid w:val="00FB1FC1"/>
    <w:rsid w:val="00FB20C1"/>
    <w:rsid w:val="00FB2161"/>
    <w:rsid w:val="00FB2D23"/>
    <w:rsid w:val="00FB352F"/>
    <w:rsid w:val="00FB377E"/>
    <w:rsid w:val="00FB3BF7"/>
    <w:rsid w:val="00FB3D13"/>
    <w:rsid w:val="00FB3FF7"/>
    <w:rsid w:val="00FB4335"/>
    <w:rsid w:val="00FB4352"/>
    <w:rsid w:val="00FB4978"/>
    <w:rsid w:val="00FB53D1"/>
    <w:rsid w:val="00FB5B4D"/>
    <w:rsid w:val="00FB5BAE"/>
    <w:rsid w:val="00FB5DDE"/>
    <w:rsid w:val="00FB63EF"/>
    <w:rsid w:val="00FB6697"/>
    <w:rsid w:val="00FB690B"/>
    <w:rsid w:val="00FB6953"/>
    <w:rsid w:val="00FB6DB5"/>
    <w:rsid w:val="00FB71E1"/>
    <w:rsid w:val="00FB71FC"/>
    <w:rsid w:val="00FB7E77"/>
    <w:rsid w:val="00FB7F71"/>
    <w:rsid w:val="00FC006C"/>
    <w:rsid w:val="00FC0E78"/>
    <w:rsid w:val="00FC11FB"/>
    <w:rsid w:val="00FC1399"/>
    <w:rsid w:val="00FC19C5"/>
    <w:rsid w:val="00FC2037"/>
    <w:rsid w:val="00FC21AD"/>
    <w:rsid w:val="00FC228D"/>
    <w:rsid w:val="00FC2BB3"/>
    <w:rsid w:val="00FC3410"/>
    <w:rsid w:val="00FC345F"/>
    <w:rsid w:val="00FC3641"/>
    <w:rsid w:val="00FC3A7A"/>
    <w:rsid w:val="00FC3C12"/>
    <w:rsid w:val="00FC3CAE"/>
    <w:rsid w:val="00FC4160"/>
    <w:rsid w:val="00FC4876"/>
    <w:rsid w:val="00FC535E"/>
    <w:rsid w:val="00FC558F"/>
    <w:rsid w:val="00FC5B83"/>
    <w:rsid w:val="00FC5C43"/>
    <w:rsid w:val="00FC6569"/>
    <w:rsid w:val="00FC7001"/>
    <w:rsid w:val="00FC73FA"/>
    <w:rsid w:val="00FC76CD"/>
    <w:rsid w:val="00FC781C"/>
    <w:rsid w:val="00FC7834"/>
    <w:rsid w:val="00FC78F9"/>
    <w:rsid w:val="00FC799C"/>
    <w:rsid w:val="00FC7EB5"/>
    <w:rsid w:val="00FC7EE3"/>
    <w:rsid w:val="00FC7F90"/>
    <w:rsid w:val="00FD0CB5"/>
    <w:rsid w:val="00FD0F11"/>
    <w:rsid w:val="00FD12E3"/>
    <w:rsid w:val="00FD181C"/>
    <w:rsid w:val="00FD1927"/>
    <w:rsid w:val="00FD1B89"/>
    <w:rsid w:val="00FD2113"/>
    <w:rsid w:val="00FD216F"/>
    <w:rsid w:val="00FD2278"/>
    <w:rsid w:val="00FD2F44"/>
    <w:rsid w:val="00FD30A2"/>
    <w:rsid w:val="00FD3357"/>
    <w:rsid w:val="00FD37AE"/>
    <w:rsid w:val="00FD3859"/>
    <w:rsid w:val="00FD41ED"/>
    <w:rsid w:val="00FD457A"/>
    <w:rsid w:val="00FD49EC"/>
    <w:rsid w:val="00FD4F2C"/>
    <w:rsid w:val="00FD5D29"/>
    <w:rsid w:val="00FD6147"/>
    <w:rsid w:val="00FD622D"/>
    <w:rsid w:val="00FD6EB6"/>
    <w:rsid w:val="00FD7282"/>
    <w:rsid w:val="00FD72B2"/>
    <w:rsid w:val="00FD7BE9"/>
    <w:rsid w:val="00FD7D70"/>
    <w:rsid w:val="00FE01FF"/>
    <w:rsid w:val="00FE0245"/>
    <w:rsid w:val="00FE08F8"/>
    <w:rsid w:val="00FE0B55"/>
    <w:rsid w:val="00FE0E00"/>
    <w:rsid w:val="00FE0E29"/>
    <w:rsid w:val="00FE0EFF"/>
    <w:rsid w:val="00FE0FFA"/>
    <w:rsid w:val="00FE11D3"/>
    <w:rsid w:val="00FE13C7"/>
    <w:rsid w:val="00FE1493"/>
    <w:rsid w:val="00FE1897"/>
    <w:rsid w:val="00FE18DA"/>
    <w:rsid w:val="00FE1FE0"/>
    <w:rsid w:val="00FE2328"/>
    <w:rsid w:val="00FE25F4"/>
    <w:rsid w:val="00FE2765"/>
    <w:rsid w:val="00FE2C45"/>
    <w:rsid w:val="00FE35A5"/>
    <w:rsid w:val="00FE35FA"/>
    <w:rsid w:val="00FE3654"/>
    <w:rsid w:val="00FE3CEB"/>
    <w:rsid w:val="00FE3FAD"/>
    <w:rsid w:val="00FE4315"/>
    <w:rsid w:val="00FE452B"/>
    <w:rsid w:val="00FE48F5"/>
    <w:rsid w:val="00FE4D9C"/>
    <w:rsid w:val="00FE4DC6"/>
    <w:rsid w:val="00FE4E1D"/>
    <w:rsid w:val="00FE5049"/>
    <w:rsid w:val="00FE5B7F"/>
    <w:rsid w:val="00FE5C1E"/>
    <w:rsid w:val="00FE62F1"/>
    <w:rsid w:val="00FE7144"/>
    <w:rsid w:val="00FE73A4"/>
    <w:rsid w:val="00FE789D"/>
    <w:rsid w:val="00FE796B"/>
    <w:rsid w:val="00FF017B"/>
    <w:rsid w:val="00FF051D"/>
    <w:rsid w:val="00FF05FE"/>
    <w:rsid w:val="00FF08E6"/>
    <w:rsid w:val="00FF1093"/>
    <w:rsid w:val="00FF118B"/>
    <w:rsid w:val="00FF1905"/>
    <w:rsid w:val="00FF1B1E"/>
    <w:rsid w:val="00FF1ED8"/>
    <w:rsid w:val="00FF1FB3"/>
    <w:rsid w:val="00FF2439"/>
    <w:rsid w:val="00FF2A87"/>
    <w:rsid w:val="00FF2BB5"/>
    <w:rsid w:val="00FF30D6"/>
    <w:rsid w:val="00FF3777"/>
    <w:rsid w:val="00FF4017"/>
    <w:rsid w:val="00FF4764"/>
    <w:rsid w:val="00FF49FF"/>
    <w:rsid w:val="00FF4A2C"/>
    <w:rsid w:val="00FF5538"/>
    <w:rsid w:val="00FF55AA"/>
    <w:rsid w:val="00FF6B95"/>
    <w:rsid w:val="00FF6C78"/>
    <w:rsid w:val="00FF6CFC"/>
    <w:rsid w:val="00FF75D0"/>
    <w:rsid w:val="00FF79C9"/>
    <w:rsid w:val="00FF7B9D"/>
    <w:rsid w:val="032FCCB9"/>
    <w:rsid w:val="0A22BA45"/>
    <w:rsid w:val="0FAB10BD"/>
    <w:rsid w:val="1D5960AB"/>
    <w:rsid w:val="2BE15529"/>
    <w:rsid w:val="2F1E7B04"/>
    <w:rsid w:val="3D1C7761"/>
    <w:rsid w:val="48F6A95D"/>
    <w:rsid w:val="4C96BB12"/>
    <w:rsid w:val="4FFEF1F2"/>
    <w:rsid w:val="504B943D"/>
    <w:rsid w:val="5354A771"/>
    <w:rsid w:val="55A16B53"/>
    <w:rsid w:val="6CE25DED"/>
    <w:rsid w:val="6D925BF2"/>
    <w:rsid w:val="6E169E76"/>
    <w:rsid w:val="728DE01A"/>
    <w:rsid w:val="7868D893"/>
    <w:rsid w:val="7919600F"/>
    <w:rsid w:val="7985067C"/>
    <w:rsid w:val="7F3A814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0B6F4872"/>
  <w15:docId w15:val="{F6AE284E-00C2-4D5D-9037-0FC52453F6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106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164FFE"/>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rFonts w:cs="Times New Roman"/>
      <w:b/>
      <w:bCs/>
      <w:u w:val="single"/>
    </w:rPr>
  </w:style>
  <w:style w:type="paragraph" w:styleId="Heading2">
    <w:name w:val="heading 2"/>
    <w:basedOn w:val="Normal"/>
    <w:next w:val="Normal"/>
    <w:link w:val="Heading2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link w:val="Heading3Char"/>
    <w:qFormat/>
    <w:rsid w:val="00164FFE"/>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link w:val="Heading4Char"/>
    <w:qFormat/>
    <w:rsid w:val="00164FFE"/>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link w:val="Heading5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cs="Times New Roman"/>
      <w:b/>
      <w:bCs/>
      <w:sz w:val="24"/>
      <w:szCs w:val="24"/>
    </w:rPr>
  </w:style>
  <w:style w:type="paragraph" w:styleId="Heading6">
    <w:name w:val="heading 6"/>
    <w:basedOn w:val="Normal"/>
    <w:next w:val="Normal"/>
    <w:link w:val="Heading6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cs="Times New Roman"/>
      <w:b/>
      <w:bCs/>
      <w:sz w:val="20"/>
      <w:szCs w:val="20"/>
    </w:rPr>
  </w:style>
  <w:style w:type="paragraph" w:styleId="Heading7">
    <w:name w:val="heading 7"/>
    <w:basedOn w:val="Normal"/>
    <w:next w:val="Normal"/>
    <w:link w:val="Heading7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0"/>
      <w:szCs w:val="30"/>
    </w:rPr>
  </w:style>
  <w:style w:type="paragraph" w:styleId="Heading8">
    <w:name w:val="heading 8"/>
    <w:basedOn w:val="Normal"/>
    <w:next w:val="Normal"/>
    <w:link w:val="Heading8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right"/>
      <w:outlineLvl w:val="7"/>
    </w:pPr>
    <w:rPr>
      <w:rFonts w:cs="Times New Roman"/>
      <w:sz w:val="16"/>
      <w:szCs w:val="16"/>
      <w:u w:val="single"/>
    </w:rPr>
  </w:style>
  <w:style w:type="paragraph" w:styleId="Heading9">
    <w:name w:val="heading 9"/>
    <w:basedOn w:val="Normal"/>
    <w:next w:val="Normal"/>
    <w:link w:val="Heading9Char"/>
    <w:qFormat/>
    <w:rsid w:val="00164FF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firstLine="18"/>
      <w:jc w:val="center"/>
      <w:outlineLvl w:val="8"/>
    </w:pPr>
    <w:rPr>
      <w:rFonts w:cs="Times New Roman"/>
      <w:sz w:val="16"/>
      <w:szCs w:val="16"/>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BC1852"/>
    <w:rPr>
      <w:rFonts w:ascii="Arial" w:hAnsi="Arial" w:cs="Times New Roman"/>
      <w:b/>
      <w:bCs/>
      <w:sz w:val="18"/>
      <w:szCs w:val="18"/>
      <w:u w:val="single"/>
      <w:shd w:val="solid" w:color="FFFFFF" w:fill="FFFFFF"/>
    </w:rPr>
  </w:style>
  <w:style w:type="character" w:customStyle="1" w:styleId="Heading2Char">
    <w:name w:val="Heading 2 Char"/>
    <w:link w:val="Heading2"/>
    <w:rsid w:val="008577BE"/>
    <w:rPr>
      <w:rFonts w:ascii="Arial" w:hAnsi="Arial"/>
      <w:b/>
      <w:bCs/>
      <w:sz w:val="18"/>
      <w:szCs w:val="18"/>
      <w:lang w:val="en-US" w:eastAsia="en-US" w:bidi="th-TH"/>
    </w:rPr>
  </w:style>
  <w:style w:type="character" w:customStyle="1" w:styleId="Heading3Char">
    <w:name w:val="Heading 3 Char"/>
    <w:link w:val="Heading3"/>
    <w:rsid w:val="00BC1852"/>
    <w:rPr>
      <w:rFonts w:ascii="Arial" w:hAnsi="Arial" w:cs="Times New Roman"/>
      <w:i/>
      <w:iCs/>
      <w:sz w:val="18"/>
      <w:szCs w:val="18"/>
      <w:lang w:val="en-US" w:eastAsia="en-US" w:bidi="th-TH"/>
    </w:rPr>
  </w:style>
  <w:style w:type="character" w:customStyle="1" w:styleId="BodyTextChar">
    <w:name w:val="Body Text Char"/>
    <w:aliases w:val="bt Char,body text Char,Body Char"/>
    <w:link w:val="BodyText"/>
    <w:rsid w:val="00A60F3B"/>
    <w:rPr>
      <w:rFonts w:ascii="Arial" w:hAnsi="Arial"/>
      <w:sz w:val="18"/>
      <w:szCs w:val="18"/>
      <w:lang w:val="en-US" w:eastAsia="en-US" w:bidi="th-TH"/>
    </w:rPr>
  </w:style>
  <w:style w:type="paragraph" w:styleId="BodyText">
    <w:name w:val="Body Text"/>
    <w:aliases w:val="bt,body text,Body"/>
    <w:basedOn w:val="Normal"/>
    <w:link w:val="BodyTextChar"/>
    <w:rsid w:val="00164FFE"/>
    <w:pPr>
      <w:spacing w:after="120"/>
    </w:pPr>
  </w:style>
  <w:style w:type="character" w:customStyle="1" w:styleId="Heading4Char">
    <w:name w:val="Heading 4 Char"/>
    <w:link w:val="Heading4"/>
    <w:rsid w:val="00D825D9"/>
    <w:rPr>
      <w:rFonts w:ascii="Arial" w:hAnsi="Arial" w:cs="Times New Roman"/>
      <w:b/>
      <w:bCs/>
      <w:sz w:val="18"/>
      <w:szCs w:val="18"/>
    </w:rPr>
  </w:style>
  <w:style w:type="character" w:customStyle="1" w:styleId="Heading5Char">
    <w:name w:val="Heading 5 Char"/>
    <w:link w:val="Heading5"/>
    <w:rsid w:val="00D825D9"/>
    <w:rPr>
      <w:rFonts w:ascii="Arial" w:hAnsi="Arial" w:cs="Times New Roman"/>
      <w:b/>
      <w:bCs/>
      <w:sz w:val="24"/>
      <w:szCs w:val="24"/>
    </w:rPr>
  </w:style>
  <w:style w:type="character" w:customStyle="1" w:styleId="Heading6Char">
    <w:name w:val="Heading 6 Char"/>
    <w:link w:val="Heading6"/>
    <w:rsid w:val="00D825D9"/>
    <w:rPr>
      <w:rFonts w:ascii="Arial" w:hAnsi="Arial" w:cs="Times New Roman"/>
      <w:b/>
      <w:bCs/>
    </w:rPr>
  </w:style>
  <w:style w:type="character" w:customStyle="1" w:styleId="Heading7Char">
    <w:name w:val="Heading 7 Char"/>
    <w:link w:val="Heading7"/>
    <w:rsid w:val="00D825D9"/>
    <w:rPr>
      <w:rFonts w:cs="EucrosiaUPC"/>
      <w:b/>
      <w:bCs/>
      <w:sz w:val="30"/>
      <w:szCs w:val="30"/>
    </w:rPr>
  </w:style>
  <w:style w:type="character" w:customStyle="1" w:styleId="Heading8Char">
    <w:name w:val="Heading 8 Char"/>
    <w:link w:val="Heading8"/>
    <w:rsid w:val="00D825D9"/>
    <w:rPr>
      <w:rFonts w:ascii="Arial" w:hAnsi="Arial" w:cs="Times New Roman"/>
      <w:sz w:val="16"/>
      <w:szCs w:val="16"/>
      <w:u w:val="single"/>
    </w:rPr>
  </w:style>
  <w:style w:type="character" w:customStyle="1" w:styleId="Heading9Char">
    <w:name w:val="Heading 9 Char"/>
    <w:link w:val="Heading9"/>
    <w:rsid w:val="00D825D9"/>
    <w:rPr>
      <w:rFonts w:ascii="Arial" w:hAnsi="Arial" w:cs="Times New Roman"/>
      <w:sz w:val="16"/>
      <w:szCs w:val="16"/>
      <w:u w:val="single"/>
    </w:rPr>
  </w:style>
  <w:style w:type="paragraph" w:styleId="Header">
    <w:name w:val="header"/>
    <w:basedOn w:val="Normal"/>
    <w:link w:val="HeaderChar"/>
    <w:rsid w:val="00164FFE"/>
    <w:pPr>
      <w:tabs>
        <w:tab w:val="center" w:pos="4536"/>
        <w:tab w:val="right" w:pos="9072"/>
      </w:tabs>
    </w:pPr>
  </w:style>
  <w:style w:type="character" w:customStyle="1" w:styleId="HeaderChar">
    <w:name w:val="Header Char"/>
    <w:link w:val="Header"/>
    <w:rsid w:val="00D825D9"/>
    <w:rPr>
      <w:rFonts w:ascii="Arial" w:hAnsi="Arial"/>
      <w:sz w:val="18"/>
      <w:szCs w:val="18"/>
    </w:rPr>
  </w:style>
  <w:style w:type="character" w:customStyle="1" w:styleId="AAAddress">
    <w:name w:val="AA Address"/>
    <w:rsid w:val="00164FFE"/>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164FFE"/>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164FFE"/>
    <w:pPr>
      <w:tabs>
        <w:tab w:val="center" w:pos="4536"/>
        <w:tab w:val="right" w:pos="9072"/>
      </w:tabs>
    </w:pPr>
  </w:style>
  <w:style w:type="character" w:customStyle="1" w:styleId="FooterChar">
    <w:name w:val="Footer Char"/>
    <w:link w:val="Footer"/>
    <w:uiPriority w:val="99"/>
    <w:rsid w:val="001C1248"/>
    <w:rPr>
      <w:rFonts w:ascii="Arial" w:hAnsi="Arial"/>
      <w:sz w:val="18"/>
      <w:szCs w:val="18"/>
    </w:rPr>
  </w:style>
  <w:style w:type="paragraph" w:styleId="Caption">
    <w:name w:val="caption"/>
    <w:basedOn w:val="Normal"/>
    <w:next w:val="Normal"/>
    <w:qFormat/>
    <w:rsid w:val="00164FFE"/>
    <w:rPr>
      <w:rFonts w:cs="Times New Roman"/>
      <w:b/>
      <w:bCs/>
    </w:rPr>
  </w:style>
  <w:style w:type="paragraph" w:styleId="ListBullet">
    <w:name w:val="List Bullet"/>
    <w:basedOn w:val="Normal"/>
    <w:rsid w:val="00164FFE"/>
    <w:pPr>
      <w:numPr>
        <w:numId w:val="3"/>
      </w:numPr>
      <w:tabs>
        <w:tab w:val="clear" w:pos="360"/>
        <w:tab w:val="left" w:pos="284"/>
      </w:tabs>
      <w:ind w:left="284" w:hanging="284"/>
    </w:pPr>
  </w:style>
  <w:style w:type="paragraph" w:styleId="ListBullet2">
    <w:name w:val="List Bullet 2"/>
    <w:basedOn w:val="Normal"/>
    <w:rsid w:val="00164FFE"/>
    <w:pPr>
      <w:numPr>
        <w:numId w:val="4"/>
      </w:numPr>
      <w:tabs>
        <w:tab w:val="clear" w:pos="643"/>
        <w:tab w:val="left" w:pos="567"/>
      </w:tabs>
      <w:ind w:left="851" w:hanging="284"/>
    </w:pPr>
  </w:style>
  <w:style w:type="paragraph" w:styleId="ListBullet3">
    <w:name w:val="List Bullet 3"/>
    <w:basedOn w:val="Normal"/>
    <w:rsid w:val="00164FFE"/>
    <w:pPr>
      <w:numPr>
        <w:numId w:val="1"/>
      </w:numPr>
      <w:tabs>
        <w:tab w:val="clear" w:pos="926"/>
        <w:tab w:val="left" w:pos="851"/>
      </w:tabs>
      <w:ind w:left="1135" w:hanging="284"/>
    </w:pPr>
  </w:style>
  <w:style w:type="paragraph" w:styleId="ListBullet4">
    <w:name w:val="List Bullet 4"/>
    <w:basedOn w:val="Normal"/>
    <w:rsid w:val="00164FFE"/>
    <w:pPr>
      <w:numPr>
        <w:numId w:val="2"/>
      </w:numPr>
      <w:tabs>
        <w:tab w:val="clear" w:pos="1209"/>
        <w:tab w:val="left" w:pos="1134"/>
      </w:tabs>
      <w:ind w:left="1418" w:hanging="284"/>
    </w:pPr>
  </w:style>
  <w:style w:type="paragraph" w:styleId="ListNumber">
    <w:name w:val="List Number"/>
    <w:basedOn w:val="Normal"/>
    <w:rsid w:val="00164FFE"/>
    <w:pPr>
      <w:numPr>
        <w:numId w:val="5"/>
      </w:numPr>
      <w:tabs>
        <w:tab w:val="clear" w:pos="360"/>
        <w:tab w:val="left" w:pos="284"/>
      </w:tabs>
      <w:ind w:left="284" w:hanging="284"/>
    </w:pPr>
  </w:style>
  <w:style w:type="paragraph" w:styleId="ListNumber2">
    <w:name w:val="List Number 2"/>
    <w:basedOn w:val="Normal"/>
    <w:rsid w:val="00164FFE"/>
    <w:pPr>
      <w:numPr>
        <w:numId w:val="6"/>
      </w:numPr>
      <w:tabs>
        <w:tab w:val="clear" w:pos="643"/>
        <w:tab w:val="left" w:pos="567"/>
      </w:tabs>
      <w:ind w:left="851" w:hanging="284"/>
    </w:pPr>
  </w:style>
  <w:style w:type="paragraph" w:styleId="ListNumber3">
    <w:name w:val="List Number 3"/>
    <w:basedOn w:val="Normal"/>
    <w:rsid w:val="00164FFE"/>
    <w:pPr>
      <w:numPr>
        <w:numId w:val="7"/>
      </w:numPr>
      <w:tabs>
        <w:tab w:val="clear" w:pos="926"/>
        <w:tab w:val="left" w:pos="851"/>
      </w:tabs>
      <w:ind w:left="1135" w:hanging="284"/>
    </w:pPr>
  </w:style>
  <w:style w:type="paragraph" w:styleId="NormalIndent">
    <w:name w:val="Normal Indent"/>
    <w:basedOn w:val="Normal"/>
    <w:rsid w:val="00164FFE"/>
    <w:pPr>
      <w:ind w:left="284"/>
    </w:pPr>
  </w:style>
  <w:style w:type="paragraph" w:customStyle="1" w:styleId="AAFrameAddress">
    <w:name w:val="AA Frame Address"/>
    <w:basedOn w:val="Heading1"/>
    <w:rsid w:val="00164FFE"/>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164FFE"/>
    <w:pPr>
      <w:numPr>
        <w:numId w:val="8"/>
      </w:numPr>
      <w:tabs>
        <w:tab w:val="clear" w:pos="1492"/>
        <w:tab w:val="left" w:pos="1418"/>
      </w:tabs>
      <w:ind w:left="1418" w:hanging="284"/>
    </w:pPr>
  </w:style>
  <w:style w:type="paragraph" w:styleId="ListNumber4">
    <w:name w:val="List Number 4"/>
    <w:basedOn w:val="Normal"/>
    <w:rsid w:val="00164FFE"/>
    <w:pPr>
      <w:numPr>
        <w:numId w:val="9"/>
      </w:numPr>
      <w:tabs>
        <w:tab w:val="clear" w:pos="1209"/>
        <w:tab w:val="left" w:pos="1418"/>
      </w:tabs>
    </w:pPr>
  </w:style>
  <w:style w:type="paragraph" w:styleId="TableofAuthorities">
    <w:name w:val="table of authorities"/>
    <w:basedOn w:val="Normal"/>
    <w:next w:val="Normal"/>
    <w:semiHidden/>
    <w:rsid w:val="00164FFE"/>
    <w:pPr>
      <w:ind w:left="284" w:hanging="284"/>
    </w:pPr>
  </w:style>
  <w:style w:type="paragraph" w:styleId="Index1">
    <w:name w:val="index 1"/>
    <w:basedOn w:val="Normal"/>
    <w:next w:val="Normal"/>
    <w:autoRedefine/>
    <w:semiHidden/>
    <w:rsid w:val="00164FFE"/>
    <w:pPr>
      <w:ind w:left="284" w:hanging="284"/>
    </w:pPr>
  </w:style>
  <w:style w:type="paragraph" w:styleId="Index2">
    <w:name w:val="index 2"/>
    <w:basedOn w:val="Normal"/>
    <w:next w:val="Normal"/>
    <w:autoRedefine/>
    <w:semiHidden/>
    <w:rsid w:val="00164FFE"/>
    <w:pPr>
      <w:ind w:left="568" w:hanging="284"/>
    </w:pPr>
  </w:style>
  <w:style w:type="paragraph" w:styleId="Index3">
    <w:name w:val="index 3"/>
    <w:basedOn w:val="Normal"/>
    <w:next w:val="Normal"/>
    <w:autoRedefine/>
    <w:semiHidden/>
    <w:rsid w:val="00164FFE"/>
    <w:pPr>
      <w:ind w:left="851" w:hanging="284"/>
    </w:pPr>
  </w:style>
  <w:style w:type="paragraph" w:styleId="Index4">
    <w:name w:val="index 4"/>
    <w:basedOn w:val="Normal"/>
    <w:next w:val="Normal"/>
    <w:semiHidden/>
    <w:rsid w:val="00164FFE"/>
    <w:pPr>
      <w:ind w:left="1135" w:hanging="284"/>
    </w:pPr>
  </w:style>
  <w:style w:type="paragraph" w:styleId="Index6">
    <w:name w:val="index 6"/>
    <w:basedOn w:val="Normal"/>
    <w:next w:val="Normal"/>
    <w:semiHidden/>
    <w:rsid w:val="00164FFE"/>
    <w:pPr>
      <w:ind w:left="1702" w:hanging="284"/>
    </w:pPr>
  </w:style>
  <w:style w:type="paragraph" w:styleId="Index5">
    <w:name w:val="index 5"/>
    <w:basedOn w:val="Normal"/>
    <w:next w:val="Normal"/>
    <w:semiHidden/>
    <w:rsid w:val="00164FFE"/>
    <w:pPr>
      <w:ind w:left="1418" w:hanging="284"/>
    </w:pPr>
  </w:style>
  <w:style w:type="paragraph" w:styleId="Index7">
    <w:name w:val="index 7"/>
    <w:basedOn w:val="Normal"/>
    <w:next w:val="Normal"/>
    <w:semiHidden/>
    <w:rsid w:val="00164FFE"/>
    <w:pPr>
      <w:ind w:left="1985" w:hanging="284"/>
    </w:pPr>
  </w:style>
  <w:style w:type="paragraph" w:styleId="Index8">
    <w:name w:val="index 8"/>
    <w:basedOn w:val="Normal"/>
    <w:next w:val="Normal"/>
    <w:semiHidden/>
    <w:rsid w:val="00164FFE"/>
    <w:pPr>
      <w:ind w:left="2269" w:hanging="284"/>
    </w:pPr>
  </w:style>
  <w:style w:type="paragraph" w:styleId="Index9">
    <w:name w:val="index 9"/>
    <w:basedOn w:val="Normal"/>
    <w:next w:val="Normal"/>
    <w:semiHidden/>
    <w:rsid w:val="00164FFE"/>
    <w:pPr>
      <w:ind w:left="2552" w:hanging="284"/>
    </w:pPr>
  </w:style>
  <w:style w:type="paragraph" w:styleId="TOC2">
    <w:name w:val="toc 2"/>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164FFE"/>
    <w:pPr>
      <w:ind w:left="851"/>
    </w:pPr>
  </w:style>
  <w:style w:type="paragraph" w:styleId="TOC5">
    <w:name w:val="toc 5"/>
    <w:basedOn w:val="Normal"/>
    <w:next w:val="Normal"/>
    <w:semiHidden/>
    <w:rsid w:val="00164FFE"/>
    <w:pPr>
      <w:ind w:left="1134"/>
    </w:pPr>
  </w:style>
  <w:style w:type="paragraph" w:styleId="TOC6">
    <w:name w:val="toc 6"/>
    <w:basedOn w:val="Normal"/>
    <w:next w:val="Normal"/>
    <w:semiHidden/>
    <w:rsid w:val="00164FFE"/>
    <w:pPr>
      <w:ind w:left="1418"/>
    </w:pPr>
  </w:style>
  <w:style w:type="paragraph" w:styleId="TOC7">
    <w:name w:val="toc 7"/>
    <w:basedOn w:val="Normal"/>
    <w:next w:val="Normal"/>
    <w:semiHidden/>
    <w:rsid w:val="00164FFE"/>
    <w:pPr>
      <w:ind w:left="1701"/>
    </w:pPr>
  </w:style>
  <w:style w:type="paragraph" w:styleId="TOC8">
    <w:name w:val="toc 8"/>
    <w:basedOn w:val="Normal"/>
    <w:next w:val="Normal"/>
    <w:semiHidden/>
    <w:rsid w:val="00164FFE"/>
    <w:pPr>
      <w:ind w:left="1985"/>
    </w:pPr>
  </w:style>
  <w:style w:type="paragraph" w:styleId="TOC9">
    <w:name w:val="toc 9"/>
    <w:basedOn w:val="Normal"/>
    <w:next w:val="Normal"/>
    <w:semiHidden/>
    <w:rsid w:val="00164FFE"/>
    <w:pPr>
      <w:ind w:left="2268"/>
    </w:pPr>
  </w:style>
  <w:style w:type="paragraph" w:styleId="TableofFigures">
    <w:name w:val="table of figures"/>
    <w:basedOn w:val="Normal"/>
    <w:next w:val="Normal"/>
    <w:semiHidden/>
    <w:rsid w:val="00164FFE"/>
    <w:pPr>
      <w:ind w:left="567" w:hanging="567"/>
    </w:pPr>
  </w:style>
  <w:style w:type="paragraph" w:styleId="ListBullet5">
    <w:name w:val="List Bullet 5"/>
    <w:basedOn w:val="Normal"/>
    <w:rsid w:val="00164FFE"/>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164FFE"/>
    <w:pPr>
      <w:ind w:firstLine="284"/>
    </w:pPr>
  </w:style>
  <w:style w:type="character" w:customStyle="1" w:styleId="BodyTextFirstIndentChar">
    <w:name w:val="Body Text First Indent Char"/>
    <w:link w:val="BodyTextFirstIndent"/>
    <w:rsid w:val="00D825D9"/>
    <w:rPr>
      <w:rFonts w:ascii="Arial" w:hAnsi="Arial"/>
      <w:sz w:val="18"/>
      <w:szCs w:val="18"/>
      <w:lang w:val="en-US" w:eastAsia="en-US" w:bidi="th-TH"/>
    </w:rPr>
  </w:style>
  <w:style w:type="paragraph" w:styleId="BodyTextIndent">
    <w:name w:val="Body Text Indent"/>
    <w:aliases w:val="i"/>
    <w:basedOn w:val="Normal"/>
    <w:link w:val="BodyTextIndentChar"/>
    <w:rsid w:val="00164FFE"/>
    <w:pPr>
      <w:spacing w:after="120"/>
      <w:ind w:left="283"/>
    </w:pPr>
  </w:style>
  <w:style w:type="character" w:customStyle="1" w:styleId="BodyTextIndentChar">
    <w:name w:val="Body Text Indent Char"/>
    <w:aliases w:val="i Char"/>
    <w:link w:val="BodyTextIndent"/>
    <w:rsid w:val="00D825D9"/>
    <w:rPr>
      <w:rFonts w:ascii="Arial" w:hAnsi="Arial"/>
      <w:sz w:val="18"/>
      <w:szCs w:val="18"/>
    </w:rPr>
  </w:style>
  <w:style w:type="paragraph" w:styleId="BodyTextFirstIndent2">
    <w:name w:val="Body Text First Indent 2"/>
    <w:basedOn w:val="BodyTextIndent"/>
    <w:link w:val="BodyTextFirstIndent2Char"/>
    <w:rsid w:val="00164FFE"/>
    <w:pPr>
      <w:ind w:left="284" w:firstLine="284"/>
    </w:pPr>
  </w:style>
  <w:style w:type="character" w:customStyle="1" w:styleId="BodyTextFirstIndent2Char">
    <w:name w:val="Body Text First Indent 2 Char"/>
    <w:link w:val="BodyTextFirstIndent2"/>
    <w:rsid w:val="00D825D9"/>
    <w:rPr>
      <w:rFonts w:ascii="Arial" w:hAnsi="Arial"/>
      <w:sz w:val="18"/>
      <w:szCs w:val="18"/>
    </w:rPr>
  </w:style>
  <w:style w:type="character" w:styleId="Strong">
    <w:name w:val="Strong"/>
    <w:qFormat/>
    <w:rsid w:val="00164FFE"/>
    <w:rPr>
      <w:rFonts w:cs="Times New Roman"/>
      <w:b/>
      <w:bCs/>
    </w:rPr>
  </w:style>
  <w:style w:type="paragraph" w:customStyle="1" w:styleId="AA1stlevelbullet">
    <w:name w:val="AA 1st level bullet"/>
    <w:basedOn w:val="Normal"/>
    <w:rsid w:val="00164FFE"/>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164FFE"/>
    <w:pPr>
      <w:framePr w:w="4253" w:h="1418" w:hRule="exact" w:hSpace="142" w:vSpace="142" w:wrap="around" w:vAnchor="page" w:hAnchor="page" w:x="7457" w:y="568"/>
    </w:pPr>
  </w:style>
  <w:style w:type="character" w:customStyle="1" w:styleId="AACopyright">
    <w:name w:val="AA Copyright"/>
    <w:rsid w:val="00164FFE"/>
    <w:rPr>
      <w:rFonts w:ascii="Arial" w:hAnsi="Arial"/>
      <w:sz w:val="13"/>
      <w:szCs w:val="13"/>
    </w:rPr>
  </w:style>
  <w:style w:type="paragraph" w:customStyle="1" w:styleId="AA2ndlevelbullet">
    <w:name w:val="AA 2nd level bullet"/>
    <w:basedOn w:val="AA1stlevelbullet"/>
    <w:rsid w:val="00164FFE"/>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164FFE"/>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164FFE"/>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164FFE"/>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164FFE"/>
    <w:pPr>
      <w:framePr w:h="1054" w:wrap="around" w:y="5920"/>
    </w:pPr>
  </w:style>
  <w:style w:type="paragraph" w:customStyle="1" w:styleId="ReportHeading3">
    <w:name w:val="ReportHeading3"/>
    <w:basedOn w:val="ReportHeading2"/>
    <w:rsid w:val="00164FFE"/>
    <w:pPr>
      <w:framePr w:h="443" w:wrap="around" w:y="8223"/>
    </w:pPr>
  </w:style>
  <w:style w:type="paragraph" w:customStyle="1" w:styleId="E">
    <w:name w:val="Å§ª×èÍ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164FFE"/>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164FFE"/>
    <w:pPr>
      <w:framePr w:w="7308" w:h="1134" w:hSpace="180" w:vSpace="180" w:wrap="notBeside" w:vAnchor="text" w:hAnchor="margin" w:x="1" w:y="7"/>
      <w:spacing w:after="240"/>
    </w:pPr>
  </w:style>
  <w:style w:type="paragraph" w:customStyle="1" w:styleId="PictureLeft">
    <w:name w:val="PictureLeft"/>
    <w:basedOn w:val="Normal"/>
    <w:rsid w:val="00164FFE"/>
    <w:pPr>
      <w:framePr w:w="2603" w:h="1134" w:hSpace="142" w:wrap="around" w:vAnchor="text" w:hAnchor="page" w:x="1526" w:y="6"/>
      <w:spacing w:before="240"/>
    </w:pPr>
  </w:style>
  <w:style w:type="paragraph" w:customStyle="1" w:styleId="PicturteLeftFullLength">
    <w:name w:val="PicturteLeftFullLength"/>
    <w:basedOn w:val="PictureLeft"/>
    <w:rsid w:val="00164FFE"/>
    <w:pPr>
      <w:framePr w:w="10142" w:hSpace="180" w:vSpace="180" w:wrap="around" w:y="7"/>
    </w:pPr>
  </w:style>
  <w:style w:type="paragraph" w:customStyle="1" w:styleId="AAheadingwocontents">
    <w:name w:val="AA heading wo contents"/>
    <w:basedOn w:val="Normal"/>
    <w:rsid w:val="00164FFE"/>
    <w:pPr>
      <w:spacing w:line="280" w:lineRule="atLeast"/>
    </w:pPr>
    <w:rPr>
      <w:rFonts w:ascii="Times New Roman" w:hAnsi="Times New Roman"/>
      <w:b/>
      <w:bCs/>
      <w:sz w:val="22"/>
      <w:szCs w:val="22"/>
    </w:rPr>
  </w:style>
  <w:style w:type="paragraph" w:customStyle="1" w:styleId="StandaardOpinion">
    <w:name w:val="StandaardOpinion"/>
    <w:basedOn w:val="Normal"/>
    <w:rsid w:val="00164FFE"/>
    <w:pPr>
      <w:spacing w:line="280" w:lineRule="atLeast"/>
    </w:pPr>
    <w:rPr>
      <w:rFonts w:ascii="Times New Roman" w:hAnsi="Times New Roman"/>
      <w:sz w:val="22"/>
      <w:szCs w:val="22"/>
    </w:rPr>
  </w:style>
  <w:style w:type="paragraph" w:customStyle="1" w:styleId="E0">
    <w:name w:val="ª×èÍºÃÔÉÑ· E"/>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3">
    <w:name w:val="Body Text 3"/>
    <w:basedOn w:val="Normal"/>
    <w:link w:val="BodyText3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rFonts w:cs="Times New Roman"/>
      <w:sz w:val="20"/>
      <w:szCs w:val="20"/>
    </w:rPr>
  </w:style>
  <w:style w:type="character" w:customStyle="1" w:styleId="BodyText3Char">
    <w:name w:val="Body Text 3 Char"/>
    <w:link w:val="BodyText3"/>
    <w:rsid w:val="000C106D"/>
    <w:rPr>
      <w:rFonts w:ascii="Arial" w:hAnsi="Arial" w:cs="Times New Roman"/>
    </w:rPr>
  </w:style>
  <w:style w:type="paragraph" w:customStyle="1" w:styleId="a">
    <w:name w:val="¢éÍ¤ÇÒÁ"/>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3">
    <w:name w:val="µÒÃÒ§3ªèÍ§"/>
    <w:basedOn w:val="Normal"/>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BodyText2">
    <w:name w:val="Body Text 2"/>
    <w:basedOn w:val="Normal"/>
    <w:link w:val="BodyText2Char"/>
    <w:rsid w:val="00164F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pPr>
    <w:rPr>
      <w:rFonts w:ascii="Times New Roman" w:hAnsi="Times New Roman"/>
      <w:sz w:val="22"/>
      <w:szCs w:val="22"/>
    </w:rPr>
  </w:style>
  <w:style w:type="character" w:customStyle="1" w:styleId="BodyText2Char">
    <w:name w:val="Body Text 2 Char"/>
    <w:link w:val="BodyText2"/>
    <w:rsid w:val="002F07EA"/>
    <w:rPr>
      <w:sz w:val="22"/>
      <w:szCs w:val="22"/>
    </w:rPr>
  </w:style>
  <w:style w:type="character" w:styleId="PageNumber">
    <w:name w:val="page number"/>
    <w:basedOn w:val="DefaultParagraphFont"/>
    <w:rsid w:val="00164FFE"/>
  </w:style>
  <w:style w:type="paragraph" w:customStyle="1" w:styleId="10">
    <w:name w:val="10"/>
    <w:basedOn w:val="Normal"/>
    <w:rsid w:val="00191B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sz w:val="20"/>
      <w:szCs w:val="20"/>
      <w:lang w:val="th-TH"/>
    </w:rPr>
  </w:style>
  <w:style w:type="paragraph" w:customStyle="1" w:styleId="block">
    <w:name w:val="block"/>
    <w:aliases w:val="b,b + Angsana New,Bold,Thai Distributed Justification,Left:  0...."/>
    <w:basedOn w:val="BodyText"/>
    <w:link w:val="blockChar"/>
    <w:rsid w:val="00B01C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styleId="BalloonText">
    <w:name w:val="Balloon Text"/>
    <w:basedOn w:val="Normal"/>
    <w:link w:val="BalloonTextChar"/>
    <w:semiHidden/>
    <w:rsid w:val="00435056"/>
    <w:rPr>
      <w:rFonts w:ascii="Tahoma" w:hAnsi="Tahoma" w:cs="Tahoma"/>
      <w:sz w:val="16"/>
      <w:szCs w:val="16"/>
    </w:rPr>
  </w:style>
  <w:style w:type="character" w:customStyle="1" w:styleId="BalloonTextChar">
    <w:name w:val="Balloon Text Char"/>
    <w:link w:val="BalloonText"/>
    <w:semiHidden/>
    <w:rsid w:val="00D825D9"/>
    <w:rPr>
      <w:rFonts w:ascii="Tahoma" w:hAnsi="Tahoma" w:cs="Tahoma"/>
      <w:sz w:val="16"/>
      <w:szCs w:val="16"/>
    </w:rPr>
  </w:style>
  <w:style w:type="table" w:styleId="TableGrid">
    <w:name w:val="Table Grid"/>
    <w:basedOn w:val="TableNormal"/>
    <w:uiPriority w:val="39"/>
    <w:rsid w:val="00D31F3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mainheading">
    <w:name w:val="acct main heading"/>
    <w:aliases w:val="am"/>
    <w:basedOn w:val="Normal"/>
    <w:rsid w:val="00ED134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eastAsia="SimSun" w:hAnsi="Times New Roman"/>
      <w:b/>
      <w:sz w:val="28"/>
      <w:szCs w:val="20"/>
      <w:lang w:val="en-GB" w:bidi="ar-SA"/>
    </w:rPr>
  </w:style>
  <w:style w:type="paragraph" w:customStyle="1" w:styleId="acctfourfigures">
    <w:name w:val="acct four figures"/>
    <w:aliases w:val="a4,a4 + 8 pt,(Complex) + 8 pt,(Complex),Thai Distribute...,a4 + Angsana New,Before:  3 pt,Line spacing:  At l..."/>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9809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twolines">
    <w:name w:val="acct two lines"/>
    <w:aliases w:val="a2l"/>
    <w:basedOn w:val="Normal"/>
    <w:rsid w:val="00036DD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RNormal">
    <w:name w:val="RNormal"/>
    <w:basedOn w:val="Normal"/>
    <w:rsid w:val="00DB3D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MS Mincho" w:hAnsi="Times New Roman"/>
      <w:sz w:val="22"/>
      <w:szCs w:val="24"/>
      <w:lang w:bidi="ar-SA"/>
    </w:rPr>
  </w:style>
  <w:style w:type="paragraph" w:styleId="FootnoteText">
    <w:name w:val="footnote text"/>
    <w:aliases w:val="ft"/>
    <w:basedOn w:val="Normal"/>
    <w:link w:val="Footnote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Cs w:val="20"/>
      <w:lang w:val="en-GB" w:bidi="ar-SA"/>
    </w:rPr>
  </w:style>
  <w:style w:type="character" w:customStyle="1" w:styleId="FootnoteTextChar">
    <w:name w:val="Footnote Text Char"/>
    <w:aliases w:val="ft Char"/>
    <w:link w:val="FootnoteText"/>
    <w:rsid w:val="00BC1852"/>
    <w:rPr>
      <w:rFonts w:cs="Times New Roman"/>
      <w:sz w:val="18"/>
      <w:lang w:val="en-GB" w:bidi="ar-SA"/>
    </w:rPr>
  </w:style>
  <w:style w:type="paragraph" w:customStyle="1" w:styleId="Graphic">
    <w:name w:val="Graphic"/>
    <w:basedOn w:val="Signature"/>
    <w:rsid w:val="00BC1852"/>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2"/>
      <w:szCs w:val="20"/>
      <w:lang w:val="en-GB" w:bidi="ar-SA"/>
    </w:rPr>
  </w:style>
  <w:style w:type="character" w:customStyle="1" w:styleId="SignatureChar">
    <w:name w:val="Signature Char"/>
    <w:link w:val="Signature"/>
    <w:rsid w:val="00BC1852"/>
    <w:rPr>
      <w:rFonts w:cs="Times New Roman"/>
      <w:sz w:val="22"/>
      <w:lang w:val="en-GB" w:bidi="ar-SA"/>
    </w:rPr>
  </w:style>
  <w:style w:type="paragraph" w:customStyle="1" w:styleId="acctcolumnheading">
    <w:name w:val="acct column heading"/>
    <w:aliases w:val="ac"/>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cs="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BC1852"/>
    <w:pPr>
      <w:spacing w:after="0"/>
    </w:pPr>
  </w:style>
  <w:style w:type="paragraph" w:customStyle="1" w:styleId="acctdividends">
    <w:name w:val="acct dividends"/>
    <w:aliases w:val="a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cs="Times New Roman"/>
      <w:sz w:val="22"/>
      <w:szCs w:val="20"/>
      <w:lang w:val="en-GB" w:bidi="ar-SA"/>
    </w:rPr>
  </w:style>
  <w:style w:type="paragraph" w:customStyle="1" w:styleId="acctindentnospaceafter">
    <w:name w:val="acct indent no space after"/>
    <w:aliases w:val="ain"/>
    <w:basedOn w:val="acctindent"/>
    <w:rsid w:val="00BC1852"/>
  </w:style>
  <w:style w:type="paragraph" w:customStyle="1" w:styleId="acctindent">
    <w:name w:val="acct indent"/>
    <w:aliases w:val="ai"/>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cs="Times New Roman"/>
      <w:sz w:val="22"/>
      <w:szCs w:val="20"/>
      <w:lang w:val="en-GB" w:bidi="ar-SA"/>
    </w:rPr>
  </w:style>
  <w:style w:type="paragraph" w:customStyle="1" w:styleId="acctnotecolumn">
    <w:name w:val="acct note column"/>
    <w:aliases w:val="a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sz w:val="22"/>
      <w:szCs w:val="20"/>
      <w:lang w:val="en-GB" w:bidi="ar-SA"/>
    </w:rPr>
  </w:style>
  <w:style w:type="paragraph" w:customStyle="1" w:styleId="acctreadnote">
    <w:name w:val="acct read note"/>
    <w:aliases w:val="ar"/>
    <w:basedOn w:val="BodyText"/>
    <w:rsid w:val="00BC1852"/>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signeddirectors">
    <w:name w:val="acct signed directors"/>
    <w:aliases w:val="as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cs="Times New Roman"/>
      <w:sz w:val="22"/>
      <w:szCs w:val="20"/>
      <w:lang w:val="en-GB" w:bidi="ar-SA"/>
    </w:rPr>
  </w:style>
  <w:style w:type="paragraph" w:customStyle="1" w:styleId="acctstatementheading">
    <w:name w:val="acct statement heading"/>
    <w:aliases w:val="as"/>
    <w:basedOn w:val="Heading2"/>
    <w:next w:val="Normal"/>
    <w:rsid w:val="00BC1852"/>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BC1852"/>
  </w:style>
  <w:style w:type="paragraph" w:customStyle="1" w:styleId="acctstatementsub-headingbolditalic">
    <w:name w:val="acct statement sub-heading bold italic"/>
    <w:aliases w:val="asb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cs="Times New Roman"/>
      <w:bCs/>
      <w:i/>
      <w:sz w:val="22"/>
      <w:szCs w:val="20"/>
      <w:lang w:val="en-GB" w:bidi="ar-SA"/>
    </w:rPr>
  </w:style>
  <w:style w:type="paragraph" w:customStyle="1" w:styleId="acctstatementsub-heading">
    <w:name w:val="acct statement sub-heading"/>
    <w:aliases w:val="ass"/>
    <w:basedOn w:val="acctstatementheading"/>
    <w:next w:val="Normal"/>
    <w:rsid w:val="00BC1852"/>
  </w:style>
  <w:style w:type="paragraph" w:customStyle="1" w:styleId="acctstatementsub-sub-heading">
    <w:name w:val="acct statement sub-sub-heading"/>
    <w:aliases w:val="asss"/>
    <w:basedOn w:val="block2"/>
    <w:next w:val="Normal"/>
    <w:rsid w:val="00BC1852"/>
  </w:style>
  <w:style w:type="paragraph" w:customStyle="1" w:styleId="block2">
    <w:name w:val="block2"/>
    <w:aliases w:val="b2"/>
    <w:basedOn w:val="block"/>
    <w:rsid w:val="00BC1852"/>
  </w:style>
  <w:style w:type="paragraph" w:customStyle="1" w:styleId="acctstatementsub-sub-sub-heading">
    <w:name w:val="acct statement sub-sub-sub-heading"/>
    <w:aliases w:val="assss"/>
    <w:basedOn w:val="acctstatementsub-sub-heading"/>
    <w:rsid w:val="00BC1852"/>
  </w:style>
  <w:style w:type="paragraph" w:customStyle="1" w:styleId="accttwofigureslongernumber">
    <w:name w:val="acct two figures longer number"/>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cs="Times New Roman"/>
      <w:sz w:val="22"/>
      <w:szCs w:val="20"/>
      <w:lang w:val="en-GB" w:bidi="ar-SA"/>
    </w:rPr>
  </w:style>
  <w:style w:type="paragraph" w:customStyle="1" w:styleId="accttwofigures">
    <w:name w:val="acct two figures"/>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paragraph" w:customStyle="1" w:styleId="accttwolinesnospaceafter">
    <w:name w:val="acct two lines no space after"/>
    <w:aliases w:val="a2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cs="Times New Roman"/>
      <w:sz w:val="22"/>
      <w:szCs w:val="20"/>
      <w:lang w:val="en-GB" w:bidi="ar-SA"/>
    </w:rPr>
  </w:style>
  <w:style w:type="paragraph" w:customStyle="1" w:styleId="blocknospaceafter">
    <w:name w:val="block no space after"/>
    <w:aliases w:val="bn"/>
    <w:basedOn w:val="block"/>
    <w:rsid w:val="00BC1852"/>
  </w:style>
  <w:style w:type="paragraph" w:customStyle="1" w:styleId="block2nospaceafter">
    <w:name w:val="block2 no space after"/>
    <w:aliases w:val="b2n,block2 no sp"/>
    <w:basedOn w:val="block2"/>
    <w:rsid w:val="00BC1852"/>
  </w:style>
  <w:style w:type="paragraph" w:customStyle="1" w:styleId="List1a">
    <w:name w:val="List 1a"/>
    <w:aliases w:val="1a"/>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cs="Times New Roman"/>
      <w:sz w:val="22"/>
      <w:szCs w:val="20"/>
      <w:lang w:val="en-GB" w:bidi="ar-SA"/>
    </w:rPr>
  </w:style>
  <w:style w:type="paragraph" w:customStyle="1" w:styleId="List2i">
    <w:name w:val="List 2i"/>
    <w:aliases w:val="2i"/>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cs="Times New Roman"/>
      <w:sz w:val="22"/>
      <w:szCs w:val="20"/>
      <w:lang w:val="en-GB" w:bidi="ar-SA"/>
    </w:rPr>
  </w:style>
  <w:style w:type="paragraph" w:styleId="MacroText">
    <w:name w:val="macro"/>
    <w:link w:val="MacroTextChar"/>
    <w:rsid w:val="00BC1852"/>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lang w:val="en-AU" w:bidi="ar-SA"/>
    </w:rPr>
  </w:style>
  <w:style w:type="character" w:customStyle="1" w:styleId="MacroTextChar">
    <w:name w:val="Macro Text Char"/>
    <w:link w:val="MacroText"/>
    <w:rsid w:val="00BC1852"/>
    <w:rPr>
      <w:rFonts w:ascii="Courier New" w:hAnsi="Courier New" w:cs="Times New Roman"/>
      <w:lang w:val="en-AU" w:eastAsia="en-US" w:bidi="ar-SA"/>
    </w:rPr>
  </w:style>
  <w:style w:type="paragraph" w:customStyle="1" w:styleId="zcompanyname">
    <w:name w:val="zcompany name"/>
    <w:aliases w:val="cn"/>
    <w:basedOn w:val="Normal"/>
    <w:rsid w:val="00BC185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cs="Times New Roman"/>
      <w:b/>
      <w:sz w:val="26"/>
      <w:szCs w:val="20"/>
      <w:lang w:val="en-GB" w:bidi="ar-SA"/>
    </w:rPr>
  </w:style>
  <w:style w:type="paragraph" w:customStyle="1" w:styleId="zcontents">
    <w:name w:val="zcontents"/>
    <w:basedOn w:val="acctmainheading"/>
    <w:rsid w:val="00BC1852"/>
  </w:style>
  <w:style w:type="paragraph" w:customStyle="1" w:styleId="zreportaddinfo">
    <w:name w:val="zreport addinfo"/>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noProof/>
      <w:sz w:val="20"/>
      <w:szCs w:val="20"/>
      <w:lang w:val="en-GB" w:bidi="ar-SA"/>
    </w:rPr>
  </w:style>
  <w:style w:type="paragraph" w:customStyle="1" w:styleId="zreportaddinfoit">
    <w:name w:val="zreport addinfoit"/>
    <w:basedOn w:val="Normal"/>
    <w:rsid w:val="00BC1852"/>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i/>
      <w:sz w:val="20"/>
      <w:szCs w:val="20"/>
      <w:lang w:val="en-GB" w:bidi="ar-SA"/>
    </w:rPr>
  </w:style>
  <w:style w:type="paragraph" w:customStyle="1" w:styleId="zreportname">
    <w:name w:val="zreport name"/>
    <w:aliases w:val="rn"/>
    <w:basedOn w:val="Normal"/>
    <w:rsid w:val="00BC1852"/>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cs="Times New Roman"/>
      <w:noProof/>
      <w:sz w:val="36"/>
      <w:szCs w:val="20"/>
      <w:lang w:val="en-GB" w:bidi="ar-SA"/>
    </w:rPr>
  </w:style>
  <w:style w:type="paragraph" w:customStyle="1" w:styleId="zreportsubtitle">
    <w:name w:val="zreport subtitle"/>
    <w:basedOn w:val="zreportname"/>
    <w:rsid w:val="00BC1852"/>
    <w:pPr>
      <w:framePr w:wrap="around"/>
      <w:spacing w:line="360" w:lineRule="exact"/>
    </w:pPr>
    <w:rPr>
      <w:sz w:val="32"/>
    </w:rPr>
  </w:style>
  <w:style w:type="paragraph" w:customStyle="1" w:styleId="BodyTexthalfspaceafter">
    <w:name w:val="Body Text half space after"/>
    <w:aliases w:val="hs"/>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cs="Times New Roman"/>
      <w:sz w:val="22"/>
      <w:szCs w:val="20"/>
      <w:lang w:val="en-GB" w:bidi="ar-SA"/>
    </w:rPr>
  </w:style>
  <w:style w:type="paragraph" w:customStyle="1" w:styleId="ind">
    <w:name w:val="*ind"/>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cs="Times New Roman"/>
      <w:sz w:val="22"/>
      <w:szCs w:val="20"/>
      <w:lang w:val="en-GB" w:bidi="ar-SA"/>
    </w:rPr>
  </w:style>
  <w:style w:type="paragraph" w:customStyle="1" w:styleId="acctindenthalfspaceafter">
    <w:name w:val="acct indent half space after"/>
    <w:aliases w:val="aihs"/>
    <w:basedOn w:val="acctindent"/>
    <w:rsid w:val="00BC1852"/>
  </w:style>
  <w:style w:type="paragraph" w:customStyle="1" w:styleId="keeptogethernormal">
    <w:name w:val="keep together normal"/>
    <w:aliases w:val="ktn"/>
    <w:basedOn w:val="Normal"/>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2"/>
      <w:szCs w:val="20"/>
      <w:lang w:val="en-GB" w:bidi="ar-SA"/>
    </w:rPr>
  </w:style>
  <w:style w:type="paragraph" w:customStyle="1" w:styleId="nineptheading">
    <w:name w:val="nine pt heading"/>
    <w:aliases w:val="9h"/>
    <w:basedOn w:val="nineptbodytext"/>
    <w:rsid w:val="00BC1852"/>
    <w:rPr>
      <w:b/>
      <w:bCs/>
    </w:rPr>
  </w:style>
  <w:style w:type="paragraph" w:customStyle="1" w:styleId="nineptbodytext">
    <w:name w:val="nine pt body text"/>
    <w:aliases w:val="9bt"/>
    <w:basedOn w:val="nineptnormal"/>
    <w:rsid w:val="00BC1852"/>
    <w:pPr>
      <w:spacing w:after="220"/>
    </w:pPr>
  </w:style>
  <w:style w:type="paragraph" w:customStyle="1" w:styleId="nineptnormal">
    <w:name w:val="nine pt normal"/>
    <w:aliases w:val="9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cs="Times New Roman"/>
      <w:szCs w:val="20"/>
      <w:lang w:val="en-GB" w:bidi="ar-SA"/>
    </w:rPr>
  </w:style>
  <w:style w:type="paragraph" w:customStyle="1" w:styleId="nineptheadingcentred">
    <w:name w:val="nine pt heading centred"/>
    <w:aliases w:val="9hc"/>
    <w:basedOn w:val="nineptheading"/>
    <w:rsid w:val="00BC1852"/>
    <w:pPr>
      <w:jc w:val="center"/>
    </w:pPr>
  </w:style>
  <w:style w:type="paragraph" w:customStyle="1" w:styleId="heading">
    <w:name w:val="heading"/>
    <w:aliases w:val="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b/>
      <w:sz w:val="22"/>
      <w:szCs w:val="20"/>
      <w:lang w:val="en-GB" w:bidi="ar-SA"/>
    </w:rPr>
  </w:style>
  <w:style w:type="paragraph" w:customStyle="1" w:styleId="headingcentred">
    <w:name w:val="heading centred"/>
    <w:aliases w:val="hc"/>
    <w:basedOn w:val="heading"/>
    <w:rsid w:val="00BC1852"/>
    <w:pPr>
      <w:jc w:val="center"/>
    </w:pPr>
  </w:style>
  <w:style w:type="paragraph" w:customStyle="1" w:styleId="Normalcentred">
    <w:name w:val="Normal centred"/>
    <w:aliases w:val="nc"/>
    <w:basedOn w:val="acctcolumnheadingnospaceafter"/>
    <w:rsid w:val="00BC1852"/>
  </w:style>
  <w:style w:type="paragraph" w:customStyle="1" w:styleId="nineptheadingcentredbold">
    <w:name w:val="nine pt heading centred bold"/>
    <w:aliases w:val="9hc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cs="Times New Roman"/>
      <w:b/>
      <w:bCs/>
      <w:szCs w:val="20"/>
      <w:lang w:val="en-GB" w:bidi="ar-SA"/>
    </w:rPr>
  </w:style>
  <w:style w:type="paragraph" w:customStyle="1" w:styleId="nineptheadingcentredboldwider">
    <w:name w:val="nine pt heading centred bold wider"/>
    <w:aliases w:val="9hcbw"/>
    <w:basedOn w:val="nineptheadingcentredbold"/>
    <w:rsid w:val="00BC1852"/>
    <w:pPr>
      <w:ind w:left="-57" w:right="-57"/>
    </w:pPr>
  </w:style>
  <w:style w:type="paragraph" w:customStyle="1" w:styleId="nineptnormalheadinghalfspace">
    <w:name w:val="nine pt normal heading half space"/>
    <w:aliases w:val="9nhhs"/>
    <w:basedOn w:val="nineptnormalheading"/>
    <w:rsid w:val="00BC1852"/>
    <w:pPr>
      <w:spacing w:after="80"/>
    </w:pPr>
  </w:style>
  <w:style w:type="paragraph" w:customStyle="1" w:styleId="nineptnormalheading">
    <w:name w:val="nine pt normal heading"/>
    <w:aliases w:val="9nh"/>
    <w:basedOn w:val="nineptnormal"/>
    <w:rsid w:val="00BC1852"/>
    <w:rPr>
      <w:b/>
    </w:rPr>
  </w:style>
  <w:style w:type="paragraph" w:customStyle="1" w:styleId="nineptcolumntab1">
    <w:name w:val="nine pt column tab1"/>
    <w:aliases w:val="a91"/>
    <w:basedOn w:val="nineptnormal"/>
    <w:rsid w:val="00BC1852"/>
    <w:pPr>
      <w:tabs>
        <w:tab w:val="decimal" w:pos="737"/>
      </w:tabs>
    </w:pPr>
  </w:style>
  <w:style w:type="paragraph" w:customStyle="1" w:styleId="nineptnormalitalicheading">
    <w:name w:val="nine pt normal italic heading"/>
    <w:aliases w:val="9nith"/>
    <w:basedOn w:val="nineptnormalheading"/>
    <w:rsid w:val="00BC1852"/>
    <w:rPr>
      <w:i/>
      <w:iCs/>
    </w:rPr>
  </w:style>
  <w:style w:type="paragraph" w:customStyle="1" w:styleId="Normalheadingcentred">
    <w:name w:val="Normal heading centred"/>
    <w:aliases w:val="nhc"/>
    <w:basedOn w:val="Normalheading"/>
    <w:rsid w:val="00BC1852"/>
    <w:pPr>
      <w:jc w:val="center"/>
    </w:pPr>
  </w:style>
  <w:style w:type="paragraph" w:customStyle="1" w:styleId="Normalheading">
    <w:name w:val="Normal heading"/>
    <w:aliases w:val="nh"/>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BC1852"/>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cs="Times New Roman"/>
      <w:sz w:val="22"/>
      <w:szCs w:val="20"/>
      <w:lang w:val="en-GB" w:bidi="ar-SA"/>
    </w:rPr>
  </w:style>
  <w:style w:type="paragraph" w:customStyle="1" w:styleId="accttwofigurescents">
    <w:name w:val="acct two figures cents"/>
    <w:aliases w:val="a2c,acct two figures ¢ sig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cs="Times New Roman"/>
      <w:sz w:val="22"/>
      <w:szCs w:val="20"/>
      <w:lang w:val="en-GB" w:bidi="ar-SA"/>
    </w:rPr>
  </w:style>
  <w:style w:type="paragraph" w:customStyle="1" w:styleId="accttwofiguresdecimal">
    <w:name w:val="acct two figures decimal"/>
    <w:aliases w:val="a2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NormalIndent1">
    <w:name w:val="Normal Indent1"/>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cs="Times New Roman"/>
      <w:sz w:val="22"/>
      <w:szCs w:val="20"/>
      <w:lang w:val="en-GB" w:bidi="ar-SA"/>
    </w:rPr>
  </w:style>
  <w:style w:type="paragraph" w:customStyle="1" w:styleId="ListBullet2halfspaceafter">
    <w:name w:val="List Bullet 2 half space after"/>
    <w:aliases w:val="lb2hs"/>
    <w:basedOn w:val="ListBullet2"/>
    <w:rsid w:val="00BC1852"/>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cs="Times New Roman"/>
      <w:sz w:val="22"/>
      <w:szCs w:val="20"/>
      <w:lang w:val="en-GB" w:bidi="ar-SA"/>
    </w:rPr>
  </w:style>
  <w:style w:type="paragraph" w:customStyle="1" w:styleId="BodyTextIndentitalichalfspafter">
    <w:name w:val="Body Text Indent italic half sp after"/>
    <w:aliases w:val="iitalhs"/>
    <w:basedOn w:val="BodyTextIndentitalic"/>
    <w:rsid w:val="00BC1852"/>
    <w:pPr>
      <w:spacing w:after="130"/>
    </w:pPr>
  </w:style>
  <w:style w:type="paragraph" w:customStyle="1" w:styleId="BodyTextIndentitalic">
    <w:name w:val="Body Text Indent italic"/>
    <w:aliases w:val="iital"/>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cs="Times New Roman"/>
      <w:i/>
      <w:iCs/>
      <w:sz w:val="22"/>
      <w:szCs w:val="20"/>
      <w:lang w:val="en-GB" w:bidi="ar-SA"/>
    </w:rPr>
  </w:style>
  <w:style w:type="paragraph" w:customStyle="1" w:styleId="BodyTextIndenthalfspaceafter">
    <w:name w:val="Body Text Indent half space after"/>
    <w:aliases w:val="ihs"/>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cs="Times New Roman"/>
      <w:sz w:val="22"/>
      <w:szCs w:val="20"/>
      <w:lang w:val="en-GB" w:bidi="ar-SA"/>
    </w:rPr>
  </w:style>
  <w:style w:type="paragraph" w:customStyle="1" w:styleId="BodyTextonepointafter">
    <w:name w:val="Body Text one point after"/>
    <w:aliases w:val="bt1"/>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keeptogether">
    <w:name w:val="keep together"/>
    <w:aliases w:val="kt"/>
    <w:basedOn w:val="BodyText"/>
    <w:rsid w:val="00BC1852"/>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sz w:val="22"/>
      <w:szCs w:val="20"/>
      <w:lang w:val="en-GB" w:bidi="ar-SA"/>
    </w:rPr>
  </w:style>
  <w:style w:type="paragraph" w:customStyle="1" w:styleId="acctthreecolumns">
    <w:name w:val="acct three columns"/>
    <w:aliases w:val="a3,acct three figure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cs="Times New Roman"/>
      <w:sz w:val="22"/>
      <w:szCs w:val="20"/>
      <w:lang w:val="en-GB" w:bidi="ar-SA"/>
    </w:rPr>
  </w:style>
  <w:style w:type="character" w:styleId="FootnoteReference">
    <w:name w:val="footnote reference"/>
    <w:aliases w:val="fr"/>
    <w:rsid w:val="00BC1852"/>
    <w:rPr>
      <w:position w:val="6"/>
      <w:sz w:val="14"/>
    </w:rPr>
  </w:style>
  <w:style w:type="paragraph" w:customStyle="1" w:styleId="tabletext">
    <w:name w:val="table text"/>
    <w:aliases w:val="t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cs="Times New Roman"/>
      <w:sz w:val="22"/>
      <w:szCs w:val="20"/>
      <w:lang w:val="en-GB" w:bidi="ar-SA"/>
    </w:rPr>
  </w:style>
  <w:style w:type="paragraph" w:customStyle="1" w:styleId="BodyTextitalic">
    <w:name w:val="Body Text italic"/>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cs="Times New Roman"/>
      <w:i/>
      <w:iCs/>
      <w:sz w:val="22"/>
      <w:szCs w:val="20"/>
      <w:lang w:val="en-GB" w:bidi="ar-SA"/>
    </w:rPr>
  </w:style>
  <w:style w:type="paragraph" w:customStyle="1" w:styleId="BodyTextIndentnosp">
    <w:name w:val="Body Text Indent no sp"/>
    <w:aliases w:val="in,indent no space after"/>
    <w:basedOn w:val="BodyTextInden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cs="Times New Roman"/>
      <w:sz w:val="22"/>
      <w:szCs w:val="20"/>
      <w:lang w:val="en-GB" w:bidi="ar-SA"/>
    </w:rPr>
  </w:style>
  <w:style w:type="paragraph" w:customStyle="1" w:styleId="acctfourfiguresdecimal">
    <w:name w:val="acct four figures decimal"/>
    <w:aliases w:val="a4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BC1852"/>
    <w:pPr>
      <w:spacing w:after="0"/>
    </w:pPr>
  </w:style>
  <w:style w:type="paragraph" w:customStyle="1" w:styleId="acctnotecolumndecimal">
    <w:name w:val="acct note column decimal"/>
    <w:aliases w:val="and"/>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cs="Times New Roman"/>
      <w:sz w:val="22"/>
      <w:szCs w:val="20"/>
      <w:lang w:val="en-GB" w:bidi="ar-SA"/>
    </w:rPr>
  </w:style>
  <w:style w:type="paragraph" w:customStyle="1" w:styleId="index">
    <w:name w:val="index"/>
    <w:aliases w:val="ix"/>
    <w:basedOn w:val="BodyText"/>
    <w:rsid w:val="00BC1852"/>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cs="Times New Roman"/>
      <w:sz w:val="22"/>
      <w:szCs w:val="20"/>
      <w:lang w:val="en-GB" w:bidi="ar-SA"/>
    </w:rPr>
  </w:style>
  <w:style w:type="paragraph" w:customStyle="1" w:styleId="nineptbodytextbullet">
    <w:name w:val="nine pt body text bullet"/>
    <w:aliases w:val="9btb"/>
    <w:basedOn w:val="nineptbodytext"/>
    <w:rsid w:val="00BC1852"/>
    <w:pPr>
      <w:tabs>
        <w:tab w:val="num" w:pos="284"/>
      </w:tabs>
      <w:spacing w:after="180"/>
      <w:ind w:left="284" w:hanging="284"/>
    </w:pPr>
  </w:style>
  <w:style w:type="paragraph" w:customStyle="1" w:styleId="nineptnormalbullet">
    <w:name w:val="nine pt normal bullet"/>
    <w:aliases w:val="9nb"/>
    <w:basedOn w:val="nineptnormal"/>
    <w:rsid w:val="00BC1852"/>
    <w:pPr>
      <w:tabs>
        <w:tab w:val="num" w:pos="284"/>
      </w:tabs>
      <w:ind w:left="284" w:hanging="284"/>
    </w:pPr>
  </w:style>
  <w:style w:type="paragraph" w:customStyle="1" w:styleId="ninepttabletextblockbullet">
    <w:name w:val="nine pt table text block bullet"/>
    <w:aliases w:val="9ttbb"/>
    <w:basedOn w:val="ninepttabletextblock"/>
    <w:rsid w:val="00BC1852"/>
  </w:style>
  <w:style w:type="paragraph" w:customStyle="1" w:styleId="ninepttabletextblock">
    <w:name w:val="nine pt table text block"/>
    <w:aliases w:val="9ttbk"/>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cs="Times New Roman"/>
      <w:szCs w:val="20"/>
      <w:lang w:val="en-GB" w:bidi="ar-SA"/>
    </w:rPr>
  </w:style>
  <w:style w:type="paragraph" w:customStyle="1" w:styleId="IndexHeading1">
    <w:name w:val="Index Heading1"/>
    <w:aliases w:val="ixh"/>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cs="Times New Roman"/>
      <w:b/>
      <w:sz w:val="22"/>
      <w:szCs w:val="20"/>
      <w:lang w:val="en-GB" w:bidi="ar-SA"/>
    </w:rPr>
  </w:style>
  <w:style w:type="paragraph" w:customStyle="1" w:styleId="block2bullet">
    <w:name w:val="block2bullet"/>
    <w:aliases w:val="b2b"/>
    <w:basedOn w:val="block2"/>
    <w:rsid w:val="00BC1852"/>
  </w:style>
  <w:style w:type="paragraph" w:customStyle="1" w:styleId="tabletextheading">
    <w:name w:val="table text heading"/>
    <w:aliases w:val="tth"/>
    <w:basedOn w:val="tabletext"/>
    <w:rsid w:val="00BC1852"/>
  </w:style>
  <w:style w:type="paragraph" w:customStyle="1" w:styleId="acctfourfiguresyears">
    <w:name w:val="acct four figures years"/>
    <w:aliases w:val="a4y"/>
    <w:basedOn w:val="Normal"/>
    <w:rsid w:val="00BC1852"/>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 w:val="num" w:pos="567"/>
      </w:tabs>
      <w:spacing w:line="260" w:lineRule="atLeast"/>
      <w:ind w:left="567" w:hanging="567"/>
    </w:pPr>
    <w:rPr>
      <w:rFonts w:ascii="Times New Roman" w:hAnsi="Times New Roman" w:cs="Times New Roman"/>
      <w:sz w:val="22"/>
      <w:szCs w:val="20"/>
      <w:lang w:val="en-GB" w:bidi="ar-SA"/>
    </w:rPr>
  </w:style>
  <w:style w:type="paragraph" w:customStyle="1" w:styleId="accttwofiguresyears">
    <w:name w:val="acct two figures years"/>
    <w:aliases w:val="a2y"/>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cs="Times New Roman"/>
      <w:sz w:val="22"/>
      <w:szCs w:val="20"/>
      <w:lang w:val="en-GB" w:bidi="ar-SA"/>
    </w:rPr>
  </w:style>
  <w:style w:type="paragraph" w:customStyle="1" w:styleId="Foreigncurrencytable">
    <w:name w:val="Foreign currency tab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cs="Times New Roman"/>
      <w:sz w:val="22"/>
      <w:szCs w:val="20"/>
      <w:lang w:val="en-GB" w:bidi="ar-SA"/>
    </w:rPr>
  </w:style>
  <w:style w:type="paragraph" w:customStyle="1" w:styleId="headingitalicnospaceafter">
    <w:name w:val="heading italic no space after"/>
    <w:aliases w:val="hi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i/>
      <w:iCs/>
      <w:sz w:val="22"/>
      <w:szCs w:val="20"/>
      <w:lang w:val="en-GB" w:bidi="ar-SA"/>
    </w:rPr>
  </w:style>
  <w:style w:type="paragraph" w:customStyle="1" w:styleId="accttwofigures0">
    <w:name w:val="acct two figures %"/>
    <w:aliases w:val="a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cs="Times New Roman"/>
      <w:sz w:val="22"/>
      <w:szCs w:val="20"/>
      <w:lang w:val="en-GB" w:bidi="ar-SA"/>
    </w:rPr>
  </w:style>
  <w:style w:type="paragraph" w:customStyle="1" w:styleId="accttwofigures2a22">
    <w:name w:val="acct two figures %2.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cs="Times New Roman"/>
      <w:sz w:val="22"/>
      <w:szCs w:val="20"/>
      <w:lang w:val="en-GB" w:bidi="ar-SA"/>
    </w:rPr>
  </w:style>
  <w:style w:type="paragraph" w:customStyle="1" w:styleId="blocklist">
    <w:name w:val="block list"/>
    <w:aliases w:val="blist"/>
    <w:basedOn w:val="block"/>
    <w:rsid w:val="00BC1852"/>
  </w:style>
  <w:style w:type="paragraph" w:customStyle="1" w:styleId="blocklist2">
    <w:name w:val="block list2"/>
    <w:aliases w:val="blist2"/>
    <w:basedOn w:val="blocklist"/>
    <w:rsid w:val="00BC1852"/>
    <w:pPr>
      <w:ind w:left="1701" w:hanging="567"/>
    </w:pPr>
    <w:rPr>
      <w:rFonts w:cs="Times New Roman"/>
    </w:rPr>
  </w:style>
  <w:style w:type="paragraph" w:customStyle="1" w:styleId="acctfourfigureslongernumber">
    <w:name w:val="acct four figures longer number"/>
    <w:aliases w:val="a4+"/>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cs="Times New Roman"/>
      <w:sz w:val="22"/>
      <w:szCs w:val="20"/>
      <w:lang w:val="en-GB" w:bidi="ar-SA"/>
    </w:rPr>
  </w:style>
  <w:style w:type="paragraph" w:customStyle="1" w:styleId="blockheading">
    <w:name w:val="block heading"/>
    <w:aliases w:val="bh"/>
    <w:basedOn w:val="block"/>
    <w:rsid w:val="00BC1852"/>
  </w:style>
  <w:style w:type="paragraph" w:customStyle="1" w:styleId="blockheadingitalicnosp">
    <w:name w:val="block heading italic no sp"/>
    <w:aliases w:val="bhin"/>
    <w:basedOn w:val="blockheadingitalic"/>
    <w:rsid w:val="00BC1852"/>
    <w:pPr>
      <w:spacing w:after="0"/>
    </w:pPr>
  </w:style>
  <w:style w:type="paragraph" w:customStyle="1" w:styleId="blockheadingitalic">
    <w:name w:val="block heading italic"/>
    <w:aliases w:val="bhi"/>
    <w:basedOn w:val="blockheadingitalicbold"/>
    <w:rsid w:val="00BC1852"/>
    <w:pPr>
      <w:keepNext/>
      <w:keepLines/>
      <w:spacing w:before="70"/>
    </w:pPr>
    <w:rPr>
      <w:rFonts w:cs="Times New Roman"/>
      <w:i/>
    </w:rPr>
  </w:style>
  <w:style w:type="paragraph" w:customStyle="1" w:styleId="blockheadingitalicbold">
    <w:name w:val="block heading italic bold"/>
    <w:aliases w:val="bhib"/>
    <w:basedOn w:val="blockheading"/>
    <w:rsid w:val="00BC1852"/>
  </w:style>
  <w:style w:type="paragraph" w:customStyle="1" w:styleId="blockheadingnosp">
    <w:name w:val="block heading no sp"/>
    <w:aliases w:val="bhn,block heading no space after"/>
    <w:basedOn w:val="blockheading"/>
    <w:rsid w:val="00BC1852"/>
  </w:style>
  <w:style w:type="paragraph" w:customStyle="1" w:styleId="smallreturn">
    <w:name w:val="small return"/>
    <w:aliases w:val="sr"/>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BC1852"/>
  </w:style>
  <w:style w:type="paragraph" w:customStyle="1" w:styleId="headingbolditalic">
    <w:name w:val="heading bold italic"/>
    <w:aliases w:val="hbi"/>
    <w:basedOn w:val="heading"/>
    <w:rsid w:val="00BC1852"/>
    <w:rPr>
      <w:i/>
    </w:rPr>
  </w:style>
  <w:style w:type="paragraph" w:customStyle="1" w:styleId="acctstatementheadingashorter">
    <w:name w:val="acct statement heading (a) shorter"/>
    <w:aliases w:val="as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BC185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cs="Times New Roman"/>
      <w:sz w:val="22"/>
      <w:szCs w:val="20"/>
      <w:lang w:val="en-GB" w:bidi="ar-SA"/>
    </w:rPr>
  </w:style>
  <w:style w:type="paragraph" w:customStyle="1" w:styleId="acctindenttabs">
    <w:name w:val="acct indent+tabs"/>
    <w:aliases w:val="ait"/>
    <w:basedOn w:val="acctindent"/>
    <w:rsid w:val="00BC1852"/>
  </w:style>
  <w:style w:type="paragraph" w:customStyle="1" w:styleId="acctindenttabsnospaceafter">
    <w:name w:val="acct indent+tabs no space after"/>
    <w:aliases w:val="aitn"/>
    <w:basedOn w:val="acctindenttabs"/>
    <w:rsid w:val="00BC1852"/>
    <w:pPr>
      <w:tabs>
        <w:tab w:val="left" w:pos="851"/>
        <w:tab w:val="left" w:pos="1134"/>
      </w:tabs>
      <w:spacing w:after="0"/>
    </w:pPr>
  </w:style>
  <w:style w:type="paragraph" w:customStyle="1" w:styleId="blockbullet">
    <w:name w:val="block bullet"/>
    <w:aliases w:val="bb"/>
    <w:basedOn w:val="block"/>
    <w:rsid w:val="00BC1852"/>
    <w:pPr>
      <w:numPr>
        <w:numId w:val="17"/>
      </w:numPr>
      <w:tabs>
        <w:tab w:val="clear" w:pos="340"/>
      </w:tabs>
      <w:ind w:left="567" w:firstLine="0"/>
    </w:pPr>
  </w:style>
  <w:style w:type="paragraph" w:customStyle="1" w:styleId="acctfourfigureslongernumber3">
    <w:name w:val="acct four figures longer number3"/>
    <w:aliases w:val="a4+3"/>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cs="Times New Roman"/>
      <w:sz w:val="22"/>
      <w:szCs w:val="20"/>
      <w:lang w:val="en-GB" w:bidi="ar-SA"/>
    </w:rPr>
  </w:style>
  <w:style w:type="paragraph" w:customStyle="1" w:styleId="headingitalic">
    <w:name w:val="heading italic"/>
    <w:aliases w:val="hi"/>
    <w:basedOn w:val="headingbolditalic"/>
    <w:rsid w:val="00BC1852"/>
  </w:style>
  <w:style w:type="paragraph" w:customStyle="1" w:styleId="blocklistnospaceafter">
    <w:name w:val="block list no space after"/>
    <w:aliases w:val="blistn"/>
    <w:basedOn w:val="blocklist"/>
    <w:rsid w:val="00BC1852"/>
    <w:pPr>
      <w:spacing w:after="0"/>
      <w:ind w:left="1134" w:hanging="567"/>
    </w:pPr>
    <w:rPr>
      <w:rFonts w:cs="Times New Roman"/>
    </w:rPr>
  </w:style>
  <w:style w:type="paragraph" w:customStyle="1" w:styleId="eightptnormal">
    <w:name w:val="eight pt normal"/>
    <w:aliases w:val="8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cs="Times New Roman"/>
      <w:sz w:val="16"/>
      <w:szCs w:val="20"/>
      <w:lang w:val="en-GB" w:bidi="ar-SA"/>
    </w:rPr>
  </w:style>
  <w:style w:type="paragraph" w:customStyle="1" w:styleId="eightptcolumnheading">
    <w:name w:val="eight pt column heading"/>
    <w:aliases w:val="8ch"/>
    <w:basedOn w:val="eightptnormal"/>
    <w:rsid w:val="00BC1852"/>
    <w:pPr>
      <w:jc w:val="center"/>
    </w:pPr>
  </w:style>
  <w:style w:type="paragraph" w:customStyle="1" w:styleId="eightptnormalheadingcentred">
    <w:name w:val="eight pt normal heading centred"/>
    <w:aliases w:val="8nhc"/>
    <w:basedOn w:val="eightptnormalheading"/>
    <w:rsid w:val="00BC1852"/>
    <w:pPr>
      <w:jc w:val="center"/>
    </w:pPr>
    <w:rPr>
      <w:bCs w:val="0"/>
    </w:rPr>
  </w:style>
  <w:style w:type="paragraph" w:customStyle="1" w:styleId="eightptnormalheading">
    <w:name w:val="eight pt normal heading"/>
    <w:aliases w:val="8nh"/>
    <w:basedOn w:val="eightptnormal"/>
    <w:rsid w:val="00BC1852"/>
    <w:rPr>
      <w:b/>
      <w:bCs/>
    </w:rPr>
  </w:style>
  <w:style w:type="paragraph" w:customStyle="1" w:styleId="eightptbodytextheading">
    <w:name w:val="eight pt body text heading"/>
    <w:aliases w:val="8h"/>
    <w:basedOn w:val="eightptbodytext"/>
    <w:rsid w:val="00BC1852"/>
    <w:rPr>
      <w:b/>
      <w:bCs/>
    </w:rPr>
  </w:style>
  <w:style w:type="paragraph" w:customStyle="1" w:styleId="eightptbodytext">
    <w:name w:val="eight pt body text"/>
    <w:aliases w:val="8bt"/>
    <w:basedOn w:val="eightptnormal"/>
    <w:rsid w:val="00BC1852"/>
    <w:pPr>
      <w:spacing w:after="200"/>
    </w:pPr>
  </w:style>
  <w:style w:type="paragraph" w:customStyle="1" w:styleId="eightptcolumntabs">
    <w:name w:val="eight pt column tabs"/>
    <w:aliases w:val="a8"/>
    <w:basedOn w:val="eightptnormal"/>
    <w:rsid w:val="00BC1852"/>
    <w:pPr>
      <w:tabs>
        <w:tab w:val="decimal" w:pos="482"/>
      </w:tabs>
      <w:ind w:left="-57" w:right="-57"/>
    </w:pPr>
  </w:style>
  <w:style w:type="paragraph" w:customStyle="1" w:styleId="eightpthalfspaceafter">
    <w:name w:val="eight pt half space after"/>
    <w:aliases w:val="8hs"/>
    <w:basedOn w:val="eightptnormal"/>
    <w:rsid w:val="00BC1852"/>
    <w:pPr>
      <w:spacing w:after="100"/>
    </w:pPr>
  </w:style>
  <w:style w:type="paragraph" w:customStyle="1" w:styleId="eightptcolumnheadingspace">
    <w:name w:val="eight pt column heading+space"/>
    <w:aliases w:val="8chs"/>
    <w:basedOn w:val="eightptcolumnheading"/>
    <w:rsid w:val="00BC1852"/>
    <w:pPr>
      <w:spacing w:after="200"/>
    </w:pPr>
  </w:style>
  <w:style w:type="paragraph" w:customStyle="1" w:styleId="eightptblocknosp">
    <w:name w:val="eight pt block no sp"/>
    <w:aliases w:val="8bn"/>
    <w:basedOn w:val="eightptblock"/>
    <w:rsid w:val="00BC1852"/>
    <w:pPr>
      <w:spacing w:after="0"/>
    </w:pPr>
  </w:style>
  <w:style w:type="paragraph" w:customStyle="1" w:styleId="eightptblock">
    <w:name w:val="eight pt block"/>
    <w:aliases w:val="8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BC1852"/>
    <w:pPr>
      <w:spacing w:before="80" w:after="80"/>
    </w:pPr>
  </w:style>
  <w:style w:type="paragraph" w:customStyle="1" w:styleId="eightptcolumntabs2">
    <w:name w:val="eight pt column tabs2"/>
    <w:aliases w:val="a82"/>
    <w:basedOn w:val="eightptnormal"/>
    <w:rsid w:val="00BC1852"/>
    <w:pPr>
      <w:tabs>
        <w:tab w:val="decimal" w:pos="539"/>
      </w:tabs>
      <w:ind w:left="-57" w:right="-57"/>
    </w:pPr>
  </w:style>
  <w:style w:type="paragraph" w:customStyle="1" w:styleId="acctstatementheadingshorter2">
    <w:name w:val="acct statement heading shorter2"/>
    <w:aliases w:val="as-2"/>
    <w:basedOn w:val="acctstatementheading"/>
    <w:rsid w:val="00BC1852"/>
  </w:style>
  <w:style w:type="paragraph" w:customStyle="1" w:styleId="accttwofigureslongernumber2">
    <w:name w:val="acct two figures longer number2"/>
    <w:aliases w:val="a2+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cs="Times New Roman"/>
      <w:sz w:val="22"/>
      <w:szCs w:val="20"/>
      <w:lang w:val="en-GB" w:bidi="ar-SA"/>
    </w:rPr>
  </w:style>
  <w:style w:type="paragraph" w:customStyle="1" w:styleId="Normalbullet">
    <w:name w:val="Normal bullet"/>
    <w:aliases w:val="nb"/>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cs="Times New Roman"/>
      <w:sz w:val="22"/>
      <w:szCs w:val="20"/>
      <w:lang w:val="en-GB" w:bidi="ar-SA"/>
    </w:rPr>
  </w:style>
  <w:style w:type="paragraph" w:customStyle="1" w:styleId="blockindentnosp">
    <w:name w:val="block indent no sp"/>
    <w:aliases w:val="bin,binn,block + indent"/>
    <w:basedOn w:val="blockindent"/>
    <w:rsid w:val="00BC1852"/>
    <w:pPr>
      <w:spacing w:after="0"/>
      <w:ind w:left="737" w:hanging="170"/>
    </w:pPr>
    <w:rPr>
      <w:rFonts w:cs="Times New Roman"/>
    </w:rPr>
  </w:style>
  <w:style w:type="paragraph" w:customStyle="1" w:styleId="blockindent">
    <w:name w:val="block indent"/>
    <w:aliases w:val="bi"/>
    <w:basedOn w:val="block"/>
    <w:rsid w:val="00BC1852"/>
  </w:style>
  <w:style w:type="paragraph" w:customStyle="1" w:styleId="nineptnormalcentred">
    <w:name w:val="nine pt normal centred"/>
    <w:aliases w:val="9nc"/>
    <w:basedOn w:val="nineptnormal"/>
    <w:rsid w:val="00BC1852"/>
    <w:pPr>
      <w:jc w:val="center"/>
    </w:pPr>
  </w:style>
  <w:style w:type="paragraph" w:customStyle="1" w:styleId="nineptcol">
    <w:name w:val="nine pt %col"/>
    <w:aliases w:val="9%"/>
    <w:basedOn w:val="nineptnormal"/>
    <w:rsid w:val="00BC1852"/>
    <w:pPr>
      <w:tabs>
        <w:tab w:val="decimal" w:pos="340"/>
      </w:tabs>
    </w:pPr>
  </w:style>
  <w:style w:type="paragraph" w:customStyle="1" w:styleId="nineptcolumntab">
    <w:name w:val="nine pt column tab"/>
    <w:aliases w:val="a9,nine pt column tabs"/>
    <w:basedOn w:val="nineptnormal"/>
    <w:rsid w:val="00BC1852"/>
    <w:pPr>
      <w:tabs>
        <w:tab w:val="decimal" w:pos="624"/>
      </w:tabs>
      <w:spacing w:line="200" w:lineRule="atLeast"/>
    </w:pPr>
  </w:style>
  <w:style w:type="paragraph" w:customStyle="1" w:styleId="nineptnormalitalic">
    <w:name w:val="nine pt normal italic"/>
    <w:aliases w:val="9nit"/>
    <w:basedOn w:val="nineptnormal"/>
    <w:rsid w:val="00BC1852"/>
    <w:rPr>
      <w:i/>
      <w:iCs/>
    </w:rPr>
  </w:style>
  <w:style w:type="paragraph" w:customStyle="1" w:styleId="nineptblocklistnospaceafter">
    <w:name w:val="nine pt block list no space after"/>
    <w:aliases w:val="9bln"/>
    <w:basedOn w:val="nineptblocklist"/>
    <w:rsid w:val="00BC1852"/>
    <w:pPr>
      <w:spacing w:after="0"/>
    </w:pPr>
  </w:style>
  <w:style w:type="paragraph" w:customStyle="1" w:styleId="nineptblocklist">
    <w:name w:val="nine pt block list"/>
    <w:aliases w:val="9bl"/>
    <w:basedOn w:val="nineptblock"/>
    <w:rsid w:val="00BC1852"/>
    <w:pPr>
      <w:ind w:left="992" w:hanging="425"/>
    </w:pPr>
  </w:style>
  <w:style w:type="paragraph" w:customStyle="1" w:styleId="nineptblock">
    <w:name w:val="nine pt block"/>
    <w:aliases w:val="9b"/>
    <w:basedOn w:val="nineptnormal"/>
    <w:rsid w:val="00BC1852"/>
    <w:pPr>
      <w:spacing w:after="220"/>
      <w:ind w:left="567"/>
    </w:pPr>
  </w:style>
  <w:style w:type="paragraph" w:customStyle="1" w:styleId="acctfourfiguresshorternumber2">
    <w:name w:val="acct four figures shorter number2"/>
    <w:aliases w:val="a4-2"/>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BC1852"/>
    <w:pPr>
      <w:jc w:val="center"/>
    </w:pPr>
  </w:style>
  <w:style w:type="paragraph" w:customStyle="1" w:styleId="nineptheadingcentredspace">
    <w:name w:val="nine pt heading centred + space"/>
    <w:aliases w:val="9hcs"/>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cs="Times New Roman"/>
      <w:szCs w:val="20"/>
      <w:lang w:val="en-GB" w:bidi="ar-SA"/>
    </w:rPr>
  </w:style>
  <w:style w:type="paragraph" w:customStyle="1" w:styleId="nineptcolumntabdecimal">
    <w:name w:val="nine pt column tab decimal"/>
    <w:aliases w:val="a9d,nine pt column tabs decimal"/>
    <w:basedOn w:val="nineptnormal"/>
    <w:rsid w:val="00BC1852"/>
    <w:pPr>
      <w:tabs>
        <w:tab w:val="decimal" w:pos="227"/>
      </w:tabs>
    </w:pPr>
  </w:style>
  <w:style w:type="paragraph" w:customStyle="1" w:styleId="nineptcolumntab2">
    <w:name w:val="nine pt column tab2"/>
    <w:aliases w:val="a92,nine pt column tabs2"/>
    <w:basedOn w:val="nineptnormal"/>
    <w:rsid w:val="00BC1852"/>
    <w:pPr>
      <w:tabs>
        <w:tab w:val="decimal" w:pos="510"/>
      </w:tabs>
    </w:pPr>
  </w:style>
  <w:style w:type="paragraph" w:customStyle="1" w:styleId="nineptonepointafter">
    <w:name w:val="nine pt one point after"/>
    <w:aliases w:val="9n1"/>
    <w:basedOn w:val="nineptnormal"/>
    <w:rsid w:val="00BC1852"/>
    <w:pPr>
      <w:spacing w:after="20"/>
    </w:pPr>
  </w:style>
  <w:style w:type="paragraph" w:customStyle="1" w:styleId="nineptblockind">
    <w:name w:val="nine pt block *ind"/>
    <w:aliases w:val="9b*ind"/>
    <w:basedOn w:val="nineptblock"/>
    <w:rsid w:val="00BC1852"/>
    <w:pPr>
      <w:ind w:left="851" w:hanging="284"/>
    </w:pPr>
  </w:style>
  <w:style w:type="paragraph" w:customStyle="1" w:styleId="headingonepointafter">
    <w:name w:val="heading one point after"/>
    <w:aliases w:val="h1p"/>
    <w:basedOn w:val="heading"/>
    <w:rsid w:val="00BC1852"/>
    <w:pPr>
      <w:spacing w:after="20"/>
    </w:pPr>
  </w:style>
  <w:style w:type="paragraph" w:customStyle="1" w:styleId="blockbulletnospaceafter">
    <w:name w:val="block bullet no space after"/>
    <w:aliases w:val="bbn,block bullet no sp"/>
    <w:basedOn w:val="blockbullet"/>
    <w:rsid w:val="00BC1852"/>
    <w:pPr>
      <w:numPr>
        <w:numId w:val="0"/>
      </w:numPr>
      <w:tabs>
        <w:tab w:val="num" w:pos="907"/>
      </w:tabs>
      <w:spacing w:after="0"/>
      <w:ind w:left="907" w:hanging="360"/>
    </w:pPr>
    <w:rPr>
      <w:rFonts w:cs="Times New Roman"/>
    </w:rPr>
  </w:style>
  <w:style w:type="paragraph" w:customStyle="1" w:styleId="acctstatementheadingaitalicbold">
    <w:name w:val="acct statement heading (a) italic bold"/>
    <w:aliases w:val="asaib"/>
    <w:basedOn w:val="acctstatementheadinga"/>
    <w:rsid w:val="00BC1852"/>
    <w:pPr>
      <w:spacing w:before="0" w:after="260" w:line="260" w:lineRule="atLeast"/>
    </w:pPr>
    <w:rPr>
      <w:i/>
    </w:rPr>
  </w:style>
  <w:style w:type="paragraph" w:customStyle="1" w:styleId="nineptblocknosp">
    <w:name w:val="nine pt block no sp"/>
    <w:aliases w:val="9bn"/>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cs="Times New Roman"/>
      <w:szCs w:val="20"/>
      <w:lang w:val="en-GB" w:bidi="ar-SA"/>
    </w:rPr>
  </w:style>
  <w:style w:type="paragraph" w:customStyle="1" w:styleId="nineptnormalheadingbolditalic">
    <w:name w:val="nine pt normal heading bold italic"/>
    <w:aliases w:val="9h2"/>
    <w:basedOn w:val="nineptnormalheading"/>
    <w:rsid w:val="00BC1852"/>
    <w:rPr>
      <w:i/>
      <w:iCs/>
    </w:rPr>
  </w:style>
  <w:style w:type="paragraph" w:customStyle="1" w:styleId="nineptnormalhalfspace">
    <w:name w:val="nine pt normal half space"/>
    <w:aliases w:val="9nhs"/>
    <w:basedOn w:val="nineptnormal"/>
    <w:rsid w:val="00BC1852"/>
    <w:pPr>
      <w:spacing w:after="80"/>
    </w:pPr>
  </w:style>
  <w:style w:type="paragraph" w:customStyle="1" w:styleId="nineptratecol">
    <w:name w:val="nine pt rate col"/>
    <w:aliases w:val="a9r"/>
    <w:basedOn w:val="nineptnormal"/>
    <w:rsid w:val="00BC1852"/>
    <w:pPr>
      <w:tabs>
        <w:tab w:val="decimal" w:pos="397"/>
      </w:tabs>
    </w:pPr>
  </w:style>
  <w:style w:type="paragraph" w:customStyle="1" w:styleId="nineptblockitalics">
    <w:name w:val="nine pt block italics"/>
    <w:aliases w:val="9bit"/>
    <w:basedOn w:val="nineptblock"/>
    <w:rsid w:val="00BC1852"/>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BC1852"/>
    <w:pPr>
      <w:spacing w:after="80"/>
    </w:pPr>
  </w:style>
  <w:style w:type="paragraph" w:customStyle="1" w:styleId="nineptbodytextheading">
    <w:name w:val="nine pt body text heading"/>
    <w:aliases w:val="9bth"/>
    <w:basedOn w:val="Foote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cs="Times New Roman"/>
      <w:b/>
      <w:bCs/>
      <w:szCs w:val="20"/>
      <w:lang w:val="en-GB" w:bidi="ar-SA"/>
    </w:rPr>
  </w:style>
  <w:style w:type="paragraph" w:customStyle="1" w:styleId="nineptbodytextheadingcentred">
    <w:name w:val="nine pt body text heading centred"/>
    <w:aliases w:val="9bthc"/>
    <w:basedOn w:val="nineptbodytextheading"/>
    <w:rsid w:val="00BC1852"/>
  </w:style>
  <w:style w:type="paragraph" w:customStyle="1" w:styleId="nineptnormalheadingcentredwider">
    <w:name w:val="nine pt normal heading centred wider"/>
    <w:aliases w:val="9nhcw"/>
    <w:basedOn w:val="nineptnormalheadingcentred"/>
    <w:rsid w:val="00BC1852"/>
    <w:pPr>
      <w:ind w:left="-85" w:right="-85"/>
    </w:pPr>
  </w:style>
  <w:style w:type="paragraph" w:customStyle="1" w:styleId="nineptcolumntabs5">
    <w:name w:val="nine pt column tabs5"/>
    <w:aliases w:val="a95,nine pt column tab5"/>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cs="Times New Roman"/>
      <w:szCs w:val="20"/>
      <w:lang w:val="en-GB" w:bidi="ar-SA"/>
    </w:rPr>
  </w:style>
  <w:style w:type="paragraph" w:customStyle="1" w:styleId="ninebtbodytextcentred">
    <w:name w:val="nine bt body text centred"/>
    <w:aliases w:val="9btc"/>
    <w:basedOn w:val="nineptbodytext"/>
    <w:rsid w:val="00BC1852"/>
    <w:pPr>
      <w:spacing w:after="180"/>
      <w:jc w:val="center"/>
    </w:pPr>
  </w:style>
  <w:style w:type="paragraph" w:customStyle="1" w:styleId="nineptbodytextheadingcentredwider">
    <w:name w:val="nine pt body text heading centred wider"/>
    <w:aliases w:val="9bthcw,a9bthcw"/>
    <w:basedOn w:val="nineptbodytextheadingcentred"/>
    <w:rsid w:val="00BC1852"/>
    <w:pPr>
      <w:ind w:left="-85" w:right="-85"/>
      <w:jc w:val="center"/>
    </w:pPr>
  </w:style>
  <w:style w:type="paragraph" w:customStyle="1" w:styleId="nineptcolumntabdecimal2">
    <w:name w:val="nine pt column tab decimal2"/>
    <w:aliases w:val="a9d2,nine pt column tabs decimal2"/>
    <w:basedOn w:val="nineptnormal"/>
    <w:rsid w:val="00BC1852"/>
    <w:pPr>
      <w:tabs>
        <w:tab w:val="decimal" w:pos="284"/>
      </w:tabs>
    </w:pPr>
  </w:style>
  <w:style w:type="paragraph" w:customStyle="1" w:styleId="nineptcolumntab4">
    <w:name w:val="nine pt column tab4"/>
    <w:aliases w:val="a94,nine pt column tabs4"/>
    <w:basedOn w:val="nineptnormal"/>
    <w:rsid w:val="00BC1852"/>
    <w:pPr>
      <w:tabs>
        <w:tab w:val="decimal" w:pos="680"/>
      </w:tabs>
    </w:pPr>
  </w:style>
  <w:style w:type="paragraph" w:customStyle="1" w:styleId="nineptcolumntab3">
    <w:name w:val="nine pt column tab3"/>
    <w:aliases w:val="a93,nine pt column tabs3"/>
    <w:basedOn w:val="nineptnormal"/>
    <w:rsid w:val="00BC1852"/>
    <w:pPr>
      <w:tabs>
        <w:tab w:val="decimal" w:pos="567"/>
      </w:tabs>
    </w:pPr>
  </w:style>
  <w:style w:type="paragraph" w:customStyle="1" w:styleId="nineptindent">
    <w:name w:val="nine pt indent"/>
    <w:aliases w:val="9i"/>
    <w:basedOn w:val="nineptnormal"/>
    <w:rsid w:val="00BC1852"/>
    <w:pPr>
      <w:ind w:left="425" w:hanging="425"/>
    </w:pPr>
  </w:style>
  <w:style w:type="paragraph" w:customStyle="1" w:styleId="blockind">
    <w:name w:val="block *ind"/>
    <w:aliases w:val="b*,block star ind"/>
    <w:basedOn w:val="block"/>
    <w:rsid w:val="00BC1852"/>
  </w:style>
  <w:style w:type="paragraph" w:customStyle="1" w:styleId="List3i">
    <w:name w:val="List 3i"/>
    <w:aliases w:val="3i"/>
    <w:basedOn w:val="List2i"/>
    <w:rsid w:val="00BC1852"/>
    <w:pPr>
      <w:ind w:left="1701"/>
    </w:pPr>
  </w:style>
  <w:style w:type="paragraph" w:customStyle="1" w:styleId="acctindentonepointafter">
    <w:name w:val="acct indent one point after"/>
    <w:aliases w:val="ai1p"/>
    <w:basedOn w:val="acctindent"/>
    <w:rsid w:val="00BC1852"/>
  </w:style>
  <w:style w:type="paragraph" w:customStyle="1" w:styleId="eightptnormalheadingitalic">
    <w:name w:val="eight pt normal heading italic"/>
    <w:aliases w:val="8nhbi"/>
    <w:basedOn w:val="eightptnormalheading"/>
    <w:rsid w:val="00BC1852"/>
    <w:rPr>
      <w:i/>
      <w:iCs/>
    </w:rPr>
  </w:style>
  <w:style w:type="paragraph" w:customStyle="1" w:styleId="eightptcolumntabs3">
    <w:name w:val="eight pt column tabs3"/>
    <w:aliases w:val="a83"/>
    <w:basedOn w:val="eightptnormal"/>
    <w:rsid w:val="00BC1852"/>
    <w:pPr>
      <w:tabs>
        <w:tab w:val="decimal" w:pos="794"/>
      </w:tabs>
    </w:pPr>
  </w:style>
  <w:style w:type="paragraph" w:customStyle="1" w:styleId="eightptbodytextheadingmiddleline">
    <w:name w:val="eight pt body text heading middle line"/>
    <w:aliases w:val="8hml"/>
    <w:basedOn w:val="eightptbodytextheading"/>
    <w:rsid w:val="00BC1852"/>
    <w:pPr>
      <w:spacing w:before="80" w:after="80"/>
    </w:pPr>
  </w:style>
  <w:style w:type="paragraph" w:customStyle="1" w:styleId="eightptbodytextheadingmiddlelinecentred">
    <w:name w:val="eight pt body text heading middle line centred"/>
    <w:aliases w:val="8hmlc"/>
    <w:basedOn w:val="eightptbodytextheadingmiddleline"/>
    <w:rsid w:val="00BC1852"/>
    <w:pPr>
      <w:jc w:val="center"/>
    </w:pPr>
  </w:style>
  <w:style w:type="paragraph" w:customStyle="1" w:styleId="eightpt4ptspacebefore">
    <w:name w:val="eight pt 4pt space before"/>
    <w:aliases w:val="8n4sp"/>
    <w:basedOn w:val="eightptnormal"/>
    <w:rsid w:val="00BC1852"/>
    <w:pPr>
      <w:spacing w:before="80"/>
    </w:pPr>
  </w:style>
  <w:style w:type="paragraph" w:customStyle="1" w:styleId="eightpt4ptspaceafter">
    <w:name w:val="eight pt 4 pt space after"/>
    <w:aliases w:val="8n4sa"/>
    <w:basedOn w:val="eightptnormal"/>
    <w:rsid w:val="00BC1852"/>
    <w:pPr>
      <w:spacing w:after="80"/>
    </w:pPr>
  </w:style>
  <w:style w:type="paragraph" w:customStyle="1" w:styleId="blockbullet2">
    <w:name w:val="block bullet 2"/>
    <w:aliases w:val="bb2"/>
    <w:basedOn w:val="BodyTex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cs="Times New Roman"/>
      <w:sz w:val="22"/>
      <w:szCs w:val="20"/>
      <w:lang w:val="en-GB" w:bidi="ar-SA"/>
    </w:rPr>
  </w:style>
  <w:style w:type="paragraph" w:customStyle="1" w:styleId="headingnospaceaftercentred">
    <w:name w:val="heading no space after centred"/>
    <w:aliases w:val="hnc"/>
    <w:basedOn w:val="headingnospaceafter"/>
    <w:rsid w:val="00BC1852"/>
    <w:pPr>
      <w:jc w:val="center"/>
    </w:pPr>
  </w:style>
  <w:style w:type="paragraph" w:customStyle="1" w:styleId="acctfourfigureslongernumber2">
    <w:name w:val="acct four figures longer number2"/>
    <w:aliases w:val="a4+2"/>
    <w:basedOn w:val="Normal"/>
    <w:rsid w:val="00BC1852"/>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cs="Times New Roman"/>
      <w:sz w:val="22"/>
      <w:szCs w:val="20"/>
      <w:lang w:val="en-GB" w:bidi="ar-SA"/>
    </w:rPr>
  </w:style>
  <w:style w:type="paragraph" w:customStyle="1" w:styleId="AccPolicyHeading">
    <w:name w:val="Acc Policy Heading"/>
    <w:basedOn w:val="BodyText"/>
    <w:link w:val="AccPolicyHeadingCharChar"/>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720"/>
        <w:tab w:val="num" w:pos="2925"/>
      </w:tabs>
      <w:spacing w:line="260" w:lineRule="atLeast"/>
      <w:ind w:left="720" w:hanging="720"/>
      <w:jc w:val="both"/>
    </w:pPr>
    <w:rPr>
      <w:rFonts w:ascii="Times New Roman" w:hAnsi="Times New Roman" w:cs="Times New Roman"/>
      <w:bCs/>
      <w:sz w:val="22"/>
      <w:szCs w:val="22"/>
      <w:lang w:eastAsia="en-GB"/>
    </w:rPr>
  </w:style>
  <w:style w:type="character" w:customStyle="1" w:styleId="AccPolicyHeadingCharChar">
    <w:name w:val="Acc Policy Heading Char Char"/>
    <w:link w:val="AccPolicyHeading"/>
    <w:rsid w:val="00BC1852"/>
    <w:rPr>
      <w:rFonts w:cs="Times New Roman"/>
      <w:bCs/>
      <w:sz w:val="22"/>
      <w:szCs w:val="22"/>
      <w:lang w:eastAsia="en-GB"/>
    </w:rPr>
  </w:style>
  <w:style w:type="paragraph" w:customStyle="1" w:styleId="AccPolicysubhead">
    <w:name w:val="Acc Policy sub head"/>
    <w:basedOn w:val="BodyText"/>
    <w:next w:val="BodyText"/>
    <w:link w:val="AccPolicysubheadChar"/>
    <w:autoRedefine/>
    <w:rsid w:val="00B328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rFonts w:ascii="Times New Roman" w:hAnsi="Times New Roman" w:cs="Univers 45 Light"/>
      <w:i/>
      <w:iCs/>
      <w:color w:val="000000"/>
      <w:sz w:val="22"/>
      <w:szCs w:val="22"/>
      <w:lang w:val="en-GB" w:bidi="ar-SA"/>
    </w:rPr>
  </w:style>
  <w:style w:type="character" w:customStyle="1" w:styleId="AccPolicysubheadChar">
    <w:name w:val="Acc Policy sub head Char"/>
    <w:link w:val="AccPolicysubhead"/>
    <w:rsid w:val="00B328A5"/>
    <w:rPr>
      <w:rFonts w:cs="Univers 45 Light"/>
      <w:i/>
      <w:iCs/>
      <w:color w:val="000000"/>
      <w:sz w:val="22"/>
      <w:szCs w:val="22"/>
      <w:lang w:val="en-GB" w:bidi="ar-SA"/>
    </w:rPr>
  </w:style>
  <w:style w:type="paragraph" w:customStyle="1" w:styleId="BodyTextbullet">
    <w:name w:val="Body Text bullet"/>
    <w:basedOn w:val="BodyText"/>
    <w:next w:val="BodyText"/>
    <w:autoRedefine/>
    <w:rsid w:val="00BC1852"/>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cs="Times New Roman"/>
      <w:bCs/>
      <w:sz w:val="22"/>
      <w:szCs w:val="22"/>
      <w:lang w:eastAsia="en-GB"/>
    </w:rPr>
  </w:style>
  <w:style w:type="paragraph" w:customStyle="1" w:styleId="AccNoteHeading">
    <w:name w:val="Acc Note Heading"/>
    <w:basedOn w:val="BodyText"/>
    <w:autoRedefine/>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ind w:left="360" w:hanging="360"/>
      <w:jc w:val="both"/>
    </w:pPr>
    <w:rPr>
      <w:rFonts w:ascii="Times New Roman" w:hAnsi="Times New Roman" w:cs="Times New Roman"/>
      <w:b/>
      <w:bCs/>
      <w:sz w:val="24"/>
      <w:szCs w:val="22"/>
      <w:lang w:eastAsia="en-GB"/>
    </w:rPr>
  </w:style>
  <w:style w:type="paragraph" w:customStyle="1" w:styleId="AccPolicyalternative">
    <w:name w:val="Acc Policy alternative"/>
    <w:basedOn w:val="AccPolicysubhead"/>
    <w:link w:val="AccPolicyalternativeChar"/>
    <w:autoRedefine/>
    <w:rsid w:val="00E21812"/>
    <w:pPr>
      <w:ind w:right="0"/>
    </w:pPr>
    <w:rPr>
      <w:i w:val="0"/>
      <w:iCs w:val="0"/>
      <w:color w:val="auto"/>
    </w:rPr>
  </w:style>
  <w:style w:type="character" w:customStyle="1" w:styleId="AccPolicyalternativeChar">
    <w:name w:val="Acc Policy alternative Char"/>
    <w:link w:val="AccPolicyalternative"/>
    <w:rsid w:val="00E21812"/>
    <w:rPr>
      <w:rFonts w:cs="Univers 45 Light"/>
      <w:i/>
      <w:iCs/>
      <w:color w:val="000000"/>
      <w:sz w:val="22"/>
      <w:szCs w:val="22"/>
      <w:lang w:val="en-GB" w:bidi="ar-SA"/>
    </w:rPr>
  </w:style>
  <w:style w:type="paragraph" w:customStyle="1" w:styleId="CoverTitle">
    <w:name w:val="Cover Tit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cs="Times New Roman"/>
      <w:sz w:val="36"/>
      <w:szCs w:val="20"/>
      <w:lang w:val="en-GB" w:bidi="ar-SA"/>
    </w:rPr>
  </w:style>
  <w:style w:type="paragraph" w:customStyle="1" w:styleId="Single">
    <w:name w:val="Singl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cs="Times New Roman"/>
      <w:szCs w:val="20"/>
      <w:u w:val="single"/>
      <w:lang w:val="en-GB" w:bidi="ar-SA"/>
    </w:rPr>
  </w:style>
  <w:style w:type="paragraph" w:customStyle="1" w:styleId="CoverClientName">
    <w:name w:val="Cover Client Name"/>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cs="Times New Roman"/>
      <w:b/>
      <w:sz w:val="26"/>
      <w:szCs w:val="20"/>
      <w:lang w:val="en-GB" w:bidi="ar-SA"/>
    </w:rPr>
  </w:style>
  <w:style w:type="paragraph" w:customStyle="1" w:styleId="CoverSubTitle">
    <w:name w:val="Cover SubTitle"/>
    <w:basedOn w:val="Single"/>
    <w:rsid w:val="00BC1852"/>
    <w:pPr>
      <w:spacing w:after="0" w:line="440" w:lineRule="exact"/>
      <w:jc w:val="center"/>
    </w:pPr>
    <w:rPr>
      <w:sz w:val="32"/>
      <w:u w:val="none"/>
    </w:rPr>
  </w:style>
  <w:style w:type="paragraph" w:customStyle="1" w:styleId="CoverDate">
    <w:name w:val="Cover Date"/>
    <w:basedOn w:val="Single"/>
    <w:rsid w:val="00BC1852"/>
    <w:pPr>
      <w:spacing w:after="0" w:line="440" w:lineRule="exact"/>
      <w:jc w:val="center"/>
    </w:pPr>
    <w:rPr>
      <w:sz w:val="32"/>
      <w:u w:val="none"/>
    </w:rPr>
  </w:style>
  <w:style w:type="paragraph" w:styleId="BlockText">
    <w:name w:val="Block Text"/>
    <w:basedOn w:val="Normal"/>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styleId="DocumentMap">
    <w:name w:val="Document Map"/>
    <w:basedOn w:val="Normal"/>
    <w:link w:val="DocumentMapChar"/>
    <w:rsid w:val="00BC1852"/>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rsid w:val="00BC1852"/>
    <w:rPr>
      <w:rFonts w:ascii="Tahoma" w:hAnsi="Tahoma" w:cs="Tahoma"/>
      <w:shd w:val="clear" w:color="auto" w:fill="000080"/>
      <w:lang w:val="en-GB" w:bidi="ar-SA"/>
    </w:rPr>
  </w:style>
  <w:style w:type="paragraph" w:customStyle="1" w:styleId="Default">
    <w:name w:val="Default"/>
    <w:rsid w:val="00BC1852"/>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BC1852"/>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BC1852"/>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BC1852"/>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BC1852"/>
    <w:rPr>
      <w:rFonts w:ascii="Univers 45 Light" w:hAnsi="Univers 45 Light"/>
      <w:i/>
      <w:color w:val="0C2D83"/>
      <w:sz w:val="16"/>
    </w:rPr>
  </w:style>
  <w:style w:type="character" w:customStyle="1" w:styleId="Footnote">
    <w:name w:val="Footnote"/>
    <w:rsid w:val="00BC1852"/>
    <w:rPr>
      <w:rFonts w:ascii="Univers 45 Light" w:hAnsi="Univers 45 Light"/>
      <w:color w:val="0C2D83"/>
      <w:position w:val="2"/>
      <w:sz w:val="20"/>
      <w:vertAlign w:val="superscript"/>
    </w:rPr>
  </w:style>
  <w:style w:type="character" w:customStyle="1" w:styleId="Bullet">
    <w:name w:val="Bullet"/>
    <w:rsid w:val="00BC1852"/>
    <w:rPr>
      <w:rFonts w:ascii="ZapfDingbats BT" w:hAnsi="ZapfDingbats BT"/>
      <w:color w:val="0C2D83"/>
      <w:position w:val="2"/>
      <w:sz w:val="10"/>
    </w:rPr>
  </w:style>
  <w:style w:type="paragraph" w:customStyle="1" w:styleId="CM32">
    <w:name w:val="CM32"/>
    <w:basedOn w:val="Default"/>
    <w:next w:val="Default"/>
    <w:rsid w:val="00BC1852"/>
    <w:pPr>
      <w:spacing w:line="260" w:lineRule="atLeast"/>
    </w:pPr>
    <w:rPr>
      <w:rFonts w:eastAsia="Times New Roman" w:cs="Angsana New"/>
      <w:color w:val="auto"/>
      <w:lang w:eastAsia="en-US"/>
    </w:rPr>
  </w:style>
  <w:style w:type="paragraph" w:customStyle="1" w:styleId="CM139">
    <w:name w:val="CM139"/>
    <w:basedOn w:val="Default"/>
    <w:next w:val="Default"/>
    <w:rsid w:val="00BC1852"/>
    <w:rPr>
      <w:rFonts w:eastAsia="Times New Roman" w:cs="Angsana New"/>
      <w:color w:val="auto"/>
      <w:lang w:eastAsia="en-US"/>
    </w:rPr>
  </w:style>
  <w:style w:type="paragraph" w:customStyle="1" w:styleId="CM38">
    <w:name w:val="CM38"/>
    <w:basedOn w:val="Default"/>
    <w:next w:val="Default"/>
    <w:rsid w:val="00BC1852"/>
    <w:pPr>
      <w:spacing w:line="256" w:lineRule="atLeast"/>
    </w:pPr>
    <w:rPr>
      <w:rFonts w:eastAsia="Times New Roman" w:cs="Angsana New"/>
      <w:color w:val="auto"/>
      <w:lang w:eastAsia="en-US"/>
    </w:rPr>
  </w:style>
  <w:style w:type="paragraph" w:customStyle="1" w:styleId="CM31">
    <w:name w:val="CM31"/>
    <w:basedOn w:val="Default"/>
    <w:next w:val="Default"/>
    <w:rsid w:val="00BC1852"/>
    <w:pPr>
      <w:spacing w:line="253" w:lineRule="atLeast"/>
    </w:pPr>
    <w:rPr>
      <w:rFonts w:eastAsia="Times New Roman" w:cs="Angsana New"/>
      <w:color w:val="auto"/>
      <w:lang w:eastAsia="en-US"/>
    </w:rPr>
  </w:style>
  <w:style w:type="paragraph" w:customStyle="1" w:styleId="CM48">
    <w:name w:val="CM48"/>
    <w:basedOn w:val="Default"/>
    <w:next w:val="Default"/>
    <w:rsid w:val="00BC1852"/>
    <w:rPr>
      <w:rFonts w:eastAsia="Times New Roman" w:cs="Angsana New"/>
      <w:color w:val="auto"/>
      <w:lang w:eastAsia="en-US"/>
    </w:rPr>
  </w:style>
  <w:style w:type="paragraph" w:customStyle="1" w:styleId="CM74">
    <w:name w:val="CM74"/>
    <w:basedOn w:val="Default"/>
    <w:next w:val="Default"/>
    <w:rsid w:val="00BC1852"/>
    <w:rPr>
      <w:rFonts w:eastAsia="Times New Roman" w:cs="Angsana New"/>
      <w:color w:val="auto"/>
      <w:lang w:eastAsia="en-US"/>
    </w:rPr>
  </w:style>
  <w:style w:type="paragraph" w:styleId="ListParagraph">
    <w:name w:val="List Paragraph"/>
    <w:basedOn w:val="Normal"/>
    <w:link w:val="ListParagraphChar"/>
    <w:uiPriority w:val="34"/>
    <w:qFormat/>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cs="Times New Roman"/>
      <w:sz w:val="22"/>
      <w:szCs w:val="20"/>
      <w:lang w:val="en-GB" w:bidi="ar-SA"/>
    </w:rPr>
  </w:style>
  <w:style w:type="character" w:styleId="CommentReference">
    <w:name w:val="annotation reference"/>
    <w:rsid w:val="00BC1852"/>
    <w:rPr>
      <w:sz w:val="16"/>
      <w:szCs w:val="16"/>
    </w:rPr>
  </w:style>
  <w:style w:type="paragraph" w:styleId="CommentText">
    <w:name w:val="annotation text"/>
    <w:basedOn w:val="Normal"/>
    <w:link w:val="CommentTextChar"/>
    <w:rsid w:val="00BC18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cs="Times New Roman"/>
      <w:sz w:val="20"/>
      <w:szCs w:val="20"/>
      <w:lang w:val="en-GB" w:bidi="ar-SA"/>
    </w:rPr>
  </w:style>
  <w:style w:type="character" w:customStyle="1" w:styleId="CommentTextChar">
    <w:name w:val="Comment Text Char"/>
    <w:link w:val="CommentText"/>
    <w:rsid w:val="00BC1852"/>
    <w:rPr>
      <w:rFonts w:cs="Times New Roman"/>
      <w:lang w:val="en-GB" w:bidi="ar-SA"/>
    </w:rPr>
  </w:style>
  <w:style w:type="paragraph" w:styleId="CommentSubject">
    <w:name w:val="annotation subject"/>
    <w:basedOn w:val="CommentText"/>
    <w:next w:val="CommentText"/>
    <w:link w:val="CommentSubjectChar"/>
    <w:rsid w:val="00BC1852"/>
    <w:rPr>
      <w:b/>
      <w:bCs/>
    </w:rPr>
  </w:style>
  <w:style w:type="character" w:customStyle="1" w:styleId="CommentSubjectChar">
    <w:name w:val="Comment Subject Char"/>
    <w:link w:val="CommentSubject"/>
    <w:rsid w:val="00BC1852"/>
    <w:rPr>
      <w:rFonts w:cs="Times New Roman"/>
      <w:b/>
      <w:bCs/>
      <w:lang w:val="en-GB" w:bidi="ar-SA"/>
    </w:rPr>
  </w:style>
  <w:style w:type="character" w:customStyle="1" w:styleId="BodyTextChar1">
    <w:name w:val="Body Text Char1"/>
    <w:aliases w:val="bt Char1,body text Char1,Body Char1"/>
    <w:locked/>
    <w:rsid w:val="002B6FA4"/>
    <w:rPr>
      <w:rFonts w:ascii="Arial" w:hAnsi="Arial"/>
      <w:sz w:val="18"/>
      <w:szCs w:val="18"/>
    </w:rPr>
  </w:style>
  <w:style w:type="paragraph" w:customStyle="1" w:styleId="30">
    <w:name w:val="?????3????"/>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31">
    <w:name w:val="ตาราง3ช่อง"/>
    <w:basedOn w:val="Normal"/>
    <w:rsid w:val="00D825D9"/>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E1">
    <w:name w:val="??E"/>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cs="Times New Roman"/>
      <w:b/>
      <w:bCs/>
      <w:sz w:val="24"/>
      <w:szCs w:val="24"/>
      <w:lang w:val="th-TH"/>
    </w:rPr>
  </w:style>
  <w:style w:type="paragraph" w:customStyle="1" w:styleId="a0">
    <w:name w:val="Åº"/>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customStyle="1" w:styleId="a2">
    <w:name w:val="??"/>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Times New Roman"/>
      <w:sz w:val="28"/>
      <w:szCs w:val="28"/>
      <w:lang w:val="th-TH"/>
    </w:rPr>
  </w:style>
  <w:style w:type="paragraph" w:customStyle="1" w:styleId="Char">
    <w:name w:val="Char"/>
    <w:basedOn w:val="Normal"/>
    <w:rsid w:val="00D825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D825D9"/>
  </w:style>
  <w:style w:type="paragraph" w:styleId="NormalWeb">
    <w:name w:val="Normal (Web)"/>
    <w:basedOn w:val="Normal"/>
    <w:uiPriority w:val="99"/>
    <w:unhideWhenUsed/>
    <w:rsid w:val="004D0D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6E057C"/>
  </w:style>
  <w:style w:type="character" w:customStyle="1" w:styleId="blockChar">
    <w:name w:val="block Char"/>
    <w:aliases w:val="b Char"/>
    <w:link w:val="block"/>
    <w:rsid w:val="00EE16F2"/>
    <w:rPr>
      <w:sz w:val="22"/>
      <w:lang w:val="en-GB" w:bidi="ar-SA"/>
    </w:rPr>
  </w:style>
  <w:style w:type="character" w:styleId="Hyperlink">
    <w:name w:val="Hyperlink"/>
    <w:uiPriority w:val="99"/>
    <w:rsid w:val="00E63491"/>
    <w:rPr>
      <w:color w:val="0000FF"/>
      <w:u w:val="single"/>
    </w:rPr>
  </w:style>
  <w:style w:type="paragraph" w:customStyle="1" w:styleId="Pa20">
    <w:name w:val="Pa20"/>
    <w:basedOn w:val="Default"/>
    <w:next w:val="Default"/>
    <w:uiPriority w:val="99"/>
    <w:rsid w:val="00E63491"/>
    <w:pPr>
      <w:spacing w:line="191" w:lineRule="atLeast"/>
    </w:pPr>
    <w:rPr>
      <w:rFonts w:ascii="Univers LT Std 45 Light" w:eastAsia="Times New Roman" w:hAnsi="Univers LT Std 45 Light" w:cs="Angsana New"/>
      <w:color w:val="auto"/>
      <w:lang w:eastAsia="en-GB"/>
    </w:rPr>
  </w:style>
  <w:style w:type="table" w:customStyle="1" w:styleId="TableGrid1">
    <w:name w:val="Table Grid1"/>
    <w:basedOn w:val="TableNormal"/>
    <w:next w:val="TableGrid"/>
    <w:uiPriority w:val="39"/>
    <w:rsid w:val="002459E5"/>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4B2554"/>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900BD"/>
    <w:pPr>
      <w:spacing w:line="260" w:lineRule="atLeast"/>
    </w:pPr>
    <w:rPr>
      <w:rFonts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4232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Pa47">
    <w:name w:val="Pa47"/>
    <w:basedOn w:val="Normal"/>
    <w:next w:val="Normal"/>
    <w:uiPriority w:val="99"/>
    <w:rsid w:val="00F00F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41" w:lineRule="atLeast"/>
    </w:pPr>
    <w:rPr>
      <w:rFonts w:ascii="Univers LT Std 45 Light" w:hAnsi="Univers LT Std 45 Light"/>
      <w:sz w:val="24"/>
      <w:szCs w:val="24"/>
    </w:rPr>
  </w:style>
  <w:style w:type="paragraph" w:styleId="Revision">
    <w:name w:val="Revision"/>
    <w:hidden/>
    <w:uiPriority w:val="99"/>
    <w:semiHidden/>
    <w:rsid w:val="00475B66"/>
    <w:rPr>
      <w:rFonts w:ascii="Arial" w:hAnsi="Arial"/>
      <w:sz w:val="18"/>
      <w:szCs w:val="22"/>
    </w:rPr>
  </w:style>
  <w:style w:type="character" w:customStyle="1" w:styleId="ListParagraphChar">
    <w:name w:val="List Paragraph Char"/>
    <w:link w:val="ListParagraph"/>
    <w:uiPriority w:val="34"/>
    <w:locked/>
    <w:rsid w:val="001B2269"/>
    <w:rPr>
      <w:rFonts w:cs="Times New Roman"/>
      <w:sz w:val="22"/>
      <w:lang w:val="en-GB" w:bidi="ar-SA"/>
    </w:rPr>
  </w:style>
  <w:style w:type="character" w:customStyle="1" w:styleId="normaltextrun">
    <w:name w:val="normaltextrun"/>
    <w:basedOn w:val="DefaultParagraphFont"/>
    <w:rsid w:val="00040B9D"/>
  </w:style>
  <w:style w:type="character" w:customStyle="1" w:styleId="scxw61912957">
    <w:name w:val="scxw61912957"/>
    <w:basedOn w:val="DefaultParagraphFont"/>
    <w:rsid w:val="00040B9D"/>
  </w:style>
  <w:style w:type="character" w:customStyle="1" w:styleId="ui-provider">
    <w:name w:val="ui-provider"/>
    <w:basedOn w:val="DefaultParagraphFont"/>
    <w:rsid w:val="00451B6F"/>
  </w:style>
  <w:style w:type="character" w:styleId="Emphasis">
    <w:name w:val="Emphasis"/>
    <w:basedOn w:val="DefaultParagraphFont"/>
    <w:qFormat/>
    <w:rsid w:val="00CD62DF"/>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3073">
      <w:bodyDiv w:val="1"/>
      <w:marLeft w:val="0"/>
      <w:marRight w:val="0"/>
      <w:marTop w:val="0"/>
      <w:marBottom w:val="0"/>
      <w:divBdr>
        <w:top w:val="none" w:sz="0" w:space="0" w:color="auto"/>
        <w:left w:val="none" w:sz="0" w:space="0" w:color="auto"/>
        <w:bottom w:val="none" w:sz="0" w:space="0" w:color="auto"/>
        <w:right w:val="none" w:sz="0" w:space="0" w:color="auto"/>
      </w:divBdr>
      <w:divsChild>
        <w:div w:id="2064018092">
          <w:marLeft w:val="0"/>
          <w:marRight w:val="0"/>
          <w:marTop w:val="0"/>
          <w:marBottom w:val="0"/>
          <w:divBdr>
            <w:top w:val="none" w:sz="0" w:space="0" w:color="auto"/>
            <w:left w:val="none" w:sz="0" w:space="0" w:color="auto"/>
            <w:bottom w:val="none" w:sz="0" w:space="0" w:color="auto"/>
            <w:right w:val="none" w:sz="0" w:space="0" w:color="auto"/>
          </w:divBdr>
        </w:div>
      </w:divsChild>
    </w:div>
    <w:div w:id="66656990">
      <w:bodyDiv w:val="1"/>
      <w:marLeft w:val="0"/>
      <w:marRight w:val="0"/>
      <w:marTop w:val="0"/>
      <w:marBottom w:val="0"/>
      <w:divBdr>
        <w:top w:val="none" w:sz="0" w:space="0" w:color="auto"/>
        <w:left w:val="none" w:sz="0" w:space="0" w:color="auto"/>
        <w:bottom w:val="none" w:sz="0" w:space="0" w:color="auto"/>
        <w:right w:val="none" w:sz="0" w:space="0" w:color="auto"/>
      </w:divBdr>
    </w:div>
    <w:div w:id="72095086">
      <w:bodyDiv w:val="1"/>
      <w:marLeft w:val="0"/>
      <w:marRight w:val="0"/>
      <w:marTop w:val="0"/>
      <w:marBottom w:val="0"/>
      <w:divBdr>
        <w:top w:val="none" w:sz="0" w:space="0" w:color="auto"/>
        <w:left w:val="none" w:sz="0" w:space="0" w:color="auto"/>
        <w:bottom w:val="none" w:sz="0" w:space="0" w:color="auto"/>
        <w:right w:val="none" w:sz="0" w:space="0" w:color="auto"/>
      </w:divBdr>
      <w:divsChild>
        <w:div w:id="566652746">
          <w:marLeft w:val="0"/>
          <w:marRight w:val="0"/>
          <w:marTop w:val="0"/>
          <w:marBottom w:val="0"/>
          <w:divBdr>
            <w:top w:val="none" w:sz="0" w:space="0" w:color="auto"/>
            <w:left w:val="none" w:sz="0" w:space="0" w:color="auto"/>
            <w:bottom w:val="none" w:sz="0" w:space="0" w:color="auto"/>
            <w:right w:val="none" w:sz="0" w:space="0" w:color="auto"/>
          </w:divBdr>
        </w:div>
      </w:divsChild>
    </w:div>
    <w:div w:id="83262663">
      <w:bodyDiv w:val="1"/>
      <w:marLeft w:val="0"/>
      <w:marRight w:val="0"/>
      <w:marTop w:val="0"/>
      <w:marBottom w:val="0"/>
      <w:divBdr>
        <w:top w:val="none" w:sz="0" w:space="0" w:color="auto"/>
        <w:left w:val="none" w:sz="0" w:space="0" w:color="auto"/>
        <w:bottom w:val="none" w:sz="0" w:space="0" w:color="auto"/>
        <w:right w:val="none" w:sz="0" w:space="0" w:color="auto"/>
      </w:divBdr>
    </w:div>
    <w:div w:id="90663297">
      <w:bodyDiv w:val="1"/>
      <w:marLeft w:val="0"/>
      <w:marRight w:val="0"/>
      <w:marTop w:val="0"/>
      <w:marBottom w:val="0"/>
      <w:divBdr>
        <w:top w:val="none" w:sz="0" w:space="0" w:color="auto"/>
        <w:left w:val="none" w:sz="0" w:space="0" w:color="auto"/>
        <w:bottom w:val="none" w:sz="0" w:space="0" w:color="auto"/>
        <w:right w:val="none" w:sz="0" w:space="0" w:color="auto"/>
      </w:divBdr>
    </w:div>
    <w:div w:id="164444728">
      <w:bodyDiv w:val="1"/>
      <w:marLeft w:val="0"/>
      <w:marRight w:val="0"/>
      <w:marTop w:val="0"/>
      <w:marBottom w:val="0"/>
      <w:divBdr>
        <w:top w:val="none" w:sz="0" w:space="0" w:color="auto"/>
        <w:left w:val="none" w:sz="0" w:space="0" w:color="auto"/>
        <w:bottom w:val="none" w:sz="0" w:space="0" w:color="auto"/>
        <w:right w:val="none" w:sz="0" w:space="0" w:color="auto"/>
      </w:divBdr>
    </w:div>
    <w:div w:id="201289813">
      <w:bodyDiv w:val="1"/>
      <w:marLeft w:val="0"/>
      <w:marRight w:val="0"/>
      <w:marTop w:val="0"/>
      <w:marBottom w:val="0"/>
      <w:divBdr>
        <w:top w:val="none" w:sz="0" w:space="0" w:color="auto"/>
        <w:left w:val="none" w:sz="0" w:space="0" w:color="auto"/>
        <w:bottom w:val="none" w:sz="0" w:space="0" w:color="auto"/>
        <w:right w:val="none" w:sz="0" w:space="0" w:color="auto"/>
      </w:divBdr>
    </w:div>
    <w:div w:id="484249211">
      <w:bodyDiv w:val="1"/>
      <w:marLeft w:val="0"/>
      <w:marRight w:val="0"/>
      <w:marTop w:val="0"/>
      <w:marBottom w:val="0"/>
      <w:divBdr>
        <w:top w:val="none" w:sz="0" w:space="0" w:color="auto"/>
        <w:left w:val="none" w:sz="0" w:space="0" w:color="auto"/>
        <w:bottom w:val="none" w:sz="0" w:space="0" w:color="auto"/>
        <w:right w:val="none" w:sz="0" w:space="0" w:color="auto"/>
      </w:divBdr>
    </w:div>
    <w:div w:id="554854180">
      <w:bodyDiv w:val="1"/>
      <w:marLeft w:val="0"/>
      <w:marRight w:val="0"/>
      <w:marTop w:val="0"/>
      <w:marBottom w:val="0"/>
      <w:divBdr>
        <w:top w:val="none" w:sz="0" w:space="0" w:color="auto"/>
        <w:left w:val="none" w:sz="0" w:space="0" w:color="auto"/>
        <w:bottom w:val="none" w:sz="0" w:space="0" w:color="auto"/>
        <w:right w:val="none" w:sz="0" w:space="0" w:color="auto"/>
      </w:divBdr>
    </w:div>
    <w:div w:id="623469084">
      <w:bodyDiv w:val="1"/>
      <w:marLeft w:val="0"/>
      <w:marRight w:val="0"/>
      <w:marTop w:val="0"/>
      <w:marBottom w:val="0"/>
      <w:divBdr>
        <w:top w:val="none" w:sz="0" w:space="0" w:color="auto"/>
        <w:left w:val="none" w:sz="0" w:space="0" w:color="auto"/>
        <w:bottom w:val="none" w:sz="0" w:space="0" w:color="auto"/>
        <w:right w:val="none" w:sz="0" w:space="0" w:color="auto"/>
      </w:divBdr>
      <w:divsChild>
        <w:div w:id="16204962">
          <w:marLeft w:val="0"/>
          <w:marRight w:val="0"/>
          <w:marTop w:val="0"/>
          <w:marBottom w:val="0"/>
          <w:divBdr>
            <w:top w:val="none" w:sz="0" w:space="0" w:color="auto"/>
            <w:left w:val="none" w:sz="0" w:space="0" w:color="auto"/>
            <w:bottom w:val="none" w:sz="0" w:space="0" w:color="auto"/>
            <w:right w:val="none" w:sz="0" w:space="0" w:color="auto"/>
          </w:divBdr>
        </w:div>
      </w:divsChild>
    </w:div>
    <w:div w:id="628243768">
      <w:bodyDiv w:val="1"/>
      <w:marLeft w:val="0"/>
      <w:marRight w:val="0"/>
      <w:marTop w:val="0"/>
      <w:marBottom w:val="0"/>
      <w:divBdr>
        <w:top w:val="none" w:sz="0" w:space="0" w:color="auto"/>
        <w:left w:val="none" w:sz="0" w:space="0" w:color="auto"/>
        <w:bottom w:val="none" w:sz="0" w:space="0" w:color="auto"/>
        <w:right w:val="none" w:sz="0" w:space="0" w:color="auto"/>
      </w:divBdr>
    </w:div>
    <w:div w:id="694581665">
      <w:bodyDiv w:val="1"/>
      <w:marLeft w:val="0"/>
      <w:marRight w:val="0"/>
      <w:marTop w:val="0"/>
      <w:marBottom w:val="0"/>
      <w:divBdr>
        <w:top w:val="none" w:sz="0" w:space="0" w:color="auto"/>
        <w:left w:val="none" w:sz="0" w:space="0" w:color="auto"/>
        <w:bottom w:val="none" w:sz="0" w:space="0" w:color="auto"/>
        <w:right w:val="none" w:sz="0" w:space="0" w:color="auto"/>
      </w:divBdr>
    </w:div>
    <w:div w:id="723068298">
      <w:bodyDiv w:val="1"/>
      <w:marLeft w:val="0"/>
      <w:marRight w:val="0"/>
      <w:marTop w:val="0"/>
      <w:marBottom w:val="0"/>
      <w:divBdr>
        <w:top w:val="none" w:sz="0" w:space="0" w:color="auto"/>
        <w:left w:val="none" w:sz="0" w:space="0" w:color="auto"/>
        <w:bottom w:val="none" w:sz="0" w:space="0" w:color="auto"/>
        <w:right w:val="none" w:sz="0" w:space="0" w:color="auto"/>
      </w:divBdr>
    </w:div>
    <w:div w:id="777070012">
      <w:bodyDiv w:val="1"/>
      <w:marLeft w:val="0"/>
      <w:marRight w:val="0"/>
      <w:marTop w:val="0"/>
      <w:marBottom w:val="0"/>
      <w:divBdr>
        <w:top w:val="none" w:sz="0" w:space="0" w:color="auto"/>
        <w:left w:val="none" w:sz="0" w:space="0" w:color="auto"/>
        <w:bottom w:val="none" w:sz="0" w:space="0" w:color="auto"/>
        <w:right w:val="none" w:sz="0" w:space="0" w:color="auto"/>
      </w:divBdr>
    </w:div>
    <w:div w:id="795413153">
      <w:bodyDiv w:val="1"/>
      <w:marLeft w:val="0"/>
      <w:marRight w:val="0"/>
      <w:marTop w:val="0"/>
      <w:marBottom w:val="0"/>
      <w:divBdr>
        <w:top w:val="none" w:sz="0" w:space="0" w:color="auto"/>
        <w:left w:val="none" w:sz="0" w:space="0" w:color="auto"/>
        <w:bottom w:val="none" w:sz="0" w:space="0" w:color="auto"/>
        <w:right w:val="none" w:sz="0" w:space="0" w:color="auto"/>
      </w:divBdr>
    </w:div>
    <w:div w:id="796529495">
      <w:bodyDiv w:val="1"/>
      <w:marLeft w:val="0"/>
      <w:marRight w:val="0"/>
      <w:marTop w:val="0"/>
      <w:marBottom w:val="0"/>
      <w:divBdr>
        <w:top w:val="none" w:sz="0" w:space="0" w:color="auto"/>
        <w:left w:val="none" w:sz="0" w:space="0" w:color="auto"/>
        <w:bottom w:val="none" w:sz="0" w:space="0" w:color="auto"/>
        <w:right w:val="none" w:sz="0" w:space="0" w:color="auto"/>
      </w:divBdr>
    </w:div>
    <w:div w:id="820073355">
      <w:bodyDiv w:val="1"/>
      <w:marLeft w:val="0"/>
      <w:marRight w:val="0"/>
      <w:marTop w:val="0"/>
      <w:marBottom w:val="0"/>
      <w:divBdr>
        <w:top w:val="none" w:sz="0" w:space="0" w:color="auto"/>
        <w:left w:val="none" w:sz="0" w:space="0" w:color="auto"/>
        <w:bottom w:val="none" w:sz="0" w:space="0" w:color="auto"/>
        <w:right w:val="none" w:sz="0" w:space="0" w:color="auto"/>
      </w:divBdr>
    </w:div>
    <w:div w:id="829979346">
      <w:bodyDiv w:val="1"/>
      <w:marLeft w:val="0"/>
      <w:marRight w:val="0"/>
      <w:marTop w:val="0"/>
      <w:marBottom w:val="0"/>
      <w:divBdr>
        <w:top w:val="none" w:sz="0" w:space="0" w:color="auto"/>
        <w:left w:val="none" w:sz="0" w:space="0" w:color="auto"/>
        <w:bottom w:val="none" w:sz="0" w:space="0" w:color="auto"/>
        <w:right w:val="none" w:sz="0" w:space="0" w:color="auto"/>
      </w:divBdr>
    </w:div>
    <w:div w:id="938024616">
      <w:bodyDiv w:val="1"/>
      <w:marLeft w:val="0"/>
      <w:marRight w:val="0"/>
      <w:marTop w:val="0"/>
      <w:marBottom w:val="0"/>
      <w:divBdr>
        <w:top w:val="none" w:sz="0" w:space="0" w:color="auto"/>
        <w:left w:val="none" w:sz="0" w:space="0" w:color="auto"/>
        <w:bottom w:val="none" w:sz="0" w:space="0" w:color="auto"/>
        <w:right w:val="none" w:sz="0" w:space="0" w:color="auto"/>
      </w:divBdr>
    </w:div>
    <w:div w:id="943269929">
      <w:bodyDiv w:val="1"/>
      <w:marLeft w:val="0"/>
      <w:marRight w:val="0"/>
      <w:marTop w:val="0"/>
      <w:marBottom w:val="0"/>
      <w:divBdr>
        <w:top w:val="none" w:sz="0" w:space="0" w:color="auto"/>
        <w:left w:val="none" w:sz="0" w:space="0" w:color="auto"/>
        <w:bottom w:val="none" w:sz="0" w:space="0" w:color="auto"/>
        <w:right w:val="none" w:sz="0" w:space="0" w:color="auto"/>
      </w:divBdr>
      <w:divsChild>
        <w:div w:id="1958179045">
          <w:marLeft w:val="0"/>
          <w:marRight w:val="0"/>
          <w:marTop w:val="0"/>
          <w:marBottom w:val="0"/>
          <w:divBdr>
            <w:top w:val="none" w:sz="0" w:space="0" w:color="auto"/>
            <w:left w:val="none" w:sz="0" w:space="0" w:color="auto"/>
            <w:bottom w:val="none" w:sz="0" w:space="0" w:color="auto"/>
            <w:right w:val="none" w:sz="0" w:space="0" w:color="auto"/>
          </w:divBdr>
        </w:div>
      </w:divsChild>
    </w:div>
    <w:div w:id="945045449">
      <w:bodyDiv w:val="1"/>
      <w:marLeft w:val="0"/>
      <w:marRight w:val="0"/>
      <w:marTop w:val="0"/>
      <w:marBottom w:val="0"/>
      <w:divBdr>
        <w:top w:val="none" w:sz="0" w:space="0" w:color="auto"/>
        <w:left w:val="none" w:sz="0" w:space="0" w:color="auto"/>
        <w:bottom w:val="none" w:sz="0" w:space="0" w:color="auto"/>
        <w:right w:val="none" w:sz="0" w:space="0" w:color="auto"/>
      </w:divBdr>
    </w:div>
    <w:div w:id="1075542778">
      <w:bodyDiv w:val="1"/>
      <w:marLeft w:val="0"/>
      <w:marRight w:val="0"/>
      <w:marTop w:val="0"/>
      <w:marBottom w:val="0"/>
      <w:divBdr>
        <w:top w:val="none" w:sz="0" w:space="0" w:color="auto"/>
        <w:left w:val="none" w:sz="0" w:space="0" w:color="auto"/>
        <w:bottom w:val="none" w:sz="0" w:space="0" w:color="auto"/>
        <w:right w:val="none" w:sz="0" w:space="0" w:color="auto"/>
      </w:divBdr>
    </w:div>
    <w:div w:id="1190990886">
      <w:bodyDiv w:val="1"/>
      <w:marLeft w:val="0"/>
      <w:marRight w:val="0"/>
      <w:marTop w:val="0"/>
      <w:marBottom w:val="0"/>
      <w:divBdr>
        <w:top w:val="none" w:sz="0" w:space="0" w:color="auto"/>
        <w:left w:val="none" w:sz="0" w:space="0" w:color="auto"/>
        <w:bottom w:val="none" w:sz="0" w:space="0" w:color="auto"/>
        <w:right w:val="none" w:sz="0" w:space="0" w:color="auto"/>
      </w:divBdr>
    </w:div>
    <w:div w:id="1292248828">
      <w:bodyDiv w:val="1"/>
      <w:marLeft w:val="0"/>
      <w:marRight w:val="0"/>
      <w:marTop w:val="0"/>
      <w:marBottom w:val="0"/>
      <w:divBdr>
        <w:top w:val="none" w:sz="0" w:space="0" w:color="auto"/>
        <w:left w:val="none" w:sz="0" w:space="0" w:color="auto"/>
        <w:bottom w:val="none" w:sz="0" w:space="0" w:color="auto"/>
        <w:right w:val="none" w:sz="0" w:space="0" w:color="auto"/>
      </w:divBdr>
    </w:div>
    <w:div w:id="1305548646">
      <w:bodyDiv w:val="1"/>
      <w:marLeft w:val="0"/>
      <w:marRight w:val="0"/>
      <w:marTop w:val="0"/>
      <w:marBottom w:val="0"/>
      <w:divBdr>
        <w:top w:val="none" w:sz="0" w:space="0" w:color="auto"/>
        <w:left w:val="none" w:sz="0" w:space="0" w:color="auto"/>
        <w:bottom w:val="none" w:sz="0" w:space="0" w:color="auto"/>
        <w:right w:val="none" w:sz="0" w:space="0" w:color="auto"/>
      </w:divBdr>
    </w:div>
    <w:div w:id="1339967995">
      <w:bodyDiv w:val="1"/>
      <w:marLeft w:val="0"/>
      <w:marRight w:val="0"/>
      <w:marTop w:val="0"/>
      <w:marBottom w:val="0"/>
      <w:divBdr>
        <w:top w:val="none" w:sz="0" w:space="0" w:color="auto"/>
        <w:left w:val="none" w:sz="0" w:space="0" w:color="auto"/>
        <w:bottom w:val="none" w:sz="0" w:space="0" w:color="auto"/>
        <w:right w:val="none" w:sz="0" w:space="0" w:color="auto"/>
      </w:divBdr>
    </w:div>
    <w:div w:id="1374646896">
      <w:bodyDiv w:val="1"/>
      <w:marLeft w:val="0"/>
      <w:marRight w:val="0"/>
      <w:marTop w:val="0"/>
      <w:marBottom w:val="0"/>
      <w:divBdr>
        <w:top w:val="none" w:sz="0" w:space="0" w:color="auto"/>
        <w:left w:val="none" w:sz="0" w:space="0" w:color="auto"/>
        <w:bottom w:val="none" w:sz="0" w:space="0" w:color="auto"/>
        <w:right w:val="none" w:sz="0" w:space="0" w:color="auto"/>
      </w:divBdr>
    </w:div>
    <w:div w:id="1467776668">
      <w:bodyDiv w:val="1"/>
      <w:marLeft w:val="0"/>
      <w:marRight w:val="0"/>
      <w:marTop w:val="0"/>
      <w:marBottom w:val="0"/>
      <w:divBdr>
        <w:top w:val="none" w:sz="0" w:space="0" w:color="auto"/>
        <w:left w:val="none" w:sz="0" w:space="0" w:color="auto"/>
        <w:bottom w:val="none" w:sz="0" w:space="0" w:color="auto"/>
        <w:right w:val="none" w:sz="0" w:space="0" w:color="auto"/>
      </w:divBdr>
    </w:div>
    <w:div w:id="1619599306">
      <w:bodyDiv w:val="1"/>
      <w:marLeft w:val="0"/>
      <w:marRight w:val="0"/>
      <w:marTop w:val="0"/>
      <w:marBottom w:val="0"/>
      <w:divBdr>
        <w:top w:val="none" w:sz="0" w:space="0" w:color="auto"/>
        <w:left w:val="none" w:sz="0" w:space="0" w:color="auto"/>
        <w:bottom w:val="none" w:sz="0" w:space="0" w:color="auto"/>
        <w:right w:val="none" w:sz="0" w:space="0" w:color="auto"/>
      </w:divBdr>
    </w:div>
    <w:div w:id="1653605356">
      <w:bodyDiv w:val="1"/>
      <w:marLeft w:val="0"/>
      <w:marRight w:val="0"/>
      <w:marTop w:val="0"/>
      <w:marBottom w:val="0"/>
      <w:divBdr>
        <w:top w:val="none" w:sz="0" w:space="0" w:color="auto"/>
        <w:left w:val="none" w:sz="0" w:space="0" w:color="auto"/>
        <w:bottom w:val="none" w:sz="0" w:space="0" w:color="auto"/>
        <w:right w:val="none" w:sz="0" w:space="0" w:color="auto"/>
      </w:divBdr>
    </w:div>
    <w:div w:id="1667632256">
      <w:bodyDiv w:val="1"/>
      <w:marLeft w:val="0"/>
      <w:marRight w:val="0"/>
      <w:marTop w:val="0"/>
      <w:marBottom w:val="0"/>
      <w:divBdr>
        <w:top w:val="none" w:sz="0" w:space="0" w:color="auto"/>
        <w:left w:val="none" w:sz="0" w:space="0" w:color="auto"/>
        <w:bottom w:val="none" w:sz="0" w:space="0" w:color="auto"/>
        <w:right w:val="none" w:sz="0" w:space="0" w:color="auto"/>
      </w:divBdr>
    </w:div>
    <w:div w:id="1775663061">
      <w:bodyDiv w:val="1"/>
      <w:marLeft w:val="0"/>
      <w:marRight w:val="0"/>
      <w:marTop w:val="0"/>
      <w:marBottom w:val="0"/>
      <w:divBdr>
        <w:top w:val="none" w:sz="0" w:space="0" w:color="auto"/>
        <w:left w:val="none" w:sz="0" w:space="0" w:color="auto"/>
        <w:bottom w:val="none" w:sz="0" w:space="0" w:color="auto"/>
        <w:right w:val="none" w:sz="0" w:space="0" w:color="auto"/>
      </w:divBdr>
    </w:div>
    <w:div w:id="1799445099">
      <w:bodyDiv w:val="1"/>
      <w:marLeft w:val="0"/>
      <w:marRight w:val="0"/>
      <w:marTop w:val="0"/>
      <w:marBottom w:val="0"/>
      <w:divBdr>
        <w:top w:val="none" w:sz="0" w:space="0" w:color="auto"/>
        <w:left w:val="none" w:sz="0" w:space="0" w:color="auto"/>
        <w:bottom w:val="none" w:sz="0" w:space="0" w:color="auto"/>
        <w:right w:val="none" w:sz="0" w:space="0" w:color="auto"/>
      </w:divBdr>
    </w:div>
    <w:div w:id="1909339634">
      <w:bodyDiv w:val="1"/>
      <w:marLeft w:val="0"/>
      <w:marRight w:val="0"/>
      <w:marTop w:val="0"/>
      <w:marBottom w:val="0"/>
      <w:divBdr>
        <w:top w:val="none" w:sz="0" w:space="0" w:color="auto"/>
        <w:left w:val="none" w:sz="0" w:space="0" w:color="auto"/>
        <w:bottom w:val="none" w:sz="0" w:space="0" w:color="auto"/>
        <w:right w:val="none" w:sz="0" w:space="0" w:color="auto"/>
      </w:divBdr>
    </w:div>
    <w:div w:id="1931506452">
      <w:bodyDiv w:val="1"/>
      <w:marLeft w:val="25"/>
      <w:marRight w:val="25"/>
      <w:marTop w:val="0"/>
      <w:marBottom w:val="0"/>
      <w:divBdr>
        <w:top w:val="none" w:sz="0" w:space="0" w:color="auto"/>
        <w:left w:val="none" w:sz="0" w:space="0" w:color="auto"/>
        <w:bottom w:val="none" w:sz="0" w:space="0" w:color="auto"/>
        <w:right w:val="none" w:sz="0" w:space="0" w:color="auto"/>
      </w:divBdr>
      <w:divsChild>
        <w:div w:id="1395347748">
          <w:marLeft w:val="0"/>
          <w:marRight w:val="0"/>
          <w:marTop w:val="0"/>
          <w:marBottom w:val="0"/>
          <w:divBdr>
            <w:top w:val="none" w:sz="0" w:space="0" w:color="auto"/>
            <w:left w:val="none" w:sz="0" w:space="0" w:color="auto"/>
            <w:bottom w:val="none" w:sz="0" w:space="0" w:color="auto"/>
            <w:right w:val="none" w:sz="0" w:space="0" w:color="auto"/>
          </w:divBdr>
          <w:divsChild>
            <w:div w:id="580913595">
              <w:marLeft w:val="0"/>
              <w:marRight w:val="0"/>
              <w:marTop w:val="0"/>
              <w:marBottom w:val="0"/>
              <w:divBdr>
                <w:top w:val="none" w:sz="0" w:space="0" w:color="auto"/>
                <w:left w:val="none" w:sz="0" w:space="0" w:color="auto"/>
                <w:bottom w:val="none" w:sz="0" w:space="0" w:color="auto"/>
                <w:right w:val="none" w:sz="0" w:space="0" w:color="auto"/>
              </w:divBdr>
              <w:divsChild>
                <w:div w:id="1162694582">
                  <w:marLeft w:val="150"/>
                  <w:marRight w:val="0"/>
                  <w:marTop w:val="0"/>
                  <w:marBottom w:val="0"/>
                  <w:divBdr>
                    <w:top w:val="none" w:sz="0" w:space="0" w:color="auto"/>
                    <w:left w:val="none" w:sz="0" w:space="0" w:color="auto"/>
                    <w:bottom w:val="none" w:sz="0" w:space="0" w:color="auto"/>
                    <w:right w:val="none" w:sz="0" w:space="0" w:color="auto"/>
                  </w:divBdr>
                  <w:divsChild>
                    <w:div w:id="120332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9571319">
      <w:bodyDiv w:val="1"/>
      <w:marLeft w:val="0"/>
      <w:marRight w:val="0"/>
      <w:marTop w:val="0"/>
      <w:marBottom w:val="0"/>
      <w:divBdr>
        <w:top w:val="none" w:sz="0" w:space="0" w:color="auto"/>
        <w:left w:val="none" w:sz="0" w:space="0" w:color="auto"/>
        <w:bottom w:val="none" w:sz="0" w:space="0" w:color="auto"/>
        <w:right w:val="none" w:sz="0" w:space="0" w:color="auto"/>
      </w:divBdr>
    </w:div>
    <w:div w:id="2020043715">
      <w:bodyDiv w:val="1"/>
      <w:marLeft w:val="0"/>
      <w:marRight w:val="0"/>
      <w:marTop w:val="0"/>
      <w:marBottom w:val="0"/>
      <w:divBdr>
        <w:top w:val="none" w:sz="0" w:space="0" w:color="auto"/>
        <w:left w:val="none" w:sz="0" w:space="0" w:color="auto"/>
        <w:bottom w:val="none" w:sz="0" w:space="0" w:color="auto"/>
        <w:right w:val="none" w:sz="0" w:space="0" w:color="auto"/>
      </w:divBdr>
      <w:divsChild>
        <w:div w:id="1326205340">
          <w:marLeft w:val="0"/>
          <w:marRight w:val="0"/>
          <w:marTop w:val="0"/>
          <w:marBottom w:val="0"/>
          <w:divBdr>
            <w:top w:val="none" w:sz="0" w:space="0" w:color="auto"/>
            <w:left w:val="none" w:sz="0" w:space="0" w:color="auto"/>
            <w:bottom w:val="none" w:sz="0" w:space="0" w:color="auto"/>
            <w:right w:val="none" w:sz="0" w:space="0" w:color="auto"/>
          </w:divBdr>
        </w:div>
      </w:divsChild>
    </w:div>
    <w:div w:id="2108309909">
      <w:bodyDiv w:val="1"/>
      <w:marLeft w:val="0"/>
      <w:marRight w:val="0"/>
      <w:marTop w:val="0"/>
      <w:marBottom w:val="0"/>
      <w:divBdr>
        <w:top w:val="none" w:sz="0" w:space="0" w:color="auto"/>
        <w:left w:val="none" w:sz="0" w:space="0" w:color="auto"/>
        <w:bottom w:val="none" w:sz="0" w:space="0" w:color="auto"/>
        <w:right w:val="none" w:sz="0" w:space="0" w:color="auto"/>
      </w:divBdr>
    </w:div>
    <w:div w:id="212665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4EF1B03-DCF7-4439-AE01-6F60BFD9D745}">
  <we:reference id="657a6b58-fee0-4387-8fad-83746dc3255b" version="2.0.0.0" store="EXCatalog" storeType="EXCatalog"/>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9" ma:contentTypeDescription="Create a new document." ma:contentTypeScope="" ma:versionID="55a4a21621ce3d59e9e1e5c6a9eaf919">
  <xsd:schema xmlns:xsd="http://www.w3.org/2001/XMLSchema" xmlns:xs="http://www.w3.org/2001/XMLSchema" xmlns:p="http://schemas.microsoft.com/office/2006/metadata/properties" xmlns:ns1="http://schemas.microsoft.com/sharepoint/v3" xmlns:ns2="f6ba49b0-bcda-4796-8236-5b5cc1493ace" xmlns:ns3="05716746-add9-412a-97a9-1b5167d151a3" xmlns:ns4="4243d5be-521d-4052-81ca-f0f31ea6f2da" targetNamespace="http://schemas.microsoft.com/office/2006/metadata/properties" ma:root="true" ma:fieldsID="e2be844e29070aa55979278d1cbc1d32" ns1:_="" ns2:_="" ns3:_="" ns4:_="">
    <xsd:import namespace="http://schemas.microsoft.com/sharepoint/v3"/>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5" nillable="true" ma:displayName="Unified Compliance Policy Properties" ma:hidden="true" ma:internalName="_ip_UnifiedCompliancePolicyProperties">
      <xsd:simpleType>
        <xsd:restriction base="dms:Note"/>
      </xsd:simpleType>
    </xsd:element>
    <xsd:element name="_ip_UnifiedCompliancePolicyUIAction" ma:index="26"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_ip_UnifiedCompliancePolicyUIAction xmlns="http://schemas.microsoft.com/sharepoint/v3" xsi:nil="true"/>
    <_ip_UnifiedCompliancePolicyProperties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49AF293-0CB2-4D83-BCF6-9F1F0C33C2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240DCE1-1117-4B6B-AEDF-2BA31E1692FB}">
  <ds:schemaRefs>
    <ds:schemaRef ds:uri="http://schemas.microsoft.com/office/2006/metadata/properties"/>
    <ds:schemaRef ds:uri="http://schemas.microsoft.com/office/infopath/2007/PartnerControls"/>
    <ds:schemaRef ds:uri="f6ba49b0-bcda-4796-8236-5b5cc1493ace"/>
    <ds:schemaRef ds:uri="4243d5be-521d-4052-81ca-f0f31ea6f2da"/>
    <ds:schemaRef ds:uri="http://schemas.microsoft.com/sharepoint/v3"/>
  </ds:schemaRefs>
</ds:datastoreItem>
</file>

<file path=customXml/itemProps3.xml><?xml version="1.0" encoding="utf-8"?>
<ds:datastoreItem xmlns:ds="http://schemas.openxmlformats.org/officeDocument/2006/customXml" ds:itemID="{2E0E9C3A-4F2D-46F7-9B55-39592A754D43}">
  <ds:schemaRefs>
    <ds:schemaRef ds:uri="http://schemas.openxmlformats.org/officeDocument/2006/bibliography"/>
  </ds:schemaRefs>
</ds:datastoreItem>
</file>

<file path=customXml/itemProps4.xml><?xml version="1.0" encoding="utf-8"?>
<ds:datastoreItem xmlns:ds="http://schemas.openxmlformats.org/officeDocument/2006/customXml" ds:itemID="{B952A0E6-A3E9-4C5C-8912-3FDD0AA227EA}">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Report.dot</Template>
  <TotalTime>55</TotalTime>
  <Pages>13</Pages>
  <Words>3245</Words>
  <Characters>18501</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HAAD THIP PUBLIC COMPANY LIMITED</vt:lpstr>
    </vt:vector>
  </TitlesOfParts>
  <Company>KPMG</Company>
  <LinksUpToDate>false</LinksUpToDate>
  <CharactersWithSpaces>21703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HAAD THIP PUBLIC COMPANY LIMITED</dc:title>
  <dc:subject/>
  <dc:creator>Arthur Andersen</dc:creator>
  <cp:keywords/>
  <cp:lastModifiedBy>Wararat, Khunchon</cp:lastModifiedBy>
  <cp:revision>14</cp:revision>
  <cp:lastPrinted>2025-08-12T13:58:00Z</cp:lastPrinted>
  <dcterms:created xsi:type="dcterms:W3CDTF">2025-11-07T04:52:00Z</dcterms:created>
  <dcterms:modified xsi:type="dcterms:W3CDTF">2025-11-11T17:31:00Z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0x010100FC3C573FF70E394A86433F5E112C33AA</vt:lpwstr>
  </property>
  <property fmtid="{D5CDD505-2E9C-101B-9397-08002B2CF9AE}" pid="3" name="GrammarlyDocumentId">
    <vt:lpwstr>16d87d7ebc75d1ad709d2e6b8011845e1589c909523995f80b7f394bec2c5613</vt:lpwstr>
  </property>
</Properties>
</file>