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796FB7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796FB7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796FB7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796FB7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796FB7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796FB7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3C6B4F9" w14:textId="40855D09" w:rsidR="00D27D28" w:rsidRPr="00796FB7" w:rsidRDefault="00D27D28" w:rsidP="00D27D2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1DD96CFB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34A0DA29" w14:textId="624F0355" w:rsidR="009B7A53" w:rsidRPr="00796FB7" w:rsidRDefault="009B7A53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เงินปันผล</w:t>
      </w:r>
    </w:p>
    <w:p w14:paraId="26F7B085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3E9ED605" w14:textId="77777777" w:rsidR="00C354A9" w:rsidRDefault="00BE6589" w:rsidP="00C354A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6ECD2C3B" w14:textId="4741B3E3" w:rsidR="00C354A9" w:rsidRPr="007F7220" w:rsidRDefault="00C354A9" w:rsidP="00C354A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F7220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02DE57D6" w14:textId="77777777" w:rsidR="00C354A9" w:rsidRPr="00796FB7" w:rsidRDefault="00C354A9" w:rsidP="00C3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796FB7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="Angsana New" w:hAnsi="Angsana New"/>
          <w:sz w:val="30"/>
          <w:szCs w:val="30"/>
          <w:cs/>
        </w:rPr>
        <w:br w:type="page"/>
      </w:r>
      <w:r w:rsidR="00BE6589" w:rsidRPr="00796FB7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796FB7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1BD26F7B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226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2657">
        <w:rPr>
          <w:rFonts w:asciiTheme="majorBidi" w:hAnsiTheme="majorBidi" w:cstheme="majorBidi"/>
          <w:sz w:val="28"/>
          <w:szCs w:val="28"/>
        </w:rPr>
        <w:t>11</w:t>
      </w:r>
      <w:r w:rsidR="000F4DA8" w:rsidRPr="00C66B8F">
        <w:rPr>
          <w:rFonts w:asciiTheme="majorBidi" w:hAnsiTheme="majorBidi" w:cstheme="majorBidi"/>
          <w:sz w:val="28"/>
          <w:szCs w:val="28"/>
        </w:rPr>
        <w:t xml:space="preserve"> </w:t>
      </w:r>
      <w:r w:rsidR="000F4DA8" w:rsidRPr="00C66B8F">
        <w:rPr>
          <w:rFonts w:asciiTheme="majorBidi" w:hAnsiTheme="majorBidi" w:hint="cs"/>
          <w:sz w:val="28"/>
          <w:szCs w:val="28"/>
          <w:cs/>
        </w:rPr>
        <w:t>พฤศจิกายน</w:t>
      </w:r>
      <w:r w:rsidR="000F4DA8" w:rsidRPr="00C66B8F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796FB7">
        <w:rPr>
          <w:rFonts w:asciiTheme="majorBidi" w:hAnsiTheme="majorBidi" w:cstheme="majorBidi"/>
          <w:sz w:val="28"/>
          <w:szCs w:val="28"/>
        </w:rPr>
        <w:t>256</w:t>
      </w:r>
      <w:r w:rsidR="007875A4" w:rsidRPr="00796FB7">
        <w:rPr>
          <w:rFonts w:asciiTheme="majorBidi" w:hAnsiTheme="majorBidi" w:cstheme="majorBidi"/>
          <w:sz w:val="28"/>
          <w:szCs w:val="28"/>
        </w:rPr>
        <w:t>8</w:t>
      </w:r>
    </w:p>
    <w:p w14:paraId="00C86B67" w14:textId="125B8FD2" w:rsidR="001C41B1" w:rsidRPr="00796FB7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796FB7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796FB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796FB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796FB7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22B91319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96FB7">
        <w:rPr>
          <w:rFonts w:ascii="Angsana New" w:hAnsi="Angsana New"/>
          <w:sz w:val="28"/>
          <w:szCs w:val="28"/>
        </w:rPr>
        <w:t xml:space="preserve">34 </w:t>
      </w:r>
      <w:r w:rsidRPr="00796FB7">
        <w:rPr>
          <w:rFonts w:ascii="Angsana New" w:hAnsi="Angsana New"/>
          <w:sz w:val="28"/>
          <w:szCs w:val="28"/>
          <w:cs/>
        </w:rPr>
        <w:t>เรื่อง</w:t>
      </w:r>
      <w:r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96FB7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796FB7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796FB7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96FB7">
        <w:rPr>
          <w:rFonts w:ascii="Angsana New" w:hAnsi="Angsana New"/>
          <w:sz w:val="28"/>
          <w:szCs w:val="28"/>
        </w:rPr>
        <w:t xml:space="preserve"> </w:t>
      </w:r>
      <w:r w:rsidR="00CB06E1" w:rsidRPr="00796FB7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796FB7">
        <w:rPr>
          <w:rFonts w:ascii="Angsana New" w:hAnsi="Angsana New"/>
          <w:sz w:val="28"/>
          <w:szCs w:val="28"/>
        </w:rPr>
        <w:t xml:space="preserve"> </w:t>
      </w:r>
      <w:r w:rsidR="00CD2092" w:rsidRPr="00796FB7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796FB7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796FB7">
        <w:rPr>
          <w:rFonts w:ascii="Angsana New" w:hAnsi="Angsana New"/>
          <w:sz w:val="28"/>
          <w:szCs w:val="28"/>
        </w:rPr>
        <w:t>(</w:t>
      </w:r>
      <w:r w:rsidR="00CD2092" w:rsidRPr="00796FB7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796FB7">
        <w:rPr>
          <w:rFonts w:ascii="Angsana New" w:hAnsi="Angsana New"/>
          <w:sz w:val="28"/>
          <w:szCs w:val="28"/>
        </w:rPr>
        <w:t xml:space="preserve">) </w:t>
      </w:r>
      <w:r w:rsidR="00CB06E1" w:rsidRPr="00796FB7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796FB7">
        <w:rPr>
          <w:rFonts w:ascii="Angsana New" w:hAnsi="Angsana New"/>
          <w:sz w:val="28"/>
          <w:szCs w:val="28"/>
        </w:rPr>
        <w:t>(</w:t>
      </w:r>
      <w:r w:rsidR="00321B04" w:rsidRPr="00796FB7">
        <w:rPr>
          <w:rFonts w:ascii="Angsana New" w:hAnsi="Angsana New"/>
          <w:sz w:val="28"/>
          <w:szCs w:val="28"/>
        </w:rPr>
        <w:t>“</w:t>
      </w:r>
      <w:r w:rsidR="00CD2092" w:rsidRPr="00796FB7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796FB7">
        <w:rPr>
          <w:rFonts w:ascii="Angsana New" w:hAnsi="Angsana New"/>
          <w:sz w:val="28"/>
          <w:szCs w:val="28"/>
        </w:rPr>
        <w:t>”</w:t>
      </w:r>
      <w:r w:rsidR="00CD2092" w:rsidRPr="00796FB7">
        <w:rPr>
          <w:rFonts w:ascii="Angsana New" w:hAnsi="Angsana New"/>
          <w:sz w:val="28"/>
          <w:szCs w:val="28"/>
        </w:rPr>
        <w:t>)</w:t>
      </w:r>
      <w:r w:rsidR="00F41BE3" w:rsidRPr="00796FB7">
        <w:rPr>
          <w:rFonts w:ascii="Angsana New" w:hAnsi="Angsana New"/>
          <w:sz w:val="28"/>
          <w:szCs w:val="28"/>
        </w:rPr>
        <w:t xml:space="preserve"> </w:t>
      </w:r>
      <w:r w:rsidR="00F41BE3" w:rsidRPr="00796FB7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796FB7">
        <w:rPr>
          <w:rFonts w:ascii="Angsana New" w:hAnsi="Angsana New"/>
          <w:sz w:val="28"/>
          <w:szCs w:val="28"/>
        </w:rPr>
        <w:t>(</w:t>
      </w:r>
      <w:r w:rsidR="00F41BE3" w:rsidRPr="00796FB7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796FB7">
        <w:rPr>
          <w:rFonts w:ascii="Angsana New" w:hAnsi="Angsana New"/>
          <w:sz w:val="28"/>
          <w:szCs w:val="28"/>
        </w:rPr>
        <w:t>) (</w:t>
      </w:r>
      <w:r w:rsidR="00321B04" w:rsidRPr="00796FB7">
        <w:rPr>
          <w:rFonts w:ascii="Angsana New" w:hAnsi="Angsana New"/>
          <w:sz w:val="28"/>
          <w:szCs w:val="28"/>
        </w:rPr>
        <w:t>“</w:t>
      </w:r>
      <w:r w:rsidR="00F41BE3" w:rsidRPr="00796FB7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796FB7">
        <w:rPr>
          <w:rFonts w:ascii="Angsana New" w:hAnsi="Angsana New"/>
          <w:sz w:val="28"/>
          <w:szCs w:val="28"/>
        </w:rPr>
        <w:t>”</w:t>
      </w:r>
      <w:r w:rsidR="00F41BE3" w:rsidRPr="00796FB7">
        <w:rPr>
          <w:rFonts w:ascii="Angsana New" w:hAnsi="Angsana New"/>
          <w:sz w:val="28"/>
          <w:szCs w:val="28"/>
        </w:rPr>
        <w:t>)</w:t>
      </w:r>
      <w:r w:rsidR="00F41BE3" w:rsidRPr="00796FB7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796FB7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681342">
        <w:rPr>
          <w:rFonts w:ascii="Angsana New" w:hAnsi="Angsana New" w:hint="cs"/>
          <w:sz w:val="28"/>
          <w:szCs w:val="28"/>
          <w:cs/>
        </w:rPr>
        <w:t xml:space="preserve"> </w:t>
      </w:r>
      <w:r w:rsidR="00681342">
        <w:rPr>
          <w:rFonts w:ascii="Angsana New" w:hAnsi="Angsana New"/>
          <w:sz w:val="28"/>
          <w:szCs w:val="28"/>
        </w:rPr>
        <w:t>31</w:t>
      </w:r>
      <w:r w:rsidR="00CB06E1" w:rsidRPr="00796FB7">
        <w:rPr>
          <w:rFonts w:ascii="Angsana New" w:hAnsi="Angsana New" w:hint="cs"/>
          <w:sz w:val="28"/>
          <w:szCs w:val="28"/>
        </w:rPr>
        <w:t xml:space="preserve"> </w:t>
      </w:r>
      <w:r w:rsidR="00CB06E1" w:rsidRPr="00796FB7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796FB7">
        <w:rPr>
          <w:rFonts w:ascii="Angsana New" w:hAnsi="Angsana New" w:hint="cs"/>
          <w:sz w:val="28"/>
          <w:szCs w:val="28"/>
        </w:rPr>
        <w:t xml:space="preserve"> 256</w:t>
      </w:r>
      <w:r w:rsidR="007875A4" w:rsidRPr="00796FB7">
        <w:rPr>
          <w:rFonts w:ascii="Angsana New" w:hAnsi="Angsana New"/>
          <w:sz w:val="28"/>
          <w:szCs w:val="28"/>
        </w:rPr>
        <w:t>7</w:t>
      </w:r>
      <w:r w:rsidR="00CB06E1" w:rsidRPr="00796FB7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796FB7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4921519F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/>
          <w:sz w:val="28"/>
          <w:szCs w:val="28"/>
          <w:cs/>
        </w:rPr>
        <w:t>การบัญชีขอ</w:t>
      </w:r>
      <w:r w:rsidRPr="00796FB7">
        <w:rPr>
          <w:rFonts w:ascii="Angsana New" w:hAnsi="Angsana New" w:hint="cs"/>
          <w:sz w:val="28"/>
          <w:szCs w:val="28"/>
          <w:cs/>
        </w:rPr>
        <w:t>ง</w:t>
      </w:r>
      <w:r w:rsidRPr="00796FB7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796FB7">
        <w:rPr>
          <w:rFonts w:ascii="Angsana New" w:hAnsi="Angsana New" w:hint="cs"/>
          <w:sz w:val="28"/>
          <w:szCs w:val="28"/>
          <w:cs/>
        </w:rPr>
        <w:t>ไว้</w:t>
      </w:r>
      <w:r w:rsidRPr="00796FB7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796FB7">
        <w:rPr>
          <w:rFonts w:ascii="Angsana New" w:hAnsi="Angsana New"/>
          <w:sz w:val="28"/>
          <w:szCs w:val="28"/>
        </w:rPr>
        <w:t xml:space="preserve">31 </w:t>
      </w:r>
      <w:r w:rsidRPr="00796FB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96FB7">
        <w:rPr>
          <w:rFonts w:ascii="Angsana New" w:hAnsi="Angsana New"/>
          <w:sz w:val="28"/>
          <w:szCs w:val="28"/>
        </w:rPr>
        <w:t>256</w:t>
      </w:r>
      <w:r w:rsidR="007875A4" w:rsidRPr="00796FB7">
        <w:rPr>
          <w:rFonts w:ascii="Angsana New" w:hAnsi="Angsana New"/>
          <w:sz w:val="28"/>
          <w:szCs w:val="28"/>
        </w:rPr>
        <w:t>7</w:t>
      </w:r>
    </w:p>
    <w:p w14:paraId="1EC1B80A" w14:textId="77777777" w:rsidR="00F17CEC" w:rsidRPr="00796FB7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796FB7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bookmarkStart w:id="0" w:name="_Hlk197697230"/>
      <w:r w:rsidRPr="00796FB7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796FB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bookmarkEnd w:id="0"/>
    <w:p w14:paraId="24AA612A" w14:textId="77777777" w:rsidR="004F312E" w:rsidRPr="00796FB7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2FA02E" w14:textId="542757A8" w:rsidR="000131F1" w:rsidRPr="00BC19D9" w:rsidRDefault="0067201B" w:rsidP="00CF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C19D9">
        <w:rPr>
          <w:rFonts w:asciiTheme="majorBidi" w:hAnsiTheme="majorBidi" w:cstheme="majorBidi" w:hint="cs"/>
          <w:b/>
          <w:sz w:val="28"/>
          <w:szCs w:val="28"/>
          <w:cs/>
        </w:rPr>
        <w:t xml:space="preserve">สำหรับบุคคลหรือกิจการอื่นที่เกี่ยวข้องกัน ความสัมพันธ์ไม่มีการเปลี่ยนแปลงอย่างมีสาระสำคัญระหว่างงวด </w:t>
      </w:r>
      <w:r w:rsidR="000131F1" w:rsidRPr="00BC19D9">
        <w:rPr>
          <w:rFonts w:asciiTheme="majorBidi" w:hAnsiTheme="majorBidi" w:cstheme="majorBidi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0F4DA8" w:rsidRPr="00BC19D9">
        <w:rPr>
          <w:rFonts w:asciiTheme="majorBidi" w:hAnsiTheme="majorBidi" w:hint="cs"/>
          <w:b/>
          <w:sz w:val="28"/>
          <w:szCs w:val="28"/>
          <w:cs/>
        </w:rPr>
        <w:t>เ</w:t>
      </w:r>
      <w:r w:rsidR="00780434" w:rsidRPr="00BC19D9">
        <w:rPr>
          <w:rFonts w:asciiTheme="majorBidi" w:hAnsiTheme="majorBidi" w:hint="cs"/>
          <w:b/>
          <w:sz w:val="28"/>
          <w:szCs w:val="28"/>
          <w:cs/>
        </w:rPr>
        <w:t>ก</w:t>
      </w:r>
      <w:r w:rsidR="000F4DA8" w:rsidRPr="00BC19D9">
        <w:rPr>
          <w:rFonts w:asciiTheme="majorBidi" w:hAnsiTheme="majorBidi" w:hint="cs"/>
          <w:b/>
          <w:sz w:val="28"/>
          <w:szCs w:val="28"/>
          <w:cs/>
        </w:rPr>
        <w:t>้า</w:t>
      </w:r>
      <w:r w:rsidR="00780434" w:rsidRPr="00BC19D9">
        <w:rPr>
          <w:rFonts w:asciiTheme="majorBidi" w:hAnsiTheme="majorBidi" w:hint="cs"/>
          <w:b/>
          <w:sz w:val="28"/>
          <w:szCs w:val="28"/>
          <w:cs/>
        </w:rPr>
        <w:t>เดือนสิ้นสุดวันที่</w:t>
      </w:r>
      <w:r w:rsidR="00780434" w:rsidRPr="00BC19D9">
        <w:rPr>
          <w:rFonts w:asciiTheme="majorBidi" w:hAnsiTheme="majorBidi"/>
          <w:b/>
          <w:sz w:val="28"/>
          <w:szCs w:val="28"/>
        </w:rPr>
        <w:t xml:space="preserve"> </w:t>
      </w:r>
      <w:r w:rsidR="00780434" w:rsidRPr="00BC19D9">
        <w:rPr>
          <w:rFonts w:asciiTheme="majorBidi" w:hAnsiTheme="majorBidi"/>
          <w:bCs/>
          <w:sz w:val="28"/>
          <w:szCs w:val="28"/>
        </w:rPr>
        <w:t>30</w:t>
      </w:r>
      <w:r w:rsidR="00780434" w:rsidRPr="00BC19D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0F4DA8" w:rsidRPr="00BC19D9">
        <w:rPr>
          <w:rFonts w:asciiTheme="majorBidi" w:hAnsiTheme="majorBidi" w:hint="cs"/>
          <w:b/>
          <w:sz w:val="28"/>
          <w:szCs w:val="28"/>
          <w:cs/>
        </w:rPr>
        <w:t>กันยา</w:t>
      </w:r>
      <w:r w:rsidR="00780434" w:rsidRPr="00BC19D9">
        <w:rPr>
          <w:rFonts w:asciiTheme="majorBidi" w:hAnsiTheme="majorBidi" w:hint="cs"/>
          <w:b/>
          <w:sz w:val="28"/>
          <w:szCs w:val="28"/>
          <w:cs/>
        </w:rPr>
        <w:t>ยน</w:t>
      </w:r>
      <w:r w:rsidR="00780434" w:rsidRPr="00BC19D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0131F1" w:rsidRPr="00BC19D9">
        <w:rPr>
          <w:rFonts w:asciiTheme="majorBidi" w:hAnsiTheme="majorBidi" w:cstheme="majorBidi" w:hint="cs"/>
          <w:b/>
          <w:sz w:val="28"/>
          <w:szCs w:val="28"/>
          <w:cs/>
        </w:rPr>
        <w:t>มีดังนี้</w:t>
      </w:r>
    </w:p>
    <w:p w14:paraId="6D9664FA" w14:textId="3DACCED8" w:rsidR="00D87CC6" w:rsidRPr="00796FB7" w:rsidRDefault="00D87CC6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0F4DA8" w:rsidRPr="000F4DA8" w14:paraId="0F8C386E" w14:textId="77777777" w:rsidTr="00C31F4F">
        <w:trPr>
          <w:trHeight w:hRule="exact" w:val="374"/>
          <w:tblHeader/>
        </w:trPr>
        <w:tc>
          <w:tcPr>
            <w:tcW w:w="4230" w:type="dxa"/>
          </w:tcPr>
          <w:p w14:paraId="2795098B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B9BF1EA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9C5E5F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31DD3D7A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DA8" w:rsidRPr="000F4DA8" w14:paraId="481CB0D8" w14:textId="77777777" w:rsidTr="00C31F4F">
        <w:trPr>
          <w:trHeight w:hRule="exact" w:val="374"/>
          <w:tblHeader/>
        </w:trPr>
        <w:tc>
          <w:tcPr>
            <w:tcW w:w="4230" w:type="dxa"/>
          </w:tcPr>
          <w:p w14:paraId="115D95E7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E4C6C66" w14:textId="52B832AC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3" w:type="dxa"/>
          </w:tcPr>
          <w:p w14:paraId="64E768B5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A8D7ED" w14:textId="775C3BF6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4704F5B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A108A3" w14:textId="7D1307FC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3D51FFE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3937C0" w14:textId="4D28DBA3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F4DA8" w:rsidRPr="000F4DA8" w14:paraId="698044C5" w14:textId="77777777" w:rsidTr="00C31F4F">
        <w:trPr>
          <w:trHeight w:hRule="exact" w:val="374"/>
          <w:tblHeader/>
        </w:trPr>
        <w:tc>
          <w:tcPr>
            <w:tcW w:w="4230" w:type="dxa"/>
          </w:tcPr>
          <w:p w14:paraId="0FB91E1F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4BC541F5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F4DA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4DA8" w:rsidRPr="000F4DA8" w14:paraId="170420C7" w14:textId="77777777" w:rsidTr="00C31F4F">
        <w:trPr>
          <w:trHeight w:hRule="exact" w:val="374"/>
          <w:tblHeader/>
        </w:trPr>
        <w:tc>
          <w:tcPr>
            <w:tcW w:w="4230" w:type="dxa"/>
          </w:tcPr>
          <w:p w14:paraId="78DB2190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9A39604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BEBEF0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7AFF2D4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3693D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901CF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F721F6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DDECA4F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DA8" w:rsidRPr="000F4DA8" w14:paraId="3780B65C" w14:textId="77777777" w:rsidTr="00C31F4F">
        <w:trPr>
          <w:trHeight w:hRule="exact" w:val="374"/>
        </w:trPr>
        <w:tc>
          <w:tcPr>
            <w:tcW w:w="4230" w:type="dxa"/>
          </w:tcPr>
          <w:p w14:paraId="146A3150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48F27452" w14:textId="5F6B1236" w:rsidR="000F4DA8" w:rsidRPr="000F4DA8" w:rsidRDefault="001F4CF2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6558B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3091FA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10F65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C7D7FA" w14:textId="59EB4708" w:rsidR="000F4DA8" w:rsidRPr="000F4DA8" w:rsidRDefault="00F853E7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245,207</w:t>
            </w:r>
          </w:p>
        </w:tc>
        <w:tc>
          <w:tcPr>
            <w:tcW w:w="270" w:type="dxa"/>
          </w:tcPr>
          <w:p w14:paraId="0EB5774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AD902B" w14:textId="6C1E2A03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224,552</w:t>
            </w:r>
          </w:p>
        </w:tc>
      </w:tr>
      <w:tr w:rsidR="000F4DA8" w:rsidRPr="000F4DA8" w14:paraId="7A08EBE8" w14:textId="77777777" w:rsidTr="00C31F4F">
        <w:trPr>
          <w:trHeight w:hRule="exact" w:val="374"/>
        </w:trPr>
        <w:tc>
          <w:tcPr>
            <w:tcW w:w="4230" w:type="dxa"/>
          </w:tcPr>
          <w:p w14:paraId="5FE0C11C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4C5D3945" w14:textId="29A69216" w:rsidR="000F4DA8" w:rsidRPr="000F4DA8" w:rsidRDefault="001F4CF2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F6AEDB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42DB981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325CA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198E37" w14:textId="3210D8F2" w:rsidR="000F4DA8" w:rsidRPr="000F4DA8" w:rsidRDefault="00F853E7" w:rsidP="00F853E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71D77A" w14:textId="77777777" w:rsidR="000F4DA8" w:rsidRPr="00F853E7" w:rsidRDefault="000F4DA8" w:rsidP="00F853E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</w:tcPr>
          <w:p w14:paraId="59645B21" w14:textId="6C2856B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74,440</w:t>
            </w:r>
          </w:p>
        </w:tc>
      </w:tr>
      <w:tr w:rsidR="000F4DA8" w:rsidRPr="000F4DA8" w14:paraId="465C846E" w14:textId="77777777" w:rsidTr="00C31F4F">
        <w:trPr>
          <w:trHeight w:hRule="exact" w:val="374"/>
        </w:trPr>
        <w:tc>
          <w:tcPr>
            <w:tcW w:w="4230" w:type="dxa"/>
          </w:tcPr>
          <w:p w14:paraId="434F2B34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4F39308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0084FB6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9E6E5B0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06725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5D78E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F4151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D96DF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4DA8" w:rsidRPr="000F4DA8" w14:paraId="6147ADEA" w14:textId="77777777" w:rsidTr="00C31F4F">
        <w:trPr>
          <w:trHeight w:hRule="exact" w:val="374"/>
        </w:trPr>
        <w:tc>
          <w:tcPr>
            <w:tcW w:w="4230" w:type="dxa"/>
          </w:tcPr>
          <w:p w14:paraId="665158C9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59C7F547" w14:textId="763F221E" w:rsidR="000F4DA8" w:rsidRPr="000F4DA8" w:rsidRDefault="001F4CF2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71991F6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017D2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2B4BD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0A1915" w14:textId="3A4D2C51" w:rsidR="000F4DA8" w:rsidRPr="000F4DA8" w:rsidRDefault="00F853E7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28,833</w:t>
            </w:r>
          </w:p>
        </w:tc>
        <w:tc>
          <w:tcPr>
            <w:tcW w:w="270" w:type="dxa"/>
          </w:tcPr>
          <w:p w14:paraId="1170EC29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42096D8" w14:textId="54A07D90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31,603</w:t>
            </w:r>
          </w:p>
        </w:tc>
      </w:tr>
      <w:tr w:rsidR="000F4DA8" w:rsidRPr="000F4DA8" w14:paraId="39DCCC14" w14:textId="77777777" w:rsidTr="00C31F4F">
        <w:trPr>
          <w:trHeight w:hRule="exact" w:val="374"/>
        </w:trPr>
        <w:tc>
          <w:tcPr>
            <w:tcW w:w="4230" w:type="dxa"/>
          </w:tcPr>
          <w:p w14:paraId="15E7D4DC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79DDB025" w14:textId="6F0CC7B7" w:rsidR="000F4DA8" w:rsidRPr="000F4DA8" w:rsidRDefault="001F4CF2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8BB6C6F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93BB4DD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67A9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AF4A9" w14:textId="1C935719" w:rsidR="000F4DA8" w:rsidRPr="000F4DA8" w:rsidRDefault="00F853E7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4,827</w:t>
            </w:r>
          </w:p>
        </w:tc>
        <w:tc>
          <w:tcPr>
            <w:tcW w:w="270" w:type="dxa"/>
          </w:tcPr>
          <w:p w14:paraId="6DB8DB7F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C98AC0" w14:textId="42EEF374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4,998</w:t>
            </w:r>
          </w:p>
        </w:tc>
      </w:tr>
      <w:tr w:rsidR="000F4DA8" w:rsidRPr="000F4DA8" w14:paraId="4663F65F" w14:textId="77777777" w:rsidTr="00C31F4F">
        <w:trPr>
          <w:trHeight w:hRule="exact" w:val="374"/>
        </w:trPr>
        <w:tc>
          <w:tcPr>
            <w:tcW w:w="4230" w:type="dxa"/>
          </w:tcPr>
          <w:p w14:paraId="668DFD6B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703FF01F" w14:textId="5856AA32" w:rsidR="000F4DA8" w:rsidRPr="000F4DA8" w:rsidRDefault="001F4CF2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FEBD7EF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5C7E3A2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74A8B4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8B5C3" w14:textId="342B6DE1" w:rsidR="000F4DA8" w:rsidRPr="000F4DA8" w:rsidRDefault="00F853E7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2,213</w:t>
            </w:r>
          </w:p>
        </w:tc>
        <w:tc>
          <w:tcPr>
            <w:tcW w:w="270" w:type="dxa"/>
          </w:tcPr>
          <w:p w14:paraId="3FE1F8C5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B116BDD" w14:textId="36AE8073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2,292</w:t>
            </w:r>
          </w:p>
        </w:tc>
      </w:tr>
      <w:tr w:rsidR="000F4DA8" w:rsidRPr="000F4DA8" w14:paraId="7404516A" w14:textId="77777777" w:rsidTr="00C31F4F">
        <w:trPr>
          <w:trHeight w:hRule="exact" w:val="374"/>
        </w:trPr>
        <w:tc>
          <w:tcPr>
            <w:tcW w:w="4230" w:type="dxa"/>
          </w:tcPr>
          <w:p w14:paraId="03EF625F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19D9169" w14:textId="0FCC1D9A" w:rsidR="000F4DA8" w:rsidRPr="000F4DA8" w:rsidRDefault="001F4CF2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4E013C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363A0B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18999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A0AC7" w14:textId="4FE8E7DD" w:rsidR="000F4DA8" w:rsidRPr="000F4DA8" w:rsidRDefault="00F853E7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640C5FF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9CA6152" w14:textId="2FBB3FAF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585</w:t>
            </w:r>
          </w:p>
        </w:tc>
      </w:tr>
      <w:tr w:rsidR="000F4DA8" w:rsidRPr="000F4DA8" w14:paraId="52DD2984" w14:textId="77777777" w:rsidTr="00C31F4F">
        <w:trPr>
          <w:trHeight w:hRule="exact" w:val="374"/>
        </w:trPr>
        <w:tc>
          <w:tcPr>
            <w:tcW w:w="4230" w:type="dxa"/>
          </w:tcPr>
          <w:p w14:paraId="64B44C69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รายได้ค่าขนส่ง</w:t>
            </w:r>
          </w:p>
        </w:tc>
        <w:tc>
          <w:tcPr>
            <w:tcW w:w="1062" w:type="dxa"/>
          </w:tcPr>
          <w:p w14:paraId="73E4508D" w14:textId="249863D4" w:rsidR="000F4DA8" w:rsidRPr="000F4DA8" w:rsidRDefault="001F4CF2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F32D75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4239B46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08A7F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2193C3" w14:textId="5A754C55" w:rsidR="000F4DA8" w:rsidRPr="000F4DA8" w:rsidRDefault="00F853E7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1B2E8D8A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3F8979C" w14:textId="7BBC884B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</w:p>
        </w:tc>
      </w:tr>
      <w:tr w:rsidR="000F4DA8" w:rsidRPr="000F4DA8" w14:paraId="16388F51" w14:textId="77777777" w:rsidTr="00C31F4F">
        <w:trPr>
          <w:trHeight w:hRule="exact" w:val="374"/>
        </w:trPr>
        <w:tc>
          <w:tcPr>
            <w:tcW w:w="4230" w:type="dxa"/>
          </w:tcPr>
          <w:p w14:paraId="098E91BC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3D799889" w14:textId="2F1389D7" w:rsidR="000F4DA8" w:rsidRPr="000F4DA8" w:rsidRDefault="007313DD" w:rsidP="000F4DA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CDDA54B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E1B332B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86DB7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9DBB05" w14:textId="1D4BE2A1" w:rsidR="000F4DA8" w:rsidRPr="000F4DA8" w:rsidRDefault="00660A0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70" w:type="dxa"/>
          </w:tcPr>
          <w:p w14:paraId="421C8C6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43203C" w14:textId="3C8E1460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316</w:t>
            </w:r>
          </w:p>
        </w:tc>
      </w:tr>
      <w:tr w:rsidR="000F4DA8" w:rsidRPr="000F4DA8" w14:paraId="69915762" w14:textId="77777777" w:rsidTr="00C31F4F">
        <w:trPr>
          <w:trHeight w:hRule="exact" w:val="374"/>
        </w:trPr>
        <w:tc>
          <w:tcPr>
            <w:tcW w:w="4230" w:type="dxa"/>
          </w:tcPr>
          <w:p w14:paraId="12DED106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0905884F" w14:textId="1B9BC0D8" w:rsidR="000F4DA8" w:rsidRPr="000F4DA8" w:rsidRDefault="007313DD" w:rsidP="000F4DA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44AE9D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8FA6860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83015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D757F9" w14:textId="36158597" w:rsidR="000F4DA8" w:rsidRPr="000F4DA8" w:rsidRDefault="00660A0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5,337</w:t>
            </w:r>
          </w:p>
        </w:tc>
        <w:tc>
          <w:tcPr>
            <w:tcW w:w="270" w:type="dxa"/>
          </w:tcPr>
          <w:p w14:paraId="2D56BE8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D911EB" w14:textId="5CC22D14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5,764</w:t>
            </w:r>
          </w:p>
        </w:tc>
      </w:tr>
      <w:tr w:rsidR="000F4DA8" w:rsidRPr="000F4DA8" w14:paraId="7AA50A93" w14:textId="77777777" w:rsidTr="00C31F4F">
        <w:trPr>
          <w:trHeight w:hRule="exact" w:val="374"/>
        </w:trPr>
        <w:tc>
          <w:tcPr>
            <w:tcW w:w="4230" w:type="dxa"/>
          </w:tcPr>
          <w:p w14:paraId="07D243EA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28841E68" w14:textId="4141D9BD" w:rsidR="000F4DA8" w:rsidRPr="000F4DA8" w:rsidRDefault="007313DD" w:rsidP="000F4DA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8F50A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816CEF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0EDCE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E7253" w14:textId="75C80E69" w:rsidR="000F4DA8" w:rsidRPr="000F4DA8" w:rsidRDefault="00660A0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15B4A82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A3BD61" w14:textId="115D11F1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404</w:t>
            </w:r>
          </w:p>
        </w:tc>
      </w:tr>
      <w:tr w:rsidR="000F4DA8" w:rsidRPr="000F4DA8" w14:paraId="60B07AC7" w14:textId="77777777" w:rsidTr="00C31F4F">
        <w:trPr>
          <w:trHeight w:hRule="exact" w:val="374"/>
        </w:trPr>
        <w:tc>
          <w:tcPr>
            <w:tcW w:w="4230" w:type="dxa"/>
          </w:tcPr>
          <w:p w14:paraId="2893AF87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44C186EA" w14:textId="164AF524" w:rsidR="000F4DA8" w:rsidRPr="000F4DA8" w:rsidRDefault="007313DD" w:rsidP="000F4DA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F6193AD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D6B376D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A39C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C821D8" w14:textId="0CBB87CA" w:rsidR="000F4DA8" w:rsidRPr="000F4DA8" w:rsidRDefault="00660A0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70" w:type="dxa"/>
          </w:tcPr>
          <w:p w14:paraId="49C75A66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E3C95A" w14:textId="44660213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1,384</w:t>
            </w:r>
          </w:p>
        </w:tc>
      </w:tr>
      <w:tr w:rsidR="000F4DA8" w:rsidRPr="000F4DA8" w14:paraId="1068F121" w14:textId="77777777" w:rsidTr="00C31F4F">
        <w:trPr>
          <w:trHeight w:hRule="exact" w:val="374"/>
        </w:trPr>
        <w:tc>
          <w:tcPr>
            <w:tcW w:w="4230" w:type="dxa"/>
          </w:tcPr>
          <w:p w14:paraId="6D631283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0CCA0CDA" w14:textId="54AB1282" w:rsidR="000F4DA8" w:rsidRPr="000F4DA8" w:rsidRDefault="007313DD" w:rsidP="000F4DA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E5BB1FB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EC7B92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171E9B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FDE971" w14:textId="6A6BCB13" w:rsidR="000F4DA8" w:rsidRPr="000F4DA8" w:rsidRDefault="00660A0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270" w:type="dxa"/>
          </w:tcPr>
          <w:p w14:paraId="3BF15251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3EFC518" w14:textId="43B85F44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</w:p>
        </w:tc>
      </w:tr>
      <w:tr w:rsidR="000F4DA8" w:rsidRPr="000F4DA8" w14:paraId="3FB07C8D" w14:textId="77777777" w:rsidTr="00C31F4F">
        <w:trPr>
          <w:trHeight w:hRule="exact" w:val="353"/>
        </w:trPr>
        <w:tc>
          <w:tcPr>
            <w:tcW w:w="4230" w:type="dxa"/>
          </w:tcPr>
          <w:p w14:paraId="24F73670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AF02A0C" w14:textId="7B2091A4" w:rsidR="000F4DA8" w:rsidRPr="000F4DA8" w:rsidRDefault="000F4DA8" w:rsidP="000F4D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89F384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94FCAAD" w14:textId="77777777" w:rsidR="000F4DA8" w:rsidRPr="000F4DA8" w:rsidRDefault="000F4DA8" w:rsidP="000F4DA8">
            <w:pPr>
              <w:tabs>
                <w:tab w:val="clear" w:pos="907"/>
                <w:tab w:val="left" w:pos="8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1EF96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2EB3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166E0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88D71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4DA8" w:rsidRPr="000F4DA8" w14:paraId="6A4A3AA0" w14:textId="77777777" w:rsidTr="00C31F4F">
        <w:trPr>
          <w:trHeight w:hRule="exact" w:val="374"/>
        </w:trPr>
        <w:tc>
          <w:tcPr>
            <w:tcW w:w="4230" w:type="dxa"/>
          </w:tcPr>
          <w:p w14:paraId="70A6F5FA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50375FF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7769998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933306D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D58690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8084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83181D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40D57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4DA8" w:rsidRPr="000F4DA8" w14:paraId="3E89B434" w14:textId="77777777" w:rsidTr="00C31F4F">
        <w:trPr>
          <w:trHeight w:hRule="exact" w:val="374"/>
        </w:trPr>
        <w:tc>
          <w:tcPr>
            <w:tcW w:w="4230" w:type="dxa"/>
          </w:tcPr>
          <w:p w14:paraId="3CB80AD4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7B8446C5" w14:textId="206AC57F" w:rsidR="000F4DA8" w:rsidRPr="000F4DA8" w:rsidRDefault="00660A0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43" w:type="dxa"/>
          </w:tcPr>
          <w:p w14:paraId="1C9BF904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6ACD54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4F7E37C4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82E3E88" w14:textId="46F5D760" w:rsidR="000F4DA8" w:rsidRPr="000F4DA8" w:rsidRDefault="00660A08" w:rsidP="000F4D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21C990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3E7134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F4DA8" w:rsidRPr="000F4DA8" w14:paraId="070C549C" w14:textId="77777777" w:rsidTr="00C31F4F">
        <w:trPr>
          <w:trHeight w:hRule="exact" w:val="344"/>
        </w:trPr>
        <w:tc>
          <w:tcPr>
            <w:tcW w:w="4230" w:type="dxa"/>
          </w:tcPr>
          <w:p w14:paraId="43D30056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0C0CE1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FAF22F1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DC688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A37309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F81189A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699C15B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39BB21A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4DA8" w:rsidRPr="000F4DA8" w14:paraId="6A3D360A" w14:textId="77777777" w:rsidTr="00C31F4F">
        <w:trPr>
          <w:trHeight w:hRule="exact" w:val="374"/>
        </w:trPr>
        <w:tc>
          <w:tcPr>
            <w:tcW w:w="4230" w:type="dxa"/>
          </w:tcPr>
          <w:p w14:paraId="7F168AE2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1EDAF25F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090DA2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00D5052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CF514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EC5F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ACC02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B53D5C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4DA8" w:rsidRPr="000F4DA8" w14:paraId="5BE4EFCF" w14:textId="77777777" w:rsidTr="00C31F4F">
        <w:trPr>
          <w:trHeight w:hRule="exact" w:val="374"/>
        </w:trPr>
        <w:tc>
          <w:tcPr>
            <w:tcW w:w="4230" w:type="dxa"/>
          </w:tcPr>
          <w:p w14:paraId="494F1C69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7B01CED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F6A1BFA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4C00D1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C28825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ED98D4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0CEF5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047571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4DA8" w:rsidRPr="000F4DA8" w14:paraId="50F205AB" w14:textId="77777777" w:rsidTr="00C31F4F">
        <w:trPr>
          <w:trHeight w:hRule="exact" w:val="389"/>
        </w:trPr>
        <w:tc>
          <w:tcPr>
            <w:tcW w:w="4230" w:type="dxa"/>
          </w:tcPr>
          <w:p w14:paraId="78D0CBF6" w14:textId="77777777" w:rsidR="000F4DA8" w:rsidRPr="000F4DA8" w:rsidRDefault="000F4DA8" w:rsidP="000F4DA8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28"/>
                <w:szCs w:val="28"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7D2D8E8E" w14:textId="5ADB3920" w:rsidR="000F4DA8" w:rsidRPr="003B2546" w:rsidRDefault="00086E92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2546">
              <w:rPr>
                <w:rFonts w:ascii="Angsana New" w:hAnsi="Angsana New"/>
                <w:sz w:val="28"/>
                <w:szCs w:val="28"/>
                <w:lang w:val="en-US" w:bidi="th-TH"/>
              </w:rPr>
              <w:t>18,419</w:t>
            </w:r>
          </w:p>
        </w:tc>
        <w:tc>
          <w:tcPr>
            <w:tcW w:w="243" w:type="dxa"/>
          </w:tcPr>
          <w:p w14:paraId="57C2D6E5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BAEC07" w14:textId="7BFB397E" w:rsidR="000F4DA8" w:rsidRPr="00AE317E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E317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10C97" w:rsidRPr="00AE317E">
              <w:rPr>
                <w:rFonts w:ascii="Angsana New" w:hAnsi="Angsana New"/>
                <w:sz w:val="28"/>
                <w:szCs w:val="28"/>
                <w:lang w:val="en-US" w:bidi="th-TH"/>
              </w:rPr>
              <w:t>0,468</w:t>
            </w:r>
          </w:p>
        </w:tc>
        <w:tc>
          <w:tcPr>
            <w:tcW w:w="270" w:type="dxa"/>
          </w:tcPr>
          <w:p w14:paraId="65FDA467" w14:textId="77777777" w:rsidR="000F4DA8" w:rsidRPr="00CA7CCF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98F7C8" w14:textId="59A25C79" w:rsidR="000F4DA8" w:rsidRPr="000F4DA8" w:rsidRDefault="00086E92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18,239</w:t>
            </w:r>
          </w:p>
        </w:tc>
        <w:tc>
          <w:tcPr>
            <w:tcW w:w="270" w:type="dxa"/>
          </w:tcPr>
          <w:p w14:paraId="5D6690D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2D06CFD" w14:textId="6622FF93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20,288</w:t>
            </w:r>
          </w:p>
        </w:tc>
      </w:tr>
      <w:tr w:rsidR="000F4DA8" w:rsidRPr="000F4DA8" w14:paraId="73C90913" w14:textId="77777777" w:rsidTr="00C31F4F">
        <w:trPr>
          <w:trHeight w:hRule="exact" w:val="374"/>
        </w:trPr>
        <w:tc>
          <w:tcPr>
            <w:tcW w:w="4230" w:type="dxa"/>
          </w:tcPr>
          <w:p w14:paraId="6FD05034" w14:textId="77777777" w:rsidR="000F4DA8" w:rsidRPr="000F4DA8" w:rsidRDefault="000F4DA8" w:rsidP="000F4DA8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5A1C7FD" w14:textId="5F3FC14E" w:rsidR="000F4DA8" w:rsidRPr="003B2546" w:rsidRDefault="00086E92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2546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A22AF3" w:rsidRPr="003B2546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</w:tcPr>
          <w:p w14:paraId="4A81FA5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76ED098" w14:textId="0A527CC9" w:rsidR="000F4DA8" w:rsidRPr="00681342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681342"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71455F5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84E47" w14:textId="771110B5" w:rsidR="000F4DA8" w:rsidRPr="000F4DA8" w:rsidRDefault="00086E92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270" w:type="dxa"/>
          </w:tcPr>
          <w:p w14:paraId="758FA506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2BACFF7" w14:textId="701B2B35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</w:p>
        </w:tc>
      </w:tr>
      <w:tr w:rsidR="000F4DA8" w:rsidRPr="000F4DA8" w14:paraId="25CDD28D" w14:textId="77777777" w:rsidTr="00C31F4F">
        <w:trPr>
          <w:trHeight w:hRule="exact" w:val="374"/>
        </w:trPr>
        <w:tc>
          <w:tcPr>
            <w:tcW w:w="4230" w:type="dxa"/>
          </w:tcPr>
          <w:p w14:paraId="026E0FA6" w14:textId="77777777" w:rsidR="000F4DA8" w:rsidRPr="000F4DA8" w:rsidRDefault="000F4DA8" w:rsidP="000F4DA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35AFC97" w14:textId="0BF99D63" w:rsidR="000F4DA8" w:rsidRPr="000F4DA8" w:rsidRDefault="00086E92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18,865</w:t>
            </w:r>
          </w:p>
        </w:tc>
        <w:tc>
          <w:tcPr>
            <w:tcW w:w="243" w:type="dxa"/>
          </w:tcPr>
          <w:p w14:paraId="649909EB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E1E5DC7" w14:textId="6B6C6CB1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910C9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0,852</w:t>
            </w:r>
          </w:p>
        </w:tc>
        <w:tc>
          <w:tcPr>
            <w:tcW w:w="270" w:type="dxa"/>
          </w:tcPr>
          <w:p w14:paraId="4E007A3A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5DE23C" w14:textId="741A8362" w:rsidR="000F4DA8" w:rsidRPr="000F4DA8" w:rsidRDefault="00086E92" w:rsidP="000F4D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18,685</w:t>
            </w:r>
          </w:p>
        </w:tc>
        <w:tc>
          <w:tcPr>
            <w:tcW w:w="270" w:type="dxa"/>
          </w:tcPr>
          <w:p w14:paraId="43BCBF22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AFD630E" w14:textId="325ADAE1" w:rsidR="000F4DA8" w:rsidRPr="000F4DA8" w:rsidRDefault="000F4DA8" w:rsidP="000F4DA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20,672</w:t>
            </w:r>
          </w:p>
        </w:tc>
      </w:tr>
      <w:tr w:rsidR="000F4DA8" w:rsidRPr="000F4DA8" w14:paraId="0730662E" w14:textId="77777777" w:rsidTr="00C31F4F">
        <w:trPr>
          <w:trHeight w:hRule="exact" w:val="356"/>
        </w:trPr>
        <w:tc>
          <w:tcPr>
            <w:tcW w:w="4230" w:type="dxa"/>
          </w:tcPr>
          <w:p w14:paraId="6413231E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D372312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74935F7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EA82910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43C069C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D64034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69C0D6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17C98D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69C1124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4A99FF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502B8A9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472E9E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7836FAD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85FFAE4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28DBC2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83A700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AA78DA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AEB127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4DA8" w:rsidRPr="000F4DA8" w14:paraId="68B77867" w14:textId="77777777" w:rsidTr="00C31F4F">
        <w:trPr>
          <w:trHeight w:hRule="exact" w:val="374"/>
        </w:trPr>
        <w:tc>
          <w:tcPr>
            <w:tcW w:w="4230" w:type="dxa"/>
          </w:tcPr>
          <w:p w14:paraId="66CCAB5B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</w:tcPr>
          <w:p w14:paraId="54D6A82F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9FF0304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723988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9F5859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0D17F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5E0D9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3C3B2F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4DA8" w:rsidRPr="000F4DA8" w14:paraId="35DF050E" w14:textId="77777777" w:rsidTr="00C31F4F">
        <w:trPr>
          <w:trHeight w:hRule="exact" w:val="374"/>
        </w:trPr>
        <w:tc>
          <w:tcPr>
            <w:tcW w:w="4230" w:type="dxa"/>
          </w:tcPr>
          <w:p w14:paraId="6192EAD9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2212C1FE" w14:textId="77777777" w:rsidR="000F4DA8" w:rsidRDefault="00086E92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2,873,061</w:t>
            </w:r>
          </w:p>
          <w:p w14:paraId="5C486218" w14:textId="49323DE8" w:rsidR="00086E92" w:rsidRPr="000F4DA8" w:rsidRDefault="00086E92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FE815B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5954BD7" w14:textId="62AB9D69" w:rsidR="000F4DA8" w:rsidRPr="000F4DA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2,963,326</w:t>
            </w:r>
          </w:p>
        </w:tc>
        <w:tc>
          <w:tcPr>
            <w:tcW w:w="270" w:type="dxa"/>
          </w:tcPr>
          <w:p w14:paraId="2B8B72D0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C06B22" w14:textId="082DCC78" w:rsidR="000F4DA8" w:rsidRPr="000F4DA8" w:rsidRDefault="00086E92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33,836</w:t>
            </w:r>
          </w:p>
        </w:tc>
        <w:tc>
          <w:tcPr>
            <w:tcW w:w="270" w:type="dxa"/>
          </w:tcPr>
          <w:p w14:paraId="33DABB76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9567BFA" w14:textId="331B7DCF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/>
              </w:rPr>
              <w:t>32,426</w:t>
            </w:r>
          </w:p>
        </w:tc>
      </w:tr>
      <w:tr w:rsidR="00A671B2" w:rsidRPr="000F4DA8" w14:paraId="55A2046D" w14:textId="77777777" w:rsidTr="00C31F4F">
        <w:trPr>
          <w:trHeight w:hRule="exact" w:val="374"/>
        </w:trPr>
        <w:tc>
          <w:tcPr>
            <w:tcW w:w="4230" w:type="dxa"/>
          </w:tcPr>
          <w:p w14:paraId="47D1BEC1" w14:textId="54E9D0C7" w:rsidR="00A671B2" w:rsidRPr="000F4DA8" w:rsidRDefault="00A671B2" w:rsidP="00A6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3F5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548FD5B1" w14:textId="28FB4CFE" w:rsidR="00A671B2" w:rsidRPr="009A7409" w:rsidRDefault="00A671B2" w:rsidP="00AE31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4,364</w:t>
            </w:r>
          </w:p>
        </w:tc>
        <w:tc>
          <w:tcPr>
            <w:tcW w:w="243" w:type="dxa"/>
          </w:tcPr>
          <w:p w14:paraId="2D05D080" w14:textId="77777777" w:rsidR="00A671B2" w:rsidRPr="009A7409" w:rsidRDefault="00A671B2" w:rsidP="00AE317E">
            <w:pPr>
              <w:pStyle w:val="acctfourfigures"/>
              <w:tabs>
                <w:tab w:val="clear" w:pos="765"/>
                <w:tab w:val="decimal" w:pos="792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31C993D" w14:textId="4BC578ED" w:rsidR="00A671B2" w:rsidRPr="009A7409" w:rsidRDefault="00855AFC" w:rsidP="00AE31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4,068</w:t>
            </w:r>
          </w:p>
        </w:tc>
        <w:tc>
          <w:tcPr>
            <w:tcW w:w="270" w:type="dxa"/>
          </w:tcPr>
          <w:p w14:paraId="0B2F91BB" w14:textId="77777777" w:rsidR="00A671B2" w:rsidRPr="000F4DA8" w:rsidRDefault="00A671B2" w:rsidP="00A671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65ADF" w14:textId="71BCEEF7" w:rsidR="00A671B2" w:rsidRPr="000F4DA8" w:rsidRDefault="00A671B2" w:rsidP="00A671B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08EFBC" w14:textId="77777777" w:rsidR="00A671B2" w:rsidRPr="000F4DA8" w:rsidRDefault="00A671B2" w:rsidP="00A671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9E1C728" w14:textId="782875E2" w:rsidR="00A671B2" w:rsidRPr="000F4DA8" w:rsidRDefault="00A671B2" w:rsidP="00A671B2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4DA8" w:rsidRPr="000F4DA8" w14:paraId="2A47D075" w14:textId="77777777" w:rsidTr="00C31F4F">
        <w:trPr>
          <w:trHeight w:hRule="exact" w:val="374"/>
        </w:trPr>
        <w:tc>
          <w:tcPr>
            <w:tcW w:w="4230" w:type="dxa"/>
          </w:tcPr>
          <w:p w14:paraId="43909A98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1D87A09F" w14:textId="608FDEFB" w:rsidR="000F4DA8" w:rsidRPr="009A7409" w:rsidRDefault="00086E92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18,192</w:t>
            </w:r>
          </w:p>
        </w:tc>
        <w:tc>
          <w:tcPr>
            <w:tcW w:w="243" w:type="dxa"/>
          </w:tcPr>
          <w:p w14:paraId="7729C0B6" w14:textId="77777777" w:rsidR="000F4DA8" w:rsidRPr="009A7409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D2F4DD" w14:textId="69B78F1D" w:rsidR="000F4DA8" w:rsidRPr="009A7409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24,797</w:t>
            </w:r>
          </w:p>
        </w:tc>
        <w:tc>
          <w:tcPr>
            <w:tcW w:w="270" w:type="dxa"/>
          </w:tcPr>
          <w:p w14:paraId="130887BF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4C6C79" w14:textId="7547061C" w:rsidR="000F4DA8" w:rsidRPr="000F4DA8" w:rsidRDefault="00086E92" w:rsidP="000F4D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EA3FBE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1C9C111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4DA8" w:rsidRPr="000F4DA8" w14:paraId="227AB2C5" w14:textId="77777777" w:rsidTr="00C31F4F">
        <w:trPr>
          <w:trHeight w:hRule="exact" w:val="374"/>
        </w:trPr>
        <w:tc>
          <w:tcPr>
            <w:tcW w:w="4230" w:type="dxa"/>
          </w:tcPr>
          <w:p w14:paraId="2014E814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</w:tcPr>
          <w:p w14:paraId="5D181D5B" w14:textId="1ABC1197" w:rsidR="000F4DA8" w:rsidRPr="009A7409" w:rsidRDefault="00086E92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10,014</w:t>
            </w:r>
          </w:p>
        </w:tc>
        <w:tc>
          <w:tcPr>
            <w:tcW w:w="243" w:type="dxa"/>
          </w:tcPr>
          <w:p w14:paraId="012B20F3" w14:textId="77777777" w:rsidR="000F4DA8" w:rsidRPr="009A7409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E9BCB8A" w14:textId="358119A6" w:rsidR="000F4DA8" w:rsidRPr="009A7409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10,798</w:t>
            </w:r>
          </w:p>
        </w:tc>
        <w:tc>
          <w:tcPr>
            <w:tcW w:w="270" w:type="dxa"/>
          </w:tcPr>
          <w:p w14:paraId="69DC4EFD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CF2DD4" w14:textId="40C25968" w:rsidR="000F4DA8" w:rsidRPr="000F4DA8" w:rsidRDefault="00086E92" w:rsidP="000F4D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1E09C2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1695F52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4DA8" w:rsidRPr="000F4DA8" w14:paraId="02B96E0D" w14:textId="77777777" w:rsidTr="00C31F4F">
        <w:trPr>
          <w:trHeight w:hRule="exact" w:val="374"/>
        </w:trPr>
        <w:tc>
          <w:tcPr>
            <w:tcW w:w="4230" w:type="dxa"/>
          </w:tcPr>
          <w:p w14:paraId="5828EB35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14:paraId="34D44093" w14:textId="598B4D2F" w:rsidR="000F4DA8" w:rsidRPr="009A7409" w:rsidRDefault="00086E92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2,556</w:t>
            </w:r>
          </w:p>
        </w:tc>
        <w:tc>
          <w:tcPr>
            <w:tcW w:w="243" w:type="dxa"/>
          </w:tcPr>
          <w:p w14:paraId="4DBE0598" w14:textId="77777777" w:rsidR="000F4DA8" w:rsidRPr="009A7409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DE968EB" w14:textId="0ACFC922" w:rsidR="000F4DA8" w:rsidRPr="009A7409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2,592</w:t>
            </w:r>
          </w:p>
        </w:tc>
        <w:tc>
          <w:tcPr>
            <w:tcW w:w="270" w:type="dxa"/>
          </w:tcPr>
          <w:p w14:paraId="4E6ACAE6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6B6FD" w14:textId="7AECC0B9" w:rsidR="000F4DA8" w:rsidRPr="000F4DA8" w:rsidRDefault="00086E92" w:rsidP="000F4D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D6F52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187D313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4DA8" w:rsidRPr="000F4DA8" w14:paraId="4E7C7DAB" w14:textId="77777777" w:rsidTr="00C31F4F">
        <w:trPr>
          <w:trHeight w:hRule="exact" w:val="374"/>
        </w:trPr>
        <w:tc>
          <w:tcPr>
            <w:tcW w:w="4230" w:type="dxa"/>
          </w:tcPr>
          <w:p w14:paraId="1EBF9CCD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14:paraId="37EF212B" w14:textId="433F5E8E" w:rsidR="000F4DA8" w:rsidRPr="009A7409" w:rsidRDefault="000A7B03" w:rsidP="000F4DA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1,415</w:t>
            </w:r>
          </w:p>
        </w:tc>
        <w:tc>
          <w:tcPr>
            <w:tcW w:w="243" w:type="dxa"/>
          </w:tcPr>
          <w:p w14:paraId="6BD83E0B" w14:textId="77777777" w:rsidR="000F4DA8" w:rsidRPr="009A7409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1D11A83" w14:textId="71631A45" w:rsidR="000F4DA8" w:rsidRPr="009A7409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1,499</w:t>
            </w:r>
          </w:p>
        </w:tc>
        <w:tc>
          <w:tcPr>
            <w:tcW w:w="270" w:type="dxa"/>
          </w:tcPr>
          <w:p w14:paraId="2DF310C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D82997" w14:textId="67AA6028" w:rsidR="000F4DA8" w:rsidRPr="000F4DA8" w:rsidRDefault="00086E92" w:rsidP="000F4D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C06AA2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C7AE74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4DA8" w:rsidRPr="000F4DA8" w14:paraId="644BC71A" w14:textId="77777777" w:rsidTr="00C31F4F">
        <w:trPr>
          <w:trHeight w:hRule="exact" w:val="374"/>
        </w:trPr>
        <w:tc>
          <w:tcPr>
            <w:tcW w:w="4230" w:type="dxa"/>
          </w:tcPr>
          <w:p w14:paraId="18EDE7C2" w14:textId="77777777" w:rsidR="000F4DA8" w:rsidRPr="000F4DA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79E0C0C2" w14:textId="6BA9BC96" w:rsidR="000F4DA8" w:rsidRPr="009A7409" w:rsidRDefault="0058261A" w:rsidP="00E800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243" w:type="dxa"/>
          </w:tcPr>
          <w:p w14:paraId="3E4FD706" w14:textId="77777777" w:rsidR="000F4DA8" w:rsidRPr="009A7409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7F8E776" w14:textId="7EA00347" w:rsidR="000F4DA8" w:rsidRPr="009A7409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7409">
              <w:rPr>
                <w:rFonts w:ascii="Angsana New" w:hAnsi="Angsana New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270" w:type="dxa"/>
          </w:tcPr>
          <w:p w14:paraId="42D44B05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EDEA6" w14:textId="0E37CE8D" w:rsidR="000F4DA8" w:rsidRPr="000F4DA8" w:rsidRDefault="00086E92" w:rsidP="000F4D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C06C5C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A09C808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4DA8" w:rsidRPr="000F4DA8" w14:paraId="22C38232" w14:textId="77777777" w:rsidTr="00C31F4F">
        <w:trPr>
          <w:trHeight w:hRule="exact" w:val="374"/>
        </w:trPr>
        <w:tc>
          <w:tcPr>
            <w:tcW w:w="4230" w:type="dxa"/>
          </w:tcPr>
          <w:p w14:paraId="4A221560" w14:textId="77777777" w:rsidR="000F4DA8" w:rsidRPr="00791998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199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189AD10E" w14:textId="55DD9F2B" w:rsidR="000F4DA8" w:rsidRPr="00BC19D9" w:rsidRDefault="00086E92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19D9">
              <w:rPr>
                <w:rFonts w:ascii="Angsana New" w:hAnsi="Angsana New"/>
                <w:sz w:val="28"/>
                <w:szCs w:val="28"/>
                <w:lang w:val="en-US" w:bidi="th-TH"/>
              </w:rPr>
              <w:t>6,380</w:t>
            </w:r>
          </w:p>
        </w:tc>
        <w:tc>
          <w:tcPr>
            <w:tcW w:w="243" w:type="dxa"/>
          </w:tcPr>
          <w:p w14:paraId="0652BD03" w14:textId="77777777" w:rsidR="000F4DA8" w:rsidRPr="0079199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F29D509" w14:textId="3FD79142" w:rsidR="000F4DA8" w:rsidRPr="00791998" w:rsidRDefault="000F4DA8" w:rsidP="000F4D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1998">
              <w:rPr>
                <w:rFonts w:ascii="Angsana New" w:hAnsi="Angsana New"/>
                <w:sz w:val="28"/>
                <w:szCs w:val="28"/>
                <w:lang w:val="en-US" w:bidi="th-TH"/>
              </w:rPr>
              <w:t>5,312</w:t>
            </w:r>
          </w:p>
        </w:tc>
        <w:tc>
          <w:tcPr>
            <w:tcW w:w="270" w:type="dxa"/>
          </w:tcPr>
          <w:p w14:paraId="72DE95E7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29C4BD" w14:textId="0DFBBFE8" w:rsidR="000F4DA8" w:rsidRPr="000F4DA8" w:rsidRDefault="00086E92" w:rsidP="000F4D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6D7062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7D44C2" w14:textId="77777777" w:rsidR="000F4DA8" w:rsidRPr="000F4DA8" w:rsidRDefault="000F4DA8" w:rsidP="000F4DA8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F74F0E1" w14:textId="77777777" w:rsidR="000F4DA8" w:rsidRPr="0018275F" w:rsidRDefault="000F4DA8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4"/>
          <w:szCs w:val="14"/>
          <w:lang w:eastAsia="ja-JP"/>
        </w:rPr>
      </w:pPr>
    </w:p>
    <w:p w14:paraId="7F7EADD4" w14:textId="1B06E37C" w:rsidR="00907567" w:rsidRPr="00796FB7" w:rsidRDefault="00907567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796FB7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796FB7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="007510C2" w:rsidRPr="00796FB7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ได้ประกาศจ่ายเงินปันผลเป็น</w:t>
      </w:r>
      <w:r w:rsidR="002B4AEF"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ในเดือน</w:t>
      </w:r>
      <w:r w:rsidR="002B4AEF"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="002B4AEF" w:rsidRPr="00796FB7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2B4AEF"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2567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จำนวนเงินทั้งสิ้น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151.93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74.44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7</w:t>
      </w:r>
      <w:r w:rsidR="001A0AFD" w:rsidRPr="00796FB7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.49 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Pr="00796FB7">
        <w:rPr>
          <w:rFonts w:asciiTheme="majorBidi" w:hAnsiTheme="majorBidi" w:cstheme="majorBidi"/>
          <w:sz w:val="28"/>
          <w:szCs w:val="28"/>
          <w:lang w:eastAsia="ja-JP"/>
        </w:rPr>
        <w:t xml:space="preserve"> 2567</w:t>
      </w:r>
    </w:p>
    <w:p w14:paraId="2625838C" w14:textId="77777777" w:rsidR="00B222E2" w:rsidRPr="00796FB7" w:rsidRDefault="00B222E2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1DD8730" w14:textId="2051B013" w:rsidR="002B4AEF" w:rsidRPr="00796FB7" w:rsidRDefault="004F312E" w:rsidP="0078043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80434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0F4DA8">
        <w:rPr>
          <w:rFonts w:asciiTheme="majorBidi" w:hAnsiTheme="majorBidi" w:hint="cs"/>
          <w:sz w:val="28"/>
          <w:szCs w:val="28"/>
          <w:cs/>
        </w:rPr>
        <w:t>กันยา</w:t>
      </w:r>
      <w:r w:rsidR="00780434" w:rsidRPr="00796FB7">
        <w:rPr>
          <w:rFonts w:asciiTheme="majorBidi" w:hAnsiTheme="majorBidi" w:hint="cs"/>
          <w:sz w:val="28"/>
          <w:szCs w:val="28"/>
          <w:cs/>
        </w:rPr>
        <w:t>ยน</w:t>
      </w:r>
      <w:r w:rsidR="00780434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875A4" w:rsidRPr="00796FB7">
        <w:rPr>
          <w:rFonts w:asciiTheme="majorBidi" w:hAnsiTheme="majorBidi" w:cstheme="majorBidi"/>
          <w:sz w:val="28"/>
          <w:szCs w:val="28"/>
        </w:rPr>
        <w:t>2568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796FB7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จำกัด) </w:t>
      </w:r>
      <w:r w:rsidR="00816D95" w:rsidRPr="00796FB7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796FB7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7D4DB0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B61E01">
        <w:rPr>
          <w:rFonts w:asciiTheme="majorBidi" w:hAnsiTheme="majorBidi" w:cstheme="majorBidi" w:hint="cs"/>
          <w:sz w:val="28"/>
          <w:szCs w:val="28"/>
          <w:cs/>
        </w:rPr>
        <w:t>6.8</w:t>
      </w:r>
      <w:r w:rsidR="00997D37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796FB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875A4" w:rsidRPr="00796FB7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796FB7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4A3481C" w14:textId="7535FE52" w:rsidR="004F312E" w:rsidRPr="00796FB7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ยอดคงเหลือกับกิจการที่เกี่ยวข้องกัน </w:t>
      </w:r>
      <w:r w:rsidR="00764E95" w:rsidRPr="00796FB7">
        <w:rPr>
          <w:rFonts w:asciiTheme="majorBidi" w:hAnsiTheme="majorBidi" w:hint="cs"/>
          <w:sz w:val="28"/>
          <w:szCs w:val="28"/>
          <w:cs/>
        </w:rPr>
        <w:t>ณ</w:t>
      </w:r>
      <w:r w:rsidR="00764E95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796FB7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80434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0F4DA8">
        <w:rPr>
          <w:rFonts w:asciiTheme="majorBidi" w:hAnsiTheme="majorBidi" w:hint="cs"/>
          <w:sz w:val="28"/>
          <w:szCs w:val="28"/>
          <w:cs/>
        </w:rPr>
        <w:t>กันยา</w:t>
      </w:r>
      <w:r w:rsidR="00780434" w:rsidRPr="00796FB7">
        <w:rPr>
          <w:rFonts w:asciiTheme="majorBidi" w:hAnsiTheme="majorBidi" w:hint="cs"/>
          <w:sz w:val="28"/>
          <w:szCs w:val="28"/>
          <w:cs/>
        </w:rPr>
        <w:t>ยน</w:t>
      </w:r>
      <w:r w:rsidR="00780434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875A4" w:rsidRPr="00796FB7">
        <w:rPr>
          <w:rFonts w:asciiTheme="majorBidi" w:hAnsiTheme="majorBidi"/>
          <w:sz w:val="28"/>
          <w:szCs w:val="28"/>
        </w:rPr>
        <w:t>2568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และ</w:t>
      </w:r>
      <w:r w:rsidRPr="00796FB7">
        <w:rPr>
          <w:rFonts w:asciiTheme="majorBidi" w:hAnsiTheme="majorBidi" w:cstheme="majorBidi"/>
          <w:sz w:val="28"/>
          <w:szCs w:val="28"/>
        </w:rPr>
        <w:t xml:space="preserve"> 31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96FB7">
        <w:rPr>
          <w:rFonts w:asciiTheme="majorBidi" w:hAnsiTheme="majorBidi" w:cstheme="majorBidi"/>
          <w:sz w:val="28"/>
          <w:szCs w:val="28"/>
        </w:rPr>
        <w:t>256</w:t>
      </w:r>
      <w:r w:rsidR="007875A4" w:rsidRPr="00796FB7">
        <w:rPr>
          <w:rFonts w:asciiTheme="majorBidi" w:hAnsiTheme="majorBidi" w:cstheme="majorBidi"/>
          <w:sz w:val="28"/>
          <w:szCs w:val="28"/>
        </w:rPr>
        <w:t>7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796FB7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70"/>
        <w:gridCol w:w="1150"/>
        <w:gridCol w:w="236"/>
        <w:gridCol w:w="1177"/>
        <w:gridCol w:w="262"/>
        <w:gridCol w:w="1160"/>
      </w:tblGrid>
      <w:tr w:rsidR="00607924" w:rsidRPr="00796FB7" w14:paraId="493A9F52" w14:textId="77777777" w:rsidTr="000D42E5">
        <w:trPr>
          <w:tblHeader/>
        </w:trPr>
        <w:tc>
          <w:tcPr>
            <w:tcW w:w="3690" w:type="dxa"/>
          </w:tcPr>
          <w:p w14:paraId="300C8B63" w14:textId="5BA0FFDC" w:rsidR="00607924" w:rsidRPr="00796FB7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C4C268F" w14:textId="77777777" w:rsidR="00607924" w:rsidRPr="00796FB7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7034BC" w14:textId="77777777" w:rsidR="00607924" w:rsidRPr="00796FB7" w:rsidRDefault="00607924" w:rsidP="0075722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BA3E2A5" w14:textId="77777777" w:rsidR="00607924" w:rsidRPr="00796FB7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DA8" w:rsidRPr="00796FB7" w14:paraId="7E295BAB" w14:textId="77777777" w:rsidTr="000D42E5">
        <w:trPr>
          <w:tblHeader/>
        </w:trPr>
        <w:tc>
          <w:tcPr>
            <w:tcW w:w="3690" w:type="dxa"/>
          </w:tcPr>
          <w:p w14:paraId="59E2B1EA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2734B1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</w:tcPr>
          <w:p w14:paraId="17CA4832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406361" w14:textId="3FAFA3D0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F316970" w14:textId="77777777" w:rsidR="000F4DA8" w:rsidRPr="00796FB7" w:rsidRDefault="000F4DA8" w:rsidP="000F4D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15A6C86E" w14:textId="48842C8A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  <w:tc>
          <w:tcPr>
            <w:tcW w:w="262" w:type="dxa"/>
          </w:tcPr>
          <w:p w14:paraId="3A63D62A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231BD78F" w14:textId="76C09535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F4DA8" w:rsidRPr="00796FB7" w14:paraId="13D6C795" w14:textId="77777777" w:rsidTr="000D42E5">
        <w:trPr>
          <w:tblHeader/>
        </w:trPr>
        <w:tc>
          <w:tcPr>
            <w:tcW w:w="3690" w:type="dxa"/>
          </w:tcPr>
          <w:p w14:paraId="68FEDC49" w14:textId="13AE9D58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376C589B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B666960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2E548C3" w14:textId="7B657D04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1254639" w14:textId="77777777" w:rsidR="000F4DA8" w:rsidRPr="00796FB7" w:rsidRDefault="000F4DA8" w:rsidP="000F4D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E03A2F7" w14:textId="21154284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4C8FC8A7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4311903A" w14:textId="335A1A54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F4DA8" w:rsidRPr="00796FB7" w14:paraId="1B87B5D7" w14:textId="77777777" w:rsidTr="000D42E5">
        <w:trPr>
          <w:trHeight w:val="272"/>
          <w:tblHeader/>
        </w:trPr>
        <w:tc>
          <w:tcPr>
            <w:tcW w:w="3690" w:type="dxa"/>
          </w:tcPr>
          <w:p w14:paraId="31B34FAF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4704BB06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96F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4DA8" w:rsidRPr="00796FB7" w14:paraId="09CF1127" w14:textId="77777777" w:rsidTr="000D42E5">
        <w:trPr>
          <w:trHeight w:val="272"/>
        </w:trPr>
        <w:tc>
          <w:tcPr>
            <w:tcW w:w="3690" w:type="dxa"/>
          </w:tcPr>
          <w:p w14:paraId="4057B8B8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</w:tcPr>
          <w:p w14:paraId="00564CDB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F4DA8" w:rsidRPr="00796FB7" w14:paraId="59346CD8" w14:textId="77777777" w:rsidTr="000D42E5">
        <w:tc>
          <w:tcPr>
            <w:tcW w:w="3690" w:type="dxa"/>
          </w:tcPr>
          <w:p w14:paraId="67D1C35C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1B3621DA" w:rsidR="000F4DA8" w:rsidRPr="00796FB7" w:rsidRDefault="00744A45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6808F2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02C15A4" w14:textId="077DD6A7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46F35E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AF33F3A" w14:textId="015F2244" w:rsidR="000F4DA8" w:rsidRPr="00796FB7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58,769</w:t>
            </w:r>
          </w:p>
        </w:tc>
        <w:tc>
          <w:tcPr>
            <w:tcW w:w="262" w:type="dxa"/>
          </w:tcPr>
          <w:p w14:paraId="60CD8B5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4868027E" w14:textId="454394BE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45,172</w:t>
            </w:r>
          </w:p>
        </w:tc>
      </w:tr>
      <w:tr w:rsidR="000F4DA8" w:rsidRPr="00796FB7" w14:paraId="379E6696" w14:textId="77777777" w:rsidTr="000D42E5">
        <w:tc>
          <w:tcPr>
            <w:tcW w:w="3690" w:type="dxa"/>
          </w:tcPr>
          <w:p w14:paraId="4B4088D6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3E67B415" w:rsidR="000F4DA8" w:rsidRPr="00395877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5877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395877" w:rsidRPr="00AE317E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39587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95877" w:rsidRPr="00AE317E">
              <w:rPr>
                <w:rFonts w:ascii="Angsana New" w:hAnsi="Angsana New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5A9C87F1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21810B4" w14:textId="01A075AD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175,539</w:t>
            </w:r>
          </w:p>
        </w:tc>
        <w:tc>
          <w:tcPr>
            <w:tcW w:w="236" w:type="dxa"/>
          </w:tcPr>
          <w:p w14:paraId="30458F4D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7974281" w14:textId="2B744FFD" w:rsidR="000F4DA8" w:rsidRPr="00AE317E" w:rsidRDefault="00A671B2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19D9">
              <w:rPr>
                <w:rFonts w:ascii="Angsana New" w:hAnsi="Angsana New"/>
                <w:sz w:val="28"/>
                <w:szCs w:val="28"/>
                <w:lang w:val="en-US" w:bidi="th-TH"/>
              </w:rPr>
              <w:t>3,687</w:t>
            </w:r>
          </w:p>
        </w:tc>
        <w:tc>
          <w:tcPr>
            <w:tcW w:w="262" w:type="dxa"/>
          </w:tcPr>
          <w:p w14:paraId="00DF3E49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F652DE5" w14:textId="4CAE216D" w:rsidR="000F4DA8" w:rsidRPr="00796FB7" w:rsidRDefault="000F4DA8" w:rsidP="000F4DA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4DA8" w:rsidRPr="00796FB7" w14:paraId="6410462C" w14:textId="77777777" w:rsidTr="000D42E5">
        <w:tc>
          <w:tcPr>
            <w:tcW w:w="3690" w:type="dxa"/>
          </w:tcPr>
          <w:p w14:paraId="52D256E7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70AAB284" w:rsidR="000F4DA8" w:rsidRPr="00395877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877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395877" w:rsidRPr="00AE317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9587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95877" w:rsidRPr="00AE317E">
              <w:rPr>
                <w:rFonts w:ascii="Angsana New" w:hAnsi="Angsana New"/>
                <w:b/>
                <w:bCs/>
                <w:sz w:val="28"/>
                <w:szCs w:val="28"/>
              </w:rPr>
              <w:t>504</w:t>
            </w:r>
          </w:p>
        </w:tc>
        <w:tc>
          <w:tcPr>
            <w:tcW w:w="270" w:type="dxa"/>
          </w:tcPr>
          <w:p w14:paraId="0516DE3A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03CF1963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</w:rPr>
              <w:t>175,539</w:t>
            </w:r>
          </w:p>
        </w:tc>
        <w:tc>
          <w:tcPr>
            <w:tcW w:w="236" w:type="dxa"/>
          </w:tcPr>
          <w:p w14:paraId="1F9CA56D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782FA26" w14:textId="5F8F7839" w:rsidR="000F4DA8" w:rsidRPr="00BC19D9" w:rsidRDefault="00A671B2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E317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62,456</w:t>
            </w:r>
          </w:p>
        </w:tc>
        <w:tc>
          <w:tcPr>
            <w:tcW w:w="262" w:type="dxa"/>
          </w:tcPr>
          <w:p w14:paraId="56C35C72" w14:textId="77777777" w:rsidR="000F4DA8" w:rsidRPr="00AE317E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FBE56AF" w14:textId="4F453BB9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45,172</w:t>
            </w:r>
          </w:p>
        </w:tc>
      </w:tr>
      <w:tr w:rsidR="000F4DA8" w:rsidRPr="00796FB7" w14:paraId="0C66B3D0" w14:textId="77777777" w:rsidTr="00A4269F">
        <w:trPr>
          <w:trHeight w:hRule="exact" w:val="338"/>
        </w:trPr>
        <w:tc>
          <w:tcPr>
            <w:tcW w:w="3690" w:type="dxa"/>
          </w:tcPr>
          <w:p w14:paraId="081BC99A" w14:textId="74B23CA3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2D11D890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5DCCBF5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2895A8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A63F0A6" w14:textId="77777777" w:rsidR="000F4DA8" w:rsidRPr="00BC19D9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13DBD5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FE557D1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F4DA8" w:rsidRPr="00796FB7" w14:paraId="03709745" w14:textId="77777777" w:rsidTr="000D42E5">
        <w:trPr>
          <w:trHeight w:hRule="exact" w:val="389"/>
        </w:trPr>
        <w:tc>
          <w:tcPr>
            <w:tcW w:w="3690" w:type="dxa"/>
          </w:tcPr>
          <w:p w14:paraId="7CC14F91" w14:textId="1C4CFEC6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90" w:type="dxa"/>
          </w:tcPr>
          <w:p w14:paraId="1F165CF2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F87FB7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348541D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CFC510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C7B932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A18B0D3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044334A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F4DA8" w:rsidRPr="00796FB7" w14:paraId="17D60096" w14:textId="77777777" w:rsidTr="000D42E5">
        <w:trPr>
          <w:trHeight w:hRule="exact" w:val="389"/>
        </w:trPr>
        <w:tc>
          <w:tcPr>
            <w:tcW w:w="3690" w:type="dxa"/>
          </w:tcPr>
          <w:p w14:paraId="4140C1FD" w14:textId="75BDC1C8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569D3310" w:rsidR="000F4DA8" w:rsidRPr="00796FB7" w:rsidRDefault="00744A45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04E0047" w14:textId="6C2FC9DB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6D6595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EDECB09" w14:textId="23D60637" w:rsidR="000F4DA8" w:rsidRPr="00E963E9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963E9">
              <w:rPr>
                <w:rFonts w:ascii="Angsana New" w:hAnsi="Angsana New"/>
                <w:sz w:val="28"/>
                <w:szCs w:val="28"/>
                <w:lang w:val="en-US"/>
              </w:rPr>
              <w:t>1,4</w:t>
            </w:r>
            <w:r w:rsidR="00660A08" w:rsidRPr="00E963E9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262" w:type="dxa"/>
          </w:tcPr>
          <w:p w14:paraId="7420042A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B4CAEAE" w14:textId="570610AA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1,304</w:t>
            </w:r>
          </w:p>
        </w:tc>
      </w:tr>
      <w:tr w:rsidR="000F4DA8" w:rsidRPr="00796FB7" w14:paraId="10C023B2" w14:textId="77777777" w:rsidTr="000D42E5">
        <w:trPr>
          <w:trHeight w:hRule="exact" w:val="389"/>
        </w:trPr>
        <w:tc>
          <w:tcPr>
            <w:tcW w:w="3690" w:type="dxa"/>
          </w:tcPr>
          <w:p w14:paraId="74B95002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67BCC873" w:rsidR="000F4DA8" w:rsidRPr="00796FB7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D169136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5CD6F07" w14:textId="005FCE26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2529320A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87182F3" w14:textId="1FCA77D1" w:rsidR="000F4DA8" w:rsidRPr="00E963E9" w:rsidRDefault="00744A45" w:rsidP="009B316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63E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B96B88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655F36A4" w14:textId="1EBA3775" w:rsidR="000F4DA8" w:rsidRPr="00796FB7" w:rsidRDefault="000F4DA8" w:rsidP="000F4DA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4DA8" w:rsidRPr="00796FB7" w14:paraId="13F9A3D9" w14:textId="77777777" w:rsidTr="000D42E5">
        <w:trPr>
          <w:trHeight w:hRule="exact" w:val="389"/>
        </w:trPr>
        <w:tc>
          <w:tcPr>
            <w:tcW w:w="3690" w:type="dxa"/>
          </w:tcPr>
          <w:p w14:paraId="36262FA4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17359B2E" w:rsidR="000F4DA8" w:rsidRPr="00796FB7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C9F8E63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76743762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76AFC8B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0B547BD" w14:textId="14401BB1" w:rsidR="000F4DA8" w:rsidRPr="00E963E9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963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1,4</w:t>
            </w:r>
            <w:r w:rsidR="00660A08" w:rsidRPr="00E963E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262" w:type="dxa"/>
          </w:tcPr>
          <w:p w14:paraId="558DFD58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33CF116" w14:textId="68EE3F72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1,304</w:t>
            </w:r>
          </w:p>
        </w:tc>
      </w:tr>
      <w:tr w:rsidR="000F4DA8" w:rsidRPr="00796FB7" w14:paraId="226A1B2B" w14:textId="77777777" w:rsidTr="00780434">
        <w:trPr>
          <w:trHeight w:hRule="exact" w:val="428"/>
        </w:trPr>
        <w:tc>
          <w:tcPr>
            <w:tcW w:w="3690" w:type="dxa"/>
          </w:tcPr>
          <w:p w14:paraId="06FE5E53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FA3B5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3B819E3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C61013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163976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4B4E114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2B83B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F4DA8" w:rsidRPr="00796FB7" w14:paraId="67C97E6A" w14:textId="77777777" w:rsidTr="00342BC2">
        <w:trPr>
          <w:trHeight w:hRule="exact" w:val="389"/>
        </w:trPr>
        <w:tc>
          <w:tcPr>
            <w:tcW w:w="3690" w:type="dxa"/>
          </w:tcPr>
          <w:p w14:paraId="6B0F80EA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759D9FA9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0314CD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041C070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580327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521E199D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4DA8" w:rsidRPr="00796FB7" w14:paraId="4FA2BC2C" w14:textId="77777777" w:rsidTr="00342BC2">
        <w:trPr>
          <w:trHeight w:hRule="exact" w:val="389"/>
        </w:trPr>
        <w:tc>
          <w:tcPr>
            <w:tcW w:w="3690" w:type="dxa"/>
          </w:tcPr>
          <w:p w14:paraId="0CD5D6D4" w14:textId="47938D23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90" w:type="dxa"/>
          </w:tcPr>
          <w:p w14:paraId="029F27BC" w14:textId="633320C5" w:rsidR="000F4DA8" w:rsidRPr="00796FB7" w:rsidRDefault="00744A45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C40AED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1E3DF59" w14:textId="637D918D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FC1B1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BA93A2C" w14:textId="7A38B393" w:rsidR="000F4DA8" w:rsidRPr="00796FB7" w:rsidRDefault="00660A0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56,750</w:t>
            </w:r>
          </w:p>
        </w:tc>
        <w:tc>
          <w:tcPr>
            <w:tcW w:w="262" w:type="dxa"/>
          </w:tcPr>
          <w:p w14:paraId="46296F85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3EA80A5F" w14:textId="1704DE3F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  <w:r w:rsidRPr="00796FB7">
              <w:rPr>
                <w:rFonts w:ascii="Angsana New" w:hAnsi="Angsana New"/>
                <w:sz w:val="28"/>
                <w:szCs w:val="28"/>
                <w:lang w:val="en-US"/>
              </w:rPr>
              <w:t>,500</w:t>
            </w:r>
          </w:p>
        </w:tc>
      </w:tr>
      <w:tr w:rsidR="000F4DA8" w:rsidRPr="00796FB7" w14:paraId="2BA54A47" w14:textId="77777777" w:rsidTr="00342BC2">
        <w:trPr>
          <w:trHeight w:hRule="exact" w:val="389"/>
        </w:trPr>
        <w:tc>
          <w:tcPr>
            <w:tcW w:w="3690" w:type="dxa"/>
          </w:tcPr>
          <w:p w14:paraId="01321975" w14:textId="13615E8C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A0743A4" w14:textId="3B7D07DF" w:rsidR="000F4DA8" w:rsidRPr="00796FB7" w:rsidRDefault="00744A45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BAD5E1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1ABDBF3" w14:textId="6345CC7A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21D07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1485C1A" w14:textId="4A5F1522" w:rsidR="000F4DA8" w:rsidRPr="00796FB7" w:rsidRDefault="00660A0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262" w:type="dxa"/>
          </w:tcPr>
          <w:p w14:paraId="2001FB42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0D418" w14:textId="30CEC498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133,250</w:t>
            </w:r>
          </w:p>
        </w:tc>
      </w:tr>
      <w:tr w:rsidR="000F4DA8" w:rsidRPr="00796FB7" w14:paraId="5AC7770F" w14:textId="77777777" w:rsidTr="00342BC2">
        <w:trPr>
          <w:trHeight w:hRule="exact" w:val="389"/>
        </w:trPr>
        <w:tc>
          <w:tcPr>
            <w:tcW w:w="3690" w:type="dxa"/>
          </w:tcPr>
          <w:p w14:paraId="3803954E" w14:textId="7C192ACA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C83A148" w14:textId="46A3DBD7" w:rsidR="000F4DA8" w:rsidRPr="00744A45" w:rsidRDefault="00744A45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4A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0F4DA8" w:rsidRPr="00744A45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9DA92CB" w14:textId="07C240A3" w:rsidR="000F4DA8" w:rsidRPr="00744A45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4A4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13E2075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6FF082" w14:textId="176A4704" w:rsidR="000F4DA8" w:rsidRPr="00796FB7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136,750</w:t>
            </w:r>
          </w:p>
        </w:tc>
        <w:tc>
          <w:tcPr>
            <w:tcW w:w="262" w:type="dxa"/>
          </w:tcPr>
          <w:p w14:paraId="4C6A9A6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0B2E9FE" w14:textId="0758CD6B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</w:tr>
      <w:tr w:rsidR="000F4DA8" w:rsidRPr="00796FB7" w14:paraId="38E7B605" w14:textId="77777777" w:rsidTr="00A4269F">
        <w:trPr>
          <w:trHeight w:val="359"/>
        </w:trPr>
        <w:tc>
          <w:tcPr>
            <w:tcW w:w="3690" w:type="dxa"/>
          </w:tcPr>
          <w:p w14:paraId="3A87FA3D" w14:textId="0E490F34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D97CB82" w14:textId="539EBD8B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66E96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E160B6E" w14:textId="3C84F459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EC17F6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4042A48F" w14:textId="2676F440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AFD69E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0FC94EFB" w14:textId="38E4394C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4DA8" w:rsidRPr="00796FB7" w14:paraId="39A8D541" w14:textId="77777777" w:rsidTr="000D42E5">
        <w:tc>
          <w:tcPr>
            <w:tcW w:w="3690" w:type="dxa"/>
          </w:tcPr>
          <w:p w14:paraId="5DA42D07" w14:textId="39711AAE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0" w:type="dxa"/>
          </w:tcPr>
          <w:p w14:paraId="7E603BE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E82A39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A8A3DA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A29F30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2C1C8BC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3EA07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0A01DED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4DA8" w:rsidRPr="00796FB7" w14:paraId="5DA389EE" w14:textId="77777777" w:rsidTr="000D42E5">
        <w:tc>
          <w:tcPr>
            <w:tcW w:w="3690" w:type="dxa"/>
          </w:tcPr>
          <w:p w14:paraId="68AAE727" w14:textId="4D8D4F18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F72BA27" w14:textId="7E8EDF8A" w:rsidR="000F4DA8" w:rsidRPr="00796FB7" w:rsidRDefault="00744A45" w:rsidP="000F4D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C5517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43934FD" w14:textId="199E3DE3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29B76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C02D7A2" w14:textId="1E040FBB" w:rsidR="000F4DA8" w:rsidRPr="00796FB7" w:rsidRDefault="0075188A" w:rsidP="00AE317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4172C8E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78152118" w14:textId="16FFF3DA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241</w:t>
            </w:r>
          </w:p>
        </w:tc>
      </w:tr>
      <w:tr w:rsidR="000F4DA8" w:rsidRPr="00796FB7" w14:paraId="4A9B0D90" w14:textId="77777777" w:rsidTr="000D42E5">
        <w:tc>
          <w:tcPr>
            <w:tcW w:w="3690" w:type="dxa"/>
          </w:tcPr>
          <w:p w14:paraId="2C3EB88E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11220A58" w:rsidR="000F4DA8" w:rsidRPr="00C461B9" w:rsidRDefault="00C461B9" w:rsidP="00C461B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1,592</w:t>
            </w:r>
          </w:p>
        </w:tc>
        <w:tc>
          <w:tcPr>
            <w:tcW w:w="270" w:type="dxa"/>
          </w:tcPr>
          <w:p w14:paraId="5A4EBE77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EDD464" w14:textId="66B8E596" w:rsidR="000F4DA8" w:rsidRPr="00796FB7" w:rsidRDefault="000F4DA8" w:rsidP="009B316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36" w:type="dxa"/>
          </w:tcPr>
          <w:p w14:paraId="53F9CF27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318CE84E" w14:textId="18059536" w:rsidR="000F4DA8" w:rsidRPr="00796FB7" w:rsidRDefault="00744A45" w:rsidP="000F4DA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B8C9B6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D1F08A3" w14:textId="743AADFC" w:rsidR="000F4DA8" w:rsidRPr="00796FB7" w:rsidRDefault="000F4DA8" w:rsidP="000F4DA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F4DA8" w:rsidRPr="00796FB7" w14:paraId="11249602" w14:textId="77777777" w:rsidTr="000D42E5">
        <w:tc>
          <w:tcPr>
            <w:tcW w:w="3690" w:type="dxa"/>
          </w:tcPr>
          <w:p w14:paraId="39641791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66177F26" w:rsidR="000F4DA8" w:rsidRPr="00C461B9" w:rsidRDefault="00C461B9" w:rsidP="00C461B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461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1,592</w:t>
            </w:r>
          </w:p>
        </w:tc>
        <w:tc>
          <w:tcPr>
            <w:tcW w:w="270" w:type="dxa"/>
          </w:tcPr>
          <w:p w14:paraId="36420C3D" w14:textId="77777777" w:rsidR="000F4DA8" w:rsidRPr="00C461B9" w:rsidRDefault="000F4DA8" w:rsidP="000F4DA8">
            <w:pPr>
              <w:pStyle w:val="acctfourfigures"/>
              <w:tabs>
                <w:tab w:val="clear" w:pos="765"/>
                <w:tab w:val="decimal" w:pos="920"/>
                <w:tab w:val="decimal" w:pos="96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5E4C8734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36" w:type="dxa"/>
          </w:tcPr>
          <w:p w14:paraId="0489F9CA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C407B92" w14:textId="1CDC376D" w:rsidR="000F4DA8" w:rsidRPr="0075188A" w:rsidRDefault="0075188A" w:rsidP="00AE317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E317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0D16AEE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0A319ACE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241</w:t>
            </w:r>
          </w:p>
        </w:tc>
      </w:tr>
      <w:tr w:rsidR="000F4DA8" w:rsidRPr="00796FB7" w14:paraId="2F6BC09C" w14:textId="77777777" w:rsidTr="00780434">
        <w:trPr>
          <w:trHeight w:val="44"/>
        </w:trPr>
        <w:tc>
          <w:tcPr>
            <w:tcW w:w="3690" w:type="dxa"/>
          </w:tcPr>
          <w:p w14:paraId="439B77D5" w14:textId="5A336761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54B161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25C0C9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661C440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FB28E03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FEDCDC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DA8" w:rsidRPr="00796FB7" w14:paraId="74FEFCC2" w14:textId="77777777" w:rsidTr="000D42E5">
        <w:tc>
          <w:tcPr>
            <w:tcW w:w="3690" w:type="dxa"/>
          </w:tcPr>
          <w:p w14:paraId="0E63A7EC" w14:textId="38BD55DD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90" w:type="dxa"/>
          </w:tcPr>
          <w:p w14:paraId="202DC50E" w14:textId="1EF4ED41" w:rsidR="000F4DA8" w:rsidRPr="00796FB7" w:rsidRDefault="000F4DA8" w:rsidP="000F4D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ED6608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C70005F" w14:textId="40808ED9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FCB1094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47F654" w14:textId="57645E40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FC1B1F5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4D4DBC0" w14:textId="72057B9E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4DA8" w:rsidRPr="00796FB7" w14:paraId="6CDCF9A2" w14:textId="77777777" w:rsidTr="000D42E5">
        <w:tc>
          <w:tcPr>
            <w:tcW w:w="3690" w:type="dxa"/>
          </w:tcPr>
          <w:p w14:paraId="798F91A2" w14:textId="567C53FF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13D2FCE6" w14:textId="7CC3B54F" w:rsidR="000F4DA8" w:rsidRPr="00796FB7" w:rsidRDefault="00744A45" w:rsidP="000F4D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3CBF93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58E30D5" w14:textId="32B029CC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F451B1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9EEC5E0" w14:textId="474716CE" w:rsidR="000F4DA8" w:rsidRPr="0075188A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5188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5188A" w:rsidRPr="00AE317E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2" w:type="dxa"/>
          </w:tcPr>
          <w:p w14:paraId="7829DC4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8F512BE" w14:textId="5E0F44B5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</w:p>
        </w:tc>
      </w:tr>
      <w:tr w:rsidR="000F4DA8" w:rsidRPr="00796FB7" w14:paraId="5FD9D51E" w14:textId="77777777" w:rsidTr="000D42E5">
        <w:tc>
          <w:tcPr>
            <w:tcW w:w="3690" w:type="dxa"/>
          </w:tcPr>
          <w:p w14:paraId="75339E87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63313809" w:rsidR="000F4DA8" w:rsidRPr="00796FB7" w:rsidRDefault="00C461B9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13,198</w:t>
            </w:r>
          </w:p>
        </w:tc>
        <w:tc>
          <w:tcPr>
            <w:tcW w:w="270" w:type="dxa"/>
          </w:tcPr>
          <w:p w14:paraId="64CAA5A7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41EE5B" w14:textId="4931CFAB" w:rsidR="000F4DA8" w:rsidRPr="00796FB7" w:rsidRDefault="000F4DA8" w:rsidP="009B316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36" w:type="dxa"/>
          </w:tcPr>
          <w:p w14:paraId="7561E81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81245D9" w14:textId="2BA15E46" w:rsidR="000F4DA8" w:rsidRPr="0075188A" w:rsidRDefault="00744A45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5188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E815C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7854CA3" w14:textId="33BBE9B9" w:rsidR="000F4DA8" w:rsidRPr="00796FB7" w:rsidRDefault="000F4DA8" w:rsidP="000F4DA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F4DA8" w:rsidRPr="00796FB7" w14:paraId="48C5514A" w14:textId="77777777" w:rsidTr="000D42E5">
        <w:tc>
          <w:tcPr>
            <w:tcW w:w="3690" w:type="dxa"/>
          </w:tcPr>
          <w:p w14:paraId="42D1C773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61263648" w:rsidR="000F4DA8" w:rsidRPr="00796FB7" w:rsidRDefault="00C461B9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13,198</w:t>
            </w:r>
          </w:p>
        </w:tc>
        <w:tc>
          <w:tcPr>
            <w:tcW w:w="270" w:type="dxa"/>
          </w:tcPr>
          <w:p w14:paraId="3BF89D43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6AEEF7FC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36" w:type="dxa"/>
          </w:tcPr>
          <w:p w14:paraId="1A61F187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A7B88DB" w14:textId="0D42BE3F" w:rsidR="000F4DA8" w:rsidRPr="0075188A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51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75188A" w:rsidRPr="00AE317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2" w:type="dxa"/>
          </w:tcPr>
          <w:p w14:paraId="303E17F8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22F7989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</w:p>
        </w:tc>
      </w:tr>
      <w:tr w:rsidR="000F4DA8" w:rsidRPr="00796FB7" w14:paraId="69BC6B74" w14:textId="77777777" w:rsidTr="000D42E5">
        <w:tc>
          <w:tcPr>
            <w:tcW w:w="3690" w:type="dxa"/>
          </w:tcPr>
          <w:p w14:paraId="54CC68F6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9596A2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2C0733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C1188FC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17C0F5B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09FB3AA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DA8" w:rsidRPr="00796FB7" w14:paraId="078CA0D0" w14:textId="77777777" w:rsidTr="000D42E5">
        <w:tc>
          <w:tcPr>
            <w:tcW w:w="3690" w:type="dxa"/>
          </w:tcPr>
          <w:p w14:paraId="7C733427" w14:textId="763F6DFB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690DE61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AFD260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26B459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9E17D64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A9454F8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4DA8" w:rsidRPr="00796FB7" w14:paraId="5104CA49" w14:textId="77777777" w:rsidTr="000D42E5">
        <w:tc>
          <w:tcPr>
            <w:tcW w:w="3690" w:type="dxa"/>
          </w:tcPr>
          <w:p w14:paraId="39020290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1E267E8F" w:rsidR="000F4DA8" w:rsidRPr="00796FB7" w:rsidRDefault="00744A45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2,101</w:t>
            </w:r>
          </w:p>
        </w:tc>
        <w:tc>
          <w:tcPr>
            <w:tcW w:w="270" w:type="dxa"/>
          </w:tcPr>
          <w:p w14:paraId="4B139E96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AB7C053" w14:textId="5CB94868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3,488</w:t>
            </w:r>
          </w:p>
        </w:tc>
        <w:tc>
          <w:tcPr>
            <w:tcW w:w="236" w:type="dxa"/>
          </w:tcPr>
          <w:p w14:paraId="065A1635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912B1DD" w14:textId="2A97C0CE" w:rsidR="000F4DA8" w:rsidRPr="00796FB7" w:rsidRDefault="00744A45" w:rsidP="000F4DA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D3E577B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0BAEEE9E" w14:textId="5A06A860" w:rsidR="000F4DA8" w:rsidRPr="00796FB7" w:rsidRDefault="000F4DA8" w:rsidP="000F4DA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F4DA8" w:rsidRPr="00796FB7" w14:paraId="282EC8FF" w14:textId="77777777" w:rsidTr="000D42E5">
        <w:tc>
          <w:tcPr>
            <w:tcW w:w="3690" w:type="dxa"/>
          </w:tcPr>
          <w:p w14:paraId="2AE3A3AE" w14:textId="3A6FD1CB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7A0B246C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044859C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688BD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E78970D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77FC6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8FDB5A8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4DA8" w:rsidRPr="00796FB7" w14:paraId="0EDA339C" w14:textId="77777777" w:rsidTr="000D42E5">
        <w:tc>
          <w:tcPr>
            <w:tcW w:w="3690" w:type="dxa"/>
          </w:tcPr>
          <w:p w14:paraId="18AC1DA2" w14:textId="0749EF59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</w:t>
            </w:r>
          </w:p>
        </w:tc>
        <w:tc>
          <w:tcPr>
            <w:tcW w:w="1190" w:type="dxa"/>
          </w:tcPr>
          <w:p w14:paraId="1DF98BCC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1726B78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D91D326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E5E62F9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607C232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2B1ECE7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614DD" w:rsidRPr="00796FB7" w14:paraId="16E55608" w14:textId="77777777" w:rsidTr="000D42E5">
        <w:tc>
          <w:tcPr>
            <w:tcW w:w="3690" w:type="dxa"/>
          </w:tcPr>
          <w:p w14:paraId="0A037077" w14:textId="2F0474E5" w:rsidR="00F614DD" w:rsidRPr="00F614DD" w:rsidRDefault="00F614DD" w:rsidP="00F6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4DD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ส่วนของเงินกู้ยืมระยะยาวจากบริษัท</w:t>
            </w:r>
          </w:p>
        </w:tc>
        <w:tc>
          <w:tcPr>
            <w:tcW w:w="1190" w:type="dxa"/>
            <w:tcBorders>
              <w:bottom w:val="nil"/>
            </w:tcBorders>
          </w:tcPr>
          <w:p w14:paraId="40FE4C6A" w14:textId="77777777" w:rsidR="00F614DD" w:rsidRPr="003124DD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270" w:type="dxa"/>
          </w:tcPr>
          <w:p w14:paraId="76C64769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2FAE7D3C" w14:textId="77777777" w:rsidR="00F614DD" w:rsidRDefault="00F614DD" w:rsidP="00F614DD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072476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310EAF84" w14:textId="77777777" w:rsidR="00F614DD" w:rsidRDefault="00F614DD" w:rsidP="00F614D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B701CF8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37140A8B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614DD" w:rsidRPr="00796FB7" w14:paraId="4CDC20A6" w14:textId="77777777" w:rsidTr="000D42E5">
        <w:tc>
          <w:tcPr>
            <w:tcW w:w="3690" w:type="dxa"/>
          </w:tcPr>
          <w:p w14:paraId="3713652E" w14:textId="1C47D37D" w:rsidR="00F614DD" w:rsidRPr="00F614DD" w:rsidRDefault="00F614DD" w:rsidP="00F6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/>
              <w:rPr>
                <w:rFonts w:ascii="Angsana New" w:hAnsi="Angsana New"/>
                <w:sz w:val="28"/>
                <w:szCs w:val="28"/>
                <w:cs/>
              </w:rPr>
            </w:pPr>
            <w:r w:rsidRPr="00F614DD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ที่เกี่ยวข้องกันที่เกี่ยวข้องกัน</w:t>
            </w:r>
          </w:p>
        </w:tc>
        <w:tc>
          <w:tcPr>
            <w:tcW w:w="1190" w:type="dxa"/>
            <w:tcBorders>
              <w:bottom w:val="nil"/>
            </w:tcBorders>
          </w:tcPr>
          <w:p w14:paraId="7E1D6FC5" w14:textId="77777777" w:rsidR="00F614DD" w:rsidRPr="00BC19D9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55E582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5C527954" w14:textId="77777777" w:rsidR="00F614DD" w:rsidRDefault="00F614DD" w:rsidP="00F614DD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30561D5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60870BCF" w14:textId="77777777" w:rsidR="00F614DD" w:rsidRDefault="00F614DD" w:rsidP="00F614D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7DCDF76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F7594D9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614DD" w:rsidRPr="00796FB7" w14:paraId="23AEB0FB" w14:textId="77777777" w:rsidTr="000D42E5">
        <w:tc>
          <w:tcPr>
            <w:tcW w:w="3690" w:type="dxa"/>
          </w:tcPr>
          <w:p w14:paraId="19CF2D3D" w14:textId="0A891A29" w:rsidR="00F614DD" w:rsidRPr="00796FB7" w:rsidRDefault="00F614DD" w:rsidP="00F6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/>
              <w:rPr>
                <w:rFonts w:ascii="Angsana New" w:hAnsi="Angsana New"/>
                <w:sz w:val="28"/>
                <w:szCs w:val="28"/>
                <w:cs/>
              </w:rPr>
            </w:pPr>
            <w:r w:rsidRPr="00F614DD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90" w:type="dxa"/>
            <w:tcBorders>
              <w:bottom w:val="nil"/>
            </w:tcBorders>
          </w:tcPr>
          <w:p w14:paraId="3C073AE7" w14:textId="6C0B63EA" w:rsidR="00F614DD" w:rsidRPr="00BC19D9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E317E">
              <w:rPr>
                <w:rFonts w:ascii="Angsana New" w:hAnsi="Angsana New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</w:tcPr>
          <w:p w14:paraId="7C6B7D2A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42ADBEE0" w14:textId="330228A0" w:rsidR="00F614DD" w:rsidRPr="00F614DD" w:rsidRDefault="00F614DD" w:rsidP="00F614DD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E8072B7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40BD9A11" w14:textId="00B4B40C" w:rsidR="00F614DD" w:rsidRDefault="00F614DD" w:rsidP="00F614D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44CC51DF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D6DADBA" w14:textId="2F6BD72C" w:rsidR="00F614DD" w:rsidRPr="00796FB7" w:rsidRDefault="00F614DD" w:rsidP="00F614D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614DD" w:rsidRPr="00796FB7" w14:paraId="55A49FE5" w14:textId="77777777" w:rsidTr="000D42E5">
        <w:tc>
          <w:tcPr>
            <w:tcW w:w="3690" w:type="dxa"/>
          </w:tcPr>
          <w:p w14:paraId="25E1A5BF" w14:textId="6F08ACFA" w:rsidR="00F614DD" w:rsidRPr="00796FB7" w:rsidRDefault="00F614DD" w:rsidP="00F6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90" w:type="dxa"/>
            <w:tcBorders>
              <w:bottom w:val="nil"/>
            </w:tcBorders>
          </w:tcPr>
          <w:p w14:paraId="5CA05252" w14:textId="7ED43EBD" w:rsidR="00F614DD" w:rsidRPr="00BC19D9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E317E">
              <w:rPr>
                <w:rFonts w:ascii="Angsana New" w:hAnsi="Angsana New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</w:tcPr>
          <w:p w14:paraId="0D830E00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77BCD34A" w14:textId="44FF8534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36" w:type="dxa"/>
          </w:tcPr>
          <w:p w14:paraId="2202AE0D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5BDBFF6A" w14:textId="1ACC7634" w:rsidR="00F614DD" w:rsidRPr="00796FB7" w:rsidRDefault="00F614DD" w:rsidP="00F614D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1E2656B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5598088" w14:textId="6CBEE930" w:rsidR="00F614DD" w:rsidRPr="00796FB7" w:rsidRDefault="00F614DD" w:rsidP="00F614D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614DD" w:rsidRPr="00796FB7" w14:paraId="304DA0EA" w14:textId="77777777" w:rsidTr="000D42E5">
        <w:tc>
          <w:tcPr>
            <w:tcW w:w="3690" w:type="dxa"/>
          </w:tcPr>
          <w:p w14:paraId="279700C4" w14:textId="67148AB7" w:rsidR="00F614DD" w:rsidRPr="00796FB7" w:rsidRDefault="00F614DD" w:rsidP="00F6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7051A3F" w14:textId="2F77C5D5" w:rsidR="00F614DD" w:rsidRPr="00BC19D9" w:rsidRDefault="00F614DD" w:rsidP="00F614D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19D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CCC1D2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F347473" w14:textId="19A5F32F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36" w:type="dxa"/>
          </w:tcPr>
          <w:p w14:paraId="2A642D7B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0318905" w14:textId="30DF7ACA" w:rsidR="00F614DD" w:rsidRPr="00796FB7" w:rsidRDefault="00F614DD" w:rsidP="00F614D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7626DA4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6150AD6" w14:textId="7304D7E9" w:rsidR="00F614DD" w:rsidRPr="00796FB7" w:rsidRDefault="00F614DD" w:rsidP="00F614D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614DD" w:rsidRPr="00796FB7" w14:paraId="65B80115" w14:textId="77777777" w:rsidTr="000D42E5">
        <w:tc>
          <w:tcPr>
            <w:tcW w:w="3690" w:type="dxa"/>
          </w:tcPr>
          <w:p w14:paraId="2D22FD70" w14:textId="77777777" w:rsidR="00F614DD" w:rsidRPr="00796FB7" w:rsidRDefault="00F614DD" w:rsidP="00F6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32616FA8" w14:textId="77151DDF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</w:tcPr>
          <w:p w14:paraId="5F053BD3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6D4E58B" w14:textId="0E6F1D02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</w:tcPr>
          <w:p w14:paraId="1076E1D0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BC193A6" w14:textId="08765F51" w:rsidR="00F614DD" w:rsidRPr="00796FB7" w:rsidRDefault="00F614DD" w:rsidP="00F614D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C4A0BCB" w14:textId="77777777" w:rsidR="00F614DD" w:rsidRPr="00796FB7" w:rsidRDefault="00F614DD" w:rsidP="00F614D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1BDC010E" w:rsidR="00F614DD" w:rsidRPr="00796FB7" w:rsidRDefault="00F614DD" w:rsidP="00F614D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DA51808" w14:textId="0F51198E" w:rsidR="008371FD" w:rsidRPr="00796FB7" w:rsidRDefault="008371FD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14:paraId="76EB2416" w14:textId="308FBCB5" w:rsidR="00925DC1" w:rsidRPr="00796FB7" w:rsidRDefault="008371FD" w:rsidP="008121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796FB7">
        <w:rPr>
          <w:rFonts w:ascii="Angsana New" w:hAnsi="Angsana New"/>
          <w:i/>
          <w:iCs/>
          <w:sz w:val="28"/>
          <w:szCs w:val="28"/>
        </w:rPr>
        <w:tab/>
      </w:r>
      <w:r w:rsidRPr="00796FB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25DC1"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</w:t>
      </w:r>
      <w:r w:rsidR="00925DC1" w:rsidRPr="00796F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  <w:r w:rsidR="00925DC1"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ที่เกี่ยวข้องกัน</w:t>
      </w:r>
    </w:p>
    <w:p w14:paraId="35D468E3" w14:textId="77777777" w:rsidR="00925DC1" w:rsidRPr="00796FB7" w:rsidRDefault="00925DC1" w:rsidP="00925DC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30C8A0E9" w14:textId="77777777" w:rsidR="00925DC1" w:rsidRPr="00796FB7" w:rsidRDefault="00925DC1" w:rsidP="00925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/>
          <w:sz w:val="28"/>
          <w:szCs w:val="28"/>
        </w:rPr>
      </w:pPr>
      <w:r w:rsidRPr="00796FB7">
        <w:rPr>
          <w:rFonts w:asciiTheme="majorBidi" w:hAnsiTheme="majorBidi" w:hint="cs"/>
          <w:sz w:val="28"/>
          <w:szCs w:val="28"/>
          <w:cs/>
        </w:rPr>
        <w:t>บริษัทย่อยแห่งหนึ่งทำสัญญากับบริษัทที่เกี่ยวข้องกันหลายฉบับ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ซึ่งรวมถึงสัญญาซื้อขายวัตถุดิบหลัก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สัญญาบริการจัดการการขายและการตลาด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สัญญาความช่วยเหลือด้านเทคนิค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การบริหาร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และการตลาด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โดยบริษัทย่อยดังกล่าวต้องชำระค่าบริการตามที่กำหนดในสัญญา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ซึ่งส่วนใหญ่ของสัญญาจะมีผลบังคับใช้จนกว่าฝ่ายใดฝ่ายหนึ่งจะแจ้งยกเลิกเป็นลายลักษณ์อักษรล่วงหน้า</w:t>
      </w:r>
      <w:r w:rsidRPr="00796FB7">
        <w:rPr>
          <w:rFonts w:asciiTheme="majorBidi" w:hAnsiTheme="majorBidi"/>
          <w:sz w:val="28"/>
          <w:szCs w:val="28"/>
          <w:cs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</w:rPr>
        <w:t>หรือมีระยะเวลาที่กำหนดไว้แต่สามารถต่ออายุได้โดยอัตโนมัติครั้งละหนึ่งปี</w:t>
      </w:r>
      <w:r w:rsidRPr="00796FB7">
        <w:rPr>
          <w:rFonts w:asciiTheme="majorBidi" w:hAnsiTheme="majorBidi"/>
          <w:sz w:val="28"/>
          <w:szCs w:val="28"/>
          <w:cs/>
        </w:rPr>
        <w:t xml:space="preserve">  </w:t>
      </w:r>
    </w:p>
    <w:p w14:paraId="27455959" w14:textId="77777777" w:rsidR="00925DC1" w:rsidRPr="00796FB7" w:rsidRDefault="00925DC1" w:rsidP="0083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</w:p>
    <w:p w14:paraId="25A04977" w14:textId="7D69AE09" w:rsidR="00925DC1" w:rsidRPr="00796FB7" w:rsidRDefault="00925DC1" w:rsidP="00925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37BEB">
        <w:rPr>
          <w:rFonts w:asciiTheme="majorBidi" w:hAnsiTheme="majorBidi" w:cstheme="majorBidi"/>
          <w:sz w:val="28"/>
          <w:szCs w:val="28"/>
          <w:cs/>
        </w:rPr>
        <w:t>บริษัททำสัญญาให้บริการ</w:t>
      </w:r>
      <w:r w:rsidR="00E77DE0" w:rsidRPr="00537BEB">
        <w:rPr>
          <w:rFonts w:asciiTheme="majorBidi" w:hAnsiTheme="majorBidi" w:cstheme="majorBidi" w:hint="cs"/>
          <w:sz w:val="28"/>
          <w:szCs w:val="28"/>
          <w:cs/>
        </w:rPr>
        <w:t>การจัดการ</w:t>
      </w:r>
      <w:r w:rsidRPr="00537BEB">
        <w:rPr>
          <w:rFonts w:asciiTheme="majorBidi" w:hAnsiTheme="majorBidi" w:cstheme="majorBidi"/>
          <w:sz w:val="28"/>
          <w:szCs w:val="28"/>
          <w:cs/>
        </w:rPr>
        <w:t>กับบริษัทย่อยหลายแห่งเป็นระยะเวลาหนึ่งปี โดยบริษัทตกลงที่จะให้บริการช่วยเหลือ</w:t>
      </w:r>
      <w:r w:rsidR="00E77DE0" w:rsidRPr="00537BEB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537BEB">
        <w:rPr>
          <w:rFonts w:asciiTheme="majorBidi" w:hAnsiTheme="majorBidi" w:cstheme="majorBidi"/>
          <w:sz w:val="28"/>
          <w:szCs w:val="28"/>
          <w:cs/>
        </w:rPr>
        <w:t>การบริหารงาน</w:t>
      </w:r>
      <w:r w:rsidR="00E77DE0" w:rsidRPr="00537BEB">
        <w:rPr>
          <w:rFonts w:asciiTheme="majorBidi" w:hAnsiTheme="majorBidi" w:cstheme="majorBidi" w:hint="cs"/>
          <w:sz w:val="28"/>
          <w:szCs w:val="28"/>
          <w:cs/>
        </w:rPr>
        <w:t xml:space="preserve"> การขายและการตลาด</w:t>
      </w:r>
      <w:r w:rsidRPr="00537BEB">
        <w:rPr>
          <w:rFonts w:asciiTheme="majorBidi" w:hAnsiTheme="majorBidi" w:cstheme="majorBidi"/>
          <w:sz w:val="28"/>
          <w:szCs w:val="28"/>
          <w:cs/>
        </w:rPr>
        <w:t xml:space="preserve">แก่บริษัทย่อยดังกล่าว </w:t>
      </w:r>
      <w:r w:rsidR="009D0E9F" w:rsidRPr="009D0E9F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9D0E9F">
        <w:rPr>
          <w:rFonts w:asciiTheme="majorBidi" w:hAnsiTheme="majorBidi" w:cstheme="majorBidi"/>
          <w:sz w:val="28"/>
          <w:szCs w:val="28"/>
          <w:cs/>
        </w:rPr>
        <w:t>สัญญาอาจบอกเลิกได้โดยฝ่ายใดฝ่ายหนึ่งด้วยการแจ้งเป็น</w:t>
      </w:r>
      <w:r w:rsidRPr="009D0E9F">
        <w:rPr>
          <w:rFonts w:asciiTheme="majorBidi" w:hAnsiTheme="majorBidi" w:cstheme="majorBidi"/>
          <w:spacing w:val="-2"/>
          <w:sz w:val="28"/>
          <w:szCs w:val="28"/>
          <w:cs/>
        </w:rPr>
        <w:t>ลายลักษณ์อักษรล่วงหน้า</w:t>
      </w:r>
      <w:r w:rsidR="009D0E9F" w:rsidRPr="009D0E9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หรือมีระยะเวลาที่กำหนดไว้</w:t>
      </w:r>
      <w:r w:rsidR="009D0E9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79652D">
        <w:rPr>
          <w:rFonts w:asciiTheme="majorBidi" w:hAnsiTheme="majorBidi" w:cstheme="majorBidi"/>
          <w:spacing w:val="-2"/>
          <w:sz w:val="28"/>
          <w:szCs w:val="28"/>
          <w:cs/>
        </w:rPr>
        <w:t>ในการนี้ บริษัทย่อย</w:t>
      </w:r>
      <w:r w:rsidRPr="00537BEB">
        <w:rPr>
          <w:rFonts w:asciiTheme="majorBidi" w:hAnsiTheme="majorBidi" w:cstheme="majorBidi"/>
          <w:sz w:val="28"/>
          <w:szCs w:val="28"/>
          <w:cs/>
        </w:rPr>
        <w:t>เหล่านี้ตกลงที่จะจ่ายค่าบริการจัดการในจำนวนเงินตามที่ระบุในสัญญา</w:t>
      </w:r>
    </w:p>
    <w:p w14:paraId="24C12DC9" w14:textId="35D7CCB5" w:rsidR="008121B1" w:rsidRPr="00796FB7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1AD72431" w14:textId="41AA820C" w:rsidR="000C6EEE" w:rsidRPr="00796FB7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ที่ดิน อาคารและอุปกรณ์</w:t>
      </w:r>
    </w:p>
    <w:p w14:paraId="1F4AF58F" w14:textId="77777777" w:rsidR="007F6EA9" w:rsidRPr="00796FB7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796FB7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75BEC59F" w:rsidR="00764E95" w:rsidRPr="00796FB7" w:rsidRDefault="007875A4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0F4DA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</w:t>
            </w:r>
            <w:r w:rsidR="006A0A17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="000F4DA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้า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6A0A17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0F4DA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</w:t>
            </w:r>
            <w:r w:rsidR="006A0A17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ยน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796FB7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796FB7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796FB7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796FB7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64E95" w:rsidRPr="00796FB7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796FB7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796FB7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796FB7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796FB7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796FB7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796FB7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796FB7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15456924" w:rsidR="007F6EA9" w:rsidRPr="00796FB7" w:rsidRDefault="00A61FAF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76</w:t>
            </w:r>
            <w:r w:rsidRPr="00A61F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349</w:t>
            </w:r>
          </w:p>
        </w:tc>
        <w:tc>
          <w:tcPr>
            <w:tcW w:w="180" w:type="dxa"/>
          </w:tcPr>
          <w:p w14:paraId="5EEF98B7" w14:textId="77777777" w:rsidR="007F6EA9" w:rsidRPr="00796FB7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0856C5B5" w:rsidR="007F6EA9" w:rsidRPr="00796FB7" w:rsidRDefault="00A61FAF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</w:t>
            </w:r>
            <w:r w:rsidRPr="00A61F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386</w:t>
            </w:r>
          </w:p>
        </w:tc>
      </w:tr>
      <w:tr w:rsidR="005461AD" w:rsidRPr="00796FB7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5461AD" w:rsidRPr="00796FB7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5461AD" w:rsidRPr="00796FB7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5CF9D718" w:rsidR="005461AD" w:rsidRPr="00796FB7" w:rsidRDefault="00A61FAF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A61F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156</w:t>
            </w:r>
          </w:p>
        </w:tc>
        <w:tc>
          <w:tcPr>
            <w:tcW w:w="180" w:type="dxa"/>
          </w:tcPr>
          <w:p w14:paraId="20AB2A50" w14:textId="77777777" w:rsidR="005461AD" w:rsidRPr="00796FB7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05FF5283" w:rsidR="005461AD" w:rsidRPr="00796FB7" w:rsidRDefault="00A61FAF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A61F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156</w:t>
            </w:r>
          </w:p>
        </w:tc>
      </w:tr>
      <w:tr w:rsidR="005461AD" w:rsidRPr="00796FB7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5461AD" w:rsidRPr="00796FB7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5461AD" w:rsidRPr="00796FB7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2058802C" w:rsidR="005461AD" w:rsidRPr="00796FB7" w:rsidRDefault="007C4A6C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A61FAF"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236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9FCAE47" w14:textId="77777777" w:rsidR="005461AD" w:rsidRPr="00796FB7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16C9287E" w:rsidR="005461AD" w:rsidRPr="00796FB7" w:rsidRDefault="007C4A6C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="00A61FAF"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="00A61FAF" w:rsidRPr="00A61F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61FAF" w:rsidRPr="00A61FAF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099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2C98440F" w14:textId="1A7CD079" w:rsidR="008121B1" w:rsidRDefault="008121B1" w:rsidP="00925DC1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70E20A7F" w14:textId="77223B15" w:rsidR="00F614DD" w:rsidRDefault="00F61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en-GB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1783F808" w14:textId="3FD5F1F3" w:rsidR="00925DC1" w:rsidRPr="00796FB7" w:rsidRDefault="00925DC1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lastRenderedPageBreak/>
        <w:t>หนี้สินที่มีภาระดอกเบี้ย</w:t>
      </w:r>
    </w:p>
    <w:p w14:paraId="1537D182" w14:textId="77777777" w:rsidR="00305D91" w:rsidRPr="00796FB7" w:rsidRDefault="00305D91" w:rsidP="00E8629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1080"/>
        <w:gridCol w:w="270"/>
        <w:gridCol w:w="1170"/>
        <w:gridCol w:w="270"/>
        <w:gridCol w:w="1170"/>
        <w:gridCol w:w="270"/>
        <w:gridCol w:w="1166"/>
      </w:tblGrid>
      <w:tr w:rsidR="00E8629E" w:rsidRPr="00796FB7" w14:paraId="6850D7D3" w14:textId="77777777" w:rsidTr="00E8629E">
        <w:trPr>
          <w:trHeight w:val="160"/>
          <w:tblHeader/>
        </w:trPr>
        <w:tc>
          <w:tcPr>
            <w:tcW w:w="2790" w:type="dxa"/>
          </w:tcPr>
          <w:p w14:paraId="3827CB4A" w14:textId="77777777" w:rsidR="00E8629E" w:rsidRPr="00796FB7" w:rsidRDefault="00E8629E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EA7B4" w14:textId="77777777" w:rsidR="00E8629E" w:rsidRPr="00796FB7" w:rsidRDefault="00E8629E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2DC9F4C9" w14:textId="77777777" w:rsidR="00E8629E" w:rsidRPr="00796FB7" w:rsidRDefault="00E8629E" w:rsidP="0007194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ACC414D" w14:textId="4579B905" w:rsidR="00E8629E" w:rsidRPr="00796FB7" w:rsidRDefault="00E8629E" w:rsidP="0007194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D146031" w14:textId="33DFFCAE" w:rsidR="00E8629E" w:rsidRPr="00796FB7" w:rsidRDefault="00E8629E" w:rsidP="00305D91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F4DA8" w:rsidRPr="00796FB7" w14:paraId="48AEC75E" w14:textId="77777777" w:rsidTr="00E8629E">
        <w:trPr>
          <w:trHeight w:val="151"/>
          <w:tblHeader/>
        </w:trPr>
        <w:tc>
          <w:tcPr>
            <w:tcW w:w="2790" w:type="dxa"/>
          </w:tcPr>
          <w:p w14:paraId="0074ACAC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D6DADA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10EEFF" w14:textId="64D0DB5F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95A6EED" w14:textId="4B9AD568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ยน 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1345701C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5E4B52" w14:textId="25001CB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8B1DCB1" w14:textId="77777777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E807C" w14:textId="67175AB8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ยน 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1F15D5BD" w14:textId="1BE85556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3B5809D" w14:textId="74F427D6" w:rsidR="000F4DA8" w:rsidRPr="00796FB7" w:rsidRDefault="000F4DA8" w:rsidP="000F4DA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4DA8" w:rsidRPr="00796FB7" w14:paraId="13135D7E" w14:textId="77777777" w:rsidTr="00555C08">
        <w:trPr>
          <w:trHeight w:val="362"/>
          <w:tblHeader/>
        </w:trPr>
        <w:tc>
          <w:tcPr>
            <w:tcW w:w="2790" w:type="dxa"/>
          </w:tcPr>
          <w:p w14:paraId="3D0C51D4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ABFDB2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6" w:type="dxa"/>
            <w:gridSpan w:val="7"/>
          </w:tcPr>
          <w:p w14:paraId="5FE36D21" w14:textId="774C5EF3" w:rsidR="000F4DA8" w:rsidRPr="00796FB7" w:rsidRDefault="000F4DA8" w:rsidP="000F4DA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F4DA8" w:rsidRPr="00796FB7" w14:paraId="3FC887EC" w14:textId="77777777" w:rsidTr="00E8629E">
        <w:trPr>
          <w:trHeight w:val="533"/>
        </w:trPr>
        <w:tc>
          <w:tcPr>
            <w:tcW w:w="2790" w:type="dxa"/>
          </w:tcPr>
          <w:p w14:paraId="68F6588D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4DB018C0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B25D6E" w14:textId="7201197F" w:rsidR="000F4DA8" w:rsidRPr="00796FB7" w:rsidRDefault="00B61E01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E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345,879</w:t>
            </w:r>
          </w:p>
        </w:tc>
        <w:tc>
          <w:tcPr>
            <w:tcW w:w="270" w:type="dxa"/>
            <w:vAlign w:val="bottom"/>
          </w:tcPr>
          <w:p w14:paraId="10B74371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A310E7" w14:textId="1773AA20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307,912</w:t>
            </w:r>
          </w:p>
        </w:tc>
        <w:tc>
          <w:tcPr>
            <w:tcW w:w="270" w:type="dxa"/>
            <w:vAlign w:val="bottom"/>
          </w:tcPr>
          <w:p w14:paraId="14945281" w14:textId="77777777" w:rsidR="000F4DA8" w:rsidRPr="00796FB7" w:rsidRDefault="000F4DA8" w:rsidP="000F4DA8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2DD20B" w14:textId="6B666A6B" w:rsidR="000F4DA8" w:rsidRPr="00796FB7" w:rsidRDefault="00B61E01" w:rsidP="000F4DA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E01">
              <w:rPr>
                <w:rFonts w:asciiTheme="majorBidi" w:hAnsiTheme="majorBidi" w:cstheme="majorBidi"/>
                <w:sz w:val="28"/>
                <w:szCs w:val="28"/>
              </w:rPr>
              <w:t>78,579</w:t>
            </w:r>
          </w:p>
        </w:tc>
        <w:tc>
          <w:tcPr>
            <w:tcW w:w="270" w:type="dxa"/>
            <w:vAlign w:val="bottom"/>
          </w:tcPr>
          <w:p w14:paraId="0DDFA5CC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7E8469E" w14:textId="35C3F9DA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27,000</w:t>
            </w:r>
          </w:p>
        </w:tc>
      </w:tr>
      <w:tr w:rsidR="000F4DA8" w:rsidRPr="00796FB7" w14:paraId="15E02441" w14:textId="77777777" w:rsidTr="00E8629E">
        <w:trPr>
          <w:trHeight w:val="533"/>
        </w:trPr>
        <w:tc>
          <w:tcPr>
            <w:tcW w:w="2790" w:type="dxa"/>
          </w:tcPr>
          <w:p w14:paraId="0BAD56D6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3E904F2" w14:textId="72030990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D6F6A0A" w14:textId="4B43E69A" w:rsidR="000F4DA8" w:rsidRPr="00AE317E" w:rsidRDefault="008A57A0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6643EF53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1405B" w14:textId="48E82D88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4B271C57" w14:textId="77777777" w:rsidR="000F4DA8" w:rsidRPr="00796FB7" w:rsidRDefault="000F4DA8" w:rsidP="000F4DA8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77221A" w14:textId="618307AE" w:rsidR="000F4DA8" w:rsidRPr="00796FB7" w:rsidRDefault="00B61E01" w:rsidP="000F4DA8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11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6419E3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241D629" w14:textId="60D69C17" w:rsidR="000F4DA8" w:rsidRPr="00796FB7" w:rsidRDefault="000F4DA8" w:rsidP="000F4DA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F4DA8" w:rsidRPr="00796FB7" w14:paraId="56162401" w14:textId="77777777" w:rsidTr="00E8629E">
        <w:trPr>
          <w:trHeight w:val="533"/>
        </w:trPr>
        <w:tc>
          <w:tcPr>
            <w:tcW w:w="2790" w:type="dxa"/>
          </w:tcPr>
          <w:p w14:paraId="01747EA6" w14:textId="0561234C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3" w:hanging="163"/>
              <w:rPr>
                <w:rFonts w:asciiTheme="majorBidi" w:hAnsi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6D2B507D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BBAF5E" w14:textId="62A31272" w:rsidR="000F4DA8" w:rsidRPr="00D611C4" w:rsidRDefault="00B61E01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611C4">
              <w:rPr>
                <w:rFonts w:asciiTheme="majorBidi" w:hAnsiTheme="majorBidi" w:cstheme="majorBidi"/>
                <w:sz w:val="28"/>
                <w:szCs w:val="28"/>
              </w:rPr>
              <w:t>152,608</w:t>
            </w:r>
          </w:p>
        </w:tc>
        <w:tc>
          <w:tcPr>
            <w:tcW w:w="270" w:type="dxa"/>
            <w:vAlign w:val="bottom"/>
          </w:tcPr>
          <w:p w14:paraId="08437401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60F73" w14:textId="11D4C4FF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205,582</w:t>
            </w:r>
          </w:p>
        </w:tc>
        <w:tc>
          <w:tcPr>
            <w:tcW w:w="270" w:type="dxa"/>
            <w:vAlign w:val="bottom"/>
          </w:tcPr>
          <w:p w14:paraId="2F4B7463" w14:textId="77777777" w:rsidR="000F4DA8" w:rsidRPr="00796FB7" w:rsidRDefault="000F4DA8" w:rsidP="000F4DA8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BCC9FC" w14:textId="77C39156" w:rsidR="000F4DA8" w:rsidRPr="00796FB7" w:rsidRDefault="00B61E01" w:rsidP="000F4DA8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E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12,727</w:t>
            </w:r>
          </w:p>
        </w:tc>
        <w:tc>
          <w:tcPr>
            <w:tcW w:w="270" w:type="dxa"/>
            <w:vAlign w:val="bottom"/>
          </w:tcPr>
          <w:p w14:paraId="719DC872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1FC003" w14:textId="5E4176DC" w:rsidR="000F4DA8" w:rsidRPr="00796FB7" w:rsidRDefault="000F4DA8" w:rsidP="000F4DA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14,671</w:t>
            </w:r>
          </w:p>
        </w:tc>
      </w:tr>
      <w:tr w:rsidR="000F4DA8" w:rsidRPr="00796FB7" w14:paraId="11CEFD79" w14:textId="77777777" w:rsidTr="00E8629E">
        <w:trPr>
          <w:trHeight w:hRule="exact" w:val="758"/>
        </w:trPr>
        <w:tc>
          <w:tcPr>
            <w:tcW w:w="2790" w:type="dxa"/>
          </w:tcPr>
          <w:p w14:paraId="52DB8922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B28CE0B" w14:textId="0F7EE7D9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7755D06" w14:textId="06F27ABD" w:rsidR="000F4DA8" w:rsidRPr="00BC19D9" w:rsidRDefault="006B1B4B" w:rsidP="006B1B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317E">
              <w:rPr>
                <w:rFonts w:asciiTheme="majorBidi" w:hAnsiTheme="majorBidi" w:cstheme="majorBidi"/>
                <w:sz w:val="28"/>
                <w:szCs w:val="28"/>
              </w:rPr>
              <w:t>17,750</w:t>
            </w:r>
          </w:p>
        </w:tc>
        <w:tc>
          <w:tcPr>
            <w:tcW w:w="270" w:type="dxa"/>
            <w:vAlign w:val="bottom"/>
          </w:tcPr>
          <w:p w14:paraId="6C7EB7F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465A58D" w14:textId="21073432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17,750</w:t>
            </w:r>
          </w:p>
        </w:tc>
        <w:tc>
          <w:tcPr>
            <w:tcW w:w="270" w:type="dxa"/>
            <w:vAlign w:val="bottom"/>
          </w:tcPr>
          <w:p w14:paraId="68B1B56F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8A57FE" w14:textId="7ACA7DAB" w:rsidR="000F4DA8" w:rsidRPr="00796FB7" w:rsidRDefault="00B61E01" w:rsidP="000F4DA8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5E57A1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339"/>
                <w:tab w:val="decimal" w:pos="882"/>
              </w:tabs>
              <w:spacing w:line="240" w:lineRule="auto"/>
              <w:ind w:left="-79" w:right="2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2054A9B6" w14:textId="46E66A24" w:rsidR="000F4DA8" w:rsidRPr="00796FB7" w:rsidRDefault="000F4DA8" w:rsidP="000F4DA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F4DA8" w:rsidRPr="00796FB7" w14:paraId="3D382AF0" w14:textId="77777777" w:rsidTr="00E8629E">
        <w:trPr>
          <w:trHeight w:val="185"/>
        </w:trPr>
        <w:tc>
          <w:tcPr>
            <w:tcW w:w="2790" w:type="dxa"/>
          </w:tcPr>
          <w:p w14:paraId="14242F65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vAlign w:val="bottom"/>
          </w:tcPr>
          <w:p w14:paraId="4B3AEB0A" w14:textId="77777777" w:rsidR="000F4DA8" w:rsidRPr="00796FB7" w:rsidRDefault="000F4DA8" w:rsidP="000F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7C510" w14:textId="7F73D448" w:rsidR="000F4DA8" w:rsidRPr="00BC19D9" w:rsidRDefault="00B61E01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9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521,237</w:t>
            </w:r>
          </w:p>
        </w:tc>
        <w:tc>
          <w:tcPr>
            <w:tcW w:w="270" w:type="dxa"/>
            <w:vAlign w:val="bottom"/>
          </w:tcPr>
          <w:p w14:paraId="782FB5E6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23682" w14:textId="092F7EC6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536,244</w:t>
            </w:r>
          </w:p>
        </w:tc>
        <w:tc>
          <w:tcPr>
            <w:tcW w:w="270" w:type="dxa"/>
            <w:vAlign w:val="bottom"/>
          </w:tcPr>
          <w:p w14:paraId="3CAAEB33" w14:textId="77777777" w:rsidR="000F4DA8" w:rsidRPr="00796FB7" w:rsidRDefault="000F4DA8" w:rsidP="000F4DA8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DC638" w14:textId="7BF9018B" w:rsidR="000F4DA8" w:rsidRPr="00796FB7" w:rsidRDefault="00B61E01" w:rsidP="000F4DA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E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91,306</w:t>
            </w:r>
          </w:p>
        </w:tc>
        <w:tc>
          <w:tcPr>
            <w:tcW w:w="270" w:type="dxa"/>
            <w:vAlign w:val="bottom"/>
          </w:tcPr>
          <w:p w14:paraId="1F79F8C9" w14:textId="77777777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9F177" w14:textId="1305675D" w:rsidR="000F4DA8" w:rsidRPr="00796FB7" w:rsidRDefault="000F4DA8" w:rsidP="000F4D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41,671</w:t>
            </w:r>
          </w:p>
        </w:tc>
      </w:tr>
    </w:tbl>
    <w:p w14:paraId="2B4FB095" w14:textId="2ECEC1B0" w:rsidR="008121B1" w:rsidRPr="00796FB7" w:rsidRDefault="008121B1" w:rsidP="00925DC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749699C3" w14:textId="53739ADC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5095BF81" w14:textId="77777777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BE0A6D6" w14:textId="2066DC1A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A14CA">
        <w:rPr>
          <w:rFonts w:ascii="Angsana New" w:hAnsi="Angsana New" w:hint="cs"/>
          <w:sz w:val="28"/>
          <w:szCs w:val="28"/>
          <w:cs/>
        </w:rPr>
        <w:t xml:space="preserve">ในเดือนตุลาคม </w:t>
      </w:r>
      <w:r w:rsidRPr="007A14CA">
        <w:rPr>
          <w:rFonts w:ascii="Angsana New" w:hAnsi="Angsana New" w:hint="cs"/>
          <w:sz w:val="28"/>
          <w:szCs w:val="28"/>
        </w:rPr>
        <w:t>2566</w:t>
      </w:r>
      <w:r w:rsidRPr="007A14CA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7A14CA">
        <w:rPr>
          <w:rFonts w:ascii="Angsana New" w:hAnsi="Angsana New" w:hint="cs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Pr="007A14CA">
        <w:rPr>
          <w:rFonts w:ascii="Angsana New" w:hAnsi="Angsana New" w:hint="cs"/>
          <w:sz w:val="28"/>
          <w:szCs w:val="28"/>
        </w:rPr>
        <w:t xml:space="preserve">14.83 </w:t>
      </w:r>
      <w:r w:rsidRPr="007A14CA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7A14CA">
        <w:rPr>
          <w:rFonts w:ascii="Angsana New" w:hAnsi="Angsana New" w:hint="cs"/>
          <w:sz w:val="28"/>
          <w:szCs w:val="28"/>
        </w:rPr>
        <w:t xml:space="preserve">MLR) </w:t>
      </w:r>
      <w:r w:rsidRPr="007A14CA">
        <w:rPr>
          <w:rFonts w:ascii="Angsana New" w:hAnsi="Angsana New" w:hint="cs"/>
          <w:sz w:val="28"/>
          <w:szCs w:val="28"/>
          <w:cs/>
        </w:rPr>
        <w:t xml:space="preserve">ตามที่ระบุในสัญญาเงินกู้ยืม </w:t>
      </w:r>
      <w:r w:rsidRPr="007A14CA">
        <w:rPr>
          <w:rFonts w:ascii="Angsana New" w:hAnsi="Angsana New"/>
          <w:sz w:val="28"/>
          <w:szCs w:val="28"/>
          <w:cs/>
        </w:rPr>
        <w:br/>
      </w:r>
      <w:r w:rsidRPr="007A14CA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7A14CA">
        <w:rPr>
          <w:rFonts w:ascii="Angsana New" w:hAnsi="Angsana New" w:hint="cs"/>
          <w:sz w:val="28"/>
          <w:szCs w:val="28"/>
        </w:rPr>
        <w:t xml:space="preserve"> 7 </w:t>
      </w:r>
      <w:r w:rsidRPr="007A14CA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นับแต่เดือนที่มีการเบิกเงินกู้ยืมงวดแรก และกำหนดชำระคืนเงินต้นพร้อมดอกเบี้ยให้เสร็จสิ้นภายใน </w:t>
      </w:r>
      <w:r w:rsidRPr="007A14CA">
        <w:rPr>
          <w:rFonts w:ascii="Angsana New" w:hAnsi="Angsana New" w:hint="cs"/>
          <w:sz w:val="28"/>
          <w:szCs w:val="28"/>
        </w:rPr>
        <w:t>84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A0A17" w:rsidRPr="007A14CA">
        <w:rPr>
          <w:rFonts w:ascii="Angsana New" w:hAnsi="Angsana New"/>
          <w:sz w:val="28"/>
          <w:szCs w:val="28"/>
        </w:rPr>
        <w:t xml:space="preserve">30 </w:t>
      </w:r>
      <w:r w:rsidR="000F4DA8" w:rsidRPr="007A14CA">
        <w:rPr>
          <w:rFonts w:ascii="Angsana New" w:hAnsi="Angsana New" w:hint="cs"/>
          <w:sz w:val="28"/>
          <w:szCs w:val="28"/>
          <w:cs/>
        </w:rPr>
        <w:t>กันยา</w:t>
      </w:r>
      <w:r w:rsidR="006A0A17" w:rsidRPr="007A14CA">
        <w:rPr>
          <w:rFonts w:ascii="Angsana New" w:hAnsi="Angsana New" w:hint="cs"/>
          <w:sz w:val="28"/>
          <w:szCs w:val="28"/>
          <w:cs/>
        </w:rPr>
        <w:t>ยน</w:t>
      </w:r>
      <w:r w:rsidRPr="007A14CA">
        <w:rPr>
          <w:rFonts w:ascii="Angsana New" w:hAnsi="Angsana New" w:hint="cs"/>
          <w:sz w:val="28"/>
          <w:szCs w:val="28"/>
          <w:cs/>
        </w:rPr>
        <w:t xml:space="preserve"> </w:t>
      </w:r>
      <w:r w:rsidRPr="007A14CA">
        <w:rPr>
          <w:rFonts w:ascii="Angsana New" w:hAnsi="Angsana New"/>
          <w:sz w:val="28"/>
          <w:szCs w:val="28"/>
        </w:rPr>
        <w:t xml:space="preserve">2568 </w:t>
      </w:r>
      <w:r w:rsidRPr="007A14CA">
        <w:rPr>
          <w:rFonts w:ascii="Angsana New" w:hAnsi="Angsana New" w:hint="cs"/>
          <w:sz w:val="28"/>
          <w:szCs w:val="28"/>
          <w:cs/>
        </w:rPr>
        <w:t>บริษัท</w:t>
      </w:r>
      <w:r w:rsidR="00CC2D1F" w:rsidRPr="00717626">
        <w:rPr>
          <w:rFonts w:ascii="Angsana New" w:hAnsi="Angsana New"/>
          <w:sz w:val="28"/>
          <w:szCs w:val="28"/>
          <w:cs/>
        </w:rPr>
        <w:t>ย่อย</w:t>
      </w:r>
      <w:r w:rsidRPr="007A14CA">
        <w:rPr>
          <w:rFonts w:ascii="Angsana New" w:hAnsi="Angsana New" w:hint="cs"/>
          <w:sz w:val="28"/>
          <w:szCs w:val="28"/>
          <w:cs/>
        </w:rPr>
        <w:t xml:space="preserve">มียอดคงเหลือเงินกู้ยืมจำนวนเงิน </w:t>
      </w:r>
      <w:r w:rsidR="00681996" w:rsidRPr="007A14CA">
        <w:rPr>
          <w:rFonts w:ascii="Angsana New" w:hAnsi="Angsana New"/>
          <w:sz w:val="28"/>
          <w:szCs w:val="28"/>
        </w:rPr>
        <w:t>9.66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="004F7B45" w:rsidRPr="007A14CA">
        <w:rPr>
          <w:rFonts w:ascii="Angsana New" w:hAnsi="Angsana New"/>
          <w:sz w:val="28"/>
          <w:szCs w:val="28"/>
        </w:rPr>
        <w:br/>
      </w:r>
      <w:r w:rsidRPr="007A14C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7A14CA">
        <w:rPr>
          <w:rFonts w:ascii="Angsana New" w:hAnsi="Angsana New"/>
          <w:i/>
          <w:iCs/>
          <w:sz w:val="28"/>
          <w:szCs w:val="28"/>
        </w:rPr>
        <w:t>(31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2567: 11.37 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A14CA">
        <w:rPr>
          <w:rFonts w:ascii="Angsana New" w:hAnsi="Angsana New"/>
          <w:i/>
          <w:iCs/>
          <w:sz w:val="28"/>
          <w:szCs w:val="28"/>
        </w:rPr>
        <w:t>)</w:t>
      </w:r>
    </w:p>
    <w:p w14:paraId="146D1398" w14:textId="77777777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7957C5F" w14:textId="715E20BD" w:rsidR="00E8629E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A14CA">
        <w:rPr>
          <w:rFonts w:ascii="Angsana New" w:hAnsi="Angsana New" w:hint="cs"/>
          <w:sz w:val="28"/>
          <w:szCs w:val="28"/>
          <w:cs/>
        </w:rPr>
        <w:t xml:space="preserve">ในเดือนมีนาคม </w:t>
      </w:r>
      <w:r w:rsidRPr="007A14CA">
        <w:rPr>
          <w:rFonts w:ascii="Angsana New" w:hAnsi="Angsana New" w:hint="cs"/>
          <w:sz w:val="28"/>
          <w:szCs w:val="28"/>
        </w:rPr>
        <w:t>2566</w:t>
      </w:r>
      <w:r w:rsidRPr="007A14CA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7A14CA">
        <w:rPr>
          <w:rFonts w:ascii="Angsana New" w:hAnsi="Angsana New" w:hint="cs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Pr="007A14CA">
        <w:rPr>
          <w:rFonts w:ascii="Angsana New" w:hAnsi="Angsana New" w:hint="cs"/>
          <w:sz w:val="28"/>
          <w:szCs w:val="28"/>
        </w:rPr>
        <w:t xml:space="preserve">20.5 </w:t>
      </w:r>
      <w:r w:rsidRPr="007A14CA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7A14CA">
        <w:rPr>
          <w:rFonts w:ascii="Angsana New" w:hAnsi="Angsana New" w:hint="cs"/>
          <w:sz w:val="28"/>
          <w:szCs w:val="28"/>
        </w:rPr>
        <w:t xml:space="preserve">MLR) </w:t>
      </w:r>
      <w:r w:rsidRPr="007A14CA">
        <w:rPr>
          <w:rFonts w:ascii="Angsana New" w:hAnsi="Angsana New" w:hint="cs"/>
          <w:sz w:val="28"/>
          <w:szCs w:val="28"/>
          <w:cs/>
        </w:rPr>
        <w:t>ตามที่ระบุในสัญญาเงินกู้ยืม</w:t>
      </w:r>
      <w:r w:rsidR="008121B1" w:rsidRPr="007A14CA">
        <w:rPr>
          <w:rFonts w:ascii="Angsana New" w:hAnsi="Angsana New"/>
          <w:sz w:val="28"/>
          <w:szCs w:val="28"/>
          <w:cs/>
        </w:rPr>
        <w:br/>
      </w:r>
      <w:r w:rsidRPr="007A14CA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7A14CA">
        <w:rPr>
          <w:rFonts w:ascii="Angsana New" w:hAnsi="Angsana New" w:hint="cs"/>
          <w:sz w:val="28"/>
          <w:szCs w:val="28"/>
        </w:rPr>
        <w:t xml:space="preserve"> 7 </w:t>
      </w:r>
      <w:r w:rsidRPr="007A14CA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นับแต่เดือนที่มีการเบิกเงินกู้ยืมงวดแรก และกำหนดชำระคืนเงินต้นพร้อมดอกเบี้ยให้เสร็จสิ้นภายใน </w:t>
      </w:r>
      <w:r w:rsidRPr="007A14CA">
        <w:rPr>
          <w:rFonts w:ascii="Angsana New" w:hAnsi="Angsana New" w:hint="cs"/>
          <w:sz w:val="28"/>
          <w:szCs w:val="28"/>
        </w:rPr>
        <w:t xml:space="preserve">96 </w:t>
      </w:r>
      <w:r w:rsidRPr="007A14CA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A0A17" w:rsidRPr="007A14CA">
        <w:rPr>
          <w:rFonts w:ascii="Angsana New" w:hAnsi="Angsana New"/>
          <w:sz w:val="28"/>
          <w:szCs w:val="28"/>
        </w:rPr>
        <w:t xml:space="preserve">30 </w:t>
      </w:r>
      <w:r w:rsidR="000F4DA8" w:rsidRPr="007A14CA">
        <w:rPr>
          <w:rFonts w:ascii="Angsana New" w:hAnsi="Angsana New" w:hint="cs"/>
          <w:sz w:val="28"/>
          <w:szCs w:val="28"/>
          <w:cs/>
        </w:rPr>
        <w:t>กันยา</w:t>
      </w:r>
      <w:r w:rsidR="006A0A17" w:rsidRPr="007A14CA">
        <w:rPr>
          <w:rFonts w:ascii="Angsana New" w:hAnsi="Angsana New" w:hint="cs"/>
          <w:sz w:val="28"/>
          <w:szCs w:val="28"/>
          <w:cs/>
        </w:rPr>
        <w:t>ยน</w:t>
      </w:r>
      <w:r w:rsidR="006A0A17"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/>
          <w:sz w:val="28"/>
          <w:szCs w:val="28"/>
        </w:rPr>
        <w:t xml:space="preserve">2568 </w:t>
      </w:r>
      <w:r w:rsidRPr="007A14CA">
        <w:rPr>
          <w:rFonts w:ascii="Angsana New" w:hAnsi="Angsana New" w:hint="cs"/>
          <w:sz w:val="28"/>
          <w:szCs w:val="28"/>
          <w:cs/>
        </w:rPr>
        <w:t>บริษัท</w:t>
      </w:r>
      <w:r w:rsidR="00CC2D1F" w:rsidRPr="007A14CA">
        <w:rPr>
          <w:rFonts w:ascii="Angsana New" w:hAnsi="Angsana New"/>
          <w:sz w:val="28"/>
          <w:szCs w:val="28"/>
          <w:cs/>
        </w:rPr>
        <w:t>ย่อย</w:t>
      </w:r>
      <w:r w:rsidRPr="007A14CA">
        <w:rPr>
          <w:rFonts w:ascii="Angsana New" w:hAnsi="Angsana New" w:hint="cs"/>
          <w:sz w:val="28"/>
          <w:szCs w:val="28"/>
          <w:cs/>
        </w:rPr>
        <w:t xml:space="preserve">มียอดคงเหลือเงินกู้ยืมจำนวนเงิน </w:t>
      </w:r>
      <w:r w:rsidR="00681996" w:rsidRPr="007A14CA">
        <w:rPr>
          <w:rFonts w:ascii="Angsana New" w:hAnsi="Angsana New"/>
          <w:sz w:val="28"/>
          <w:szCs w:val="28"/>
        </w:rPr>
        <w:t>14.22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="004F7B45" w:rsidRPr="007A14CA">
        <w:rPr>
          <w:rFonts w:ascii="Angsana New" w:hAnsi="Angsana New"/>
          <w:sz w:val="28"/>
          <w:szCs w:val="28"/>
        </w:rPr>
        <w:br/>
      </w:r>
      <w:r w:rsidRPr="007A14C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7A14CA">
        <w:rPr>
          <w:rFonts w:ascii="Angsana New" w:hAnsi="Angsana New"/>
          <w:i/>
          <w:iCs/>
          <w:sz w:val="28"/>
          <w:szCs w:val="28"/>
        </w:rPr>
        <w:t>(31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2567: 16.29 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A14CA">
        <w:rPr>
          <w:rFonts w:ascii="Angsana New" w:hAnsi="Angsana New"/>
          <w:i/>
          <w:iCs/>
          <w:sz w:val="28"/>
          <w:szCs w:val="28"/>
        </w:rPr>
        <w:t>)</w:t>
      </w:r>
    </w:p>
    <w:p w14:paraId="21B452BA" w14:textId="77777777" w:rsidR="00881C70" w:rsidRPr="007A14CA" w:rsidRDefault="00881C70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GoBack"/>
      <w:bookmarkEnd w:id="1"/>
    </w:p>
    <w:p w14:paraId="7CD10D4B" w14:textId="1F5B6181" w:rsidR="008121B1" w:rsidRPr="007A14CA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06A5BFA0" w14:textId="77777777" w:rsidR="00A67708" w:rsidRPr="007A14CA" w:rsidRDefault="00A67708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7AF7ECB4" w14:textId="5C56BD37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A14CA">
        <w:rPr>
          <w:rFonts w:asciiTheme="majorBidi" w:hAnsiTheme="majorBidi" w:hint="cs"/>
          <w:spacing w:val="-4"/>
          <w:sz w:val="28"/>
          <w:szCs w:val="28"/>
          <w:cs/>
        </w:rPr>
        <w:lastRenderedPageBreak/>
        <w:t xml:space="preserve">ในเดือนมิถุนายน </w:t>
      </w:r>
      <w:r w:rsidRPr="007A14CA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จำนวนเงิน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pacing w:val="-4"/>
          <w:sz w:val="28"/>
          <w:szCs w:val="28"/>
        </w:rPr>
        <w:t>19.42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7A14CA">
        <w:rPr>
          <w:rFonts w:asciiTheme="majorBidi" w:hAnsiTheme="majorBidi"/>
          <w:sz w:val="28"/>
          <w:szCs w:val="28"/>
          <w:cs/>
        </w:rPr>
        <w:t xml:space="preserve"> (</w:t>
      </w:r>
      <w:r w:rsidRPr="007A14CA">
        <w:rPr>
          <w:rFonts w:asciiTheme="majorBidi" w:hAnsiTheme="majorBidi" w:cstheme="majorBidi"/>
          <w:sz w:val="28"/>
          <w:szCs w:val="28"/>
        </w:rPr>
        <w:t xml:space="preserve">MLR) </w:t>
      </w:r>
      <w:r w:rsidRPr="007A14CA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ตามที่ระบุในสัญญาเงินกู้ยืมมีกำหนดชำระคืนเงินต้นเป็นรายเดือน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เริ่มชำระเงินต้นงวดแรกในเดือนที่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z w:val="28"/>
          <w:szCs w:val="28"/>
        </w:rPr>
        <w:t>7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นับแต่เดือนที่มีการเบิกรับเงินกู้ยืมงวดแรก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และกำหนดชำระคืนเงินต้นพร้อมดอกเบี้ยให้เสร็จสิ้นภายใน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z w:val="28"/>
          <w:szCs w:val="28"/>
        </w:rPr>
        <w:t>96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เดือนนับแต่เดือนที่มีการเบิกรับเงินกู้ยืม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 xml:space="preserve">ทั้งนี้บริษัทต้องปฏิบัติตามเงื่อนไขและข้อกำหนดที่ระบุในสัญญาเงินกู้ยืม </w:t>
      </w:r>
      <w:r w:rsidRPr="007A14C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D0221" w:rsidRPr="007A14CA">
        <w:rPr>
          <w:rFonts w:ascii="Angsana New" w:hAnsi="Angsana New"/>
          <w:sz w:val="28"/>
          <w:szCs w:val="28"/>
        </w:rPr>
        <w:t xml:space="preserve">30 </w:t>
      </w:r>
      <w:r w:rsidR="0071299B" w:rsidRPr="007A14CA">
        <w:rPr>
          <w:rFonts w:ascii="Angsana New" w:hAnsi="Angsana New" w:hint="cs"/>
          <w:sz w:val="28"/>
          <w:szCs w:val="28"/>
          <w:cs/>
        </w:rPr>
        <w:t>กันยา</w:t>
      </w:r>
      <w:r w:rsidR="005D0221" w:rsidRPr="007A14CA">
        <w:rPr>
          <w:rFonts w:ascii="Angsana New" w:hAnsi="Angsana New" w:hint="cs"/>
          <w:sz w:val="28"/>
          <w:szCs w:val="28"/>
          <w:cs/>
        </w:rPr>
        <w:t>ยน</w:t>
      </w:r>
      <w:r w:rsidR="005D0221"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/>
          <w:sz w:val="28"/>
          <w:szCs w:val="28"/>
        </w:rPr>
        <w:t xml:space="preserve">2568 </w:t>
      </w:r>
      <w:r w:rsidRPr="007A14CA">
        <w:rPr>
          <w:rFonts w:ascii="Angsana New" w:hAnsi="Angsana New" w:hint="cs"/>
          <w:sz w:val="28"/>
          <w:szCs w:val="28"/>
          <w:cs/>
        </w:rPr>
        <w:t xml:space="preserve">บริษัทมียอดคงเหลือเงินกู้ยืมจำนวนเงิน </w:t>
      </w:r>
      <w:r w:rsidR="00681996" w:rsidRPr="007A14CA">
        <w:rPr>
          <w:rFonts w:ascii="Angsana New" w:hAnsi="Angsana New"/>
          <w:sz w:val="28"/>
          <w:szCs w:val="28"/>
        </w:rPr>
        <w:t>1</w:t>
      </w:r>
      <w:r w:rsidR="00792CC0" w:rsidRPr="007A14CA">
        <w:rPr>
          <w:rFonts w:ascii="Angsana New" w:hAnsi="Angsana New"/>
          <w:sz w:val="28"/>
          <w:szCs w:val="28"/>
        </w:rPr>
        <w:t>2</w:t>
      </w:r>
      <w:r w:rsidR="00681996" w:rsidRPr="007A14CA">
        <w:rPr>
          <w:rFonts w:ascii="Angsana New" w:hAnsi="Angsana New"/>
          <w:sz w:val="28"/>
          <w:szCs w:val="28"/>
        </w:rPr>
        <w:t>.</w:t>
      </w:r>
      <w:r w:rsidR="00792CC0" w:rsidRPr="007A14CA">
        <w:rPr>
          <w:rFonts w:ascii="Angsana New" w:hAnsi="Angsana New"/>
          <w:sz w:val="28"/>
          <w:szCs w:val="28"/>
        </w:rPr>
        <w:t>73</w:t>
      </w:r>
      <w:r w:rsidR="00D019C2"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Pr="007A14C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2567: 14.67 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A14CA">
        <w:rPr>
          <w:rFonts w:ascii="Angsana New" w:hAnsi="Angsana New"/>
          <w:i/>
          <w:iCs/>
          <w:sz w:val="28"/>
          <w:szCs w:val="28"/>
        </w:rPr>
        <w:t>)</w:t>
      </w:r>
    </w:p>
    <w:p w14:paraId="1440BC57" w14:textId="77777777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2860E54" w14:textId="78128DF3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A14CA">
        <w:rPr>
          <w:rFonts w:asciiTheme="majorBidi" w:hAnsiTheme="majorBidi" w:hint="cs"/>
          <w:spacing w:val="-4"/>
          <w:sz w:val="28"/>
          <w:szCs w:val="28"/>
          <w:cs/>
        </w:rPr>
        <w:t>ในเดือนมกราคม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บริษัทย่อยแห่งหนึ่ง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ได้ทำสัญญาเงินกู้ยืมระยะยาวกับสถาบันการเงินแห่งหนึ่ง</w:t>
      </w:r>
      <w:r w:rsidRPr="007A14CA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จำนวนเงิน</w:t>
      </w:r>
      <w:r w:rsidRPr="007A14CA">
        <w:rPr>
          <w:rFonts w:asciiTheme="majorBidi" w:hAnsiTheme="majorBidi"/>
          <w:spacing w:val="-4"/>
          <w:sz w:val="28"/>
          <w:szCs w:val="28"/>
        </w:rPr>
        <w:t xml:space="preserve"> 170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7A14CA">
        <w:rPr>
          <w:rFonts w:asciiTheme="majorBidi" w:hAnsiTheme="majorBidi"/>
          <w:sz w:val="28"/>
          <w:szCs w:val="28"/>
          <w:cs/>
        </w:rPr>
        <w:t xml:space="preserve"> (</w:t>
      </w:r>
      <w:r w:rsidRPr="007A14CA">
        <w:rPr>
          <w:rFonts w:asciiTheme="majorBidi" w:hAnsiTheme="majorBidi" w:cstheme="majorBidi"/>
          <w:sz w:val="28"/>
          <w:szCs w:val="28"/>
        </w:rPr>
        <w:t xml:space="preserve">MLR) </w:t>
      </w:r>
      <w:r w:rsidRPr="007A14CA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</w:t>
      </w:r>
      <w:r w:rsidR="008121B1" w:rsidRPr="007A14CA">
        <w:rPr>
          <w:rFonts w:asciiTheme="majorBidi" w:hAnsiTheme="majorBidi"/>
          <w:sz w:val="28"/>
          <w:szCs w:val="28"/>
          <w:cs/>
        </w:rPr>
        <w:br/>
      </w:r>
      <w:r w:rsidRPr="007A14CA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z w:val="28"/>
          <w:szCs w:val="28"/>
        </w:rPr>
        <w:t>7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ปีนับจากวันที่เบิกรับเงินกู้ยืมงวดแรก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และบริษัท</w:t>
      </w:r>
      <w:r w:rsidR="00417322" w:rsidRPr="007A14CA">
        <w:rPr>
          <w:rFonts w:asciiTheme="majorBidi" w:hAnsiTheme="majorBidi" w:hint="cs"/>
          <w:sz w:val="28"/>
          <w:szCs w:val="28"/>
          <w:cs/>
        </w:rPr>
        <w:t>ย่อย</w:t>
      </w:r>
      <w:r w:rsidRPr="007A14CA">
        <w:rPr>
          <w:rFonts w:asciiTheme="majorBidi" w:hAnsiTheme="majorBidi" w:hint="cs"/>
          <w:sz w:val="28"/>
          <w:szCs w:val="28"/>
          <w:cs/>
        </w:rPr>
        <w:t>ต้องปฏิบัติตามเงื่อนไขที่ให้บริษัท</w:t>
      </w:r>
      <w:r w:rsidR="00417322" w:rsidRPr="007A14CA">
        <w:rPr>
          <w:rFonts w:asciiTheme="majorBidi" w:hAnsiTheme="majorBidi" w:hint="cs"/>
          <w:sz w:val="28"/>
          <w:szCs w:val="28"/>
          <w:cs/>
        </w:rPr>
        <w:t>ย่อย</w:t>
      </w:r>
      <w:r w:rsidRPr="007A14CA">
        <w:rPr>
          <w:rFonts w:asciiTheme="majorBidi" w:hAnsiTheme="majorBidi" w:hint="cs"/>
          <w:sz w:val="28"/>
          <w:szCs w:val="28"/>
          <w:cs/>
        </w:rPr>
        <w:t>ดังกล่าวต้องชำระคืนเงินต้นของสัญญาเงินกู้ยืมนี้ให้เสร็จสิ้นก่อน</w:t>
      </w:r>
      <w:r w:rsidRPr="007A14CA">
        <w:rPr>
          <w:rFonts w:asciiTheme="majorBidi" w:hAnsiTheme="majorBidi"/>
          <w:sz w:val="28"/>
          <w:szCs w:val="28"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</w:t>
      </w:r>
      <w:r w:rsidR="00417322" w:rsidRPr="007A14CA">
        <w:rPr>
          <w:rFonts w:asciiTheme="majorBidi" w:hAnsiTheme="majorBidi" w:hint="cs"/>
          <w:sz w:val="28"/>
          <w:szCs w:val="28"/>
          <w:cs/>
        </w:rPr>
        <w:t>ย่อย</w:t>
      </w:r>
      <w:r w:rsidRPr="007A14CA">
        <w:rPr>
          <w:rFonts w:asciiTheme="majorBidi" w:hAnsiTheme="majorBidi" w:hint="cs"/>
          <w:sz w:val="28"/>
          <w:szCs w:val="28"/>
          <w:cs/>
        </w:rPr>
        <w:t>ดังกล่าวทำกับบริษัทได้</w:t>
      </w:r>
      <w:r w:rsidRPr="007A14CA">
        <w:rPr>
          <w:rFonts w:asciiTheme="majorBidi" w:hAnsiTheme="majorBidi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D0221" w:rsidRPr="007A14CA">
        <w:rPr>
          <w:rFonts w:ascii="Angsana New" w:hAnsi="Angsana New"/>
          <w:sz w:val="28"/>
          <w:szCs w:val="28"/>
        </w:rPr>
        <w:t xml:space="preserve">30 </w:t>
      </w:r>
      <w:r w:rsidR="0071299B" w:rsidRPr="007A14CA">
        <w:rPr>
          <w:rFonts w:ascii="Angsana New" w:hAnsi="Angsana New" w:hint="cs"/>
          <w:sz w:val="28"/>
          <w:szCs w:val="28"/>
          <w:cs/>
        </w:rPr>
        <w:t>กันยา</w:t>
      </w:r>
      <w:r w:rsidR="005D0221" w:rsidRPr="007A14CA">
        <w:rPr>
          <w:rFonts w:ascii="Angsana New" w:hAnsi="Angsana New" w:hint="cs"/>
          <w:sz w:val="28"/>
          <w:szCs w:val="28"/>
          <w:cs/>
        </w:rPr>
        <w:t>ยน</w:t>
      </w:r>
      <w:r w:rsidR="005D0221"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/>
          <w:sz w:val="28"/>
          <w:szCs w:val="28"/>
        </w:rPr>
        <w:t xml:space="preserve">2568 </w:t>
      </w:r>
      <w:r w:rsidRPr="007A14CA">
        <w:rPr>
          <w:rFonts w:ascii="Angsana New" w:hAnsi="Angsana New" w:hint="cs"/>
          <w:sz w:val="28"/>
          <w:szCs w:val="28"/>
          <w:cs/>
        </w:rPr>
        <w:t>บริษัท</w:t>
      </w:r>
      <w:r w:rsidR="00B26F8D" w:rsidRPr="00AC003E">
        <w:rPr>
          <w:rFonts w:ascii="Angsana New" w:hAnsi="Angsana New"/>
          <w:sz w:val="28"/>
          <w:szCs w:val="28"/>
          <w:cs/>
        </w:rPr>
        <w:t>ย่อย</w:t>
      </w:r>
      <w:r w:rsidRPr="007A14CA">
        <w:rPr>
          <w:rFonts w:ascii="Angsana New" w:hAnsi="Angsana New" w:hint="cs"/>
          <w:sz w:val="28"/>
          <w:szCs w:val="28"/>
          <w:cs/>
        </w:rPr>
        <w:t xml:space="preserve">มียอดคงเหลือเงินกู้ยืมจำนวนเงิน </w:t>
      </w:r>
      <w:r w:rsidR="00681996" w:rsidRPr="007A14CA">
        <w:rPr>
          <w:rFonts w:ascii="Angsana New" w:hAnsi="Angsana New"/>
          <w:sz w:val="28"/>
          <w:szCs w:val="28"/>
        </w:rPr>
        <w:t>114.50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>ล้านบาท</w:t>
      </w:r>
      <w:r w:rsidR="00417322" w:rsidRPr="007A14CA">
        <w:rPr>
          <w:rFonts w:ascii="Angsana New" w:hAnsi="Angsana New" w:hint="cs"/>
          <w:sz w:val="28"/>
          <w:szCs w:val="28"/>
          <w:cs/>
        </w:rPr>
        <w:t xml:space="preserve"> </w:t>
      </w:r>
      <w:r w:rsidRPr="007A14CA">
        <w:rPr>
          <w:rFonts w:ascii="Angsana New" w:hAnsi="Angsana New"/>
          <w:i/>
          <w:iCs/>
          <w:sz w:val="28"/>
          <w:szCs w:val="28"/>
        </w:rPr>
        <w:t>(</w:t>
      </w:r>
      <w:r w:rsidR="009E4B2A" w:rsidRPr="007A14CA">
        <w:rPr>
          <w:rFonts w:ascii="Angsana New" w:hAnsi="Angsana New"/>
          <w:i/>
          <w:iCs/>
          <w:sz w:val="28"/>
          <w:szCs w:val="28"/>
        </w:rPr>
        <w:t xml:space="preserve">31 </w:t>
      </w:r>
      <w:r w:rsidR="009E4B2A" w:rsidRPr="007A14CA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9E4B2A" w:rsidRPr="007A14C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9E4B2A" w:rsidRPr="007A14CA">
        <w:rPr>
          <w:rFonts w:ascii="Angsana New" w:hAnsi="Angsana New"/>
          <w:i/>
          <w:iCs/>
          <w:sz w:val="28"/>
          <w:szCs w:val="28"/>
        </w:rPr>
        <w:t>2567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: </w:t>
      </w:r>
      <w:r w:rsidR="009E4B2A" w:rsidRPr="007A14CA">
        <w:rPr>
          <w:rFonts w:ascii="Angsana New" w:hAnsi="Angsana New"/>
          <w:i/>
          <w:iCs/>
          <w:sz w:val="28"/>
          <w:szCs w:val="28"/>
        </w:rPr>
        <w:t>139.25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 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A14CA">
        <w:rPr>
          <w:rFonts w:ascii="Angsana New" w:hAnsi="Angsana New"/>
          <w:i/>
          <w:iCs/>
          <w:sz w:val="28"/>
          <w:szCs w:val="28"/>
        </w:rPr>
        <w:t>)</w:t>
      </w:r>
    </w:p>
    <w:p w14:paraId="3BE07340" w14:textId="77777777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910BF34" w14:textId="5C2DECED" w:rsidR="00E8629E" w:rsidRPr="007A14CA" w:rsidRDefault="00E8629E" w:rsidP="00E8629E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ในเดือนมกราคม </w:t>
      </w:r>
      <w:r w:rsidRPr="007A14CA">
        <w:rPr>
          <w:rFonts w:asciiTheme="majorBidi" w:hAnsiTheme="majorBidi" w:cstheme="majorBidi"/>
          <w:spacing w:val="4"/>
          <w:sz w:val="28"/>
          <w:szCs w:val="28"/>
        </w:rPr>
        <w:t xml:space="preserve">2559 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  จำนวน</w:t>
      </w:r>
      <w:r w:rsidRPr="007A14CA">
        <w:rPr>
          <w:rFonts w:asciiTheme="majorBidi" w:hAnsiTheme="majorBidi" w:cstheme="majorBidi" w:hint="cs"/>
          <w:spacing w:val="4"/>
          <w:sz w:val="28"/>
          <w:szCs w:val="28"/>
          <w:cs/>
        </w:rPr>
        <w:t>เงิน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7A14CA">
        <w:rPr>
          <w:rFonts w:asciiTheme="majorBidi" w:hAnsiTheme="majorBidi" w:cstheme="majorBidi"/>
          <w:spacing w:val="4"/>
          <w:sz w:val="28"/>
          <w:szCs w:val="28"/>
        </w:rPr>
        <w:t xml:space="preserve">225 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 (</w:t>
      </w:r>
      <w:r w:rsidRPr="007A14CA">
        <w:rPr>
          <w:rFonts w:asciiTheme="majorBidi" w:hAnsiTheme="majorBidi" w:cstheme="majorBidi"/>
          <w:spacing w:val="4"/>
          <w:sz w:val="28"/>
          <w:szCs w:val="28"/>
        </w:rPr>
        <w:t>MLR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) ตามที่ระบุในสัญญาเงินกู้</w:t>
      </w:r>
      <w:r w:rsidRPr="007A14CA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7A14CA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เงินกู้ยืมมีกำหนดชำระคืนเงินต้น</w:t>
      </w:r>
      <w:r w:rsidRPr="007A14CA">
        <w:rPr>
          <w:rFonts w:asciiTheme="majorBidi" w:hAnsiTheme="majorBidi" w:cstheme="majorBidi" w:hint="cs"/>
          <w:spacing w:val="4"/>
          <w:sz w:val="28"/>
          <w:szCs w:val="28"/>
          <w:cs/>
        </w:rPr>
        <w:t>เป็นรายเดือนโดย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ให้เสร็จสิ้นภายในกำหนดเวลา </w:t>
      </w:r>
      <w:r w:rsidRPr="007A14CA">
        <w:rPr>
          <w:rFonts w:asciiTheme="majorBidi" w:hAnsiTheme="majorBidi" w:cstheme="majorBidi"/>
          <w:spacing w:val="4"/>
          <w:sz w:val="28"/>
          <w:szCs w:val="28"/>
        </w:rPr>
        <w:t xml:space="preserve">73 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เดือนนับจากวันเบิกรับเงินกู้งวดแรก อย่างไรก็ตาม</w:t>
      </w:r>
      <w:r w:rsidRPr="007A14CA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ในเดือนมกราคม </w:t>
      </w:r>
      <w:r w:rsidRPr="007A14CA">
        <w:rPr>
          <w:rFonts w:asciiTheme="majorBidi" w:hAnsiTheme="majorBidi" w:cstheme="majorBidi"/>
          <w:spacing w:val="4"/>
          <w:sz w:val="28"/>
          <w:szCs w:val="28"/>
        </w:rPr>
        <w:t>2561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บริษัทย่อยขอแก้ไขสัญญาเงินกู้</w:t>
      </w:r>
      <w:r w:rsidRPr="007A14CA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กับสถาบันการเงินดังกล่าว</w:t>
      </w:r>
      <w:r w:rsidRPr="007A14CA">
        <w:rPr>
          <w:rFonts w:asciiTheme="majorBidi" w:hAnsiTheme="majorBidi" w:cstheme="majorBidi" w:hint="cs"/>
          <w:spacing w:val="4"/>
          <w:sz w:val="28"/>
          <w:szCs w:val="28"/>
          <w:cs/>
        </w:rPr>
        <w:t>สำหรับการ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เปลี่ยนแปลงเงื่อนไขการชำระคืนเงินต้นและตารางการชำระคืนเงินต้น ตลอดจนจำนวนเงินที่ชำระคืนในแต่ละงวด</w:t>
      </w:r>
      <w:r w:rsidRPr="007A14CA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ทั้งนี้บริษัทย่อยต้องปฏิบัติตามเงื่อนไขและข้อกำหนดที่ระบุในสัญญาเงินกู้ยืม ใน</w:t>
      </w:r>
      <w:r w:rsidRPr="007A14CA">
        <w:rPr>
          <w:rFonts w:asciiTheme="majorBidi" w:hAnsiTheme="majorBidi" w:cstheme="majorBidi" w:hint="cs"/>
          <w:spacing w:val="4"/>
          <w:sz w:val="28"/>
          <w:szCs w:val="28"/>
          <w:cs/>
        </w:rPr>
        <w:t>เดือนกุมภาพันธ์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7A14CA">
        <w:rPr>
          <w:rFonts w:asciiTheme="majorBidi" w:hAnsiTheme="majorBidi" w:cstheme="majorBidi"/>
          <w:spacing w:val="4"/>
          <w:sz w:val="28"/>
          <w:szCs w:val="28"/>
        </w:rPr>
        <w:t xml:space="preserve">2564 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บริษัทย่อยได้เปลี่ยนแปลงเงื่อนไขการชำระคืนเงินต้นของสัญญาเงินกู้</w:t>
      </w:r>
      <w:r w:rsidRPr="007A14CA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7A14CA">
        <w:rPr>
          <w:rFonts w:asciiTheme="majorBidi" w:hAnsiTheme="majorBidi" w:cstheme="majorBidi"/>
          <w:spacing w:val="4"/>
          <w:sz w:val="28"/>
          <w:szCs w:val="28"/>
          <w:cs/>
        </w:rPr>
        <w:t>ดังกล่าว โดยชำระคืนตามตารางการชำระคืนเงินต้นใหม่ให้เสร็จสิ้นภายในเดือน</w:t>
      </w:r>
      <w:r w:rsidRPr="007A14CA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7A14CA">
        <w:rPr>
          <w:rFonts w:asciiTheme="majorBidi" w:hAnsiTheme="majorBidi" w:cstheme="majorBidi"/>
          <w:sz w:val="28"/>
          <w:szCs w:val="28"/>
        </w:rPr>
        <w:t xml:space="preserve">2568 </w:t>
      </w:r>
      <w:r w:rsidRPr="007A14CA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5D0221" w:rsidRPr="007A14CA">
        <w:rPr>
          <w:rFonts w:ascii="Angsana New" w:hAnsi="Angsana New"/>
          <w:sz w:val="28"/>
          <w:szCs w:val="28"/>
        </w:rPr>
        <w:t xml:space="preserve">30 </w:t>
      </w:r>
      <w:r w:rsidR="0071299B" w:rsidRPr="007A14CA">
        <w:rPr>
          <w:rFonts w:ascii="Angsana New" w:hAnsi="Angsana New" w:hint="cs"/>
          <w:sz w:val="28"/>
          <w:szCs w:val="28"/>
          <w:cs/>
        </w:rPr>
        <w:t>กันยา</w:t>
      </w:r>
      <w:r w:rsidR="005D0221" w:rsidRPr="007A14CA">
        <w:rPr>
          <w:rFonts w:ascii="Angsana New" w:hAnsi="Angsana New" w:hint="cs"/>
          <w:sz w:val="28"/>
          <w:szCs w:val="28"/>
          <w:cs/>
        </w:rPr>
        <w:t>ยน</w:t>
      </w:r>
      <w:r w:rsidR="005D0221" w:rsidRPr="007A14CA">
        <w:rPr>
          <w:rFonts w:ascii="Angsana New" w:hAnsi="Angsana New"/>
          <w:sz w:val="28"/>
          <w:szCs w:val="28"/>
        </w:rPr>
        <w:t xml:space="preserve"> </w:t>
      </w:r>
      <w:r w:rsidR="009E4B2A" w:rsidRPr="007A14CA">
        <w:rPr>
          <w:rFonts w:asciiTheme="majorBidi" w:hAnsiTheme="majorBidi" w:cstheme="majorBidi"/>
          <w:sz w:val="28"/>
          <w:szCs w:val="28"/>
        </w:rPr>
        <w:t>2568</w:t>
      </w:r>
      <w:r w:rsidRPr="007A14CA">
        <w:rPr>
          <w:rFonts w:asciiTheme="majorBidi" w:hAnsiTheme="majorBidi" w:cstheme="majorBidi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>บริษัท</w:t>
      </w:r>
      <w:r w:rsidR="008D1042" w:rsidRPr="007A14CA">
        <w:rPr>
          <w:rFonts w:ascii="Angsana New" w:hAnsi="Angsana New"/>
          <w:sz w:val="28"/>
          <w:szCs w:val="28"/>
          <w:cs/>
        </w:rPr>
        <w:t>ย่อย</w:t>
      </w:r>
      <w:r w:rsidRPr="007A14CA">
        <w:rPr>
          <w:rFonts w:ascii="Angsana New" w:hAnsi="Angsana New" w:hint="cs"/>
          <w:sz w:val="28"/>
          <w:szCs w:val="28"/>
          <w:cs/>
        </w:rPr>
        <w:t>มียอดคงเหลือเงินกู้ยืมจำนวนเงิน</w:t>
      </w:r>
      <w:r w:rsidRPr="007A14C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81996" w:rsidRPr="007A14CA">
        <w:rPr>
          <w:rFonts w:asciiTheme="majorBidi" w:hAnsiTheme="majorBidi" w:cstheme="majorBidi"/>
          <w:sz w:val="28"/>
          <w:szCs w:val="28"/>
        </w:rPr>
        <w:t>1.5</w:t>
      </w:r>
      <w:r w:rsidRPr="007A14CA">
        <w:rPr>
          <w:rFonts w:asciiTheme="majorBidi" w:hAnsiTheme="majorBidi" w:cstheme="majorBidi"/>
          <w:sz w:val="28"/>
          <w:szCs w:val="28"/>
        </w:rPr>
        <w:t xml:space="preserve"> </w:t>
      </w:r>
      <w:r w:rsidRPr="007A14CA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7A14C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E4B2A" w:rsidRPr="007A14CA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9E4B2A" w:rsidRPr="007A14CA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="009E4B2A" w:rsidRPr="007A14CA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9E4B2A" w:rsidRPr="007A14CA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7A14C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B4D0A" w:rsidRPr="007A14CA">
        <w:rPr>
          <w:rFonts w:asciiTheme="majorBidi" w:hAnsiTheme="majorBidi" w:cstheme="majorBidi"/>
          <w:i/>
          <w:iCs/>
          <w:sz w:val="28"/>
          <w:szCs w:val="28"/>
        </w:rPr>
        <w:br/>
      </w:r>
      <w:r w:rsidR="009E4B2A" w:rsidRPr="007A14CA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7A14CA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Pr="007A14C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7A14CA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99858E1" w14:textId="77777777" w:rsidR="00E8629E" w:rsidRPr="007A14CA" w:rsidRDefault="00E8629E" w:rsidP="00925DC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715DC897" w14:textId="2A0E60D9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A14CA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เช่น การไม่นำที่ดินและอาคารไปจดจำนอง การไม่ลดทุนจดทะเบียน เป็นต้น</w:t>
      </w:r>
    </w:p>
    <w:p w14:paraId="35E53F2B" w14:textId="77777777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B52745" w14:textId="6B9E2008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  <w:r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นอกจากนี้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บริษัทย่อยแห่งหนึ่งนำเครื่องจักรบางส่วนไปเป็นหลักประกันสำหรับวงเงินกู้ยืมระยะยาวจากสถาบันการเงินแห่งหนึ่ง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มีมูลค่าสุทธิทางบัญชี</w:t>
      </w:r>
      <w:r w:rsidR="00DB4510">
        <w:rPr>
          <w:rFonts w:asciiTheme="majorBidi" w:hAnsiTheme="majorBidi"/>
          <w:sz w:val="28"/>
          <w:szCs w:val="28"/>
          <w:lang w:eastAsia="ja-JP"/>
        </w:rPr>
        <w:t xml:space="preserve"> </w:t>
      </w:r>
      <w:r w:rsidR="0094431F">
        <w:rPr>
          <w:rFonts w:asciiTheme="majorBidi" w:hAnsiTheme="majorBidi"/>
          <w:sz w:val="28"/>
          <w:szCs w:val="28"/>
          <w:lang w:eastAsia="ja-JP"/>
        </w:rPr>
        <w:br/>
      </w:r>
      <w:r w:rsidR="00DB4510" w:rsidRPr="00BC19D9">
        <w:rPr>
          <w:rFonts w:asciiTheme="majorBidi" w:hAnsiTheme="majorBidi"/>
          <w:sz w:val="28"/>
          <w:szCs w:val="28"/>
          <w:cs/>
          <w:lang w:eastAsia="ja-JP"/>
        </w:rPr>
        <w:t xml:space="preserve">ณ วันที่ </w:t>
      </w:r>
      <w:r w:rsidR="00DB4510" w:rsidRPr="00BC19D9">
        <w:rPr>
          <w:rFonts w:ascii="Angsana New" w:hAnsi="Angsana New"/>
          <w:sz w:val="28"/>
          <w:szCs w:val="28"/>
        </w:rPr>
        <w:t xml:space="preserve">30 </w:t>
      </w:r>
      <w:r w:rsidR="00DB4510" w:rsidRPr="00BC19D9">
        <w:rPr>
          <w:rFonts w:ascii="Angsana New" w:hAnsi="Angsana New"/>
          <w:sz w:val="28"/>
          <w:szCs w:val="28"/>
          <w:cs/>
        </w:rPr>
        <w:t>กันยายน</w:t>
      </w:r>
      <w:r w:rsidR="00DB4510" w:rsidRPr="00BC19D9">
        <w:rPr>
          <w:rFonts w:ascii="Angsana New" w:hAnsi="Angsana New"/>
          <w:sz w:val="28"/>
          <w:szCs w:val="28"/>
        </w:rPr>
        <w:t xml:space="preserve"> </w:t>
      </w:r>
      <w:r w:rsidR="00DB4510" w:rsidRPr="00BC19D9">
        <w:rPr>
          <w:rFonts w:asciiTheme="majorBidi" w:hAnsiTheme="majorBidi"/>
          <w:sz w:val="28"/>
          <w:szCs w:val="28"/>
          <w:lang w:eastAsia="ja-JP"/>
        </w:rPr>
        <w:t>2568</w:t>
      </w:r>
      <w:r w:rsidR="00DB4510" w:rsidRPr="00BC19D9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</w:t>
      </w:r>
      <w:r w:rsidRPr="00BC19D9">
        <w:rPr>
          <w:rFonts w:asciiTheme="majorBidi" w:hAnsiTheme="majorBidi" w:hint="cs"/>
          <w:sz w:val="28"/>
          <w:szCs w:val="28"/>
          <w:cs/>
          <w:lang w:eastAsia="ja-JP"/>
        </w:rPr>
        <w:t>จำนวน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เงิน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B61E01">
        <w:rPr>
          <w:rFonts w:asciiTheme="majorBidi" w:hAnsiTheme="majorBidi"/>
          <w:sz w:val="28"/>
          <w:szCs w:val="28"/>
          <w:lang w:eastAsia="ja-JP"/>
        </w:rPr>
        <w:t>61.94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 xml:space="preserve">ล้านบาท </w:t>
      </w:r>
      <w:r w:rsidRPr="00796FB7">
        <w:rPr>
          <w:rFonts w:asciiTheme="majorBidi" w:hAnsiTheme="majorBidi"/>
          <w:i/>
          <w:iCs/>
          <w:sz w:val="28"/>
          <w:szCs w:val="28"/>
          <w:cs/>
          <w:lang w:eastAsia="ja-JP"/>
        </w:rPr>
        <w:t>(</w:t>
      </w:r>
      <w:r w:rsidR="009E4B2A"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31 </w:t>
      </w:r>
      <w:r w:rsidR="009E4B2A" w:rsidRPr="00796FB7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ธันวาคม</w:t>
      </w:r>
      <w:r w:rsidR="009E4B2A" w:rsidRPr="00796FB7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</w:t>
      </w:r>
      <w:r w:rsidR="009E4B2A"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>2567</w:t>
      </w:r>
      <w:r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: </w:t>
      </w:r>
      <w:r w:rsidR="009E4B2A"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>69.73</w:t>
      </w:r>
      <w:r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 </w:t>
      </w:r>
      <w:r w:rsidRPr="00796FB7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ล้านบาท</w:t>
      </w:r>
      <w:r w:rsidRPr="00796FB7">
        <w:rPr>
          <w:rFonts w:asciiTheme="majorBidi" w:hAnsiTheme="majorBidi"/>
          <w:i/>
          <w:iCs/>
          <w:sz w:val="28"/>
          <w:szCs w:val="28"/>
          <w:cs/>
          <w:lang w:eastAsia="ja-JP"/>
        </w:rPr>
        <w:t>)</w:t>
      </w:r>
    </w:p>
    <w:p w14:paraId="5EB042F4" w14:textId="5FFAE4B9" w:rsidR="008121B1" w:rsidRPr="00796FB7" w:rsidRDefault="00812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br w:type="page"/>
      </w:r>
    </w:p>
    <w:p w14:paraId="3873B774" w14:textId="32919EC0" w:rsidR="003F7D59" w:rsidRPr="00796FB7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ส่วนงานดำเนินงาน</w:t>
      </w:r>
      <w:r w:rsidR="00ED213C" w:rsidRPr="00796FB7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7CD5B18A" w14:textId="77777777" w:rsidR="007263E0" w:rsidRPr="00796FB7" w:rsidRDefault="007263E0" w:rsidP="007263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5B07C026" w14:textId="77777777" w:rsidR="007263E0" w:rsidRPr="00796FB7" w:rsidRDefault="007263E0" w:rsidP="007263E0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ผู้บริหารพิจารณาว่าบริษัทดำเนินกิจการในส่วนงานเดียวคือ ผลิตและจำหน่ายอาหารสำเร็จรูปและอาหารกึ่งสำเร็จรูปแช่แข็ง ส่วนกลุ่มบริษัทมี </w:t>
      </w:r>
      <w:r w:rsidRPr="00796FB7">
        <w:rPr>
          <w:rFonts w:asciiTheme="majorBidi" w:hAnsiTheme="majorBidi" w:cstheme="majorBidi"/>
          <w:sz w:val="28"/>
          <w:szCs w:val="28"/>
        </w:rPr>
        <w:t xml:space="preserve">2 </w:t>
      </w:r>
      <w:r w:rsidRPr="00796FB7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53635097" w14:textId="77777777" w:rsidR="007263E0" w:rsidRPr="00796FB7" w:rsidRDefault="007263E0" w:rsidP="00726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24178214" w14:textId="77777777" w:rsidR="007263E0" w:rsidRPr="00796FB7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96FB7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796FB7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796FB7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660B4FF8" w14:textId="2FECC6C2" w:rsidR="00C738AC" w:rsidRPr="00796FB7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796FB7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796FB7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796FB7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6339BC10" w14:textId="3062E714" w:rsidR="00334002" w:rsidRDefault="0033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5041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66"/>
        <w:gridCol w:w="1013"/>
        <w:gridCol w:w="243"/>
        <w:gridCol w:w="998"/>
        <w:gridCol w:w="242"/>
        <w:gridCol w:w="982"/>
        <w:gridCol w:w="242"/>
        <w:gridCol w:w="1022"/>
        <w:gridCol w:w="242"/>
        <w:gridCol w:w="990"/>
        <w:gridCol w:w="242"/>
        <w:gridCol w:w="1018"/>
      </w:tblGrid>
      <w:tr w:rsidR="00CA245D" w:rsidRPr="00CA245D" w14:paraId="644B83AF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545A3A8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53" w:type="pct"/>
            <w:gridSpan w:val="11"/>
            <w:tcBorders>
              <w:top w:val="nil"/>
              <w:left w:val="nil"/>
              <w:bottom w:val="nil"/>
            </w:tcBorders>
          </w:tcPr>
          <w:p w14:paraId="7BA42C7C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A245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F0F70" w:rsidRPr="00CA245D" w14:paraId="2A0A14E2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4007CD7B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2B9A9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47930EF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6FE92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C70CDEE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5E98E15A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F0F70" w:rsidRPr="00CA245D" w14:paraId="65653742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5FCFFE1D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47A79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8EB48ED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98531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6575B27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7050C367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F0F70" w:rsidRPr="00CA245D" w14:paraId="1A67BF43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7705CE18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  <w:tc>
          <w:tcPr>
            <w:tcW w:w="11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056DF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1D16F12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9ED902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AF808E7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487A6454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F0F70" w:rsidRPr="00CA245D" w14:paraId="3F23BBC0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213187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</w:t>
            </w:r>
            <w:r w:rsidRPr="00CA24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CA24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CA24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2975C6C2" w14:textId="6EA2C0AC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2656DB97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14:paraId="6D3304E6" w14:textId="39819035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4FCB9D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65431AC7" w14:textId="2477452A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A672ED7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14:paraId="437CD32F" w14:textId="45F5B300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6BE8D30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</w:tcPr>
          <w:p w14:paraId="773B3F7A" w14:textId="50EC5FDE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2" w:type="pct"/>
          </w:tcPr>
          <w:p w14:paraId="36FF31BE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</w:tcPr>
          <w:p w14:paraId="77241AC4" w14:textId="1184C6BE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CA245D" w:rsidRPr="00CA245D" w14:paraId="2997DBD1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58E699FA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53" w:type="pct"/>
            <w:gridSpan w:val="11"/>
            <w:tcBorders>
              <w:top w:val="nil"/>
              <w:left w:val="nil"/>
            </w:tcBorders>
          </w:tcPr>
          <w:p w14:paraId="21ADF4DF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CA245D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CA245D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A245D" w:rsidRPr="00CA245D" w14:paraId="39DE9494" w14:textId="77777777" w:rsidTr="006309B1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41D89B5F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A24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3" w:type="pct"/>
            <w:gridSpan w:val="11"/>
            <w:tcBorders>
              <w:top w:val="nil"/>
              <w:left w:val="nil"/>
            </w:tcBorders>
          </w:tcPr>
          <w:p w14:paraId="2DCD5910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EF0F70" w:rsidRPr="00BC19D9" w14:paraId="0BF772DE" w14:textId="77777777" w:rsidTr="006309B1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AF6BC7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vAlign w:val="bottom"/>
          </w:tcPr>
          <w:p w14:paraId="56A9251A" w14:textId="7A2E8F5E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3,960,029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32014AA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769A04AA" w14:textId="04C00A3D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4,039,382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DB1F4B5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vAlign w:val="bottom"/>
          </w:tcPr>
          <w:p w14:paraId="7F057C79" w14:textId="71DC76E3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211,711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10851B0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vAlign w:val="bottom"/>
          </w:tcPr>
          <w:p w14:paraId="5D6BAD8B" w14:textId="24002FE2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141,480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06ED95F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639E46B2" w14:textId="17F75786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4,171,740</w:t>
            </w:r>
          </w:p>
        </w:tc>
        <w:tc>
          <w:tcPr>
            <w:tcW w:w="122" w:type="pct"/>
            <w:vAlign w:val="bottom"/>
          </w:tcPr>
          <w:p w14:paraId="4A0AF61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218F27D2" w14:textId="0A44F500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4,180,862</w:t>
            </w:r>
          </w:p>
        </w:tc>
      </w:tr>
      <w:tr w:rsidR="00EF0F70" w:rsidRPr="00BC19D9" w14:paraId="276FF4D0" w14:textId="77777777" w:rsidTr="006309B1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EFE5E6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vAlign w:val="bottom"/>
          </w:tcPr>
          <w:p w14:paraId="6F777DC3" w14:textId="2C3FCE04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firstLine="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269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54</w:t>
            </w:r>
            <w:r w:rsidR="00DB4510" w:rsidRPr="00BC19D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56208977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67C2A" w14:textId="2916D4A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firstLine="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254,248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60161A3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9A533" w14:textId="7E78E832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30,319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664365D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72B3F" w14:textId="5FEC6B16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33,604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232DB9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141E0EB0" w14:textId="26CF33B7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299,86</w:t>
            </w:r>
            <w:r w:rsidR="00DB4510" w:rsidRPr="00BC19D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" w:type="pct"/>
            <w:vAlign w:val="bottom"/>
          </w:tcPr>
          <w:p w14:paraId="6026349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34BBE5E9" w14:textId="148D26EB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287,852</w:t>
            </w:r>
          </w:p>
        </w:tc>
      </w:tr>
      <w:tr w:rsidR="00EF0F70" w:rsidRPr="00BC19D9" w14:paraId="1620E610" w14:textId="77777777" w:rsidTr="006309B1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F88E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031E38" w14:textId="75FFB929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4,229,57</w:t>
            </w:r>
            <w:r w:rsidR="00DB4510"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AAB153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590A9D" w14:textId="5C4BF22C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4,293,630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2F8EEA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E7FFF8" w14:textId="32FDCF56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242,030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9538046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6CB33B" w14:textId="08DED1C2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175,084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C24B8F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vAlign w:val="bottom"/>
          </w:tcPr>
          <w:p w14:paraId="57D805F0" w14:textId="6E6F573F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4,471,60</w:t>
            </w:r>
            <w:r w:rsidR="00DB4510"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" w:type="pct"/>
            <w:vAlign w:val="bottom"/>
          </w:tcPr>
          <w:p w14:paraId="1568A2E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  <w:vAlign w:val="bottom"/>
          </w:tcPr>
          <w:p w14:paraId="6A3F36A9" w14:textId="4C7F73FE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4,468,714</w:t>
            </w:r>
          </w:p>
        </w:tc>
      </w:tr>
      <w:tr w:rsidR="00EF0F70" w:rsidRPr="00BC19D9" w14:paraId="6025EAE7" w14:textId="77777777" w:rsidTr="006309B1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26A02D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6FDB7FD7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2C43C5D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  <w:vAlign w:val="bottom"/>
          </w:tcPr>
          <w:p w14:paraId="4D4C8CE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CC77BCD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5BE52C2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1DCD035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0F2C3F86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2F8DA8FC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vAlign w:val="bottom"/>
          </w:tcPr>
          <w:p w14:paraId="6898A9F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43BCF0B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vAlign w:val="bottom"/>
          </w:tcPr>
          <w:p w14:paraId="426CB9E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EF0F70" w:rsidRPr="00BC19D9" w14:paraId="692D064C" w14:textId="77777777" w:rsidTr="006309B1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B17B0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18C9B6F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D7C6857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  <w:vAlign w:val="bottom"/>
          </w:tcPr>
          <w:p w14:paraId="78BB7FD5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C24115A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1EBA9705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7404ED0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791C840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6014A1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0A836C6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6EE39445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2BBC12E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F0F70" w:rsidRPr="00BC19D9" w14:paraId="0179C58F" w14:textId="77777777" w:rsidTr="006309B1"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7F57732A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58E9FF2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3ED6BF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  <w:vAlign w:val="bottom"/>
          </w:tcPr>
          <w:p w14:paraId="6654519A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BCB5D7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53CE1E0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5631DC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667950D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71E951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4B4A05B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71CA3B6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7656F81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F0F70" w:rsidRPr="00BC19D9" w14:paraId="2DC9F3F1" w14:textId="77777777" w:rsidTr="006309B1"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379CC20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165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13CBB660" w14:textId="407307BE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4,229,57</w:t>
            </w:r>
            <w:r w:rsidR="00DB4510" w:rsidRPr="00BC19D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920322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  <w:vAlign w:val="bottom"/>
          </w:tcPr>
          <w:p w14:paraId="3331D61E" w14:textId="79F20D15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4,293,630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9F01AB6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2B3D7B7B" w14:textId="2C59B1A9" w:rsidR="00CA245D" w:rsidRPr="00BC19D9" w:rsidRDefault="00F602D6" w:rsidP="00F6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0B6DC7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3234F00A" w14:textId="02708AD5" w:rsidR="00CA245D" w:rsidRPr="00BC19D9" w:rsidRDefault="00CA245D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33E980A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1FF887E4" w14:textId="17FCE79B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4,229,57</w:t>
            </w:r>
            <w:r w:rsidR="00DB4510" w:rsidRPr="00BC19D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2" w:type="pct"/>
            <w:vAlign w:val="bottom"/>
          </w:tcPr>
          <w:p w14:paraId="1C8202C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2B17B0A" w14:textId="22C23809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4,293,630</w:t>
            </w:r>
          </w:p>
        </w:tc>
      </w:tr>
      <w:tr w:rsidR="00EF0F70" w:rsidRPr="00BC19D9" w14:paraId="111E26C3" w14:textId="77777777" w:rsidTr="006309B1">
        <w:trPr>
          <w:trHeight w:val="56"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37A03F1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165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032D7" w14:textId="46D2DD75" w:rsidR="00CA245D" w:rsidRPr="00BC19D9" w:rsidRDefault="00F602D6" w:rsidP="00F6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1CB166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76561" w14:textId="7A10CFDA" w:rsidR="00CA245D" w:rsidRPr="00BC19D9" w:rsidRDefault="00CA245D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D690CA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781BD" w14:textId="0FA28A60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242,030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AD92167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33BEB" w14:textId="1134D64E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175,084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67E757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7C6E5BC7" w14:textId="074B2681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242,030</w:t>
            </w:r>
          </w:p>
        </w:tc>
        <w:tc>
          <w:tcPr>
            <w:tcW w:w="122" w:type="pct"/>
            <w:vAlign w:val="bottom"/>
          </w:tcPr>
          <w:p w14:paraId="30C3EEE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67B11FCF" w14:textId="7E349EC6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175,084</w:t>
            </w:r>
          </w:p>
        </w:tc>
      </w:tr>
      <w:tr w:rsidR="00EF0F70" w:rsidRPr="00BC19D9" w14:paraId="50884DCD" w14:textId="77777777" w:rsidTr="006309B1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C1C32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8B7D6" w14:textId="5C4DE825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4,229,57</w:t>
            </w:r>
            <w:r w:rsidR="00DB4510"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C61729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751F1D" w14:textId="70EFF9D5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4,293,630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37475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9C4F4" w14:textId="0B5894F4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242,030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5C59C6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D29FA" w14:textId="3F50E474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175,084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10358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1A652" w14:textId="33CFAE2E" w:rsidR="00CA245D" w:rsidRPr="00BC19D9" w:rsidRDefault="00F602D6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4,471,60</w:t>
            </w:r>
            <w:r w:rsidR="00DB4510"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" w:type="pct"/>
            <w:vAlign w:val="bottom"/>
          </w:tcPr>
          <w:p w14:paraId="54B69FC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CAF91" w14:textId="222A276D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4,468,714</w:t>
            </w:r>
          </w:p>
        </w:tc>
      </w:tr>
      <w:tr w:rsidR="00EF0F70" w:rsidRPr="00BC19D9" w14:paraId="0868158F" w14:textId="77777777" w:rsidTr="006309B1">
        <w:trPr>
          <w:trHeight w:val="26"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F7256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160" w:lineRule="exact"/>
              <w:ind w:right="-11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620C9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B89336C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6B62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00638F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C3B31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3BB74D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7F42DC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234E67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vAlign w:val="bottom"/>
          </w:tcPr>
          <w:p w14:paraId="42791B7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3B1FC10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double" w:sz="4" w:space="0" w:color="auto"/>
            </w:tcBorders>
            <w:vAlign w:val="bottom"/>
          </w:tcPr>
          <w:p w14:paraId="4C3E2D9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EF0F70" w:rsidRPr="00BC19D9" w14:paraId="41BF9E46" w14:textId="77777777" w:rsidTr="006309B1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0FD3A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2637C387" w14:textId="1DA5C274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245,540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454D04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  <w:vAlign w:val="bottom"/>
          </w:tcPr>
          <w:p w14:paraId="04C83E5F" w14:textId="32D6B918" w:rsidR="00CA245D" w:rsidRPr="00AE317E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317E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DC590B" w:rsidRPr="00AE317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AE317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C590B" w:rsidRPr="00AE317E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10D638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49B11C65" w14:textId="22D4DD4E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25,352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A9B386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1FD01FAA" w14:textId="28ABC8FA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18,023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E5B787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6629B13E" w14:textId="590E0684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270,892</w:t>
            </w:r>
          </w:p>
        </w:tc>
        <w:tc>
          <w:tcPr>
            <w:tcW w:w="122" w:type="pct"/>
            <w:vAlign w:val="bottom"/>
          </w:tcPr>
          <w:p w14:paraId="688177F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9E3C313" w14:textId="5822D6E8" w:rsidR="00CA245D" w:rsidRPr="00AE317E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317E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DC590B" w:rsidRPr="00AE317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AE317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C590B" w:rsidRPr="00AE317E">
              <w:rPr>
                <w:rFonts w:ascii="Angsana New" w:hAnsi="Angsana New"/>
                <w:color w:val="000000"/>
                <w:sz w:val="28"/>
                <w:szCs w:val="28"/>
              </w:rPr>
              <w:t>163</w:t>
            </w:r>
          </w:p>
        </w:tc>
      </w:tr>
      <w:tr w:rsidR="00EF0F70" w:rsidRPr="00BC19D9" w14:paraId="68117393" w14:textId="77777777" w:rsidTr="006309B1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27AC4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084F18" w14:textId="6B80277C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40,405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9CF33F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0897CA" w14:textId="47820EC4" w:rsidR="00CA245D" w:rsidRPr="00AE317E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317E">
              <w:rPr>
                <w:rFonts w:ascii="Angsana New" w:hAnsi="Angsana New"/>
                <w:color w:val="000000"/>
                <w:sz w:val="28"/>
                <w:szCs w:val="28"/>
              </w:rPr>
              <w:t>53,945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B4082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A9D652" w14:textId="3CA62AD8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(68)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90084C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AEC81" w14:textId="6B14FCC0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(30)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66FE0BC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6D0D7E43" w14:textId="526EBF4E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40,337</w:t>
            </w:r>
          </w:p>
        </w:tc>
        <w:tc>
          <w:tcPr>
            <w:tcW w:w="122" w:type="pct"/>
            <w:vAlign w:val="bottom"/>
          </w:tcPr>
          <w:p w14:paraId="39B1B4B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716FC625" w14:textId="6A636562" w:rsidR="00CA245D" w:rsidRPr="00AE317E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317E">
              <w:rPr>
                <w:rFonts w:ascii="Angsana New" w:hAnsi="Angsana New"/>
                <w:color w:val="000000"/>
                <w:sz w:val="28"/>
                <w:szCs w:val="28"/>
              </w:rPr>
              <w:t>53,915</w:t>
            </w:r>
          </w:p>
        </w:tc>
      </w:tr>
      <w:tr w:rsidR="00EF0F70" w:rsidRPr="00BC19D9" w14:paraId="2392A067" w14:textId="77777777" w:rsidTr="006309B1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8BAB3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รวมกำไรตามส่วนงาน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51F07" w14:textId="74F28436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205</w:t>
            </w: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135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5F3F72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5E886D" w14:textId="23495601" w:rsidR="00CA245D" w:rsidRPr="00AE317E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31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</w:t>
            </w:r>
            <w:r w:rsidR="00DC590B" w:rsidRPr="00AE31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AE31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DC590B" w:rsidRPr="00AE31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4A47E30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89C0F0" w14:textId="78862ADD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25,420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0BBBEA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E1C74" w14:textId="3E255D39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18,053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FE67DC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4545F" w14:textId="05923C13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230,555</w:t>
            </w:r>
          </w:p>
        </w:tc>
        <w:tc>
          <w:tcPr>
            <w:tcW w:w="122" w:type="pct"/>
            <w:vAlign w:val="bottom"/>
          </w:tcPr>
          <w:p w14:paraId="01D59DE0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65A49" w14:textId="5B8A947B" w:rsidR="00CA245D" w:rsidRPr="00AE317E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E31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</w:t>
            </w:r>
            <w:r w:rsidR="00DC590B" w:rsidRPr="00AE31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AE31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DC590B" w:rsidRPr="00AE31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248</w:t>
            </w:r>
          </w:p>
        </w:tc>
      </w:tr>
      <w:tr w:rsidR="00EF0F70" w:rsidRPr="00BC19D9" w14:paraId="3C0E5237" w14:textId="77777777" w:rsidTr="006309B1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205FF7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160" w:lineRule="exact"/>
              <w:ind w:right="-116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340E6AB0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81FA14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  <w:vAlign w:val="bottom"/>
          </w:tcPr>
          <w:p w14:paraId="607A00B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37B79D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72FD76B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0BFDC8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5B7C6B6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F3237DF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vAlign w:val="bottom"/>
          </w:tcPr>
          <w:p w14:paraId="5496544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262D1C90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vAlign w:val="bottom"/>
          </w:tcPr>
          <w:p w14:paraId="2BAD8D3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F0F70" w:rsidRPr="00BC19D9" w14:paraId="0C5800F3" w14:textId="77777777" w:rsidTr="006309B1">
        <w:tc>
          <w:tcPr>
            <w:tcW w:w="1347" w:type="pct"/>
            <w:tcBorders>
              <w:left w:val="nil"/>
              <w:right w:val="nil"/>
            </w:tcBorders>
            <w:noWrap/>
            <w:vAlign w:val="bottom"/>
          </w:tcPr>
          <w:p w14:paraId="0C74D16A" w14:textId="78529863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7892834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7C34EB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  <w:vAlign w:val="bottom"/>
          </w:tcPr>
          <w:p w14:paraId="0AAF187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A49AB1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7734D3B0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0A9F46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5312222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B53357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377F968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34BD9D1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694161F6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F0F70" w:rsidRPr="00BC19D9" w14:paraId="49B618E9" w14:textId="77777777" w:rsidTr="006309B1">
        <w:trPr>
          <w:trHeight w:val="76"/>
        </w:trPr>
        <w:tc>
          <w:tcPr>
            <w:tcW w:w="134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2910F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257"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/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6D7BBCE6" w14:textId="57C19900" w:rsidR="00CA245D" w:rsidRPr="00BC19D9" w:rsidRDefault="008D2DCA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3</w:t>
            </w:r>
            <w:r w:rsidR="00C813FB"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="00F5400C" w:rsidRPr="00AE317E">
              <w:rPr>
                <w:rFonts w:ascii="Angsana New" w:hAnsi="Angsana New"/>
                <w:sz w:val="28"/>
                <w:szCs w:val="28"/>
              </w:rPr>
              <w:t>606</w:t>
            </w:r>
            <w:r w:rsidR="00C813FB"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="00F5400C" w:rsidRPr="00AE317E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F0AAB1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  <w:vAlign w:val="bottom"/>
          </w:tcPr>
          <w:p w14:paraId="175305D9" w14:textId="5327CA8E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3,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479</w:t>
            </w:r>
            <w:r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71423E8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0AB25F77" w14:textId="6D12C7AF" w:rsidR="00CA245D" w:rsidRPr="00BC19D9" w:rsidRDefault="00F5400C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AE317E">
              <w:rPr>
                <w:rFonts w:ascii="Angsana New" w:hAnsi="Angsana New"/>
                <w:sz w:val="28"/>
                <w:szCs w:val="28"/>
              </w:rPr>
              <w:t>458</w:t>
            </w:r>
            <w:r w:rsidR="00C813FB"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Pr="00AE317E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050615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73C75A1F" w14:textId="715A7A29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44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8</w:t>
            </w:r>
            <w:r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1D9594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4A423EE0" w14:textId="7426300F" w:rsidR="00CA245D" w:rsidRPr="00BC19D9" w:rsidRDefault="008D2DCA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4</w:t>
            </w:r>
            <w:r w:rsidR="00C813FB"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Pr="00BC19D9">
              <w:rPr>
                <w:rFonts w:ascii="Angsana New" w:hAnsi="Angsana New"/>
                <w:sz w:val="28"/>
                <w:szCs w:val="28"/>
              </w:rPr>
              <w:t>064</w:t>
            </w:r>
            <w:r w:rsidR="00C813FB" w:rsidRPr="00BC19D9">
              <w:rPr>
                <w:rFonts w:ascii="Angsana New" w:hAnsi="Angsana New"/>
                <w:sz w:val="28"/>
                <w:szCs w:val="28"/>
              </w:rPr>
              <w:t>,9</w:t>
            </w:r>
            <w:r w:rsidRPr="00BC19D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2" w:type="pct"/>
          </w:tcPr>
          <w:p w14:paraId="6A72E18D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5443D7AE" w14:textId="321555FC" w:rsidR="00CA245D" w:rsidRPr="00BC19D9" w:rsidRDefault="00582765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3</w:t>
            </w:r>
            <w:r w:rsidR="00CA245D"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Pr="00BC19D9">
              <w:rPr>
                <w:rFonts w:ascii="Angsana New" w:hAnsi="Angsana New"/>
                <w:sz w:val="28"/>
                <w:szCs w:val="28"/>
              </w:rPr>
              <w:t>928</w:t>
            </w:r>
            <w:r w:rsidR="00CA245D"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Pr="00BC19D9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EF0F70" w:rsidRPr="00BC19D9" w14:paraId="19878560" w14:textId="77777777" w:rsidTr="006309B1">
        <w:trPr>
          <w:trHeight w:val="5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66F4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62" w:right="-116" w:hanging="1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48897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1CF097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B6656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081C2FD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24444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6A1D52C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BC530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C4891DD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5710937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31F52CD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25C534CE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EF0F70" w:rsidRPr="00BC19D9" w14:paraId="77370144" w14:textId="77777777" w:rsidTr="006309B1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472BC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4E82A5B6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51C041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  <w:vAlign w:val="bottom"/>
          </w:tcPr>
          <w:p w14:paraId="1ED4EEEC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DE990A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1BA21583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4200640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4B9C9FEA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2AFA59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3770FDBB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</w:tcPr>
          <w:p w14:paraId="04C2C14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3E7DB289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F0F70" w:rsidRPr="00CA245D" w14:paraId="4B65181D" w14:textId="77777777" w:rsidTr="006309B1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88332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257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กันยายน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/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DC172" w14:textId="780E9520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1,254,9</w:t>
            </w:r>
            <w:r w:rsidR="007B794E" w:rsidRPr="00AE317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5C319AA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BC7422" w14:textId="3590B9EA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1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,2</w:t>
            </w:r>
            <w:r w:rsidRPr="00BC19D9">
              <w:rPr>
                <w:rFonts w:ascii="Angsana New" w:hAnsi="Angsana New"/>
                <w:sz w:val="28"/>
                <w:szCs w:val="28"/>
              </w:rPr>
              <w:t>8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6</w:t>
            </w:r>
            <w:r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0C03357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7E552B" w14:textId="627BD932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120,</w:t>
            </w:r>
            <w:r w:rsidR="007B794E" w:rsidRPr="00BC19D9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960DD0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CD16F" w14:textId="01794CC2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9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1</w:t>
            </w:r>
            <w:r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F1B665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493106D8" w14:textId="0D48403A" w:rsidR="00CA245D" w:rsidRPr="00BC19D9" w:rsidRDefault="00C813FB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1,375,229</w:t>
            </w:r>
          </w:p>
        </w:tc>
        <w:tc>
          <w:tcPr>
            <w:tcW w:w="122" w:type="pct"/>
          </w:tcPr>
          <w:p w14:paraId="78E06901" w14:textId="77777777" w:rsidR="00CA245D" w:rsidRPr="00BC19D9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542931B7" w14:textId="2A31AE88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1,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378</w:t>
            </w:r>
            <w:r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="00582765" w:rsidRPr="00BC19D9">
              <w:rPr>
                <w:rFonts w:ascii="Angsana New" w:hAnsi="Angsana New"/>
                <w:sz w:val="28"/>
                <w:szCs w:val="28"/>
              </w:rPr>
              <w:t>005</w:t>
            </w:r>
          </w:p>
        </w:tc>
      </w:tr>
    </w:tbl>
    <w:p w14:paraId="08465ED3" w14:textId="77777777" w:rsidR="00CA245D" w:rsidRDefault="00CA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20FF0AE" w14:textId="5D02A660" w:rsidR="006309B1" w:rsidRDefault="00630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3"/>
        <w:gridCol w:w="1432"/>
        <w:gridCol w:w="247"/>
        <w:gridCol w:w="1422"/>
        <w:gridCol w:w="6"/>
      </w:tblGrid>
      <w:tr w:rsidR="006309B1" w:rsidRPr="00796FB7" w14:paraId="6BE39A2B" w14:textId="77777777" w:rsidTr="00057692">
        <w:trPr>
          <w:gridAfter w:val="1"/>
          <w:wAfter w:w="6" w:type="dxa"/>
        </w:trPr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041CA8F" w14:textId="45F44101" w:rsidR="006309B1" w:rsidRPr="00796FB7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br w:type="page"/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04BD6B" w14:textId="77777777" w:rsidR="006309B1" w:rsidRPr="00796FB7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09B1" w:rsidRPr="00796FB7" w14:paraId="1DBC7563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159E5DD5" w14:textId="1EAB2D62" w:rsidR="006309B1" w:rsidRPr="00796FB7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C66B8F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C66B8F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66B8F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C66B8F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78271BE" w14:textId="533F5D8C" w:rsidR="006309B1" w:rsidRPr="00796FB7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527D28" w14:textId="77777777" w:rsidR="006309B1" w:rsidRPr="00796FB7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8608B" w14:textId="2703A53B" w:rsidR="006309B1" w:rsidRPr="00796FB7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52FF3" w:rsidRPr="00796FB7" w14:paraId="48ACDFC2" w14:textId="77777777" w:rsidTr="00057692">
        <w:trPr>
          <w:gridAfter w:val="1"/>
          <w:wAfter w:w="6" w:type="dxa"/>
        </w:trPr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1F015FA" w14:textId="77777777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80ECE" w14:textId="77777777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09B1" w:rsidRPr="00BC19D9" w14:paraId="6EC7EDD5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B10F709" w14:textId="097AF681" w:rsidR="006309B1" w:rsidRPr="00BC19D9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44E1DAC7" w14:textId="0EDF053F" w:rsidR="006309B1" w:rsidRPr="00BC19D9" w:rsidRDefault="000E53A3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/>
                <w:sz w:val="28"/>
                <w:szCs w:val="28"/>
              </w:rPr>
              <w:t>230,555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92DB36" w14:textId="77777777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07511" w14:textId="211883D9" w:rsidR="006309B1" w:rsidRPr="00AE317E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317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C5787" w:rsidRPr="00AE31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E3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5787" w:rsidRPr="00AE317E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6309B1" w:rsidRPr="00BC19D9" w14:paraId="0271DC7A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06FBEA5C" w14:textId="7AB40229" w:rsidR="006309B1" w:rsidRPr="00BC19D9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95A8725" w14:textId="2D6F1DAA" w:rsidR="006309B1" w:rsidRPr="00BC19D9" w:rsidRDefault="000E53A3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/>
                <w:sz w:val="28"/>
                <w:szCs w:val="28"/>
              </w:rPr>
              <w:t>(1,56</w:t>
            </w:r>
            <w:r w:rsidR="005D6079" w:rsidRPr="00BC19D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C19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F40FF" w14:textId="77777777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D7D70" w14:textId="4486D082" w:rsidR="006309B1" w:rsidRPr="00AE317E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31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5787" w:rsidRPr="00AE317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AE31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09B1" w:rsidRPr="00BC19D9" w14:paraId="21BEA02D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523DCEE" w14:textId="03C86E75" w:rsidR="006309B1" w:rsidRPr="00BC19D9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BDF818A" w14:textId="77777777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7944E7" w14:textId="77777777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52D7C" w14:textId="77777777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9B1" w:rsidRPr="00BC19D9" w14:paraId="515EF17C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913A5AE" w14:textId="731FF766" w:rsidR="006309B1" w:rsidRPr="00BC19D9" w:rsidRDefault="006309B1" w:rsidP="00E22DA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left" w:pos="164"/>
                <w:tab w:val="left" w:pos="540"/>
              </w:tabs>
              <w:spacing w:line="240" w:lineRule="auto"/>
              <w:ind w:hanging="720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1C7DB0D" w14:textId="557104FF" w:rsidR="006309B1" w:rsidRPr="00BC19D9" w:rsidRDefault="000E53A3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2B6F92" w14:textId="77777777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3F29A" w14:textId="19B1F6C9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6309B1" w:rsidRPr="00BC19D9" w14:paraId="1A87899B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4262FF7C" w14:textId="6CE69250" w:rsidR="006309B1" w:rsidRPr="00BC19D9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BC19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FFEED" w14:textId="2BB73383" w:rsidR="006309B1" w:rsidRPr="00BC19D9" w:rsidRDefault="000E53A3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9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229,04</w:t>
            </w:r>
            <w:r w:rsidR="005D6079" w:rsidRPr="00BC19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13C3DC" w14:textId="77777777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D88D7" w14:textId="5B552EC5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19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266,021</w:t>
            </w:r>
          </w:p>
        </w:tc>
      </w:tr>
    </w:tbl>
    <w:p w14:paraId="01907ACE" w14:textId="77777777" w:rsidR="000858B8" w:rsidRPr="00BC19D9" w:rsidRDefault="000858B8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2C16F62" w14:textId="476E5484" w:rsidR="000858B8" w:rsidRPr="00BC19D9" w:rsidRDefault="000858B8" w:rsidP="00085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BC19D9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51DAAE22" w14:textId="77777777" w:rsidR="000858B8" w:rsidRPr="00BC19D9" w:rsidRDefault="000858B8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46E750" w14:textId="1042799E" w:rsidR="00913FA9" w:rsidRPr="00BC19D9" w:rsidRDefault="000858B8" w:rsidP="00243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C19D9">
        <w:rPr>
          <w:rFonts w:asciiTheme="majorBidi" w:hAnsiTheme="majorBidi" w:cstheme="majorBidi"/>
          <w:sz w:val="28"/>
          <w:szCs w:val="28"/>
          <w:cs/>
        </w:rPr>
        <w:t>กลุ่มบริษัทนําเสนอรายได้แยกตามที่ตั้งทางภูมิศาสตร์ของลูกค้า อย่างไรก็ตามกลุ่มบริษัทไม่มีสินทรัพย์ในต่างประเทศ</w:t>
      </w:r>
    </w:p>
    <w:p w14:paraId="7EE004E0" w14:textId="77777777" w:rsidR="00243E9F" w:rsidRPr="00BC19D9" w:rsidRDefault="00243E9F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0"/>
        <w:gridCol w:w="1557"/>
        <w:gridCol w:w="246"/>
        <w:gridCol w:w="1557"/>
      </w:tblGrid>
      <w:tr w:rsidR="004B2390" w:rsidRPr="00BC19D9" w14:paraId="15324351" w14:textId="77777777" w:rsidTr="00E32769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7313DB0C" w14:textId="208727DD" w:rsidR="004B2390" w:rsidRPr="00BC19D9" w:rsidRDefault="004B2390" w:rsidP="007A14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081D9" w14:textId="57957D10" w:rsidR="004B2390" w:rsidRPr="00BC19D9" w:rsidRDefault="004B2390" w:rsidP="004B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A14CA" w:rsidRPr="00BC19D9" w14:paraId="74562BB1" w14:textId="77777777" w:rsidTr="00AE317E">
        <w:trPr>
          <w:trHeight w:val="60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44D39F7" w14:textId="2BF3D187" w:rsidR="007A14CA" w:rsidRPr="00BC19D9" w:rsidRDefault="007A14CA" w:rsidP="007A14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BC19D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1B593C4" w14:textId="132D6BA8" w:rsidR="007A14CA" w:rsidRPr="00AC003E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DF2BAA5" w14:textId="77777777" w:rsidR="007A14CA" w:rsidRPr="00AC003E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3EF09C2" w14:textId="5087BDA2" w:rsidR="007A14CA" w:rsidRPr="00AC003E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A14CA" w:rsidRPr="00BC19D9" w14:paraId="1472A011" w14:textId="77777777" w:rsidTr="0039726F">
        <w:trPr>
          <w:trHeight w:val="60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D3E4575" w14:textId="77777777" w:rsidR="007A14CA" w:rsidRPr="00BC19D9" w:rsidRDefault="007A14CA" w:rsidP="007A14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57EEA" w14:textId="710E197D" w:rsidR="007A14CA" w:rsidRPr="00BC19D9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6D5D" w:rsidRPr="00BC19D9" w14:paraId="40C3CF4A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8D72BCC" w14:textId="77777777" w:rsidR="00C16D5D" w:rsidRPr="00BC19D9" w:rsidRDefault="00C16D5D" w:rsidP="00C16D5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1B80CBF" w14:textId="77777777" w:rsidR="00C16D5D" w:rsidRPr="00BC19D9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CCDDAD8" w14:textId="77777777" w:rsidR="00C16D5D" w:rsidRPr="00BC19D9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0517A0B" w14:textId="77777777" w:rsidR="00C16D5D" w:rsidRPr="00BC19D9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09B1" w:rsidRPr="00BC19D9" w14:paraId="789D7D4D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32F414D0" w14:textId="77777777" w:rsidR="006309B1" w:rsidRPr="00BC19D9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F3B9D" w14:textId="7DA443F3" w:rsidR="006309B1" w:rsidRPr="00BC19D9" w:rsidRDefault="001827E0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Pr="00BC19D9">
              <w:rPr>
                <w:rFonts w:ascii="Angsana New" w:hAnsi="Angsana New"/>
                <w:sz w:val="28"/>
                <w:szCs w:val="28"/>
                <w:cs/>
              </w:rPr>
              <w:t>165</w:t>
            </w:r>
            <w:r w:rsidRPr="00BC19D9">
              <w:rPr>
                <w:rFonts w:ascii="Angsana New" w:hAnsi="Angsana New"/>
                <w:sz w:val="28"/>
                <w:szCs w:val="28"/>
              </w:rPr>
              <w:t>,</w:t>
            </w:r>
            <w:r w:rsidRPr="00BC19D9">
              <w:rPr>
                <w:rFonts w:ascii="Angsana New" w:hAnsi="Angsana New"/>
                <w:sz w:val="28"/>
                <w:szCs w:val="28"/>
                <w:cs/>
              </w:rPr>
              <w:t>902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12EDDE3" w14:textId="77777777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31DDE" w14:textId="0D376CC5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3,225,463</w:t>
            </w:r>
          </w:p>
        </w:tc>
      </w:tr>
      <w:tr w:rsidR="006309B1" w:rsidRPr="00BC19D9" w14:paraId="2CACFB9C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CDCE0E4" w14:textId="77777777" w:rsidR="006309B1" w:rsidRPr="00BC19D9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C76A6" w14:textId="79647D2A" w:rsidR="006309B1" w:rsidRPr="00BC19D9" w:rsidRDefault="001827E0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676,323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350A6C2" w14:textId="77777777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A1BE5" w14:textId="225470EC" w:rsidR="006309B1" w:rsidRPr="00BC19D9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598,244</w:t>
            </w:r>
          </w:p>
        </w:tc>
      </w:tr>
      <w:tr w:rsidR="00DB4510" w:rsidRPr="00BC19D9" w14:paraId="20DFBA22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B2D551A" w14:textId="4CB1BFAD" w:rsidR="00DB4510" w:rsidRPr="00BC19D9" w:rsidRDefault="00DB4510" w:rsidP="00DB451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6AE00" w14:textId="5A131BD3" w:rsidR="00DB4510" w:rsidRPr="00BC19D9" w:rsidRDefault="00DB4510" w:rsidP="00DB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132,254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7EDEA86" w14:textId="77777777" w:rsidR="00DB4510" w:rsidRPr="00BC19D9" w:rsidRDefault="00DB4510" w:rsidP="00DB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AFD2E" w14:textId="2A1F4E89" w:rsidR="00DB4510" w:rsidRPr="00BC19D9" w:rsidRDefault="00DB4510" w:rsidP="00DB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120,703</w:t>
            </w:r>
          </w:p>
        </w:tc>
      </w:tr>
      <w:tr w:rsidR="00DB4510" w:rsidRPr="00BC19D9" w14:paraId="7AB82D15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737C841" w14:textId="58EC84A9" w:rsidR="00DB4510" w:rsidRPr="00BC19D9" w:rsidRDefault="00DB4510" w:rsidP="00DB451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A3530" w14:textId="6B88D685" w:rsidR="00DB4510" w:rsidRPr="00BC19D9" w:rsidRDefault="00DB4510" w:rsidP="00DB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63,582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A74887" w14:textId="77777777" w:rsidR="00DB4510" w:rsidRPr="00BC19D9" w:rsidRDefault="00DB4510" w:rsidP="00DB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657EF" w14:textId="0A41AE5F" w:rsidR="00DB4510" w:rsidRPr="00BC19D9" w:rsidRDefault="00DB4510" w:rsidP="00DB4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71,131</w:t>
            </w:r>
          </w:p>
        </w:tc>
      </w:tr>
      <w:tr w:rsidR="008A57A0" w:rsidRPr="00BC19D9" w14:paraId="07670CAE" w14:textId="77777777" w:rsidTr="00DB4510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71C0B8B" w14:textId="574D17C1" w:rsidR="008A57A0" w:rsidRPr="00BC19D9" w:rsidRDefault="008A57A0" w:rsidP="008A57A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เกาหลีใต้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3B2A8" w14:textId="5D800E29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39,476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519A4BC" w14:textId="77777777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181A3" w14:textId="14AC30AF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46,937</w:t>
            </w:r>
          </w:p>
        </w:tc>
      </w:tr>
      <w:tr w:rsidR="008A57A0" w:rsidRPr="00BC19D9" w14:paraId="5F5A629D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03CCEEFC" w14:textId="02F9D94E" w:rsidR="008A57A0" w:rsidRPr="00BC19D9" w:rsidRDefault="008A57A0" w:rsidP="008A57A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8F51D" w14:textId="46124327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30,515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4E042E2" w14:textId="77777777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2C0C7" w14:textId="45A70364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60,680</w:t>
            </w:r>
          </w:p>
        </w:tc>
      </w:tr>
      <w:tr w:rsidR="008A57A0" w:rsidRPr="00BC19D9" w14:paraId="41DBD75D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9861673" w14:textId="3339E41A" w:rsidR="008A57A0" w:rsidRPr="00BC19D9" w:rsidRDefault="008A57A0" w:rsidP="008A57A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80575" w14:textId="4EF08BF1" w:rsidR="008A57A0" w:rsidRPr="00BC19D9" w:rsidRDefault="00BE5039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63,688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C961E83" w14:textId="77777777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D6C98" w14:textId="7D3575DD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="Angsana New" w:hAnsi="Angsana New"/>
                <w:sz w:val="28"/>
                <w:szCs w:val="28"/>
              </w:rPr>
              <w:t>57,704</w:t>
            </w:r>
          </w:p>
        </w:tc>
      </w:tr>
      <w:tr w:rsidR="008A57A0" w:rsidRPr="00796FB7" w14:paraId="5D14C300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9E1E3F4" w14:textId="06F78CE9" w:rsidR="008A57A0" w:rsidRPr="00BC19D9" w:rsidRDefault="008A57A0" w:rsidP="008A57A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F2C0F6" w14:textId="61E5703A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sz w:val="28"/>
                <w:szCs w:val="28"/>
              </w:rPr>
              <w:t>4,171,740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0E1757B" w14:textId="77777777" w:rsidR="008A57A0" w:rsidRPr="00BC19D9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64E0E6" w14:textId="3A0F5A01" w:rsidR="008A57A0" w:rsidRPr="00796FB7" w:rsidRDefault="008A57A0" w:rsidP="008A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sz w:val="28"/>
                <w:szCs w:val="28"/>
              </w:rPr>
              <w:t>4,180,862</w:t>
            </w:r>
          </w:p>
        </w:tc>
      </w:tr>
    </w:tbl>
    <w:p w14:paraId="0393DD86" w14:textId="3AAA04DF" w:rsidR="004E2DE4" w:rsidRPr="00796FB7" w:rsidRDefault="004E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6E8B201" w14:textId="31827AA5" w:rsidR="00D44225" w:rsidRPr="00796FB7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ภาษีเงินได้</w:t>
      </w:r>
    </w:p>
    <w:p w14:paraId="07930E71" w14:textId="77777777" w:rsidR="005C1FBC" w:rsidRPr="00796FB7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07D2E5F" w14:textId="6A312714" w:rsidR="00D47DCF" w:rsidRPr="00796FB7" w:rsidRDefault="00D47DCF" w:rsidP="00D47DCF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796FB7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</w:t>
      </w:r>
      <w:r w:rsidR="004E2DE4" w:rsidRPr="00796FB7">
        <w:rPr>
          <w:rFonts w:asciiTheme="majorBidi" w:hAnsiTheme="majorBidi" w:cstheme="majorBidi"/>
          <w:sz w:val="28"/>
          <w:szCs w:val="28"/>
          <w:cs/>
        </w:rPr>
        <w:t>งวด</w:t>
      </w:r>
      <w:r w:rsidR="004E2DE4" w:rsidRPr="00796FB7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6309B1">
        <w:rPr>
          <w:rFonts w:asciiTheme="majorBidi" w:hAnsiTheme="majorBidi" w:cstheme="majorBidi" w:hint="cs"/>
          <w:sz w:val="28"/>
          <w:szCs w:val="28"/>
          <w:cs/>
          <w:lang w:val="en-US"/>
        </w:rPr>
        <w:t>เ</w:t>
      </w:r>
      <w:r w:rsidR="004E2DE4" w:rsidRPr="00796FB7">
        <w:rPr>
          <w:rFonts w:asciiTheme="majorBidi" w:hAnsiTheme="majorBidi" w:cstheme="majorBidi" w:hint="cs"/>
          <w:sz w:val="28"/>
          <w:szCs w:val="28"/>
          <w:cs/>
        </w:rPr>
        <w:t>ก</w:t>
      </w:r>
      <w:r w:rsidR="006309B1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4E2DE4" w:rsidRPr="00796FB7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BF7F11">
        <w:rPr>
          <w:rFonts w:asciiTheme="majorBidi" w:hAnsiTheme="majorBidi" w:cstheme="majorBidi"/>
          <w:sz w:val="28"/>
          <w:szCs w:val="28"/>
          <w:lang w:val="en-US"/>
        </w:rPr>
        <w:br/>
      </w:r>
      <w:r w:rsidR="004E2DE4" w:rsidRPr="00796FB7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E2DE4" w:rsidRPr="00796FB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309B1">
        <w:rPr>
          <w:rFonts w:asciiTheme="majorBidi" w:hAnsiTheme="majorBidi" w:cs="Angsana New" w:hint="cs"/>
          <w:sz w:val="28"/>
          <w:szCs w:val="28"/>
          <w:cs/>
        </w:rPr>
        <w:t>กันยา</w:t>
      </w:r>
      <w:r w:rsidR="004E2DE4" w:rsidRPr="00796FB7">
        <w:rPr>
          <w:rFonts w:asciiTheme="majorBidi" w:hAnsiTheme="majorBidi" w:cs="Angsana New" w:hint="cs"/>
          <w:sz w:val="28"/>
          <w:szCs w:val="28"/>
          <w:cs/>
        </w:rPr>
        <w:t>ยน</w:t>
      </w:r>
      <w:r w:rsidR="004E2DE4" w:rsidRPr="00796FB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796FB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796FB7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46525167" w14:textId="5F09AA58" w:rsidR="009B7A53" w:rsidRPr="00796FB7" w:rsidRDefault="009B7A53" w:rsidP="009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th-TH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9328746" w14:textId="575B9F35" w:rsidR="009B7A53" w:rsidRPr="00796FB7" w:rsidRDefault="009B7A53" w:rsidP="009B7A53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lastRenderedPageBreak/>
        <w:t>เงินปันผล</w:t>
      </w:r>
    </w:p>
    <w:p w14:paraId="7E9C3106" w14:textId="77777777" w:rsidR="009B7A53" w:rsidRPr="00C64C55" w:rsidRDefault="009B7A53" w:rsidP="009B7A53">
      <w:pPr>
        <w:pStyle w:val="index"/>
        <w:tabs>
          <w:tab w:val="clear" w:pos="1134"/>
        </w:tabs>
        <w:spacing w:after="0" w:line="240" w:lineRule="auto"/>
        <w:ind w:right="-27" w:hanging="594"/>
        <w:outlineLvl w:val="0"/>
        <w:rPr>
          <w:rFonts w:asciiTheme="majorBidi" w:hAnsiTheme="majorBidi" w:cstheme="majorBidi"/>
          <w:sz w:val="16"/>
          <w:szCs w:val="16"/>
          <w:cs/>
          <w:lang w:val="th-TH" w:bidi="th-TH"/>
        </w:rPr>
      </w:pPr>
    </w:p>
    <w:p w14:paraId="2CDD1F49" w14:textId="6FDCA469" w:rsidR="009B7A53" w:rsidRPr="00796FB7" w:rsidRDefault="009B7A53" w:rsidP="009B7A53">
      <w:pPr>
        <w:pStyle w:val="index"/>
        <w:tabs>
          <w:tab w:val="clear" w:pos="1134"/>
        </w:tabs>
        <w:spacing w:after="0" w:line="240" w:lineRule="auto"/>
        <w:ind w:right="-27" w:hanging="594"/>
        <w:outlineLvl w:val="0"/>
        <w:rPr>
          <w:rFonts w:asciiTheme="majorBidi" w:hAnsiTheme="majorBidi"/>
          <w:sz w:val="28"/>
          <w:szCs w:val="28"/>
          <w:cs/>
          <w:lang w:val="th-TH" w:bidi="th-TH"/>
        </w:rPr>
      </w:pPr>
      <w:r w:rsidRPr="00796FB7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>รายละเอียดเงินปันผลในระหว่างงวด มีดังนี้</w:t>
      </w:r>
    </w:p>
    <w:p w14:paraId="3A06093D" w14:textId="77777777" w:rsidR="009B7A53" w:rsidRPr="00C64C55" w:rsidRDefault="009B7A53" w:rsidP="009B7A53">
      <w:pPr>
        <w:pStyle w:val="index"/>
        <w:tabs>
          <w:tab w:val="clear" w:pos="1134"/>
        </w:tabs>
        <w:spacing w:after="0" w:line="240" w:lineRule="auto"/>
        <w:ind w:right="-27"/>
        <w:outlineLvl w:val="0"/>
        <w:rPr>
          <w:rFonts w:asciiTheme="majorBidi" w:hAnsiTheme="majorBidi" w:cstheme="majorBidi"/>
          <w:sz w:val="16"/>
          <w:szCs w:val="16"/>
          <w:cs/>
          <w:lang w:val="th-TH" w:bidi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9B7A53" w:rsidRPr="00796FB7" w14:paraId="477CD362" w14:textId="77777777" w:rsidTr="00A818F6">
        <w:trPr>
          <w:tblHeader/>
        </w:trPr>
        <w:tc>
          <w:tcPr>
            <w:tcW w:w="3600" w:type="dxa"/>
            <w:vAlign w:val="bottom"/>
          </w:tcPr>
          <w:p w14:paraId="149D3B36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6EF5361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502A233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7B96F596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69586331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7EE2379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9B7A53" w:rsidRPr="00796FB7" w14:paraId="0851BB71" w14:textId="77777777" w:rsidTr="00A818F6">
        <w:trPr>
          <w:tblHeader/>
        </w:trPr>
        <w:tc>
          <w:tcPr>
            <w:tcW w:w="3600" w:type="dxa"/>
          </w:tcPr>
          <w:p w14:paraId="1AC643ED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3288F19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6068E2C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4488EA87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539A0DE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5813BD4B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9B7A53" w:rsidRPr="00796FB7" w14:paraId="146641DF" w14:textId="77777777" w:rsidTr="00A818F6">
        <w:trPr>
          <w:tblHeader/>
        </w:trPr>
        <w:tc>
          <w:tcPr>
            <w:tcW w:w="3600" w:type="dxa"/>
            <w:hideMark/>
          </w:tcPr>
          <w:p w14:paraId="4290A5AF" w14:textId="1BEB69EF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796FB7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796FB7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4230F6ED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6B7DBF75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5226D1C8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364ABD40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6C4B00B0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9B7A53" w:rsidRPr="00796FB7" w14:paraId="7A5BE772" w14:textId="77777777" w:rsidTr="00A818F6">
        <w:trPr>
          <w:tblHeader/>
        </w:trPr>
        <w:tc>
          <w:tcPr>
            <w:tcW w:w="3600" w:type="dxa"/>
            <w:hideMark/>
          </w:tcPr>
          <w:p w14:paraId="31F9CB13" w14:textId="1DD462BC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796FB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30" w:type="dxa"/>
            <w:hideMark/>
          </w:tcPr>
          <w:p w14:paraId="56F0612E" w14:textId="1756FE85" w:rsidR="009B7A53" w:rsidRPr="00796FB7" w:rsidRDefault="00F07E54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0956"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4C0956"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4C0956" w:rsidRPr="00796F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11708" w:rsidRPr="00796FB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hideMark/>
          </w:tcPr>
          <w:p w14:paraId="5ECD1446" w14:textId="64C41C40" w:rsidR="009B7A53" w:rsidRPr="00796FB7" w:rsidRDefault="00F07E54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4" w:type="dxa"/>
          </w:tcPr>
          <w:p w14:paraId="7C8FB737" w14:textId="1F13EEDE" w:rsidR="009B7A53" w:rsidRPr="00796FB7" w:rsidRDefault="005B06DA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0.3334</w:t>
            </w:r>
          </w:p>
        </w:tc>
        <w:tc>
          <w:tcPr>
            <w:tcW w:w="231" w:type="dxa"/>
          </w:tcPr>
          <w:p w14:paraId="3074A780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064AB059" w14:textId="4C337A21" w:rsidR="009B7A53" w:rsidRPr="00796FB7" w:rsidRDefault="00F07E54" w:rsidP="00DD6D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90.02</w:t>
            </w:r>
          </w:p>
        </w:tc>
      </w:tr>
      <w:tr w:rsidR="009B7A53" w:rsidRPr="00796FB7" w14:paraId="46785122" w14:textId="77777777" w:rsidTr="00A818F6">
        <w:trPr>
          <w:trHeight w:val="110"/>
          <w:tblHeader/>
        </w:trPr>
        <w:tc>
          <w:tcPr>
            <w:tcW w:w="3600" w:type="dxa"/>
          </w:tcPr>
          <w:p w14:paraId="32CB0B8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32872C4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B9F2D7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26A5D62F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431685C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52168EFD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9B7A53" w:rsidRPr="00796FB7" w14:paraId="2D771C00" w14:textId="77777777" w:rsidTr="00A818F6">
        <w:trPr>
          <w:tblHeader/>
        </w:trPr>
        <w:tc>
          <w:tcPr>
            <w:tcW w:w="3600" w:type="dxa"/>
            <w:hideMark/>
          </w:tcPr>
          <w:p w14:paraId="10CD5B4C" w14:textId="3F96760A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796FB7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Pr="00796FB7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31343333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A9CF508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3271150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373FFD84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2CED7A3C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9B7A53" w:rsidRPr="00796FB7" w14:paraId="58315EA9" w14:textId="77777777" w:rsidTr="00A818F6">
        <w:tc>
          <w:tcPr>
            <w:tcW w:w="3600" w:type="dxa"/>
            <w:hideMark/>
          </w:tcPr>
          <w:p w14:paraId="4D79FB6C" w14:textId="60D3AB9E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Pr="00796FB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hideMark/>
          </w:tcPr>
          <w:p w14:paraId="5BAF4CC1" w14:textId="0E0C3643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6F205EE1" w14:textId="26E8BE7F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24" w:type="dxa"/>
            <w:hideMark/>
          </w:tcPr>
          <w:p w14:paraId="47E4C49D" w14:textId="7DEEC5FC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0.</w:t>
            </w:r>
            <w:r w:rsidRPr="00796FB7">
              <w:rPr>
                <w:rFonts w:asciiTheme="majorBidi" w:hAnsiTheme="majorBidi"/>
                <w:sz w:val="28"/>
                <w:szCs w:val="28"/>
              </w:rPr>
              <w:t>3704</w:t>
            </w:r>
          </w:p>
        </w:tc>
        <w:tc>
          <w:tcPr>
            <w:tcW w:w="231" w:type="dxa"/>
          </w:tcPr>
          <w:p w14:paraId="2E57A403" w14:textId="77777777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733BCCEC" w14:textId="34AF3B6F" w:rsidR="009B7A53" w:rsidRPr="00796FB7" w:rsidRDefault="009B7A53" w:rsidP="00A818F6">
            <w:pPr>
              <w:tabs>
                <w:tab w:val="clear" w:pos="227"/>
                <w:tab w:val="clear" w:pos="454"/>
                <w:tab w:val="clear" w:pos="680"/>
                <w:tab w:val="decimal" w:pos="536"/>
                <w:tab w:val="left" w:pos="7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100.01</w:t>
            </w:r>
          </w:p>
        </w:tc>
      </w:tr>
    </w:tbl>
    <w:p w14:paraId="727C3755" w14:textId="77777777" w:rsidR="009B7A53" w:rsidRPr="00C64C55" w:rsidRDefault="009B7A53" w:rsidP="009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BA6B0FB" w14:textId="345774FA" w:rsidR="00B04D4B" w:rsidRPr="00796FB7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เครื่องมือทางการเง</w:t>
      </w:r>
      <w:r w:rsidR="00163581"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C64C55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03BFE96" w14:textId="783279AE" w:rsidR="00B04D4B" w:rsidRPr="00796FB7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C64C55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16"/>
          <w:szCs w:val="16"/>
          <w:cs/>
        </w:rPr>
      </w:pPr>
    </w:p>
    <w:p w14:paraId="18751BF7" w14:textId="11483490" w:rsidR="00884C71" w:rsidRPr="00796FB7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96FB7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796FB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01848856" w14:textId="2FBEFF46" w:rsidR="00635589" w:rsidRPr="00C64C55" w:rsidRDefault="0063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en-GB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66"/>
      </w:tblGrid>
      <w:tr w:rsidR="00924924" w:rsidRPr="00796FB7" w14:paraId="2C8809E3" w14:textId="77777777" w:rsidTr="00BE2FBC">
        <w:trPr>
          <w:trHeight w:val="261"/>
          <w:tblHeader/>
        </w:trPr>
        <w:tc>
          <w:tcPr>
            <w:tcW w:w="2698" w:type="dxa"/>
            <w:vAlign w:val="bottom"/>
          </w:tcPr>
          <w:p w14:paraId="5637A92A" w14:textId="77777777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796FB7" w14:paraId="3E28057F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79F024F3" w14:textId="77777777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0CC6762B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9" w:type="dxa"/>
            <w:gridSpan w:val="7"/>
            <w:vAlign w:val="bottom"/>
          </w:tcPr>
          <w:p w14:paraId="5D4BC095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796FB7" w14:paraId="213E5DD2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2067AC29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445E43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F48809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685E75F6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5B1A89E9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14:paraId="6A21797B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796FB7" w14:paraId="2762269D" w14:textId="77777777" w:rsidTr="00BE2FBC">
        <w:trPr>
          <w:trHeight w:val="261"/>
          <w:tblHeader/>
        </w:trPr>
        <w:tc>
          <w:tcPr>
            <w:tcW w:w="2698" w:type="dxa"/>
            <w:vAlign w:val="bottom"/>
          </w:tcPr>
          <w:p w14:paraId="70A1F79C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796FB7" w14:paraId="73716CFA" w14:textId="77777777" w:rsidTr="00BE2FBC">
        <w:trPr>
          <w:trHeight w:val="261"/>
        </w:trPr>
        <w:tc>
          <w:tcPr>
            <w:tcW w:w="2698" w:type="dxa"/>
            <w:vAlign w:val="bottom"/>
          </w:tcPr>
          <w:p w14:paraId="7B700B21" w14:textId="66C148D6" w:rsidR="00924924" w:rsidRPr="00796FB7" w:rsidRDefault="00D47DCF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2DE4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6309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4E2DE4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796FB7" w14:paraId="6381B0D8" w14:textId="77777777" w:rsidTr="00896D56">
        <w:trPr>
          <w:trHeight w:val="261"/>
        </w:trPr>
        <w:tc>
          <w:tcPr>
            <w:tcW w:w="2698" w:type="dxa"/>
          </w:tcPr>
          <w:p w14:paraId="616E9520" w14:textId="77777777" w:rsidR="00924924" w:rsidRPr="00796FB7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A5BD273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B3469D0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901D1E4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CD53294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3A59CEA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796FB7" w14:paraId="03E4ECF0" w14:textId="77777777" w:rsidTr="00896D56">
        <w:trPr>
          <w:trHeight w:val="261"/>
        </w:trPr>
        <w:tc>
          <w:tcPr>
            <w:tcW w:w="2698" w:type="dxa"/>
          </w:tcPr>
          <w:p w14:paraId="016A47A2" w14:textId="77777777" w:rsidR="00924924" w:rsidRPr="00796FB7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654ABA50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5BD5E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00B22D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796FB7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1A0FE26" w14:textId="77777777" w:rsidR="00924924" w:rsidRPr="00796FB7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FD184EA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779" w:rsidRPr="00796FB7" w14:paraId="2253F8E7" w14:textId="77777777" w:rsidTr="003C18BD">
        <w:trPr>
          <w:trHeight w:val="261"/>
        </w:trPr>
        <w:tc>
          <w:tcPr>
            <w:tcW w:w="2698" w:type="dxa"/>
          </w:tcPr>
          <w:p w14:paraId="00626432" w14:textId="77777777" w:rsidR="00971779" w:rsidRPr="00796FB7" w:rsidRDefault="00971779" w:rsidP="0097177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AA7DB2" w14:textId="2612F53F" w:rsidR="00971779" w:rsidRPr="00796FB7" w:rsidRDefault="00971779" w:rsidP="0097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E27F0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42" w:type="dxa"/>
          </w:tcPr>
          <w:p w14:paraId="7CA503F5" w14:textId="77777777" w:rsidR="00971779" w:rsidRPr="00796FB7" w:rsidRDefault="00971779" w:rsidP="009717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5C49D" w14:textId="767D16D2" w:rsidR="00971779" w:rsidRPr="00796FB7" w:rsidRDefault="00971779" w:rsidP="0097177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406C85F1" w:rsidR="00971779" w:rsidRPr="00796FB7" w:rsidRDefault="00971779" w:rsidP="0097177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4D09835A" w14:textId="37E16C60" w:rsidR="00971779" w:rsidRPr="00796FB7" w:rsidRDefault="00971779" w:rsidP="0097177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0FA93" w14:textId="77777777" w:rsidR="00971779" w:rsidRPr="00796FB7" w:rsidRDefault="00971779" w:rsidP="0097177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D999BF1" w14:textId="6591A695" w:rsidR="00971779" w:rsidRPr="00796FB7" w:rsidRDefault="00971779" w:rsidP="0097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E27F0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29002B6B" w14:textId="77777777" w:rsidR="00971779" w:rsidRPr="00796FB7" w:rsidRDefault="00971779" w:rsidP="0097177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68E7610" w14:textId="4CF60982" w:rsidR="00971779" w:rsidRPr="00796FB7" w:rsidRDefault="00971779" w:rsidP="0097177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E27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</w:tr>
      <w:tr w:rsidR="00971779" w:rsidRPr="00796FB7" w14:paraId="67299F8F" w14:textId="77777777" w:rsidTr="003C18BD">
        <w:trPr>
          <w:trHeight w:val="261"/>
        </w:trPr>
        <w:tc>
          <w:tcPr>
            <w:tcW w:w="2698" w:type="dxa"/>
          </w:tcPr>
          <w:p w14:paraId="591387AD" w14:textId="3F12D27C" w:rsidR="00971779" w:rsidRPr="00796FB7" w:rsidRDefault="00971779" w:rsidP="0097177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43E49C13" w:rsidR="00971779" w:rsidRPr="006F0785" w:rsidRDefault="00DE3FDA" w:rsidP="0097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DE3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E27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42" w:type="dxa"/>
          </w:tcPr>
          <w:p w14:paraId="4D92BF41" w14:textId="77777777" w:rsidR="00971779" w:rsidRPr="006F0785" w:rsidRDefault="00971779" w:rsidP="0097177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11C00E9C" w14:textId="4255CF1E" w:rsidR="00971779" w:rsidRPr="006F0785" w:rsidRDefault="00971779" w:rsidP="0097177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FFD4307" w14:textId="77777777" w:rsidR="00971779" w:rsidRPr="006F0785" w:rsidRDefault="00971779" w:rsidP="0097177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02011A8B" w14:textId="17A22443" w:rsidR="00971779" w:rsidRPr="006F0785" w:rsidRDefault="00971779" w:rsidP="00971779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F640668" w14:textId="77777777" w:rsidR="00971779" w:rsidRPr="006F0785" w:rsidRDefault="00971779" w:rsidP="0097177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</w:tcPr>
          <w:p w14:paraId="3B56C1AA" w14:textId="77777777" w:rsidR="00971779" w:rsidRPr="006F0785" w:rsidRDefault="00971779" w:rsidP="0097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A50674F" w14:textId="77777777" w:rsidR="00971779" w:rsidRPr="006F0785" w:rsidRDefault="00971779" w:rsidP="0097177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</w:tcPr>
          <w:p w14:paraId="4997FF4A" w14:textId="77777777" w:rsidR="00971779" w:rsidRPr="006F0785" w:rsidRDefault="00971779" w:rsidP="0097177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971779" w:rsidRPr="00C64C55" w14:paraId="2B2370C3" w14:textId="77777777" w:rsidTr="00C64C55">
        <w:trPr>
          <w:trHeight w:val="177"/>
        </w:trPr>
        <w:tc>
          <w:tcPr>
            <w:tcW w:w="2698" w:type="dxa"/>
          </w:tcPr>
          <w:p w14:paraId="73BCFD6F" w14:textId="77777777" w:rsidR="00971779" w:rsidRPr="00C64C55" w:rsidRDefault="00971779" w:rsidP="0097177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453713A" w14:textId="77777777" w:rsidR="00971779" w:rsidRPr="00C64C55" w:rsidRDefault="00971779" w:rsidP="00C64C55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2" w:type="dxa"/>
          </w:tcPr>
          <w:p w14:paraId="002B991D" w14:textId="77777777" w:rsidR="00971779" w:rsidRPr="00C64C55" w:rsidRDefault="00971779" w:rsidP="00C64C55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23" w:type="dxa"/>
          </w:tcPr>
          <w:p w14:paraId="239D9540" w14:textId="77777777" w:rsidR="00971779" w:rsidRPr="00C64C55" w:rsidRDefault="00971779" w:rsidP="00C64C55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F737611" w14:textId="77777777" w:rsidR="00971779" w:rsidRPr="00C64C55" w:rsidRDefault="00971779" w:rsidP="00C64C55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23" w:type="dxa"/>
          </w:tcPr>
          <w:p w14:paraId="3B854CC8" w14:textId="77777777" w:rsidR="00971779" w:rsidRPr="00C64C55" w:rsidRDefault="00971779" w:rsidP="00C64C55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3DF6FFF" w14:textId="77777777" w:rsidR="00971779" w:rsidRPr="00C64C55" w:rsidRDefault="00971779" w:rsidP="00C64C55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99" w:type="dxa"/>
          </w:tcPr>
          <w:p w14:paraId="2DD84D39" w14:textId="77777777" w:rsidR="00971779" w:rsidRPr="00C64C55" w:rsidRDefault="00971779" w:rsidP="00C64C55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5E175767" w14:textId="77777777" w:rsidR="00971779" w:rsidRPr="00C64C55" w:rsidRDefault="00971779" w:rsidP="00C64C55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6" w:type="dxa"/>
          </w:tcPr>
          <w:p w14:paraId="4080E023" w14:textId="77777777" w:rsidR="00971779" w:rsidRPr="00C64C55" w:rsidRDefault="00971779" w:rsidP="00C64C55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</w:tr>
      <w:tr w:rsidR="003C18BD" w:rsidRPr="00796FB7" w14:paraId="53CA2D63" w14:textId="77777777" w:rsidTr="003C18BD">
        <w:trPr>
          <w:trHeight w:val="261"/>
        </w:trPr>
        <w:tc>
          <w:tcPr>
            <w:tcW w:w="2698" w:type="dxa"/>
          </w:tcPr>
          <w:p w14:paraId="72965A8D" w14:textId="17EC4129" w:rsidR="003C18BD" w:rsidRPr="00796FB7" w:rsidRDefault="003C18BD" w:rsidP="003C18B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0D1CC27F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235E2B93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BA6B09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A920CC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35BF491" w14:textId="77777777" w:rsidR="003C18BD" w:rsidRPr="00796FB7" w:rsidRDefault="003C18BD" w:rsidP="003C18B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2634D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685352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513C2B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97E0D1E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8BD" w:rsidRPr="00796FB7" w14:paraId="7F4CF1F9" w14:textId="77777777" w:rsidTr="003C18BD">
        <w:trPr>
          <w:trHeight w:val="261"/>
        </w:trPr>
        <w:tc>
          <w:tcPr>
            <w:tcW w:w="2698" w:type="dxa"/>
          </w:tcPr>
          <w:p w14:paraId="78AD10BC" w14:textId="2BFAFF93" w:rsidR="003C18BD" w:rsidRPr="00796FB7" w:rsidRDefault="003C18BD" w:rsidP="003C18B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226804AB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B87DE14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65F6374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775034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04CA67F" w14:textId="77777777" w:rsidR="003C18BD" w:rsidRPr="00796FB7" w:rsidRDefault="003C18BD" w:rsidP="003C18B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C142E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9BEEB7A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5C54B9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D2B4041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8BD" w:rsidRPr="00796FB7" w14:paraId="1D490289" w14:textId="77777777" w:rsidTr="00C64C55">
        <w:trPr>
          <w:trHeight w:val="261"/>
        </w:trPr>
        <w:tc>
          <w:tcPr>
            <w:tcW w:w="2698" w:type="dxa"/>
          </w:tcPr>
          <w:p w14:paraId="08366AEA" w14:textId="719C7981" w:rsidR="003C18BD" w:rsidRPr="00796FB7" w:rsidRDefault="003C18BD" w:rsidP="003C18BD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B04D61" w14:textId="0A3890A1" w:rsidR="003C18BD" w:rsidRPr="003C18BD" w:rsidRDefault="00EE27F0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E5711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14:paraId="489548D2" w14:textId="77777777" w:rsidR="003C18BD" w:rsidRPr="003C18BD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2177E2D" w14:textId="0FB83BD8" w:rsidR="003C18BD" w:rsidRPr="00796FB7" w:rsidRDefault="003C18BD" w:rsidP="00AE317E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504EAC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5E723E0" w14:textId="7C772F7A" w:rsidR="003C18BD" w:rsidRPr="00796FB7" w:rsidRDefault="009B4DF7" w:rsidP="00AE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E5711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F585145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A329883" w14:textId="23742408" w:rsidR="003C18BD" w:rsidRPr="00796FB7" w:rsidRDefault="009B4DF7" w:rsidP="009B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11A844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A7107E7" w14:textId="60D42841" w:rsidR="003C18BD" w:rsidRPr="00796FB7" w:rsidRDefault="00EE27F0" w:rsidP="00AE317E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E571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3C18BD" w:rsidRPr="00796FB7" w14:paraId="50A9475E" w14:textId="77777777" w:rsidTr="00C64C55">
        <w:trPr>
          <w:trHeight w:val="261"/>
        </w:trPr>
        <w:tc>
          <w:tcPr>
            <w:tcW w:w="2698" w:type="dxa"/>
          </w:tcPr>
          <w:p w14:paraId="590BFD88" w14:textId="50C62BEC" w:rsidR="003C18BD" w:rsidRPr="00796FB7" w:rsidRDefault="003C18BD" w:rsidP="003C18B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0A3F4C" w14:textId="256745E2" w:rsidR="003C18BD" w:rsidRPr="002C5437" w:rsidRDefault="00EE27F0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54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E57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14:paraId="702B07DF" w14:textId="77777777" w:rsidR="003C18BD" w:rsidRPr="003C18BD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3DD9D7DE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3B422D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166B315" w14:textId="77777777" w:rsidR="003C18BD" w:rsidRPr="00796FB7" w:rsidRDefault="003C18BD" w:rsidP="003C18B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F0F455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5DA5A8F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D11F8E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5B44ADF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8BD" w:rsidRPr="00796FB7" w14:paraId="4315741C" w14:textId="77777777" w:rsidTr="00C64C55">
        <w:trPr>
          <w:trHeight w:val="261"/>
        </w:trPr>
        <w:tc>
          <w:tcPr>
            <w:tcW w:w="2698" w:type="dxa"/>
            <w:vAlign w:val="bottom"/>
          </w:tcPr>
          <w:p w14:paraId="651CF21D" w14:textId="0CC96A2A" w:rsidR="003C18BD" w:rsidRPr="00796FB7" w:rsidRDefault="003C18BD" w:rsidP="003C18B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2813002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11B7EAA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6D7139B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7DE9A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2C383C0" w14:textId="77777777" w:rsidR="003C18BD" w:rsidRPr="00796FB7" w:rsidRDefault="003C18BD" w:rsidP="003C18B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2335E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6997617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541B22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DA1CBD4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8BD" w:rsidRPr="00796FB7" w14:paraId="376FAA4D" w14:textId="77777777" w:rsidTr="008C6167">
        <w:trPr>
          <w:trHeight w:val="261"/>
        </w:trPr>
        <w:tc>
          <w:tcPr>
            <w:tcW w:w="2698" w:type="dxa"/>
          </w:tcPr>
          <w:p w14:paraId="32FE8C3C" w14:textId="25FA945E" w:rsidR="003C18BD" w:rsidRPr="00796FB7" w:rsidRDefault="003C18BD" w:rsidP="003C18B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A5699A2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750D2C4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12B266CC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E5F6C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53F9EBB" w14:textId="77777777" w:rsidR="003C18BD" w:rsidRPr="00796FB7" w:rsidRDefault="003C18BD" w:rsidP="003C18B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9465F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CD8D91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BCD277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0E2CA17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8BD" w:rsidRPr="00796FB7" w14:paraId="4B3223BA" w14:textId="77777777" w:rsidTr="008C6167">
        <w:trPr>
          <w:trHeight w:val="261"/>
        </w:trPr>
        <w:tc>
          <w:tcPr>
            <w:tcW w:w="2698" w:type="dxa"/>
          </w:tcPr>
          <w:p w14:paraId="4A6611DF" w14:textId="191A9C17" w:rsidR="003C18BD" w:rsidRPr="00796FB7" w:rsidRDefault="003C18BD" w:rsidP="003C18B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8C8730D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CF287CC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F50814B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CC81B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4156D94" w14:textId="77777777" w:rsidR="003C18BD" w:rsidRPr="00796FB7" w:rsidRDefault="003C18BD" w:rsidP="003C18B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19A254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754902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7E990F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4C2AB4A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8BD" w:rsidRPr="00796FB7" w14:paraId="148FA53E" w14:textId="77777777" w:rsidTr="008C6167">
        <w:trPr>
          <w:trHeight w:val="261"/>
        </w:trPr>
        <w:tc>
          <w:tcPr>
            <w:tcW w:w="2698" w:type="dxa"/>
          </w:tcPr>
          <w:p w14:paraId="69C8541B" w14:textId="2CE2CBD7" w:rsidR="003C18BD" w:rsidRPr="00796FB7" w:rsidRDefault="003C18BD" w:rsidP="003C18B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454F87B2" w14:textId="13B2B466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1715831F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F53EC5E" w14:textId="49BF76DC" w:rsidR="003C18BD" w:rsidRPr="00796FB7" w:rsidRDefault="003C18BD" w:rsidP="003C18B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9F9D27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35CB431" w14:textId="513FAC8A" w:rsidR="003C18BD" w:rsidRPr="00796FB7" w:rsidRDefault="003C18BD" w:rsidP="003C18B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79792B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2A3764" w14:textId="12CB0313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079BF031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045A3AD5" w14:textId="1141BAAF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</w:tr>
      <w:tr w:rsidR="003C18BD" w:rsidRPr="00796FB7" w14:paraId="47A22151" w14:textId="77777777" w:rsidTr="008C6167">
        <w:trPr>
          <w:trHeight w:val="261"/>
        </w:trPr>
        <w:tc>
          <w:tcPr>
            <w:tcW w:w="2698" w:type="dxa"/>
          </w:tcPr>
          <w:p w14:paraId="2770F7D4" w14:textId="21A389B1" w:rsidR="003C18BD" w:rsidRPr="00796FB7" w:rsidRDefault="003C18BD" w:rsidP="003C18B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E04926" w14:textId="19E61508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42" w:type="dxa"/>
          </w:tcPr>
          <w:p w14:paraId="3E62F512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5608B34" w14:textId="2AC1A38F" w:rsidR="003C18BD" w:rsidRPr="00796FB7" w:rsidRDefault="003C18BD" w:rsidP="003C18B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C937AA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9692C48" w14:textId="61AC5BA5" w:rsidR="003C18BD" w:rsidRPr="00796FB7" w:rsidRDefault="003C18BD" w:rsidP="003C18B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36" w:type="dxa"/>
          </w:tcPr>
          <w:p w14:paraId="42D4907C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B7C614" w14:textId="2C44B9B6" w:rsidR="003C18BD" w:rsidRPr="00796FB7" w:rsidRDefault="003C18BD" w:rsidP="003C18B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36CFB8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9CBB9C1" w14:textId="63953CC1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</w:tr>
      <w:tr w:rsidR="003C18BD" w:rsidRPr="00796FB7" w14:paraId="55A806DF" w14:textId="77777777" w:rsidTr="008C6167">
        <w:trPr>
          <w:trHeight w:val="261"/>
        </w:trPr>
        <w:tc>
          <w:tcPr>
            <w:tcW w:w="2698" w:type="dxa"/>
          </w:tcPr>
          <w:p w14:paraId="59946BE1" w14:textId="2A1C7CBE" w:rsidR="003C18BD" w:rsidRPr="00796FB7" w:rsidRDefault="003C18BD" w:rsidP="003C18BD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FB6F9B" w14:textId="21EA55CC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3,849</w:t>
            </w:r>
          </w:p>
        </w:tc>
        <w:tc>
          <w:tcPr>
            <w:tcW w:w="242" w:type="dxa"/>
          </w:tcPr>
          <w:p w14:paraId="21F5511F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5B35D47F" w14:textId="77777777" w:rsidR="003C18BD" w:rsidRPr="00EE27F0" w:rsidRDefault="003C18BD" w:rsidP="003C18BD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25FBDB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B3BD3BB" w14:textId="77777777" w:rsidR="003C18BD" w:rsidRPr="00796FB7" w:rsidRDefault="003C18BD" w:rsidP="003C18B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6783E" w14:textId="77777777" w:rsidR="003C18BD" w:rsidRPr="00796FB7" w:rsidRDefault="003C18BD" w:rsidP="003C18B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AF84B1" w14:textId="77777777" w:rsidR="003C18BD" w:rsidRPr="00796FB7" w:rsidRDefault="003C18BD" w:rsidP="003C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24D8C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2E5D1A2" w14:textId="77777777" w:rsidR="003C18BD" w:rsidRPr="00796FB7" w:rsidRDefault="003C18BD" w:rsidP="003C18B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52810E0" w14:textId="05EA5B23" w:rsidR="00896D56" w:rsidRPr="00C64C55" w:rsidRDefault="00C64C55" w:rsidP="00C64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40"/>
        </w:tabs>
        <w:rPr>
          <w:sz w:val="8"/>
          <w:szCs w:val="8"/>
        </w:rPr>
      </w:pPr>
      <w:r>
        <w:rPr>
          <w:sz w:val="12"/>
          <w:szCs w:val="12"/>
        </w:rPr>
        <w:tab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44"/>
        <w:gridCol w:w="13"/>
      </w:tblGrid>
      <w:tr w:rsidR="00924924" w:rsidRPr="00796FB7" w14:paraId="5CBF65C7" w14:textId="77777777" w:rsidTr="00896D56">
        <w:trPr>
          <w:gridAfter w:val="1"/>
          <w:wAfter w:w="13" w:type="dxa"/>
          <w:trHeight w:val="261"/>
          <w:tblHeader/>
        </w:trPr>
        <w:tc>
          <w:tcPr>
            <w:tcW w:w="2698" w:type="dxa"/>
            <w:vAlign w:val="bottom"/>
          </w:tcPr>
          <w:p w14:paraId="7087D48F" w14:textId="4F0B722D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25F2554E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796FB7" w14:paraId="361A6867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35B07855" w14:textId="77777777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645ECE1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0" w:type="dxa"/>
            <w:gridSpan w:val="8"/>
            <w:vAlign w:val="bottom"/>
          </w:tcPr>
          <w:p w14:paraId="339D56DF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796FB7" w14:paraId="6E333A10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2E240485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205F8249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15DF6C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7A5FF902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1ED020F8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1FA092FA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796FB7" w14:paraId="26A3A092" w14:textId="77777777" w:rsidTr="00896D56">
        <w:trPr>
          <w:gridAfter w:val="1"/>
          <w:wAfter w:w="13" w:type="dxa"/>
          <w:trHeight w:val="182"/>
          <w:tblHeader/>
        </w:trPr>
        <w:tc>
          <w:tcPr>
            <w:tcW w:w="2698" w:type="dxa"/>
            <w:vAlign w:val="bottom"/>
          </w:tcPr>
          <w:p w14:paraId="3E476F53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55869233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F232D" w:rsidRPr="00796FB7" w14:paraId="50AB86EE" w14:textId="77777777" w:rsidTr="00896D56">
        <w:trPr>
          <w:gridAfter w:val="1"/>
          <w:wAfter w:w="13" w:type="dxa"/>
          <w:trHeight w:val="182"/>
        </w:trPr>
        <w:tc>
          <w:tcPr>
            <w:tcW w:w="2698" w:type="dxa"/>
            <w:vAlign w:val="bottom"/>
          </w:tcPr>
          <w:p w14:paraId="6E53C60C" w14:textId="4B61CFAB" w:rsidR="001F232D" w:rsidRPr="00796FB7" w:rsidRDefault="0037756E" w:rsidP="001F23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2DE4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6309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4E2DE4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D47DCF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47DCF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559" w:type="dxa"/>
            <w:gridSpan w:val="9"/>
            <w:vAlign w:val="bottom"/>
          </w:tcPr>
          <w:p w14:paraId="1EE19F5D" w14:textId="77777777" w:rsidR="001F232D" w:rsidRPr="00796FB7" w:rsidRDefault="001F232D" w:rsidP="001F232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F232D" w:rsidRPr="00796FB7" w14:paraId="37CA08A8" w14:textId="77777777" w:rsidTr="00896D56">
        <w:trPr>
          <w:trHeight w:val="261"/>
        </w:trPr>
        <w:tc>
          <w:tcPr>
            <w:tcW w:w="2698" w:type="dxa"/>
          </w:tcPr>
          <w:p w14:paraId="5F6431A0" w14:textId="77777777" w:rsidR="001F232D" w:rsidRPr="00796FB7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C9C2B50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368D4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3CCB84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D2DD058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6F0BEE83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796FB7" w14:paraId="180C0743" w14:textId="77777777" w:rsidTr="00896D56">
        <w:trPr>
          <w:trHeight w:val="254"/>
        </w:trPr>
        <w:tc>
          <w:tcPr>
            <w:tcW w:w="2698" w:type="dxa"/>
          </w:tcPr>
          <w:p w14:paraId="5CBAF29E" w14:textId="77777777" w:rsidR="001F232D" w:rsidRPr="00796FB7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4166B7F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B26C818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61EEC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1F232D" w:rsidRPr="00796FB7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48C5CDA" w14:textId="77777777" w:rsidR="001F232D" w:rsidRPr="00796FB7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6020F2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148" w:rsidRPr="00796FB7" w14:paraId="7E01AB76" w14:textId="77777777" w:rsidTr="00896D56">
        <w:trPr>
          <w:trHeight w:val="261"/>
        </w:trPr>
        <w:tc>
          <w:tcPr>
            <w:tcW w:w="2698" w:type="dxa"/>
          </w:tcPr>
          <w:p w14:paraId="207F62BE" w14:textId="77777777" w:rsidR="00CC1148" w:rsidRPr="00796FB7" w:rsidRDefault="00CC1148" w:rsidP="00CC1148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7F4CD8CE" w:rsidR="00CC1148" w:rsidRPr="00796FB7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42" w:type="dxa"/>
          </w:tcPr>
          <w:p w14:paraId="46A12424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EF455D7" w14:textId="2FB97FD2" w:rsidR="00CC1148" w:rsidRPr="006F0785" w:rsidRDefault="00CC1148" w:rsidP="00CC114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F0481F" w14:textId="7A695A00" w:rsidR="00CC1148" w:rsidRPr="00796FB7" w:rsidRDefault="00CC1148" w:rsidP="006F0785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CC1148" w:rsidRPr="00796FB7" w:rsidRDefault="00CC1148" w:rsidP="00CC114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895CF2" w14:textId="41BA4C1B" w:rsidR="00CC1148" w:rsidRPr="00796FB7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50BF7E10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5D5416F5" w14:textId="533A5506" w:rsidR="00CC1148" w:rsidRPr="00796FB7" w:rsidRDefault="00CC1148" w:rsidP="00AE31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CC1148" w:rsidRPr="00796FB7" w14:paraId="3EC64D68" w14:textId="77777777" w:rsidTr="00896D56">
        <w:trPr>
          <w:trHeight w:val="261"/>
        </w:trPr>
        <w:tc>
          <w:tcPr>
            <w:tcW w:w="2698" w:type="dxa"/>
          </w:tcPr>
          <w:p w14:paraId="160B4B26" w14:textId="4E53A665" w:rsidR="00CC1148" w:rsidRPr="00796FB7" w:rsidRDefault="00CC1148" w:rsidP="00CC1148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</w:tcPr>
          <w:p w14:paraId="4A4E9ECF" w14:textId="6B1D61A0" w:rsidR="00CC1148" w:rsidRPr="00796FB7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42" w:type="dxa"/>
          </w:tcPr>
          <w:p w14:paraId="452F5945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4807F63" w14:textId="6BBCAA0F" w:rsidR="00CC1148" w:rsidRPr="00796FB7" w:rsidRDefault="00CC1148" w:rsidP="00CC114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A3D235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7C3FB8A" w14:textId="69914ED4" w:rsidR="00CC1148" w:rsidRPr="00796FB7" w:rsidRDefault="00CC1148" w:rsidP="00CC114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3495D77E" w14:textId="77777777" w:rsidR="00CC1148" w:rsidRPr="00796FB7" w:rsidRDefault="00CC1148" w:rsidP="00CC114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378C813" w14:textId="6A17908D" w:rsidR="00CC1148" w:rsidRPr="00796FB7" w:rsidRDefault="00CC1148" w:rsidP="006F0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A06FCB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54EDB85B" w14:textId="5AA97865" w:rsidR="00CC1148" w:rsidRPr="00796FB7" w:rsidRDefault="00CC1148" w:rsidP="00AE31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CC1148" w:rsidRPr="00796FB7" w14:paraId="2F2FD7C5" w14:textId="77777777" w:rsidTr="00896D56">
        <w:trPr>
          <w:trHeight w:val="208"/>
        </w:trPr>
        <w:tc>
          <w:tcPr>
            <w:tcW w:w="2698" w:type="dxa"/>
          </w:tcPr>
          <w:p w14:paraId="211BD4BE" w14:textId="77777777" w:rsidR="00CC1148" w:rsidRPr="00796FB7" w:rsidRDefault="00CC1148" w:rsidP="00CC1148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0B8D65CD" w:rsidR="00CC1148" w:rsidRPr="00796FB7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</w:t>
            </w:r>
          </w:p>
        </w:tc>
        <w:tc>
          <w:tcPr>
            <w:tcW w:w="242" w:type="dxa"/>
          </w:tcPr>
          <w:p w14:paraId="4BB57346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B143400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D383658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CC1148" w:rsidRPr="00796FB7" w:rsidRDefault="00CC1148" w:rsidP="00CC114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942C10A" w14:textId="77777777" w:rsidR="00CC1148" w:rsidRPr="00796FB7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3CBCB9C7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148" w:rsidRPr="006309B1" w14:paraId="34A98397" w14:textId="77777777" w:rsidTr="00896D56">
        <w:trPr>
          <w:trHeight w:val="208"/>
        </w:trPr>
        <w:tc>
          <w:tcPr>
            <w:tcW w:w="2698" w:type="dxa"/>
          </w:tcPr>
          <w:p w14:paraId="665E77DA" w14:textId="77777777" w:rsidR="00CC1148" w:rsidRPr="006309B1" w:rsidRDefault="00CC1148" w:rsidP="00CC1148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28CE6B" w14:textId="77777777" w:rsidR="00CC1148" w:rsidRPr="006309B1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2583D21D" w14:textId="77777777" w:rsidR="00CC1148" w:rsidRPr="006309B1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3" w:type="dxa"/>
          </w:tcPr>
          <w:p w14:paraId="4D2063F2" w14:textId="77777777" w:rsidR="00CC1148" w:rsidRPr="006309B1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EA72AB4" w14:textId="77777777" w:rsidR="00CC1148" w:rsidRPr="006309B1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</w:tcPr>
          <w:p w14:paraId="1E1E3BE5" w14:textId="77777777" w:rsidR="00CC1148" w:rsidRPr="006309B1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8EC8774" w14:textId="77777777" w:rsidR="00CC1148" w:rsidRPr="006309B1" w:rsidRDefault="00CC1148" w:rsidP="00CC114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</w:tcPr>
          <w:p w14:paraId="751516A6" w14:textId="77777777" w:rsidR="00CC1148" w:rsidRPr="006309B1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512D045" w14:textId="77777777" w:rsidR="00CC1148" w:rsidRPr="006309B1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7" w:type="dxa"/>
            <w:gridSpan w:val="2"/>
          </w:tcPr>
          <w:p w14:paraId="7DCCCB8B" w14:textId="77777777" w:rsidR="00CC1148" w:rsidRPr="006309B1" w:rsidRDefault="00CC1148" w:rsidP="00CC1148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1148" w:rsidRPr="00796FB7" w14:paraId="62049649" w14:textId="77777777" w:rsidTr="00896D56">
        <w:trPr>
          <w:trHeight w:val="261"/>
        </w:trPr>
        <w:tc>
          <w:tcPr>
            <w:tcW w:w="2698" w:type="dxa"/>
          </w:tcPr>
          <w:p w14:paraId="2DDBBDB7" w14:textId="4086CBB0" w:rsidR="00CC1148" w:rsidRPr="00796FB7" w:rsidRDefault="00CC1148" w:rsidP="00CC114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6209DCCF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F68EE68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78ED343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7CAE281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D2A11A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7B4520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817BEEF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148" w:rsidRPr="00796FB7" w14:paraId="03E0C2C8" w14:textId="77777777" w:rsidTr="00896D56">
        <w:trPr>
          <w:trHeight w:val="261"/>
        </w:trPr>
        <w:tc>
          <w:tcPr>
            <w:tcW w:w="2698" w:type="dxa"/>
          </w:tcPr>
          <w:p w14:paraId="06D45DDE" w14:textId="37C8AD1F" w:rsidR="00CC1148" w:rsidRPr="00796FB7" w:rsidRDefault="00CC1148" w:rsidP="00CC114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70C081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5F43F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26E781D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C4DCF6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05D78BA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CED3A43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148" w:rsidRPr="00796FB7" w14:paraId="77C94198" w14:textId="77777777" w:rsidTr="00896D56">
        <w:trPr>
          <w:trHeight w:val="254"/>
        </w:trPr>
        <w:tc>
          <w:tcPr>
            <w:tcW w:w="2698" w:type="dxa"/>
          </w:tcPr>
          <w:p w14:paraId="0B5B96DE" w14:textId="77777777" w:rsidR="00CC1148" w:rsidRPr="00796FB7" w:rsidRDefault="00CC1148" w:rsidP="00CC114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E0AF484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5534352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11E91DF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CC1148" w:rsidRPr="00796FB7" w:rsidRDefault="00CC1148" w:rsidP="00CC114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3341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800606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427403F9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148" w:rsidRPr="00796FB7" w14:paraId="7972F032" w14:textId="77777777" w:rsidTr="00896D56">
        <w:trPr>
          <w:trHeight w:val="254"/>
        </w:trPr>
        <w:tc>
          <w:tcPr>
            <w:tcW w:w="2698" w:type="dxa"/>
          </w:tcPr>
          <w:p w14:paraId="7DA5042C" w14:textId="14C32A6B" w:rsidR="00CC1148" w:rsidRPr="00796FB7" w:rsidRDefault="00CC1148" w:rsidP="00CC114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3E9E1328" w14:textId="15B6D6C7" w:rsidR="00CC1148" w:rsidRPr="00796FB7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42" w:type="dxa"/>
          </w:tcPr>
          <w:p w14:paraId="5151B315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6500665" w14:textId="7E8D0FB7" w:rsidR="00CC1148" w:rsidRPr="00796FB7" w:rsidRDefault="00CC1148" w:rsidP="00CC114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21B66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B1CF33" w14:textId="289B6661" w:rsidR="00CC1148" w:rsidRPr="00796FB7" w:rsidRDefault="00CC1148" w:rsidP="00CC114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66CBBE" w14:textId="77777777" w:rsidR="00CC1148" w:rsidRPr="00796FB7" w:rsidRDefault="00CC1148" w:rsidP="00CC114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A3074B" w14:textId="36237632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4F5BCF31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02869E3" w14:textId="2ED8A8A9" w:rsidR="00CC1148" w:rsidRPr="00796FB7" w:rsidRDefault="00CC1148" w:rsidP="00AE31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CC1148" w:rsidRPr="00796FB7" w14:paraId="2DB7EB5B" w14:textId="77777777" w:rsidTr="00896D56">
        <w:trPr>
          <w:trHeight w:val="261"/>
        </w:trPr>
        <w:tc>
          <w:tcPr>
            <w:tcW w:w="2698" w:type="dxa"/>
          </w:tcPr>
          <w:p w14:paraId="7EE651C3" w14:textId="30785E37" w:rsidR="00CC1148" w:rsidRPr="00796FB7" w:rsidRDefault="00CC1148" w:rsidP="00CC1148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33A6F46C" w:rsidR="00CC1148" w:rsidRPr="00796FB7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42" w:type="dxa"/>
          </w:tcPr>
          <w:p w14:paraId="56F9E2B6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B7B42DF" w14:textId="1F510D68" w:rsidR="00CC1148" w:rsidRPr="00796FB7" w:rsidRDefault="00CC1148" w:rsidP="00CC114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E52839" w14:textId="484FA590" w:rsidR="00CC1148" w:rsidRPr="00796FB7" w:rsidRDefault="00CC1148" w:rsidP="00CC114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5E450D83" w14:textId="77777777" w:rsidR="00CC1148" w:rsidRPr="00796FB7" w:rsidRDefault="00CC1148" w:rsidP="00CC114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244FA1" w14:textId="3F0346B5" w:rsidR="00CC1148" w:rsidRPr="00222657" w:rsidRDefault="00CC1148" w:rsidP="00CC11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FA2AF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38E1138D" w14:textId="02D6E6D0" w:rsidR="00CC1148" w:rsidRPr="00796FB7" w:rsidRDefault="00CC1148" w:rsidP="00AE317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CC1148" w:rsidRPr="00796FB7" w14:paraId="5277C711" w14:textId="77777777" w:rsidTr="00896D56">
        <w:trPr>
          <w:trHeight w:val="208"/>
        </w:trPr>
        <w:tc>
          <w:tcPr>
            <w:tcW w:w="2698" w:type="dxa"/>
          </w:tcPr>
          <w:p w14:paraId="03CCC174" w14:textId="77777777" w:rsidR="00CC1148" w:rsidRPr="00796FB7" w:rsidRDefault="00CC1148" w:rsidP="00CC1148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79956AD2" w:rsidR="00CC1148" w:rsidRPr="00796FB7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242" w:type="dxa"/>
          </w:tcPr>
          <w:p w14:paraId="0F87FF0F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F509F83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AD22F1C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CC1148" w:rsidRPr="00796FB7" w:rsidRDefault="00CC1148" w:rsidP="00CC114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AA35" w14:textId="77777777" w:rsidR="00CC1148" w:rsidRPr="00796FB7" w:rsidRDefault="00CC1148" w:rsidP="00CC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AB5FB56" w14:textId="77777777" w:rsidR="00CC1148" w:rsidRPr="00796FB7" w:rsidRDefault="00CC1148" w:rsidP="00CC1148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4A8CAF1" w14:textId="37DF6EEE" w:rsidR="00B05552" w:rsidRPr="00796FB7" w:rsidRDefault="006004D9" w:rsidP="007270C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96FB7">
        <w:rPr>
          <w:rFonts w:asciiTheme="majorBidi" w:hAnsiTheme="majorBidi" w:cstheme="majorBidi"/>
          <w:sz w:val="28"/>
          <w:szCs w:val="28"/>
        </w:rPr>
        <w:br w:type="page"/>
      </w:r>
      <w:r w:rsidR="007660D8" w:rsidRPr="00796FB7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740E6" w:rsidRPr="00796FB7">
        <w:rPr>
          <w:rFonts w:asciiTheme="majorBidi" w:hAnsiTheme="majorBidi" w:cstheme="majorBidi"/>
          <w:sz w:val="28"/>
          <w:szCs w:val="28"/>
          <w:cs/>
          <w:lang w:bidi="th-TH"/>
        </w:rPr>
        <w:t>งบฐานะการเงิน</w:t>
      </w:r>
    </w:p>
    <w:p w14:paraId="27BACF44" w14:textId="77777777" w:rsidR="00B05552" w:rsidRPr="00796FB7" w:rsidRDefault="00B05552" w:rsidP="007270C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796FB7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796FB7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796FB7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796FB7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796FB7" w14:paraId="2FBDC84F" w14:textId="77777777" w:rsidTr="00EB2212">
        <w:tc>
          <w:tcPr>
            <w:tcW w:w="2520" w:type="dxa"/>
          </w:tcPr>
          <w:p w14:paraId="3F770144" w14:textId="0E5AAA8E" w:rsidR="00927BA1" w:rsidRPr="00796FB7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796FB7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796FB7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796FB7" w14:paraId="5E45B72E" w14:textId="77777777" w:rsidTr="008432F2">
        <w:tc>
          <w:tcPr>
            <w:tcW w:w="2520" w:type="dxa"/>
          </w:tcPr>
          <w:p w14:paraId="2E3FC32B" w14:textId="77777777" w:rsidR="00B3315C" w:rsidRPr="00796FB7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796FB7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796FB7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796FB7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796FB7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6390600E" w14:textId="75133AEA" w:rsidR="004E2DE4" w:rsidRPr="00796FB7" w:rsidRDefault="004E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8533FA1" w14:textId="141E2579" w:rsidR="00E827EF" w:rsidRPr="00796FB7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ภาระผูกพันกับกิจการที่ไม่เกี่ยวข้องกัน</w:t>
      </w:r>
    </w:p>
    <w:p w14:paraId="4CBCC75F" w14:textId="77777777" w:rsidR="00E827EF" w:rsidRPr="00796FB7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796FB7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19072C93" w:rsidR="00C33910" w:rsidRPr="00796FB7" w:rsidRDefault="00D47DCF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2DE4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6309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4E2DE4"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796FB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1E59436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796FB7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796FB7" w14:paraId="250C9017" w14:textId="77777777" w:rsidTr="00C33910">
        <w:tc>
          <w:tcPr>
            <w:tcW w:w="6030" w:type="dxa"/>
          </w:tcPr>
          <w:p w14:paraId="33ABE2F5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796FB7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796FB7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FAE" w:rsidRPr="00796FB7" w14:paraId="253C6773" w14:textId="77777777" w:rsidTr="00132643">
        <w:tc>
          <w:tcPr>
            <w:tcW w:w="6030" w:type="dxa"/>
          </w:tcPr>
          <w:p w14:paraId="2BDE8A4F" w14:textId="0491A1E3" w:rsidR="00025FAE" w:rsidRPr="00796FB7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5FAE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136CC667" w14:textId="5A25AF3A" w:rsidR="00025FAE" w:rsidRPr="00025FAE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5F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18,908</w:t>
            </w:r>
          </w:p>
        </w:tc>
        <w:tc>
          <w:tcPr>
            <w:tcW w:w="272" w:type="dxa"/>
          </w:tcPr>
          <w:p w14:paraId="4F041EC1" w14:textId="77777777" w:rsidR="00025FAE" w:rsidRPr="00796FB7" w:rsidRDefault="00025FAE" w:rsidP="00025FA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C1CBAF0" w14:textId="0D84DC30" w:rsidR="00025FAE" w:rsidRPr="00796FB7" w:rsidRDefault="00025FAE" w:rsidP="00B3485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FAE" w:rsidRPr="00796FB7" w14:paraId="6A79068C" w14:textId="77777777" w:rsidTr="00C33910">
        <w:tc>
          <w:tcPr>
            <w:tcW w:w="6030" w:type="dxa"/>
          </w:tcPr>
          <w:p w14:paraId="4E6FEFE7" w14:textId="77777777" w:rsidR="00025FAE" w:rsidRPr="00796FB7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4A3F644C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5F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32,241</w:t>
            </w:r>
          </w:p>
        </w:tc>
        <w:tc>
          <w:tcPr>
            <w:tcW w:w="272" w:type="dxa"/>
          </w:tcPr>
          <w:p w14:paraId="10C9AD44" w14:textId="77777777" w:rsidR="00025FAE" w:rsidRPr="00796FB7" w:rsidRDefault="00025FAE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45B85014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5F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112</w:t>
            </w:r>
          </w:p>
        </w:tc>
      </w:tr>
      <w:tr w:rsidR="00025FAE" w:rsidRPr="00796FB7" w14:paraId="62DF57CE" w14:textId="77777777" w:rsidTr="00C33910">
        <w:tc>
          <w:tcPr>
            <w:tcW w:w="6030" w:type="dxa"/>
          </w:tcPr>
          <w:p w14:paraId="666C9A42" w14:textId="5A00B279" w:rsidR="00025FAE" w:rsidRPr="00796FB7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6F66D547" w14:textId="04E439DB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5F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276</w:t>
            </w:r>
          </w:p>
        </w:tc>
        <w:tc>
          <w:tcPr>
            <w:tcW w:w="272" w:type="dxa"/>
          </w:tcPr>
          <w:p w14:paraId="5710F5EF" w14:textId="77777777" w:rsidR="00025FAE" w:rsidRPr="00796FB7" w:rsidRDefault="00025FAE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40B7B674" w14:textId="068EFB77" w:rsidR="00025FAE" w:rsidRPr="00B34850" w:rsidRDefault="00025FAE" w:rsidP="00B34850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FAE" w:rsidRPr="00796FB7" w14:paraId="5B25CD26" w14:textId="77777777" w:rsidTr="00C33910">
        <w:tc>
          <w:tcPr>
            <w:tcW w:w="6030" w:type="dxa"/>
          </w:tcPr>
          <w:p w14:paraId="3FFD198D" w14:textId="77777777" w:rsidR="00025FAE" w:rsidRPr="00796FB7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625320D2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AE">
              <w:rPr>
                <w:rFonts w:asciiTheme="majorBidi" w:hAnsiTheme="majorBidi" w:cstheme="majorBidi"/>
                <w:sz w:val="28"/>
                <w:szCs w:val="28"/>
              </w:rPr>
              <w:t>51,425</w:t>
            </w:r>
          </w:p>
        </w:tc>
        <w:tc>
          <w:tcPr>
            <w:tcW w:w="272" w:type="dxa"/>
          </w:tcPr>
          <w:p w14:paraId="42EAFB12" w14:textId="77777777" w:rsidR="00025FAE" w:rsidRPr="00796FB7" w:rsidRDefault="00025FAE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7B6B22F1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25FAE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025FAE" w:rsidRPr="00796FB7" w14:paraId="0FE3B3C6" w14:textId="77777777" w:rsidTr="00C33910">
        <w:tc>
          <w:tcPr>
            <w:tcW w:w="6030" w:type="dxa"/>
          </w:tcPr>
          <w:p w14:paraId="6791DE11" w14:textId="5DF7304A" w:rsidR="00025FAE" w:rsidRPr="00796FB7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25FAE" w:rsidRPr="00796FB7" w14:paraId="16F80E2C" w14:textId="77777777" w:rsidTr="00C33910">
        <w:tc>
          <w:tcPr>
            <w:tcW w:w="6030" w:type="dxa"/>
          </w:tcPr>
          <w:p w14:paraId="2D746881" w14:textId="2B405A14" w:rsidR="00025FAE" w:rsidRPr="00796FB7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025FAE" w:rsidRPr="00796FB7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25FAE" w:rsidRPr="00796FB7" w14:paraId="47452D16" w14:textId="77777777" w:rsidTr="00C33910">
        <w:tc>
          <w:tcPr>
            <w:tcW w:w="6030" w:type="dxa"/>
          </w:tcPr>
          <w:p w14:paraId="6B5033B5" w14:textId="1C8C7BAF" w:rsidR="00025FAE" w:rsidRPr="00796FB7" w:rsidRDefault="00025FAE" w:rsidP="00025FAE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" w:name="_Hlk164771446"/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ภาระผูกพันตามสัญญาเช่าและบริการระยะสั้นและสัญญาเช่า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246CEE84" w14:textId="77777777" w:rsidR="00025FAE" w:rsidRPr="001D0524" w:rsidRDefault="00025FAE" w:rsidP="00025FAE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EDCA215" w14:textId="623C19C4" w:rsidR="00025FAE" w:rsidRPr="001D0524" w:rsidRDefault="00025FAE" w:rsidP="00025FAE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D05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2,352</w:t>
            </w:r>
          </w:p>
        </w:tc>
        <w:tc>
          <w:tcPr>
            <w:tcW w:w="272" w:type="dxa"/>
          </w:tcPr>
          <w:p w14:paraId="7142FF3B" w14:textId="77777777" w:rsidR="00025FAE" w:rsidRPr="001D0524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9C3F103" w14:textId="77777777" w:rsidR="00025FAE" w:rsidRPr="00AE317E" w:rsidRDefault="00025FAE" w:rsidP="00AE31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466129" w14:textId="6D2D70B3" w:rsidR="00025FAE" w:rsidRPr="00AE317E" w:rsidRDefault="00025FAE" w:rsidP="00AE31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31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227</w:t>
            </w:r>
          </w:p>
        </w:tc>
      </w:tr>
      <w:bookmarkEnd w:id="2"/>
      <w:tr w:rsidR="00025FAE" w:rsidRPr="00796FB7" w14:paraId="16FAB372" w14:textId="77777777" w:rsidTr="00C33910">
        <w:tc>
          <w:tcPr>
            <w:tcW w:w="6030" w:type="dxa"/>
          </w:tcPr>
          <w:p w14:paraId="1886ED0D" w14:textId="30E7B8A2" w:rsidR="00025FAE" w:rsidRPr="00796FB7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79FCB8A5" w:rsidR="00025FAE" w:rsidRPr="00AE317E" w:rsidRDefault="001D0524" w:rsidP="00AE31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E31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21,794</w:t>
            </w:r>
          </w:p>
        </w:tc>
        <w:tc>
          <w:tcPr>
            <w:tcW w:w="272" w:type="dxa"/>
          </w:tcPr>
          <w:p w14:paraId="517A7097" w14:textId="77777777" w:rsidR="00025FAE" w:rsidRPr="001D0524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6F447B70" w:rsidR="00025FAE" w:rsidRPr="00AE317E" w:rsidRDefault="001D0524" w:rsidP="00AE31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E31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5,187</w:t>
            </w:r>
          </w:p>
        </w:tc>
      </w:tr>
      <w:tr w:rsidR="00025FAE" w:rsidRPr="00796FB7" w14:paraId="01C58DDE" w14:textId="77777777" w:rsidTr="00C33910">
        <w:tc>
          <w:tcPr>
            <w:tcW w:w="6030" w:type="dxa"/>
          </w:tcPr>
          <w:p w14:paraId="42E75C81" w14:textId="77777777" w:rsidR="00025FAE" w:rsidRPr="00796FB7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31406E4D" w:rsidR="00025FAE" w:rsidRPr="00AE317E" w:rsidRDefault="001D0524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317E">
              <w:rPr>
                <w:rFonts w:asciiTheme="majorBidi" w:hAnsiTheme="majorBidi" w:cstheme="majorBidi"/>
                <w:sz w:val="28"/>
                <w:szCs w:val="28"/>
              </w:rPr>
              <w:t>24,146</w:t>
            </w:r>
          </w:p>
        </w:tc>
        <w:tc>
          <w:tcPr>
            <w:tcW w:w="272" w:type="dxa"/>
          </w:tcPr>
          <w:p w14:paraId="37007FE9" w14:textId="77777777" w:rsidR="00025FAE" w:rsidRPr="001D0524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0FD44822" w:rsidR="00025FAE" w:rsidRPr="00AE317E" w:rsidRDefault="001D0524" w:rsidP="00AE31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317E">
              <w:rPr>
                <w:rFonts w:asciiTheme="majorBidi" w:hAnsiTheme="majorBidi" w:cstheme="majorBidi"/>
                <w:sz w:val="28"/>
                <w:szCs w:val="28"/>
              </w:rPr>
              <w:t>5,414</w:t>
            </w:r>
          </w:p>
        </w:tc>
      </w:tr>
    </w:tbl>
    <w:p w14:paraId="276639AC" w14:textId="77777777" w:rsidR="00F412C1" w:rsidRPr="00796FB7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0B8219" w14:textId="5DDFF0C1" w:rsidR="003006FB" w:rsidRPr="00796FB7" w:rsidRDefault="00E37FF5" w:rsidP="00AB2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E147CE" w:rsidRPr="00796FB7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ระยะสั้นและสัญญาเช่าซึ่งสินทรัพย์อ้างอิงมีมูลค่าต่ำ </w:t>
      </w:r>
      <w:r w:rsidR="00D578C0" w:rsidRPr="00796FB7">
        <w:rPr>
          <w:rFonts w:asciiTheme="majorBidi" w:hAnsiTheme="majorBidi" w:cstheme="majorBidi" w:hint="cs"/>
          <w:sz w:val="28"/>
          <w:szCs w:val="28"/>
          <w:cs/>
        </w:rPr>
        <w:t>ครอบคลุม</w:t>
      </w:r>
      <w:r w:rsidRPr="00796FB7">
        <w:rPr>
          <w:rFonts w:asciiTheme="majorBidi" w:hAnsiTheme="majorBidi" w:cstheme="majorBidi"/>
          <w:sz w:val="28"/>
          <w:szCs w:val="28"/>
          <w:cs/>
        </w:rPr>
        <w:t>เครื่องใช้สำนักงา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น</w:t>
      </w:r>
      <w:r w:rsidR="00E147CE"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>และโรงงาน</w:t>
      </w:r>
      <w:r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และสัญญาบริการที่เกี่ยวข้องกับการเช่า</w:t>
      </w:r>
      <w:r w:rsidR="00E147CE"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>พื้นที่คลังสินค้า</w:t>
      </w:r>
      <w:r w:rsidRPr="00796FB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ระยะเวลาหนึ่งปีถึง</w:t>
      </w:r>
      <w:r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>ห้า</w:t>
      </w:r>
      <w:r w:rsidRPr="00796FB7">
        <w:rPr>
          <w:rFonts w:asciiTheme="majorBidi" w:hAnsiTheme="majorBidi" w:cstheme="majorBidi"/>
          <w:spacing w:val="-4"/>
          <w:sz w:val="28"/>
          <w:szCs w:val="28"/>
          <w:cs/>
        </w:rPr>
        <w:t>ปี สิ้นสุด</w:t>
      </w:r>
      <w:r w:rsidR="002508A1" w:rsidRPr="00796FB7">
        <w:rPr>
          <w:rFonts w:asciiTheme="majorBidi" w:hAnsiTheme="majorBidi" w:cstheme="majorBidi" w:hint="cs"/>
          <w:spacing w:val="-4"/>
          <w:sz w:val="28"/>
          <w:szCs w:val="28"/>
          <w:cs/>
        </w:rPr>
        <w:t>จนถึง</w:t>
      </w:r>
      <w:r w:rsidRPr="00BC19D9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="00154F70" w:rsidRPr="00BC19D9">
        <w:rPr>
          <w:rFonts w:asciiTheme="majorBidi" w:hAnsiTheme="majorBidi" w:cstheme="majorBidi" w:hint="cs"/>
          <w:spacing w:val="-4"/>
          <w:sz w:val="28"/>
          <w:szCs w:val="28"/>
          <w:cs/>
        </w:rPr>
        <w:t>สิงหาคม</w:t>
      </w:r>
      <w:r w:rsidRPr="00BC19D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C19D9">
        <w:rPr>
          <w:rFonts w:asciiTheme="majorBidi" w:hAnsiTheme="majorBidi" w:cstheme="majorBidi"/>
          <w:spacing w:val="-4"/>
          <w:sz w:val="28"/>
          <w:szCs w:val="28"/>
        </w:rPr>
        <w:t>257</w:t>
      </w:r>
      <w:r w:rsidR="0067201B" w:rsidRPr="00BC19D9">
        <w:rPr>
          <w:rFonts w:asciiTheme="majorBidi" w:hAnsiTheme="majorBidi" w:cstheme="majorBidi"/>
          <w:spacing w:val="-4"/>
          <w:sz w:val="28"/>
          <w:szCs w:val="28"/>
        </w:rPr>
        <w:t>2</w:t>
      </w:r>
    </w:p>
    <w:p w14:paraId="5A345CE0" w14:textId="77777777" w:rsidR="00AB240B" w:rsidRPr="00796FB7" w:rsidRDefault="00AB240B" w:rsidP="003E4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DF07E1" w14:textId="4A683457" w:rsidR="00883B9C" w:rsidRPr="00796FB7" w:rsidRDefault="004766FB" w:rsidP="003E4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B86041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6309B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B86041" w:rsidRPr="00796FB7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D47DCF"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47DCF" w:rsidRPr="00796FB7">
        <w:rPr>
          <w:rFonts w:asciiTheme="majorBidi" w:hAnsiTheme="majorBidi" w:cstheme="majorBidi"/>
          <w:sz w:val="28"/>
          <w:szCs w:val="28"/>
        </w:rPr>
        <w:t>2568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</w:t>
      </w:r>
      <w:r w:rsidR="00D578C0" w:rsidRPr="00796FB7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เป็นหลักประกัน ได้แก่ เงินฝากประจำกับธนาคารในประเทศแห่งหนึ่งจำนวน</w:t>
      </w:r>
      <w:r w:rsidR="002508A1" w:rsidRPr="00796FB7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C6A01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B56D00" w:rsidRPr="00796FB7">
        <w:rPr>
          <w:rFonts w:asciiTheme="majorBidi" w:hAnsiTheme="majorBidi" w:cstheme="majorBidi"/>
          <w:sz w:val="28"/>
          <w:szCs w:val="28"/>
        </w:rPr>
        <w:t>2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7D57F099" w14:textId="0BFDE81D" w:rsidR="004C40B4" w:rsidRPr="00796FB7" w:rsidRDefault="004C4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</w:rPr>
        <w:br w:type="page"/>
      </w:r>
    </w:p>
    <w:p w14:paraId="278AE7D4" w14:textId="0BE7FB6A" w:rsidR="00F6594C" w:rsidRPr="00796FB7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B86041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6309B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B86041" w:rsidRPr="00796FB7">
        <w:rPr>
          <w:rFonts w:asciiTheme="majorBidi" w:hAnsiTheme="majorBidi" w:cstheme="majorBidi" w:hint="cs"/>
          <w:sz w:val="28"/>
          <w:szCs w:val="28"/>
          <w:cs/>
        </w:rPr>
        <w:t xml:space="preserve">ยน </w:t>
      </w:r>
      <w:r w:rsidR="00D47DCF" w:rsidRPr="00796FB7">
        <w:rPr>
          <w:rFonts w:asciiTheme="majorBidi" w:hAnsiTheme="majorBidi" w:cstheme="majorBidi"/>
          <w:sz w:val="28"/>
          <w:szCs w:val="28"/>
        </w:rPr>
        <w:t>2568</w:t>
      </w:r>
      <w:r w:rsidR="00457A49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796FB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796FB7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</w:t>
      </w:r>
      <w:r w:rsidRPr="00796FB7">
        <w:rPr>
          <w:rFonts w:asciiTheme="majorBidi" w:hAnsiTheme="majorBidi" w:cstheme="majorBidi"/>
          <w:sz w:val="30"/>
          <w:szCs w:val="30"/>
          <w:cs/>
        </w:rPr>
        <w:t>บคลุมไม่เกินหนึ่งปี ดังนี้</w:t>
      </w:r>
    </w:p>
    <w:p w14:paraId="42D2F8AB" w14:textId="77777777" w:rsidR="00B01EF3" w:rsidRPr="00796FB7" w:rsidRDefault="00B01EF3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796FB7" w14:paraId="2CC75246" w14:textId="77777777" w:rsidTr="000D6C06">
        <w:trPr>
          <w:tblHeader/>
        </w:trPr>
        <w:tc>
          <w:tcPr>
            <w:tcW w:w="3510" w:type="dxa"/>
          </w:tcPr>
          <w:p w14:paraId="08638B69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796FB7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FB" w:rsidRPr="00796FB7" w14:paraId="2A0A4248" w14:textId="77777777" w:rsidTr="000D6C06">
        <w:trPr>
          <w:trHeight w:val="56"/>
          <w:tblHeader/>
        </w:trPr>
        <w:tc>
          <w:tcPr>
            <w:tcW w:w="3510" w:type="dxa"/>
          </w:tcPr>
          <w:p w14:paraId="75AC247D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0C02D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B2289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DB81AB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3006FB" w:rsidRPr="00796FB7" w14:paraId="6AE667A7" w14:textId="77777777" w:rsidTr="000D6C06">
        <w:trPr>
          <w:tblHeader/>
        </w:trPr>
        <w:tc>
          <w:tcPr>
            <w:tcW w:w="3510" w:type="dxa"/>
          </w:tcPr>
          <w:p w14:paraId="669D90BB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A15B0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4944EF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3006FB" w:rsidRPr="00796FB7" w14:paraId="6CBEE1B1" w14:textId="77777777" w:rsidTr="000D6C06">
        <w:trPr>
          <w:tblHeader/>
        </w:trPr>
        <w:tc>
          <w:tcPr>
            <w:tcW w:w="3510" w:type="dxa"/>
          </w:tcPr>
          <w:p w14:paraId="242361EA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0560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796FB7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FC5B3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796FB7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796FB7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EB411" w14:textId="77777777" w:rsidR="003006FB" w:rsidRPr="00796FB7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383C" w:rsidRPr="00796FB7" w14:paraId="64F2B2D2" w14:textId="77777777" w:rsidTr="000D6C06">
        <w:tc>
          <w:tcPr>
            <w:tcW w:w="3510" w:type="dxa"/>
          </w:tcPr>
          <w:p w14:paraId="52069E82" w14:textId="014EE583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796FB7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30013" w14:textId="77777777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796FB7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796FB7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7A4695" w14:textId="77777777" w:rsidR="00AB383C" w:rsidRPr="00796FB7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0D53" w:rsidRPr="00796FB7" w14:paraId="23B939A4" w14:textId="77777777" w:rsidTr="000D6C06">
        <w:tc>
          <w:tcPr>
            <w:tcW w:w="3510" w:type="dxa"/>
          </w:tcPr>
          <w:p w14:paraId="4DC30352" w14:textId="610507A7" w:rsidR="00690D53" w:rsidRPr="00796FB7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10D4BC64" w:rsidR="00690D53" w:rsidRPr="00796FB7" w:rsidRDefault="00025FAE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804.03</w:t>
            </w:r>
          </w:p>
        </w:tc>
        <w:tc>
          <w:tcPr>
            <w:tcW w:w="270" w:type="dxa"/>
          </w:tcPr>
          <w:p w14:paraId="74179549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703B6" w14:textId="3389572F" w:rsidR="00690D53" w:rsidRPr="00796FB7" w:rsidRDefault="00025FAE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175.97</w:t>
            </w:r>
          </w:p>
        </w:tc>
        <w:tc>
          <w:tcPr>
            <w:tcW w:w="270" w:type="dxa"/>
          </w:tcPr>
          <w:p w14:paraId="38E63010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06F54AF0" w:rsidR="00690D53" w:rsidRPr="00796FB7" w:rsidRDefault="00025FAE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30.00</w:t>
            </w:r>
          </w:p>
        </w:tc>
        <w:tc>
          <w:tcPr>
            <w:tcW w:w="270" w:type="dxa"/>
          </w:tcPr>
          <w:p w14:paraId="21A5864C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1DE3CE" w14:textId="531F4462" w:rsidR="00690D53" w:rsidRPr="00796FB7" w:rsidRDefault="00025FAE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bidi="th-TH"/>
              </w:rPr>
              <w:t>6.56</w:t>
            </w:r>
          </w:p>
        </w:tc>
      </w:tr>
      <w:tr w:rsidR="000D6C06" w:rsidRPr="00796FB7" w14:paraId="1A27B309" w14:textId="77777777" w:rsidTr="000D6C06">
        <w:tc>
          <w:tcPr>
            <w:tcW w:w="3510" w:type="dxa"/>
          </w:tcPr>
          <w:p w14:paraId="70C7D510" w14:textId="189A855B" w:rsidR="000D6C06" w:rsidRPr="00796FB7" w:rsidRDefault="000D6C0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D45A9A5" w14:textId="2B093645" w:rsidR="000D6C06" w:rsidRPr="00796FB7" w:rsidRDefault="00025FAE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3.86</w:t>
            </w:r>
          </w:p>
        </w:tc>
        <w:tc>
          <w:tcPr>
            <w:tcW w:w="270" w:type="dxa"/>
          </w:tcPr>
          <w:p w14:paraId="3489E8E6" w14:textId="77777777" w:rsidR="000D6C06" w:rsidRPr="00796FB7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87DBF" w14:textId="16BFC6AC" w:rsidR="000D6C06" w:rsidRPr="00796FB7" w:rsidRDefault="00025FAE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122.12</w:t>
            </w:r>
          </w:p>
        </w:tc>
        <w:tc>
          <w:tcPr>
            <w:tcW w:w="270" w:type="dxa"/>
          </w:tcPr>
          <w:p w14:paraId="25BCD916" w14:textId="77777777" w:rsidR="000D6C06" w:rsidRPr="00796FB7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E0EC85" w14:textId="20414EC9" w:rsidR="000D6C06" w:rsidRPr="00796FB7" w:rsidRDefault="00025FAE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0.21</w:t>
            </w:r>
          </w:p>
        </w:tc>
        <w:tc>
          <w:tcPr>
            <w:tcW w:w="270" w:type="dxa"/>
          </w:tcPr>
          <w:p w14:paraId="47DE87C0" w14:textId="77777777" w:rsidR="000D6C06" w:rsidRPr="00796FB7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F0ABDFF" w14:textId="36643A7B" w:rsidR="000D6C06" w:rsidRPr="00796FB7" w:rsidRDefault="00025FAE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bidi="th-TH"/>
              </w:rPr>
              <w:t>6.63</w:t>
            </w:r>
          </w:p>
        </w:tc>
      </w:tr>
      <w:tr w:rsidR="00690D53" w:rsidRPr="00796FB7" w14:paraId="08398F62" w14:textId="77777777" w:rsidTr="000D6C06">
        <w:tc>
          <w:tcPr>
            <w:tcW w:w="3510" w:type="dxa"/>
          </w:tcPr>
          <w:p w14:paraId="13E52052" w14:textId="122FE2C4" w:rsidR="00690D53" w:rsidRPr="00796FB7" w:rsidRDefault="00A10C2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ดอลลาร์</w:t>
            </w:r>
            <w:r w:rsidR="000D6C06" w:rsidRPr="00796FB7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50" w:type="dxa"/>
          </w:tcPr>
          <w:p w14:paraId="5815B82A" w14:textId="1476B3E6" w:rsidR="00690D53" w:rsidRPr="00796FB7" w:rsidRDefault="00025FAE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3.39</w:t>
            </w:r>
          </w:p>
        </w:tc>
        <w:tc>
          <w:tcPr>
            <w:tcW w:w="270" w:type="dxa"/>
          </w:tcPr>
          <w:p w14:paraId="5446FCF2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2BA03" w14:textId="5ADD7466" w:rsidR="00690D53" w:rsidRPr="00796FB7" w:rsidRDefault="00025FAE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70.76</w:t>
            </w:r>
          </w:p>
        </w:tc>
        <w:tc>
          <w:tcPr>
            <w:tcW w:w="270" w:type="dxa"/>
          </w:tcPr>
          <w:p w14:paraId="6086E6B8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1077FF1E" w:rsidR="00690D53" w:rsidRPr="00796FB7" w:rsidRDefault="00944ED1" w:rsidP="00EA5E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796FB7" w:rsidRDefault="00690D5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241B56" w14:textId="08932826" w:rsidR="00690D53" w:rsidRPr="00796FB7" w:rsidRDefault="00944ED1" w:rsidP="00EA5ED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90D53" w:rsidRPr="00796FB7" w14:paraId="5646091E" w14:textId="77777777" w:rsidTr="000D6C06">
        <w:tc>
          <w:tcPr>
            <w:tcW w:w="3510" w:type="dxa"/>
          </w:tcPr>
          <w:p w14:paraId="10E73DA1" w14:textId="0B212E06" w:rsidR="00690D53" w:rsidRPr="00796FB7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35F3048F" w:rsidR="00690D53" w:rsidRPr="00796FB7" w:rsidRDefault="00025FAE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FAE">
              <w:rPr>
                <w:rFonts w:ascii="Angsana New" w:hAnsi="Angsana New"/>
                <w:b/>
                <w:bCs/>
                <w:sz w:val="30"/>
                <w:szCs w:val="30"/>
              </w:rPr>
              <w:t>368.85</w:t>
            </w:r>
          </w:p>
        </w:tc>
        <w:tc>
          <w:tcPr>
            <w:tcW w:w="270" w:type="dxa"/>
          </w:tcPr>
          <w:p w14:paraId="623BEBD6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796FB7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4EFA033F" w:rsidR="00690D53" w:rsidRPr="00796FB7" w:rsidRDefault="00025FAE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25FA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13.19</w:t>
            </w:r>
          </w:p>
        </w:tc>
      </w:tr>
      <w:tr w:rsidR="00BF064D" w:rsidRPr="00796FB7" w14:paraId="7337F6B0" w14:textId="77777777" w:rsidTr="00BF064D">
        <w:tc>
          <w:tcPr>
            <w:tcW w:w="3510" w:type="dxa"/>
          </w:tcPr>
          <w:p w14:paraId="50D64BAD" w14:textId="77777777" w:rsidR="00BF064D" w:rsidRPr="00796FB7" w:rsidRDefault="00BF064D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2202EA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6A765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E0A61B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14089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25A2BB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E0CD68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634D0B8" w14:textId="77777777" w:rsidR="00BF064D" w:rsidRPr="00796FB7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E1267" w:rsidRPr="00796FB7" w14:paraId="5C693940" w14:textId="77777777" w:rsidTr="000D6C06">
        <w:tc>
          <w:tcPr>
            <w:tcW w:w="3510" w:type="dxa"/>
          </w:tcPr>
          <w:p w14:paraId="04A39CC0" w14:textId="2A0E94B7" w:rsidR="00BE1267" w:rsidRPr="00796FB7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796FB7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D32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47B7F6" w14:textId="77777777" w:rsidR="00BE1267" w:rsidRPr="00796FB7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5169" w:rsidRPr="00796FB7" w14:paraId="4B927BC8" w14:textId="77777777" w:rsidTr="000D6C06">
        <w:tc>
          <w:tcPr>
            <w:tcW w:w="3510" w:type="dxa"/>
          </w:tcPr>
          <w:p w14:paraId="6C520531" w14:textId="77777777" w:rsidR="001D5169" w:rsidRPr="00796FB7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34F49083" w:rsidR="001D5169" w:rsidRPr="00796FB7" w:rsidRDefault="00025FAE" w:rsidP="00F059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0.28</w:t>
            </w:r>
          </w:p>
        </w:tc>
        <w:tc>
          <w:tcPr>
            <w:tcW w:w="270" w:type="dxa"/>
          </w:tcPr>
          <w:p w14:paraId="49927463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87E737" w14:textId="44EA2783" w:rsidR="001D5169" w:rsidRPr="00796FB7" w:rsidRDefault="00025FAE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025FAE">
              <w:rPr>
                <w:rFonts w:ascii="Angsana New" w:hAnsi="Angsana New"/>
                <w:sz w:val="30"/>
                <w:szCs w:val="30"/>
              </w:rPr>
              <w:t>8.87</w:t>
            </w:r>
          </w:p>
        </w:tc>
        <w:tc>
          <w:tcPr>
            <w:tcW w:w="270" w:type="dxa"/>
          </w:tcPr>
          <w:p w14:paraId="02BDD604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736235A6" w:rsidR="001D5169" w:rsidRPr="00796FB7" w:rsidRDefault="00025FAE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val="en-US" w:bidi="th-TH"/>
              </w:rPr>
              <w:t>0.24</w:t>
            </w:r>
          </w:p>
        </w:tc>
        <w:tc>
          <w:tcPr>
            <w:tcW w:w="270" w:type="dxa"/>
          </w:tcPr>
          <w:p w14:paraId="614C7324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EA1773" w14:textId="1356AB1E" w:rsidR="001D5169" w:rsidRPr="00796FB7" w:rsidRDefault="00025FAE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5FAE">
              <w:rPr>
                <w:rFonts w:ascii="Angsana New" w:hAnsi="Angsana New"/>
                <w:sz w:val="30"/>
                <w:szCs w:val="30"/>
                <w:lang w:bidi="th-TH"/>
              </w:rPr>
              <w:t>7.79</w:t>
            </w:r>
          </w:p>
        </w:tc>
      </w:tr>
      <w:tr w:rsidR="001D5169" w:rsidRPr="00796FB7" w14:paraId="688A6E27" w14:textId="77777777" w:rsidTr="00BF064D">
        <w:tc>
          <w:tcPr>
            <w:tcW w:w="3510" w:type="dxa"/>
          </w:tcPr>
          <w:p w14:paraId="54784368" w14:textId="5F1900AB" w:rsidR="001D5169" w:rsidRPr="00796FB7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6166004E" w:rsidR="001D5169" w:rsidRPr="00796FB7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0189757D" w:rsidR="00C600B0" w:rsidRPr="00796FB7" w:rsidRDefault="00025FAE" w:rsidP="00C600B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FAE">
              <w:rPr>
                <w:rFonts w:ascii="Angsana New" w:hAnsi="Angsana New"/>
                <w:b/>
                <w:bCs/>
                <w:sz w:val="30"/>
                <w:szCs w:val="30"/>
              </w:rPr>
              <w:t>8.87</w:t>
            </w:r>
          </w:p>
        </w:tc>
        <w:tc>
          <w:tcPr>
            <w:tcW w:w="270" w:type="dxa"/>
          </w:tcPr>
          <w:p w14:paraId="013F47CF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796FB7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7A61653A" w:rsidR="001D5169" w:rsidRPr="00796FB7" w:rsidRDefault="00025FAE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25FA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7.79</w:t>
            </w:r>
          </w:p>
        </w:tc>
      </w:tr>
    </w:tbl>
    <w:p w14:paraId="5341D868" w14:textId="77777777" w:rsidR="000346FF" w:rsidRPr="00796FB7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796FB7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796FB7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96E57" w14:textId="14022CA6" w:rsidR="003630C3" w:rsidRPr="009C53E6" w:rsidRDefault="00070550" w:rsidP="009C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86041" w:rsidRPr="00796FB7">
        <w:rPr>
          <w:rFonts w:asciiTheme="majorBidi" w:hAnsiTheme="majorBidi" w:cstheme="majorBidi"/>
          <w:sz w:val="28"/>
          <w:szCs w:val="28"/>
        </w:rPr>
        <w:t xml:space="preserve">30 </w:t>
      </w:r>
      <w:r w:rsidR="006309B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B86041" w:rsidRPr="00796FB7">
        <w:rPr>
          <w:rFonts w:asciiTheme="majorBidi" w:hAnsiTheme="majorBidi" w:cstheme="majorBidi" w:hint="cs"/>
          <w:sz w:val="28"/>
          <w:szCs w:val="28"/>
          <w:cs/>
        </w:rPr>
        <w:t xml:space="preserve">ยน </w:t>
      </w:r>
      <w:r w:rsidR="00D47DCF" w:rsidRPr="00796FB7">
        <w:rPr>
          <w:rFonts w:asciiTheme="majorBidi" w:hAnsiTheme="majorBidi" w:cstheme="majorBidi"/>
          <w:sz w:val="28"/>
          <w:szCs w:val="28"/>
        </w:rPr>
        <w:t>2568</w:t>
      </w:r>
      <w:r w:rsidR="00457A49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796FB7">
        <w:rPr>
          <w:rFonts w:asciiTheme="majorBidi" w:hAnsiTheme="majorBidi" w:cstheme="majorBidi"/>
          <w:sz w:val="28"/>
          <w:szCs w:val="28"/>
          <w:cs/>
        </w:rPr>
        <w:t>จากการค้ำประกัน</w:t>
      </w:r>
      <w:r w:rsidR="00D578C0" w:rsidRPr="00796FB7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="00801C19" w:rsidRPr="00796FB7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796FB7">
        <w:rPr>
          <w:rFonts w:asciiTheme="majorBidi" w:hAnsiTheme="majorBidi" w:cstheme="majorBidi"/>
          <w:sz w:val="28"/>
          <w:szCs w:val="28"/>
          <w:cs/>
        </w:rPr>
        <w:t>สินเชื่อที่สถาบันการเงินให้แก่</w:t>
      </w:r>
      <w:r w:rsidR="00801C19"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บริษัทย่อยบางแห่งจำนวนเงินรวมประมาณ</w:t>
      </w:r>
      <w:r w:rsidR="00516D4B">
        <w:rPr>
          <w:rFonts w:asciiTheme="majorBidi" w:hAnsiTheme="majorBidi" w:cstheme="majorBidi"/>
          <w:sz w:val="28"/>
          <w:szCs w:val="28"/>
        </w:rPr>
        <w:t xml:space="preserve"> 1,339</w:t>
      </w:r>
      <w:r w:rsidR="00A668E1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796FB7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796FB7">
        <w:rPr>
          <w:rFonts w:asciiTheme="majorBidi" w:hAnsiTheme="majorBidi" w:hint="cs"/>
          <w:sz w:val="28"/>
          <w:szCs w:val="28"/>
          <w:cs/>
        </w:rPr>
        <w:t>และ</w:t>
      </w:r>
      <w:r w:rsidR="00516D4B">
        <w:rPr>
          <w:rFonts w:asciiTheme="majorBidi" w:hAnsiTheme="majorBidi"/>
          <w:sz w:val="28"/>
          <w:szCs w:val="28"/>
        </w:rPr>
        <w:t xml:space="preserve"> 5</w:t>
      </w:r>
      <w:r w:rsidR="008A4631" w:rsidRPr="00796FB7">
        <w:rPr>
          <w:rFonts w:asciiTheme="majorBidi" w:hAnsiTheme="majorBidi"/>
          <w:sz w:val="28"/>
          <w:szCs w:val="28"/>
        </w:rPr>
        <w:t xml:space="preserve"> </w:t>
      </w:r>
      <w:r w:rsidR="00F46CC3" w:rsidRPr="00796FB7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6D544C2D" w14:textId="3A1B3805" w:rsidR="003630C3" w:rsidRPr="007E0382" w:rsidRDefault="003630C3" w:rsidP="007E038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F1DCDDB" w14:textId="2D12C1DB" w:rsidR="007E0382" w:rsidRPr="00BB69A6" w:rsidRDefault="007E0382" w:rsidP="007E0382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BB69A6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เหตุการณ์ภายหลังรอบระยะเวลารายงาน</w:t>
      </w:r>
    </w:p>
    <w:p w14:paraId="7BDEB326" w14:textId="77777777" w:rsidR="007E0382" w:rsidRPr="007E0382" w:rsidRDefault="007E0382" w:rsidP="007E038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highlight w:val="yellow"/>
          <w:lang w:val="en-US" w:bidi="th-TH"/>
        </w:rPr>
      </w:pPr>
    </w:p>
    <w:p w14:paraId="45478577" w14:textId="340E3AB5" w:rsidR="007E0382" w:rsidRPr="007E0382" w:rsidRDefault="00BF2C77" w:rsidP="00DB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F2C77">
        <w:rPr>
          <w:rFonts w:asciiTheme="majorBidi" w:hAnsiTheme="majorBidi" w:hint="cs"/>
          <w:sz w:val="28"/>
          <w:szCs w:val="28"/>
          <w:cs/>
        </w:rPr>
        <w:t>ที่</w:t>
      </w:r>
      <w:r w:rsidR="00DB3366" w:rsidRPr="00DB3366">
        <w:rPr>
          <w:rFonts w:asciiTheme="majorBidi" w:hAnsiTheme="majorBidi" w:hint="cs"/>
          <w:sz w:val="28"/>
          <w:szCs w:val="28"/>
          <w:cs/>
        </w:rPr>
        <w:t>ประชุมคณะกรรมการของบริษัทเมื่อวันที่</w:t>
      </w:r>
      <w:r w:rsidR="005B6EC7">
        <w:rPr>
          <w:rFonts w:asciiTheme="majorBidi" w:hAnsiTheme="majorBidi" w:hint="cs"/>
          <w:sz w:val="28"/>
          <w:szCs w:val="28"/>
          <w:cs/>
        </w:rPr>
        <w:t xml:space="preserve"> </w:t>
      </w:r>
      <w:r w:rsidR="005B6EC7">
        <w:rPr>
          <w:rFonts w:asciiTheme="majorBidi" w:hAnsiTheme="majorBidi"/>
          <w:sz w:val="28"/>
          <w:szCs w:val="28"/>
        </w:rPr>
        <w:t>5</w:t>
      </w:r>
      <w:r w:rsidR="00DB3366" w:rsidRPr="00DB3366">
        <w:rPr>
          <w:rFonts w:asciiTheme="majorBidi" w:hAnsiTheme="majorBidi"/>
          <w:sz w:val="28"/>
          <w:szCs w:val="28"/>
          <w:cs/>
        </w:rPr>
        <w:t xml:space="preserve"> </w:t>
      </w:r>
      <w:r w:rsidR="00DB3366" w:rsidRPr="00DB3366">
        <w:rPr>
          <w:rFonts w:asciiTheme="majorBidi" w:hAnsiTheme="majorBidi" w:hint="cs"/>
          <w:sz w:val="28"/>
          <w:szCs w:val="28"/>
          <w:cs/>
        </w:rPr>
        <w:t>พฤศจิกายน</w:t>
      </w:r>
      <w:r w:rsidR="005B6EC7">
        <w:rPr>
          <w:rFonts w:asciiTheme="majorBidi" w:hAnsiTheme="majorBidi" w:hint="cs"/>
          <w:sz w:val="28"/>
          <w:szCs w:val="28"/>
          <w:cs/>
        </w:rPr>
        <w:t xml:space="preserve"> </w:t>
      </w:r>
      <w:r w:rsidR="005B6EC7">
        <w:rPr>
          <w:rFonts w:asciiTheme="majorBidi" w:hAnsiTheme="majorBidi"/>
          <w:sz w:val="28"/>
          <w:szCs w:val="28"/>
        </w:rPr>
        <w:t>2568</w:t>
      </w:r>
      <w:r w:rsidR="00DB3366" w:rsidRPr="00DB3366">
        <w:rPr>
          <w:rFonts w:asciiTheme="majorBidi" w:hAnsiTheme="majorBidi"/>
          <w:sz w:val="28"/>
          <w:szCs w:val="28"/>
          <w:cs/>
        </w:rPr>
        <w:t xml:space="preserve"> </w:t>
      </w:r>
      <w:r w:rsidR="00DB3366" w:rsidRPr="00DB3366">
        <w:rPr>
          <w:rFonts w:asciiTheme="majorBidi" w:hAnsiTheme="majorBidi" w:hint="cs"/>
          <w:sz w:val="28"/>
          <w:szCs w:val="28"/>
          <w:cs/>
        </w:rPr>
        <w:t>คณะกรรมการมีมติอนุมัติการลงนามในสัญญาซื้อขายหุ้นเพื่อจำหน่ายเงินลงทุนบางส่วนของบริษัท</w:t>
      </w:r>
      <w:r w:rsidR="00DB3366" w:rsidRPr="00DB3366">
        <w:rPr>
          <w:rFonts w:asciiTheme="majorBidi" w:hAnsiTheme="majorBidi"/>
          <w:sz w:val="28"/>
          <w:szCs w:val="28"/>
          <w:cs/>
        </w:rPr>
        <w:t xml:space="preserve"> </w:t>
      </w:r>
      <w:r w:rsidR="00DB3366" w:rsidRPr="00DB3366">
        <w:rPr>
          <w:rFonts w:asciiTheme="majorBidi" w:hAnsiTheme="majorBidi" w:hint="cs"/>
          <w:sz w:val="28"/>
          <w:szCs w:val="28"/>
          <w:cs/>
        </w:rPr>
        <w:t>ทั้งนี้</w:t>
      </w:r>
      <w:r w:rsidR="00DB3366" w:rsidRPr="00DB3366">
        <w:rPr>
          <w:rFonts w:asciiTheme="majorBidi" w:hAnsiTheme="majorBidi"/>
          <w:sz w:val="28"/>
          <w:szCs w:val="28"/>
          <w:cs/>
        </w:rPr>
        <w:t xml:space="preserve"> </w:t>
      </w:r>
      <w:r w:rsidR="00DB3366" w:rsidRPr="00DB3366">
        <w:rPr>
          <w:rFonts w:asciiTheme="majorBidi" w:hAnsiTheme="majorBidi" w:hint="cs"/>
          <w:sz w:val="28"/>
          <w:szCs w:val="28"/>
          <w:cs/>
        </w:rPr>
        <w:t>การดำเนินการดังกล่าวต้องเป็นไปตามเงื่อนไขที่กำหนดไว้ในสัญญา</w:t>
      </w:r>
    </w:p>
    <w:sectPr w:rsidR="007E0382" w:rsidRPr="007E0382" w:rsidSect="00AE317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CACE99" w14:textId="77777777" w:rsidR="00EF58E9" w:rsidRDefault="00EF58E9" w:rsidP="004956B4">
      <w:r>
        <w:separator/>
      </w:r>
    </w:p>
  </w:endnote>
  <w:endnote w:type="continuationSeparator" w:id="0">
    <w:p w14:paraId="568797EE" w14:textId="77777777" w:rsidR="00EF58E9" w:rsidRDefault="00EF58E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81C70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C5A67" w14:textId="77777777" w:rsidR="00EF58E9" w:rsidRDefault="00EF58E9" w:rsidP="004956B4">
      <w:r>
        <w:separator/>
      </w:r>
    </w:p>
  </w:footnote>
  <w:footnote w:type="continuationSeparator" w:id="0">
    <w:p w14:paraId="641A123A" w14:textId="77777777" w:rsidR="00EF58E9" w:rsidRDefault="00EF58E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F471D" w14:textId="77777777" w:rsidR="004517E3" w:rsidRPr="001E5C27" w:rsidRDefault="004517E3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1E5C27">
      <w:rPr>
        <w:rFonts w:ascii="Angsana New" w:hAnsi="Angsana New"/>
        <w:b w:val="0"/>
        <w:bCs/>
        <w:sz w:val="30"/>
        <w:szCs w:val="30"/>
      </w:rPr>
      <w:t xml:space="preserve"> 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44352A8E" w14:textId="77777777" w:rsidR="00FA765B" w:rsidRPr="001E5C27" w:rsidRDefault="00FA765B" w:rsidP="00FA765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46AE5809" w14:textId="71859EE9" w:rsidR="00FA765B" w:rsidRPr="00EB20B9" w:rsidRDefault="00FA765B" w:rsidP="00FA765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เก้า</w:t>
    </w: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เดือนสิ้นสุดวันที่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4419F">
      <w:rPr>
        <w:rFonts w:ascii="Angsana New" w:hAnsi="Angsana New"/>
        <w:sz w:val="30"/>
        <w:szCs w:val="30"/>
        <w:lang w:bidi="th-TH"/>
      </w:rPr>
      <w:t>30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กันยายน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2568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2D1AC740" w14:textId="77777777" w:rsidR="004517E3" w:rsidRPr="00D74AD8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9"/>
  </w:num>
  <w:num w:numId="14">
    <w:abstractNumId w:val="12"/>
  </w:num>
  <w:num w:numId="15">
    <w:abstractNumId w:val="14"/>
  </w:num>
  <w:num w:numId="16">
    <w:abstractNumId w:val="20"/>
  </w:num>
  <w:num w:numId="17">
    <w:abstractNumId w:val="21"/>
  </w:num>
  <w:num w:numId="18">
    <w:abstractNumId w:val="15"/>
  </w:num>
  <w:num w:numId="19">
    <w:abstractNumId w:val="10"/>
  </w:num>
  <w:num w:numId="20">
    <w:abstractNumId w:val="18"/>
  </w:num>
  <w:num w:numId="21">
    <w:abstractNumId w:val="17"/>
  </w:num>
  <w:num w:numId="22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3CD2"/>
    <w:rsid w:val="00004616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2839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5704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5FAE"/>
    <w:rsid w:val="00026078"/>
    <w:rsid w:val="000263EB"/>
    <w:rsid w:val="000264EA"/>
    <w:rsid w:val="000267B8"/>
    <w:rsid w:val="000268BB"/>
    <w:rsid w:val="00026BBE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01E"/>
    <w:rsid w:val="00033129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2FF3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692"/>
    <w:rsid w:val="00057FA4"/>
    <w:rsid w:val="00060244"/>
    <w:rsid w:val="0006034B"/>
    <w:rsid w:val="0006098A"/>
    <w:rsid w:val="00060B69"/>
    <w:rsid w:val="000618A4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994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779B6"/>
    <w:rsid w:val="00080074"/>
    <w:rsid w:val="000800A1"/>
    <w:rsid w:val="000802CE"/>
    <w:rsid w:val="000804CC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B8"/>
    <w:rsid w:val="000858C9"/>
    <w:rsid w:val="00085CEF"/>
    <w:rsid w:val="00085DEA"/>
    <w:rsid w:val="000860E3"/>
    <w:rsid w:val="000861E1"/>
    <w:rsid w:val="000865FF"/>
    <w:rsid w:val="00086E92"/>
    <w:rsid w:val="00086FF5"/>
    <w:rsid w:val="000872CF"/>
    <w:rsid w:val="00087347"/>
    <w:rsid w:val="00087773"/>
    <w:rsid w:val="00087C9A"/>
    <w:rsid w:val="00087EB3"/>
    <w:rsid w:val="00087FBB"/>
    <w:rsid w:val="00090486"/>
    <w:rsid w:val="000905DF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4166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448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B03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2A8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54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5787"/>
    <w:rsid w:val="000C6026"/>
    <w:rsid w:val="000C656A"/>
    <w:rsid w:val="000C699B"/>
    <w:rsid w:val="000C69E9"/>
    <w:rsid w:val="000C6D34"/>
    <w:rsid w:val="000C6EEE"/>
    <w:rsid w:val="000C723A"/>
    <w:rsid w:val="000C7281"/>
    <w:rsid w:val="000C7556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346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3A3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042"/>
    <w:rsid w:val="000F12FB"/>
    <w:rsid w:val="000F1371"/>
    <w:rsid w:val="000F1574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4DA8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03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7C4"/>
    <w:rsid w:val="00124E01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85"/>
    <w:rsid w:val="00131197"/>
    <w:rsid w:val="001313A8"/>
    <w:rsid w:val="00131477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5A"/>
    <w:rsid w:val="0015208D"/>
    <w:rsid w:val="001528EC"/>
    <w:rsid w:val="00152B69"/>
    <w:rsid w:val="0015353D"/>
    <w:rsid w:val="001535D7"/>
    <w:rsid w:val="00154177"/>
    <w:rsid w:val="001542BE"/>
    <w:rsid w:val="00154429"/>
    <w:rsid w:val="00154694"/>
    <w:rsid w:val="0015477D"/>
    <w:rsid w:val="00154B64"/>
    <w:rsid w:val="00154C37"/>
    <w:rsid w:val="00154F70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5DC"/>
    <w:rsid w:val="00171829"/>
    <w:rsid w:val="00171D05"/>
    <w:rsid w:val="00171DDF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75F"/>
    <w:rsid w:val="001827E0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6AEF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99D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1B5"/>
    <w:rsid w:val="001B5B5C"/>
    <w:rsid w:val="001B6335"/>
    <w:rsid w:val="001B66AD"/>
    <w:rsid w:val="001B68F1"/>
    <w:rsid w:val="001B6FF5"/>
    <w:rsid w:val="001B776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524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C7C"/>
    <w:rsid w:val="001E3EC6"/>
    <w:rsid w:val="001E3F51"/>
    <w:rsid w:val="001E4940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4CF2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A6F"/>
    <w:rsid w:val="00212B40"/>
    <w:rsid w:val="002133B2"/>
    <w:rsid w:val="00213C64"/>
    <w:rsid w:val="00213C7F"/>
    <w:rsid w:val="002141A5"/>
    <w:rsid w:val="002146F2"/>
    <w:rsid w:val="002148F1"/>
    <w:rsid w:val="00214F5D"/>
    <w:rsid w:val="00215054"/>
    <w:rsid w:val="00215C32"/>
    <w:rsid w:val="00215EC2"/>
    <w:rsid w:val="00215F90"/>
    <w:rsid w:val="002160B3"/>
    <w:rsid w:val="002162EA"/>
    <w:rsid w:val="0021696C"/>
    <w:rsid w:val="00216AB6"/>
    <w:rsid w:val="00216B83"/>
    <w:rsid w:val="0021736B"/>
    <w:rsid w:val="0021784C"/>
    <w:rsid w:val="00217B1D"/>
    <w:rsid w:val="00217D10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2657"/>
    <w:rsid w:val="00224234"/>
    <w:rsid w:val="00224285"/>
    <w:rsid w:val="002245B2"/>
    <w:rsid w:val="00224653"/>
    <w:rsid w:val="0022488A"/>
    <w:rsid w:val="00224E5F"/>
    <w:rsid w:val="00225069"/>
    <w:rsid w:val="00225F9E"/>
    <w:rsid w:val="00226431"/>
    <w:rsid w:val="00226549"/>
    <w:rsid w:val="00226697"/>
    <w:rsid w:val="0022669C"/>
    <w:rsid w:val="002277CB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67D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9F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ACA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56D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9AB"/>
    <w:rsid w:val="00263FE0"/>
    <w:rsid w:val="0026403A"/>
    <w:rsid w:val="0026499E"/>
    <w:rsid w:val="00264DCD"/>
    <w:rsid w:val="0026556D"/>
    <w:rsid w:val="00265A63"/>
    <w:rsid w:val="00265C0F"/>
    <w:rsid w:val="00266764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5DF8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35F"/>
    <w:rsid w:val="002C099F"/>
    <w:rsid w:val="002C0D4F"/>
    <w:rsid w:val="002C0FFB"/>
    <w:rsid w:val="002C13BE"/>
    <w:rsid w:val="002C1569"/>
    <w:rsid w:val="002C1750"/>
    <w:rsid w:val="002C1964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437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293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B2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2E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0F6D"/>
    <w:rsid w:val="0031135A"/>
    <w:rsid w:val="00311370"/>
    <w:rsid w:val="00311725"/>
    <w:rsid w:val="00311D83"/>
    <w:rsid w:val="00311F58"/>
    <w:rsid w:val="00312415"/>
    <w:rsid w:val="003124DD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851"/>
    <w:rsid w:val="00321B04"/>
    <w:rsid w:val="00321DE1"/>
    <w:rsid w:val="00322F3E"/>
    <w:rsid w:val="00322FB9"/>
    <w:rsid w:val="0032357C"/>
    <w:rsid w:val="0032376D"/>
    <w:rsid w:val="00323863"/>
    <w:rsid w:val="00323AEF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636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17B7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6907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5877"/>
    <w:rsid w:val="00395998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546"/>
    <w:rsid w:val="003B27FA"/>
    <w:rsid w:val="003B2A76"/>
    <w:rsid w:val="003B2C57"/>
    <w:rsid w:val="003B2F10"/>
    <w:rsid w:val="003B30E7"/>
    <w:rsid w:val="003B32A1"/>
    <w:rsid w:val="003B40A4"/>
    <w:rsid w:val="003B4201"/>
    <w:rsid w:val="003B4209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18BD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2C4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950"/>
    <w:rsid w:val="003D698D"/>
    <w:rsid w:val="003D6D13"/>
    <w:rsid w:val="003D740C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3E40"/>
    <w:rsid w:val="003E409D"/>
    <w:rsid w:val="003E4345"/>
    <w:rsid w:val="003E46F4"/>
    <w:rsid w:val="003E4A9D"/>
    <w:rsid w:val="003E59B0"/>
    <w:rsid w:val="003E66CB"/>
    <w:rsid w:val="003E6BE0"/>
    <w:rsid w:val="003E6EB4"/>
    <w:rsid w:val="003E7305"/>
    <w:rsid w:val="003E731F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517C"/>
    <w:rsid w:val="003F5208"/>
    <w:rsid w:val="003F5726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5DB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7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322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74D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69CC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6F1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4EBF"/>
    <w:rsid w:val="004954DD"/>
    <w:rsid w:val="0049561F"/>
    <w:rsid w:val="004956B4"/>
    <w:rsid w:val="00495814"/>
    <w:rsid w:val="004958DB"/>
    <w:rsid w:val="00495B83"/>
    <w:rsid w:val="00495BAC"/>
    <w:rsid w:val="00495FD6"/>
    <w:rsid w:val="0049631A"/>
    <w:rsid w:val="004963FF"/>
    <w:rsid w:val="00496C76"/>
    <w:rsid w:val="00496F84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0EEF"/>
    <w:rsid w:val="004B13DE"/>
    <w:rsid w:val="004B13DF"/>
    <w:rsid w:val="004B14E1"/>
    <w:rsid w:val="004B1EE7"/>
    <w:rsid w:val="004B211D"/>
    <w:rsid w:val="004B2353"/>
    <w:rsid w:val="004B2390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5C6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0956"/>
    <w:rsid w:val="004C12C3"/>
    <w:rsid w:val="004C1497"/>
    <w:rsid w:val="004C1F73"/>
    <w:rsid w:val="004C3497"/>
    <w:rsid w:val="004C3622"/>
    <w:rsid w:val="004C37CD"/>
    <w:rsid w:val="004C3EE2"/>
    <w:rsid w:val="004C40B4"/>
    <w:rsid w:val="004C4203"/>
    <w:rsid w:val="004C4675"/>
    <w:rsid w:val="004C562B"/>
    <w:rsid w:val="004C5CDC"/>
    <w:rsid w:val="004C6B43"/>
    <w:rsid w:val="004C6FA5"/>
    <w:rsid w:val="004C734F"/>
    <w:rsid w:val="004C7424"/>
    <w:rsid w:val="004C7607"/>
    <w:rsid w:val="004C7D6E"/>
    <w:rsid w:val="004D0335"/>
    <w:rsid w:val="004D0505"/>
    <w:rsid w:val="004D069A"/>
    <w:rsid w:val="004D0DC4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9A8"/>
    <w:rsid w:val="004E2BD6"/>
    <w:rsid w:val="004E2D22"/>
    <w:rsid w:val="004E2DE4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3B57"/>
    <w:rsid w:val="004F4656"/>
    <w:rsid w:val="004F4788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3FAD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07FFB"/>
    <w:rsid w:val="0051035A"/>
    <w:rsid w:val="00510568"/>
    <w:rsid w:val="005109C7"/>
    <w:rsid w:val="00510F14"/>
    <w:rsid w:val="005111CF"/>
    <w:rsid w:val="00511312"/>
    <w:rsid w:val="005116F8"/>
    <w:rsid w:val="00511BEE"/>
    <w:rsid w:val="0051235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6D4B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BEB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D4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0FCB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D54"/>
    <w:rsid w:val="00553EE3"/>
    <w:rsid w:val="00554001"/>
    <w:rsid w:val="00554015"/>
    <w:rsid w:val="00554B8B"/>
    <w:rsid w:val="00554C67"/>
    <w:rsid w:val="0055516B"/>
    <w:rsid w:val="00555309"/>
    <w:rsid w:val="005556FF"/>
    <w:rsid w:val="00555853"/>
    <w:rsid w:val="005558B8"/>
    <w:rsid w:val="00556550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747"/>
    <w:rsid w:val="005659EF"/>
    <w:rsid w:val="00565D79"/>
    <w:rsid w:val="00565FCB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D40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61A"/>
    <w:rsid w:val="00582765"/>
    <w:rsid w:val="00582AC1"/>
    <w:rsid w:val="00582B28"/>
    <w:rsid w:val="0058342C"/>
    <w:rsid w:val="00583ABC"/>
    <w:rsid w:val="00583E21"/>
    <w:rsid w:val="00584114"/>
    <w:rsid w:val="00584D0B"/>
    <w:rsid w:val="005850E5"/>
    <w:rsid w:val="00585C45"/>
    <w:rsid w:val="00585E1B"/>
    <w:rsid w:val="005861DB"/>
    <w:rsid w:val="00586245"/>
    <w:rsid w:val="005864D9"/>
    <w:rsid w:val="005868DE"/>
    <w:rsid w:val="00586AE0"/>
    <w:rsid w:val="0058709A"/>
    <w:rsid w:val="005874F9"/>
    <w:rsid w:val="0058787E"/>
    <w:rsid w:val="005902A9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6DA"/>
    <w:rsid w:val="005B0787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6EC7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221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B75"/>
    <w:rsid w:val="005D2D09"/>
    <w:rsid w:val="005D2DC4"/>
    <w:rsid w:val="005D3307"/>
    <w:rsid w:val="005D3689"/>
    <w:rsid w:val="005D3A0B"/>
    <w:rsid w:val="005D3C09"/>
    <w:rsid w:val="005D448E"/>
    <w:rsid w:val="005D4BE8"/>
    <w:rsid w:val="005D558B"/>
    <w:rsid w:val="005D575F"/>
    <w:rsid w:val="005D5760"/>
    <w:rsid w:val="005D5BCD"/>
    <w:rsid w:val="005D5DC4"/>
    <w:rsid w:val="005D6079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21D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C24"/>
    <w:rsid w:val="005E6D04"/>
    <w:rsid w:val="005E6EB8"/>
    <w:rsid w:val="005E7238"/>
    <w:rsid w:val="005E77C2"/>
    <w:rsid w:val="005E7ADE"/>
    <w:rsid w:val="005E7C1D"/>
    <w:rsid w:val="005F025E"/>
    <w:rsid w:val="005F0698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2E8"/>
    <w:rsid w:val="006004D9"/>
    <w:rsid w:val="006005C7"/>
    <w:rsid w:val="00600BE8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2D0"/>
    <w:rsid w:val="00606BCA"/>
    <w:rsid w:val="006072EF"/>
    <w:rsid w:val="00607723"/>
    <w:rsid w:val="00607924"/>
    <w:rsid w:val="00607B00"/>
    <w:rsid w:val="00607E80"/>
    <w:rsid w:val="006100D7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9BB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9B1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CA5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0A08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1F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1EF5"/>
    <w:rsid w:val="0067201B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42"/>
    <w:rsid w:val="00681382"/>
    <w:rsid w:val="00681996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A66"/>
    <w:rsid w:val="00693F05"/>
    <w:rsid w:val="00694139"/>
    <w:rsid w:val="006945F3"/>
    <w:rsid w:val="00694981"/>
    <w:rsid w:val="00695335"/>
    <w:rsid w:val="00695CDF"/>
    <w:rsid w:val="00695CE2"/>
    <w:rsid w:val="00695D50"/>
    <w:rsid w:val="00696114"/>
    <w:rsid w:val="006964A9"/>
    <w:rsid w:val="00696613"/>
    <w:rsid w:val="00696DFD"/>
    <w:rsid w:val="00697034"/>
    <w:rsid w:val="006972CF"/>
    <w:rsid w:val="00697739"/>
    <w:rsid w:val="00697A3E"/>
    <w:rsid w:val="006A085A"/>
    <w:rsid w:val="006A08E2"/>
    <w:rsid w:val="006A0905"/>
    <w:rsid w:val="006A0A17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4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782"/>
    <w:rsid w:val="006D4D93"/>
    <w:rsid w:val="006D4E50"/>
    <w:rsid w:val="006D4ECE"/>
    <w:rsid w:val="006D5027"/>
    <w:rsid w:val="006D5357"/>
    <w:rsid w:val="006D5836"/>
    <w:rsid w:val="006D59C4"/>
    <w:rsid w:val="006D5C75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38C8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0785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951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299B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3E0"/>
    <w:rsid w:val="0072694B"/>
    <w:rsid w:val="00726B2E"/>
    <w:rsid w:val="00726F7E"/>
    <w:rsid w:val="007270CD"/>
    <w:rsid w:val="007272D3"/>
    <w:rsid w:val="00727E80"/>
    <w:rsid w:val="0073006C"/>
    <w:rsid w:val="007305E6"/>
    <w:rsid w:val="007312BE"/>
    <w:rsid w:val="007313DD"/>
    <w:rsid w:val="00731649"/>
    <w:rsid w:val="007319CE"/>
    <w:rsid w:val="00731D02"/>
    <w:rsid w:val="00732240"/>
    <w:rsid w:val="00732A2E"/>
    <w:rsid w:val="00732B35"/>
    <w:rsid w:val="00732FC8"/>
    <w:rsid w:val="007330BD"/>
    <w:rsid w:val="0073352F"/>
    <w:rsid w:val="00733A76"/>
    <w:rsid w:val="007342FD"/>
    <w:rsid w:val="00734468"/>
    <w:rsid w:val="00734CA0"/>
    <w:rsid w:val="00734DF4"/>
    <w:rsid w:val="00735596"/>
    <w:rsid w:val="007355D2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2C85"/>
    <w:rsid w:val="0074305A"/>
    <w:rsid w:val="007435B5"/>
    <w:rsid w:val="0074361B"/>
    <w:rsid w:val="0074393F"/>
    <w:rsid w:val="00743B09"/>
    <w:rsid w:val="00743E7F"/>
    <w:rsid w:val="00743F1D"/>
    <w:rsid w:val="007440B6"/>
    <w:rsid w:val="00744A45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0ED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88A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A7D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457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8A7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434"/>
    <w:rsid w:val="00780B9A"/>
    <w:rsid w:val="007819E2"/>
    <w:rsid w:val="00781A35"/>
    <w:rsid w:val="00781DAB"/>
    <w:rsid w:val="0078232A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90151"/>
    <w:rsid w:val="00790170"/>
    <w:rsid w:val="00790606"/>
    <w:rsid w:val="0079091C"/>
    <w:rsid w:val="00790DBF"/>
    <w:rsid w:val="0079107F"/>
    <w:rsid w:val="007915C9"/>
    <w:rsid w:val="007917C8"/>
    <w:rsid w:val="00791998"/>
    <w:rsid w:val="00791B11"/>
    <w:rsid w:val="007924ED"/>
    <w:rsid w:val="00792CC0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52D"/>
    <w:rsid w:val="007966E8"/>
    <w:rsid w:val="007969A2"/>
    <w:rsid w:val="00796F2D"/>
    <w:rsid w:val="00796FB7"/>
    <w:rsid w:val="00797926"/>
    <w:rsid w:val="00797AD6"/>
    <w:rsid w:val="00797E60"/>
    <w:rsid w:val="007A0D4C"/>
    <w:rsid w:val="007A0DC5"/>
    <w:rsid w:val="007A0E53"/>
    <w:rsid w:val="007A0FF7"/>
    <w:rsid w:val="007A1160"/>
    <w:rsid w:val="007A14CA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94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6C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382"/>
    <w:rsid w:val="007E049E"/>
    <w:rsid w:val="007E04AD"/>
    <w:rsid w:val="007E099A"/>
    <w:rsid w:val="007E0AA0"/>
    <w:rsid w:val="007E0B28"/>
    <w:rsid w:val="007E0F0E"/>
    <w:rsid w:val="007E0F2A"/>
    <w:rsid w:val="007E169D"/>
    <w:rsid w:val="007E17D5"/>
    <w:rsid w:val="007E1B73"/>
    <w:rsid w:val="007E21C6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220"/>
    <w:rsid w:val="007F7558"/>
    <w:rsid w:val="007F76B7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59"/>
    <w:rsid w:val="008300A4"/>
    <w:rsid w:val="008301A0"/>
    <w:rsid w:val="00830281"/>
    <w:rsid w:val="00830307"/>
    <w:rsid w:val="00830AD9"/>
    <w:rsid w:val="0083109C"/>
    <w:rsid w:val="00831187"/>
    <w:rsid w:val="0083197E"/>
    <w:rsid w:val="00831C93"/>
    <w:rsid w:val="00831DC6"/>
    <w:rsid w:val="00831F4B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26F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4C79"/>
    <w:rsid w:val="0085512B"/>
    <w:rsid w:val="008559AE"/>
    <w:rsid w:val="00855AFC"/>
    <w:rsid w:val="00855E6B"/>
    <w:rsid w:val="00856059"/>
    <w:rsid w:val="00856159"/>
    <w:rsid w:val="008569B1"/>
    <w:rsid w:val="00856B09"/>
    <w:rsid w:val="00856EDA"/>
    <w:rsid w:val="00857BA5"/>
    <w:rsid w:val="00857F22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899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1C70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2FF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C01"/>
    <w:rsid w:val="00895DBA"/>
    <w:rsid w:val="00895F72"/>
    <w:rsid w:val="008960A9"/>
    <w:rsid w:val="008961EA"/>
    <w:rsid w:val="008962AC"/>
    <w:rsid w:val="00896379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7A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CD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0C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6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042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DCA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691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2A4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C97"/>
    <w:rsid w:val="00910E4F"/>
    <w:rsid w:val="00910F91"/>
    <w:rsid w:val="00911950"/>
    <w:rsid w:val="00911CBA"/>
    <w:rsid w:val="00911CC0"/>
    <w:rsid w:val="009121B8"/>
    <w:rsid w:val="0091256B"/>
    <w:rsid w:val="0091290A"/>
    <w:rsid w:val="00912C9C"/>
    <w:rsid w:val="009138BE"/>
    <w:rsid w:val="009138FC"/>
    <w:rsid w:val="00913B76"/>
    <w:rsid w:val="00913FA9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CA0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393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447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31F"/>
    <w:rsid w:val="00944531"/>
    <w:rsid w:val="009446A4"/>
    <w:rsid w:val="00944857"/>
    <w:rsid w:val="00944BC9"/>
    <w:rsid w:val="00944ED1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779"/>
    <w:rsid w:val="00971801"/>
    <w:rsid w:val="00971F72"/>
    <w:rsid w:val="00972052"/>
    <w:rsid w:val="0097277F"/>
    <w:rsid w:val="00972D55"/>
    <w:rsid w:val="00973085"/>
    <w:rsid w:val="0097316C"/>
    <w:rsid w:val="00973362"/>
    <w:rsid w:val="00974032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A1A"/>
    <w:rsid w:val="00997D37"/>
    <w:rsid w:val="009A0429"/>
    <w:rsid w:val="009A17F9"/>
    <w:rsid w:val="009A1A81"/>
    <w:rsid w:val="009A1ED0"/>
    <w:rsid w:val="009A2052"/>
    <w:rsid w:val="009A278A"/>
    <w:rsid w:val="009A27CC"/>
    <w:rsid w:val="009A27D6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409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6F"/>
    <w:rsid w:val="009B31F8"/>
    <w:rsid w:val="009B415C"/>
    <w:rsid w:val="009B432F"/>
    <w:rsid w:val="009B4641"/>
    <w:rsid w:val="009B464F"/>
    <w:rsid w:val="009B471B"/>
    <w:rsid w:val="009B4995"/>
    <w:rsid w:val="009B4B68"/>
    <w:rsid w:val="009B4DF7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B7A53"/>
    <w:rsid w:val="009B7F95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3E6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0E9F"/>
    <w:rsid w:val="009D1251"/>
    <w:rsid w:val="009D1C47"/>
    <w:rsid w:val="009D1ECC"/>
    <w:rsid w:val="009D1F22"/>
    <w:rsid w:val="009D2151"/>
    <w:rsid w:val="009D2389"/>
    <w:rsid w:val="009D2661"/>
    <w:rsid w:val="009D28F8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27E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2FC6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AF3"/>
    <w:rsid w:val="00A22D61"/>
    <w:rsid w:val="00A23957"/>
    <w:rsid w:val="00A23A40"/>
    <w:rsid w:val="00A23A43"/>
    <w:rsid w:val="00A23ACF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37E8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2E4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56C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1FAF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8E1"/>
    <w:rsid w:val="00A66AD8"/>
    <w:rsid w:val="00A671B2"/>
    <w:rsid w:val="00A6770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89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DD8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37"/>
    <w:rsid w:val="00A765C3"/>
    <w:rsid w:val="00A76C1C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4A6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1E7"/>
    <w:rsid w:val="00AB1B74"/>
    <w:rsid w:val="00AB1BAE"/>
    <w:rsid w:val="00AB1CC2"/>
    <w:rsid w:val="00AB2188"/>
    <w:rsid w:val="00AB240B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3C90"/>
    <w:rsid w:val="00AB3D25"/>
    <w:rsid w:val="00AB40E4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03E"/>
    <w:rsid w:val="00AC0B92"/>
    <w:rsid w:val="00AC15D8"/>
    <w:rsid w:val="00AC17B2"/>
    <w:rsid w:val="00AC231F"/>
    <w:rsid w:val="00AC245D"/>
    <w:rsid w:val="00AC253F"/>
    <w:rsid w:val="00AC33E1"/>
    <w:rsid w:val="00AC38C7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3CB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917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17E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AB"/>
    <w:rsid w:val="00AF78F9"/>
    <w:rsid w:val="00AF795C"/>
    <w:rsid w:val="00AF79B7"/>
    <w:rsid w:val="00AF7DCD"/>
    <w:rsid w:val="00AF7EA4"/>
    <w:rsid w:val="00B001C6"/>
    <w:rsid w:val="00B008BF"/>
    <w:rsid w:val="00B01145"/>
    <w:rsid w:val="00B01EF3"/>
    <w:rsid w:val="00B0212A"/>
    <w:rsid w:val="00B024FE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552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3A5"/>
    <w:rsid w:val="00B07717"/>
    <w:rsid w:val="00B077AA"/>
    <w:rsid w:val="00B10295"/>
    <w:rsid w:val="00B10405"/>
    <w:rsid w:val="00B1044F"/>
    <w:rsid w:val="00B10465"/>
    <w:rsid w:val="00B104E1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23D"/>
    <w:rsid w:val="00B14450"/>
    <w:rsid w:val="00B14630"/>
    <w:rsid w:val="00B1489E"/>
    <w:rsid w:val="00B14E31"/>
    <w:rsid w:val="00B153C9"/>
    <w:rsid w:val="00B154D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6F8D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850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74E"/>
    <w:rsid w:val="00B56AC5"/>
    <w:rsid w:val="00B56D00"/>
    <w:rsid w:val="00B56E90"/>
    <w:rsid w:val="00B5778B"/>
    <w:rsid w:val="00B577E9"/>
    <w:rsid w:val="00B57F38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1E01"/>
    <w:rsid w:val="00B62467"/>
    <w:rsid w:val="00B632C0"/>
    <w:rsid w:val="00B633F5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041"/>
    <w:rsid w:val="00B86231"/>
    <w:rsid w:val="00B86972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5C55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7C"/>
    <w:rsid w:val="00BB46E7"/>
    <w:rsid w:val="00BB4992"/>
    <w:rsid w:val="00BB49BD"/>
    <w:rsid w:val="00BB4C4A"/>
    <w:rsid w:val="00BB5197"/>
    <w:rsid w:val="00BB5F48"/>
    <w:rsid w:val="00BB6436"/>
    <w:rsid w:val="00BB68A4"/>
    <w:rsid w:val="00BB69A6"/>
    <w:rsid w:val="00BB6A42"/>
    <w:rsid w:val="00BB6FF8"/>
    <w:rsid w:val="00BB7564"/>
    <w:rsid w:val="00BB790E"/>
    <w:rsid w:val="00BB7B97"/>
    <w:rsid w:val="00BB7D76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9D9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039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DA7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77"/>
    <w:rsid w:val="00BF2CE2"/>
    <w:rsid w:val="00BF2DA4"/>
    <w:rsid w:val="00BF2DC7"/>
    <w:rsid w:val="00BF2F24"/>
    <w:rsid w:val="00BF344F"/>
    <w:rsid w:val="00BF372B"/>
    <w:rsid w:val="00BF397C"/>
    <w:rsid w:val="00BF3B12"/>
    <w:rsid w:val="00BF44CC"/>
    <w:rsid w:val="00BF4504"/>
    <w:rsid w:val="00BF48F8"/>
    <w:rsid w:val="00BF4B40"/>
    <w:rsid w:val="00BF4C91"/>
    <w:rsid w:val="00BF4F5E"/>
    <w:rsid w:val="00BF51AB"/>
    <w:rsid w:val="00BF51C3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BF7F11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3CF2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1708"/>
    <w:rsid w:val="00C12B4C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D5D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4A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683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61B9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595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55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3FB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141"/>
    <w:rsid w:val="00CA245D"/>
    <w:rsid w:val="00CA2A2B"/>
    <w:rsid w:val="00CA2D8A"/>
    <w:rsid w:val="00CA2F0D"/>
    <w:rsid w:val="00CA3578"/>
    <w:rsid w:val="00CA384E"/>
    <w:rsid w:val="00CA3AD3"/>
    <w:rsid w:val="00CA3B62"/>
    <w:rsid w:val="00CA424E"/>
    <w:rsid w:val="00CA42F6"/>
    <w:rsid w:val="00CA43DA"/>
    <w:rsid w:val="00CA459E"/>
    <w:rsid w:val="00CA4A59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CCF"/>
    <w:rsid w:val="00CA7E17"/>
    <w:rsid w:val="00CA7F5B"/>
    <w:rsid w:val="00CB06E1"/>
    <w:rsid w:val="00CB0B4C"/>
    <w:rsid w:val="00CB1283"/>
    <w:rsid w:val="00CB1554"/>
    <w:rsid w:val="00CB1819"/>
    <w:rsid w:val="00CB1F55"/>
    <w:rsid w:val="00CB212A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1148"/>
    <w:rsid w:val="00CC11AE"/>
    <w:rsid w:val="00CC1B74"/>
    <w:rsid w:val="00CC1F9C"/>
    <w:rsid w:val="00CC2710"/>
    <w:rsid w:val="00CC28EF"/>
    <w:rsid w:val="00CC29F3"/>
    <w:rsid w:val="00CC2D1F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0B6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19C2"/>
    <w:rsid w:val="00D025EB"/>
    <w:rsid w:val="00D026DE"/>
    <w:rsid w:val="00D027B6"/>
    <w:rsid w:val="00D02C00"/>
    <w:rsid w:val="00D0358A"/>
    <w:rsid w:val="00D0366A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628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2F7"/>
    <w:rsid w:val="00D203D4"/>
    <w:rsid w:val="00D21040"/>
    <w:rsid w:val="00D21086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3DFF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26BA"/>
    <w:rsid w:val="00D429D6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836"/>
    <w:rsid w:val="00D578C0"/>
    <w:rsid w:val="00D60E23"/>
    <w:rsid w:val="00D60E27"/>
    <w:rsid w:val="00D611C4"/>
    <w:rsid w:val="00D61791"/>
    <w:rsid w:val="00D617BA"/>
    <w:rsid w:val="00D61F53"/>
    <w:rsid w:val="00D61F9B"/>
    <w:rsid w:val="00D6270E"/>
    <w:rsid w:val="00D62D73"/>
    <w:rsid w:val="00D62D93"/>
    <w:rsid w:val="00D63835"/>
    <w:rsid w:val="00D63BA0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5E54"/>
    <w:rsid w:val="00D66047"/>
    <w:rsid w:val="00D6635D"/>
    <w:rsid w:val="00D669BE"/>
    <w:rsid w:val="00D66C89"/>
    <w:rsid w:val="00D66DEB"/>
    <w:rsid w:val="00D67414"/>
    <w:rsid w:val="00D6743C"/>
    <w:rsid w:val="00D6752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77F4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97FC1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1719"/>
    <w:rsid w:val="00DB282E"/>
    <w:rsid w:val="00DB3366"/>
    <w:rsid w:val="00DB3C7E"/>
    <w:rsid w:val="00DB4510"/>
    <w:rsid w:val="00DB461D"/>
    <w:rsid w:val="00DB4864"/>
    <w:rsid w:val="00DB49DA"/>
    <w:rsid w:val="00DB4A6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A82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90B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6DE6"/>
    <w:rsid w:val="00DD7010"/>
    <w:rsid w:val="00DD7699"/>
    <w:rsid w:val="00DD7E58"/>
    <w:rsid w:val="00DE0B25"/>
    <w:rsid w:val="00DE0F34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3FDA"/>
    <w:rsid w:val="00DE435E"/>
    <w:rsid w:val="00DE47E0"/>
    <w:rsid w:val="00DE5419"/>
    <w:rsid w:val="00DE552C"/>
    <w:rsid w:val="00DE5D9A"/>
    <w:rsid w:val="00DE656A"/>
    <w:rsid w:val="00DE69F4"/>
    <w:rsid w:val="00DE6B6D"/>
    <w:rsid w:val="00DE6D41"/>
    <w:rsid w:val="00DE7030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235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3DA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4CA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ECF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A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921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4FD6"/>
    <w:rsid w:val="00E45416"/>
    <w:rsid w:val="00E45FE5"/>
    <w:rsid w:val="00E47039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11C"/>
    <w:rsid w:val="00E574FD"/>
    <w:rsid w:val="00E578F2"/>
    <w:rsid w:val="00E57A34"/>
    <w:rsid w:val="00E57A78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050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77DE0"/>
    <w:rsid w:val="00E80069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629E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3E9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1E26"/>
    <w:rsid w:val="00EA22D4"/>
    <w:rsid w:val="00EA232D"/>
    <w:rsid w:val="00EA28F3"/>
    <w:rsid w:val="00EA2B48"/>
    <w:rsid w:val="00EA2CAB"/>
    <w:rsid w:val="00EA3B9F"/>
    <w:rsid w:val="00EA3E6E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1430"/>
    <w:rsid w:val="00EB1521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0A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5CA4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6C2"/>
    <w:rsid w:val="00EE27F0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27"/>
    <w:rsid w:val="00EF027E"/>
    <w:rsid w:val="00EF06FB"/>
    <w:rsid w:val="00EF07A8"/>
    <w:rsid w:val="00EF0CDF"/>
    <w:rsid w:val="00EF0F70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8E9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058E"/>
    <w:rsid w:val="00F013C7"/>
    <w:rsid w:val="00F014B3"/>
    <w:rsid w:val="00F01512"/>
    <w:rsid w:val="00F0182A"/>
    <w:rsid w:val="00F01B95"/>
    <w:rsid w:val="00F01FCE"/>
    <w:rsid w:val="00F0207A"/>
    <w:rsid w:val="00F022BF"/>
    <w:rsid w:val="00F026C7"/>
    <w:rsid w:val="00F02788"/>
    <w:rsid w:val="00F02D79"/>
    <w:rsid w:val="00F03922"/>
    <w:rsid w:val="00F03BD4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54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17F56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0B2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5FB4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C3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BB"/>
    <w:rsid w:val="00F533DD"/>
    <w:rsid w:val="00F53C2F"/>
    <w:rsid w:val="00F5400C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2D6"/>
    <w:rsid w:val="00F605FF"/>
    <w:rsid w:val="00F60DA3"/>
    <w:rsid w:val="00F610C5"/>
    <w:rsid w:val="00F614DD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488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5D7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5EAB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5C1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3E7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076"/>
    <w:rsid w:val="00F92641"/>
    <w:rsid w:val="00F92AB8"/>
    <w:rsid w:val="00F92BFE"/>
    <w:rsid w:val="00F92D8A"/>
    <w:rsid w:val="00F93528"/>
    <w:rsid w:val="00F9366D"/>
    <w:rsid w:val="00F94156"/>
    <w:rsid w:val="00F941B7"/>
    <w:rsid w:val="00F9421D"/>
    <w:rsid w:val="00F94446"/>
    <w:rsid w:val="00F945A0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AA1"/>
    <w:rsid w:val="00FA0BC9"/>
    <w:rsid w:val="00FA1317"/>
    <w:rsid w:val="00FA17D2"/>
    <w:rsid w:val="00FA1E51"/>
    <w:rsid w:val="00FA2279"/>
    <w:rsid w:val="00FA23D1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265"/>
    <w:rsid w:val="00FA6474"/>
    <w:rsid w:val="00FA64CA"/>
    <w:rsid w:val="00FA653D"/>
    <w:rsid w:val="00FA67F4"/>
    <w:rsid w:val="00FA7399"/>
    <w:rsid w:val="00FA765B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E2B"/>
    <w:rsid w:val="00FB0E38"/>
    <w:rsid w:val="00FB0EE2"/>
    <w:rsid w:val="00FB100F"/>
    <w:rsid w:val="00FB146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3ED9"/>
    <w:rsid w:val="00FD4338"/>
    <w:rsid w:val="00FD4587"/>
    <w:rsid w:val="00FD49C4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9F4"/>
    <w:rsid w:val="00FE3A31"/>
    <w:rsid w:val="00FE4709"/>
    <w:rsid w:val="00FE4739"/>
    <w:rsid w:val="00FE4FDD"/>
    <w:rsid w:val="00FE5502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3B4201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3B4201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37089-0339-4734-968B-7BF1B01E5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85B946-B780-4625-A84A-DB9C09CC8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711</TotalTime>
  <Pages>13</Pages>
  <Words>2683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(TP) Sumonta Boonchob</cp:lastModifiedBy>
  <cp:revision>133</cp:revision>
  <cp:lastPrinted>2025-10-28T03:15:00Z</cp:lastPrinted>
  <dcterms:created xsi:type="dcterms:W3CDTF">2025-07-29T15:46:00Z</dcterms:created>
  <dcterms:modified xsi:type="dcterms:W3CDTF">2025-11-11T08:25:00Z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