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F5A63" w14:textId="77777777" w:rsidR="003E6A5C" w:rsidRPr="00CB72A3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B72A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CB72A3" w:rsidRDefault="002917E2" w:rsidP="00B4233A">
      <w:pPr>
        <w:pStyle w:val="IndexHeading1"/>
        <w:spacing w:after="0" w:line="320" w:lineRule="exac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CB72A3" w:rsidRDefault="003E6A5C" w:rsidP="00B4233A">
      <w:pPr>
        <w:pStyle w:val="IndexHeading1"/>
        <w:spacing w:after="0" w:line="240" w:lineRule="auto"/>
        <w:ind w:left="1080" w:hanging="1080"/>
        <w:rPr>
          <w:rFonts w:asciiTheme="majorBidi" w:hAnsiTheme="majorBidi" w:cstheme="majorBidi"/>
          <w:b w:val="0"/>
          <w:bCs/>
          <w:sz w:val="6"/>
          <w:szCs w:val="6"/>
          <w:lang w:bidi="th-TH"/>
        </w:rPr>
      </w:pPr>
    </w:p>
    <w:p w14:paraId="42A767DF" w14:textId="77777777" w:rsidR="001876D1" w:rsidRPr="00CB72A3" w:rsidRDefault="001876D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A043B0" w:rsidRPr="00CB72A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Pr="00CB72A3" w:rsidRDefault="007A5E9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CB72A3" w:rsidRDefault="009B5E5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A22604" w:rsidRPr="00CB72A3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CB72A3" w:rsidRDefault="005E1EFC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AA387CC" w14:textId="77777777" w:rsidR="00C91C33" w:rsidRPr="00CB72A3" w:rsidRDefault="00C91C33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EC3994" w:rsidRPr="00CB72A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9E82C9C" w14:textId="22C436F0" w:rsidR="00CB3F7E" w:rsidRDefault="00666660" w:rsidP="009B7613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</w:t>
      </w:r>
      <w:r w:rsidR="00F9703F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="00F9703F">
        <w:rPr>
          <w:rFonts w:asciiTheme="majorBidi" w:hAnsiTheme="majorBidi" w:cstheme="majorBidi" w:hint="cs"/>
          <w:sz w:val="30"/>
          <w:szCs w:val="30"/>
          <w:cs/>
          <w:lang w:bidi="th-TH"/>
        </w:rPr>
        <w:t>ขาดทุน</w:t>
      </w:r>
      <w:r w:rsidR="00F9703F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ต่อหุ้น</w:t>
      </w:r>
    </w:p>
    <w:p w14:paraId="3916C0B9" w14:textId="5D1BE841" w:rsidR="00FC3B0D" w:rsidRPr="00FC3B0D" w:rsidRDefault="00FC3B0D" w:rsidP="00FC3B0D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1466BBCF" w14:textId="77777777" w:rsidR="00204A71" w:rsidRDefault="00204A71" w:rsidP="00204A71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0939A0D" w14:textId="6AEAD88A" w:rsidR="00E6637C" w:rsidRPr="00BA41D4" w:rsidRDefault="00204A71" w:rsidP="00A273BE">
      <w:pPr>
        <w:pStyle w:val="index"/>
        <w:numPr>
          <w:ilvl w:val="0"/>
          <w:numId w:val="2"/>
        </w:numPr>
        <w:tabs>
          <w:tab w:val="clear" w:pos="3164"/>
          <w:tab w:val="num" w:pos="1080"/>
        </w:tabs>
        <w:spacing w:after="0" w:line="400" w:lineRule="exact"/>
        <w:ind w:left="1170" w:hanging="1170"/>
        <w:rPr>
          <w:rFonts w:ascii="Angsana New" w:hAnsi="Angsana New"/>
          <w:sz w:val="30"/>
          <w:szCs w:val="30"/>
        </w:rPr>
      </w:pPr>
      <w:r w:rsidRPr="00BA39FD">
        <w:rPr>
          <w:rFonts w:ascii="Angsana New" w:hAnsi="Angsana New" w:hint="cs"/>
          <w:sz w:val="30"/>
          <w:szCs w:val="30"/>
          <w:cs/>
          <w:lang w:val="en-US" w:bidi="th-TH"/>
        </w:rPr>
        <w:t>ภาระผูกพันกับกิจการที่ไม่เกี่ยวข้องกัน</w:t>
      </w:r>
    </w:p>
    <w:p w14:paraId="5AFB133E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C3AAC" w:rsidRPr="00CB72A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1E2AFB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4AFC1" w14:textId="331973E6" w:rsidR="00C85C47" w:rsidRDefault="00A570EC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14C8" w:rsidRPr="00CB72A3">
        <w:rPr>
          <w:rFonts w:asciiTheme="majorBidi" w:hAnsiTheme="majorBidi" w:cstheme="majorBidi"/>
          <w:sz w:val="30"/>
          <w:szCs w:val="30"/>
          <w:cs/>
        </w:rPr>
        <w:t>ระหว่างกาลนี้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7D77F6" w:rsidRPr="00CB72A3">
        <w:rPr>
          <w:rFonts w:asciiTheme="majorBidi" w:hAnsiTheme="majorBidi" w:cstheme="majorBidi"/>
          <w:sz w:val="30"/>
          <w:szCs w:val="30"/>
          <w:cs/>
        </w:rPr>
        <w:t>คณะ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9B76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A41D4">
        <w:rPr>
          <w:rFonts w:asciiTheme="majorBidi" w:hAnsiTheme="majorBidi" w:cstheme="majorBidi"/>
          <w:sz w:val="30"/>
          <w:szCs w:val="30"/>
        </w:rPr>
        <w:t>9</w:t>
      </w:r>
      <w:r w:rsidR="00287918">
        <w:rPr>
          <w:rFonts w:asciiTheme="majorBidi" w:hAnsiTheme="majorBidi" w:cstheme="majorBidi"/>
          <w:sz w:val="30"/>
          <w:szCs w:val="30"/>
        </w:rPr>
        <w:t xml:space="preserve"> </w:t>
      </w:r>
      <w:r w:rsidR="00FC3B0D">
        <w:rPr>
          <w:rFonts w:ascii="Angsana New" w:hAnsi="Angsana New" w:hint="cs"/>
          <w:sz w:val="30"/>
          <w:szCs w:val="30"/>
          <w:cs/>
        </w:rPr>
        <w:t>พฤศจิกายน</w:t>
      </w:r>
      <w:r w:rsidR="002879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F14DD" w:rsidRPr="00BC267D">
        <w:rPr>
          <w:rFonts w:ascii="Angsana New" w:hAnsi="Angsana New"/>
          <w:sz w:val="30"/>
          <w:szCs w:val="30"/>
        </w:rPr>
        <w:t>256</w:t>
      </w:r>
      <w:r w:rsidR="00215B10">
        <w:rPr>
          <w:rFonts w:ascii="Angsana New" w:hAnsi="Angsana New"/>
          <w:sz w:val="30"/>
          <w:szCs w:val="30"/>
        </w:rPr>
        <w:t>8</w:t>
      </w:r>
    </w:p>
    <w:p w14:paraId="0805011B" w14:textId="77777777" w:rsidR="00CD63A7" w:rsidRPr="00CB72A3" w:rsidRDefault="00CD63A7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CB72A3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527ED0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CB72A3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65740C" w:rsidRPr="00CB72A3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  <w:r w:rsidR="00E07E6F" w:rsidRPr="00CB72A3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CB72A3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D109F" w14:textId="74E4589B" w:rsidR="00842A87" w:rsidRPr="00CB72A3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B72A3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CB72A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025190" w:rsidRPr="00CB72A3">
        <w:rPr>
          <w:rFonts w:asciiTheme="majorBidi" w:hAnsiTheme="majorBidi" w:cstheme="majorBidi"/>
          <w:sz w:val="30"/>
          <w:szCs w:val="30"/>
        </w:rPr>
        <w:br/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4A24EA"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D0570">
        <w:rPr>
          <w:rFonts w:asciiTheme="majorBidi" w:hAnsiTheme="majorBidi" w:cstheme="majorBidi" w:hint="cs"/>
          <w:sz w:val="30"/>
          <w:szCs w:val="30"/>
          <w:cs/>
        </w:rPr>
        <w:t>ฯ</w:t>
      </w:r>
      <w:r w:rsidR="00807D39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5CE1" w:rsidRPr="00CB72A3">
        <w:rPr>
          <w:rFonts w:asciiTheme="majorBidi" w:hAnsiTheme="majorBidi" w:cstheme="majorBidi"/>
          <w:sz w:val="30"/>
          <w:szCs w:val="30"/>
          <w:cs/>
        </w:rPr>
        <w:t>โดย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 w:rsidRPr="00CB72A3">
        <w:rPr>
          <w:rFonts w:asciiTheme="majorBidi" w:hAnsiTheme="majorBidi" w:cstheme="majorBidi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</w:rPr>
        <w:t>31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="00A41B30" w:rsidRPr="00CB72A3">
        <w:rPr>
          <w:rFonts w:asciiTheme="majorBidi" w:hAnsiTheme="majorBidi" w:cstheme="majorBidi"/>
          <w:spacing w:val="-3"/>
          <w:sz w:val="30"/>
          <w:szCs w:val="30"/>
        </w:rPr>
        <w:t>256</w:t>
      </w:r>
      <w:r w:rsidR="00E8774B">
        <w:rPr>
          <w:rFonts w:asciiTheme="majorBidi" w:hAnsiTheme="majorBidi" w:cstheme="majorBidi"/>
          <w:spacing w:val="-3"/>
          <w:sz w:val="30"/>
          <w:szCs w:val="30"/>
        </w:rPr>
        <w:t>8</w:t>
      </w:r>
    </w:p>
    <w:p w14:paraId="24837583" w14:textId="77777777" w:rsidR="000C5CE1" w:rsidRPr="00CB72A3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3FDC95" w14:textId="5C8E18AE" w:rsidR="009F2CB2" w:rsidRPr="00CB72A3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 w:rsidRPr="00CB72A3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CB72A3">
        <w:rPr>
          <w:rFonts w:asciiTheme="majorBidi" w:hAnsiTheme="majorBidi" w:cstheme="majorBidi"/>
          <w:sz w:val="30"/>
          <w:szCs w:val="30"/>
          <w:cs/>
        </w:rPr>
        <w:t>และแหล่งข้อมูลสำคัญ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ที่ใช้ในการประมาณการที่อาจมี</w:t>
      </w:r>
      <w:r w:rsidRPr="00CB72A3">
        <w:rPr>
          <w:rFonts w:asciiTheme="majorBidi" w:hAnsiTheme="majorBidi" w:cstheme="majorBidi"/>
          <w:sz w:val="30"/>
          <w:szCs w:val="30"/>
          <w:cs/>
        </w:rPr>
        <w:t>ความไม่แน่นอน</w:t>
      </w:r>
      <w:r w:rsidR="00572AF8" w:rsidRPr="00CB72A3">
        <w:rPr>
          <w:rFonts w:asciiTheme="majorBidi" w:hAnsiTheme="majorBidi" w:cstheme="majorBidi"/>
          <w:sz w:val="30"/>
          <w:szCs w:val="30"/>
          <w:cs/>
        </w:rPr>
        <w:t>นั้นไม่แตกต่างจากที่ได้อธิบายไว้ใน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41B30" w:rsidRPr="00CB72A3">
        <w:rPr>
          <w:rFonts w:asciiTheme="majorBidi" w:hAnsiTheme="majorBidi" w:cstheme="majorBidi"/>
          <w:sz w:val="30"/>
          <w:szCs w:val="30"/>
        </w:rPr>
        <w:t>256</w:t>
      </w:r>
      <w:r w:rsidR="00E8774B">
        <w:rPr>
          <w:rFonts w:asciiTheme="majorBidi" w:hAnsiTheme="majorBidi" w:cstheme="majorBidi"/>
          <w:sz w:val="30"/>
          <w:szCs w:val="30"/>
        </w:rPr>
        <w:t>8</w:t>
      </w:r>
      <w:r w:rsidR="00FF7428" w:rsidRPr="00CB72A3">
        <w:rPr>
          <w:rFonts w:asciiTheme="majorBidi" w:hAnsiTheme="majorBidi" w:cstheme="majorBidi"/>
          <w:sz w:val="30"/>
          <w:szCs w:val="30"/>
        </w:rPr>
        <w:t xml:space="preserve"> </w:t>
      </w:r>
    </w:p>
    <w:p w14:paraId="51000B65" w14:textId="77777777" w:rsidR="00025190" w:rsidRPr="00CB72A3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9B29B6" w14:textId="3EC2C4AE" w:rsidR="003E6A5C" w:rsidRPr="00CB72A3" w:rsidRDefault="005C3AAC" w:rsidP="00D1155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2</w:t>
      </w:r>
      <w:r w:rsidR="00B91DCD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9172C3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Default="008F16F0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215B10" w:rsidRPr="00CB72A3" w14:paraId="358E259B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3F48290D" w14:textId="77777777" w:rsidR="00215B10" w:rsidRPr="00CB72A3" w:rsidRDefault="00215B10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4E5BA68C" w14:textId="77777777" w:rsidR="00215B10" w:rsidRPr="00CB72A3" w:rsidRDefault="00215B10" w:rsidP="0074526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D1125FF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05EB7903" w14:textId="77777777" w:rsidR="00215B10" w:rsidRPr="00CB72A3" w:rsidRDefault="00215B10" w:rsidP="0074526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C3B0D" w:rsidRPr="00CB72A3" w14:paraId="2FB47012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29458A05" w14:textId="4C5A157B" w:rsidR="00FC3B0D" w:rsidRPr="00CB72A3" w:rsidRDefault="00FC3B0D" w:rsidP="00FC3B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6BCCAC11" w14:textId="229794DF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25F2089B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5140E2AC" w14:textId="5067E969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144BB73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7F1E3" w14:textId="61DAAC64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B675366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75F76A43" w14:textId="3144BA6A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15B10" w:rsidRPr="00CB72A3" w14:paraId="3610EF28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383C3363" w14:textId="77777777" w:rsidR="00215B10" w:rsidRPr="00CB72A3" w:rsidRDefault="00215B10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788C366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5B10" w:rsidRPr="00CB72A3" w14:paraId="4F3DBB0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2B3993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7F0A8C7A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2BC23EC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6BAFB77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DB8D5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88A7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59F5A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DEED2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3B0D" w:rsidRPr="00CB72A3" w14:paraId="0AFBFB65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E3BDF2C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29ED4B3D" w14:textId="370F4E0C" w:rsidR="00FC3B0D" w:rsidRPr="00CB72A3" w:rsidRDefault="00A273BE" w:rsidP="00FC3B0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237,26</w:t>
            </w:r>
            <w:r w:rsidR="00BA41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9" w:type="dxa"/>
          </w:tcPr>
          <w:p w14:paraId="0F6C3C1A" w14:textId="77777777" w:rsidR="00FC3B0D" w:rsidRPr="00CB72A3" w:rsidRDefault="00FC3B0D" w:rsidP="00FC3B0D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64A7C39" w14:textId="5F575EA8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263,861</w:t>
            </w:r>
          </w:p>
        </w:tc>
        <w:tc>
          <w:tcPr>
            <w:tcW w:w="270" w:type="dxa"/>
          </w:tcPr>
          <w:p w14:paraId="328C7B30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5EAA2B" w14:textId="521E6ACF" w:rsidR="00FC3B0D" w:rsidRPr="00CB72A3" w:rsidRDefault="00A273BE" w:rsidP="00FC3B0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A273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237,26</w:t>
            </w:r>
            <w:r w:rsidR="00BA41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4B30346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32914B21" w14:textId="0A32BE8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6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273BE" w:rsidRPr="00CB72A3" w14:paraId="385607A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5ACB83B" w14:textId="7FFBF2AD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3E247830" w14:textId="4A748FB6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1,909</w:t>
            </w:r>
          </w:p>
        </w:tc>
        <w:tc>
          <w:tcPr>
            <w:tcW w:w="279" w:type="dxa"/>
          </w:tcPr>
          <w:p w14:paraId="1823B197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C60B3C4" w14:textId="36208444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DD2BBD" w14:textId="77777777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3E3BAB8" w14:textId="53D6ED61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1,909</w:t>
            </w:r>
          </w:p>
        </w:tc>
        <w:tc>
          <w:tcPr>
            <w:tcW w:w="270" w:type="dxa"/>
          </w:tcPr>
          <w:p w14:paraId="527EDC24" w14:textId="24687CAE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7D02CDD" w14:textId="713CD01A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73BE" w:rsidRPr="00CB72A3" w14:paraId="6B818274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1C4E25EB" w14:textId="77777777" w:rsidR="00A273BE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  <w:p w14:paraId="09F387CA" w14:textId="77777777" w:rsidR="00A273BE" w:rsidRPr="001C4315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5EAD07C1" w14:textId="2730AB6B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F0F59DF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AF782EB" w14:textId="213F0000" w:rsidR="00A273BE" w:rsidRPr="00516683" w:rsidRDefault="00A273BE" w:rsidP="00A273BE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108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166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667972" w14:textId="77777777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A4DB87E" w14:textId="6A89082B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29,989</w:t>
            </w:r>
          </w:p>
        </w:tc>
        <w:tc>
          <w:tcPr>
            <w:tcW w:w="270" w:type="dxa"/>
          </w:tcPr>
          <w:p w14:paraId="42ABAED0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F5E30C3" w14:textId="08EFD38C" w:rsidR="00A273BE" w:rsidRPr="00516683" w:rsidRDefault="00A273BE" w:rsidP="00A273BE">
            <w:pPr>
              <w:pStyle w:val="30"/>
              <w:tabs>
                <w:tab w:val="clear" w:pos="360"/>
                <w:tab w:val="clear" w:pos="720"/>
                <w:tab w:val="decimal" w:pos="715"/>
              </w:tabs>
              <w:ind w:left="-108" w:right="-108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16683">
              <w:rPr>
                <w:rFonts w:ascii="Angsana New" w:hAnsi="Angsana New"/>
                <w:sz w:val="30"/>
                <w:szCs w:val="30"/>
                <w:lang w:val="en-US"/>
              </w:rPr>
              <w:t>25,</w:t>
            </w:r>
            <w:r w:rsidRPr="00FC3B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</w:tr>
      <w:tr w:rsidR="00A273BE" w:rsidRPr="00CB72A3" w14:paraId="00F378AF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57717F8B" w14:textId="56119874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3836CF76" w14:textId="0E8241BC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79" w:type="dxa"/>
          </w:tcPr>
          <w:p w14:paraId="29C1C526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9B51022" w14:textId="35890482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6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238AD37" w14:textId="77777777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359C7AF" w14:textId="183A969A" w:rsidR="00A273BE" w:rsidRPr="00D3644A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</w:tcPr>
          <w:p w14:paraId="364E60F7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7EAACC8" w14:textId="71101B3C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6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273BE" w:rsidRPr="00CB72A3" w14:paraId="1BEFB46A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7FE81353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053A5BDB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AE2880C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F8A03A2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A3E6E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FFA0756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F82E03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09CC4F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73BE" w:rsidRPr="00CB72A3" w14:paraId="049DF2FB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55E90572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6782D66E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1692902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A56EC8B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BD80E3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8066FFD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A03097D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18FCC51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73BE" w:rsidRPr="00CB72A3" w14:paraId="332B94E2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A7F3976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B72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3DCC44A2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071D07E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9586338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E30EF9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7C21FB5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D470D8A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9DF361B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73BE" w:rsidRPr="00CB72A3" w14:paraId="12A3E214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29FB6B3C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2D4D9B10" w14:textId="67098EB2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18,568</w:t>
            </w:r>
          </w:p>
        </w:tc>
        <w:tc>
          <w:tcPr>
            <w:tcW w:w="279" w:type="dxa"/>
          </w:tcPr>
          <w:p w14:paraId="15428C7B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5141217" w14:textId="2BBED64C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22,980</w:t>
            </w:r>
          </w:p>
        </w:tc>
        <w:tc>
          <w:tcPr>
            <w:tcW w:w="270" w:type="dxa"/>
          </w:tcPr>
          <w:p w14:paraId="5E06DA2A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EC66FB" w14:textId="6447B574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18,568</w:t>
            </w:r>
          </w:p>
        </w:tc>
        <w:tc>
          <w:tcPr>
            <w:tcW w:w="270" w:type="dxa"/>
          </w:tcPr>
          <w:p w14:paraId="53379056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5A91554" w14:textId="7CE9B636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22,980</w:t>
            </w:r>
          </w:p>
        </w:tc>
      </w:tr>
      <w:tr w:rsidR="00A273BE" w:rsidRPr="00CB72A3" w14:paraId="55EFB5FF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424D356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3CC5B52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1D7FA6E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5AF3D27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C9F04A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41408AB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F9D7465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6870C4D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73BE" w:rsidRPr="00CB72A3" w14:paraId="0E88DAF6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6825D12D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0DD68783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7A197019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CEE622C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0390BD3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876F53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1C69C8B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B704EB9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273BE" w:rsidRPr="00CB72A3" w14:paraId="3B09B69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344DB58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</w:p>
        </w:tc>
        <w:tc>
          <w:tcPr>
            <w:tcW w:w="981" w:type="dxa"/>
          </w:tcPr>
          <w:p w14:paraId="739F9FD9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4DC442B7" w14:textId="77777777" w:rsidR="00A273BE" w:rsidRPr="00CB72A3" w:rsidRDefault="00A273BE" w:rsidP="00A273B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D403C1F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4F62B5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8A6D88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98C197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84786C4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73BE" w:rsidRPr="00CB72A3" w14:paraId="68422E43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7EAD9657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F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81" w:type="dxa"/>
          </w:tcPr>
          <w:p w14:paraId="646D7440" w14:textId="3DB049F5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94,509</w:t>
            </w:r>
          </w:p>
        </w:tc>
        <w:tc>
          <w:tcPr>
            <w:tcW w:w="279" w:type="dxa"/>
          </w:tcPr>
          <w:p w14:paraId="5611A3C6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DC4CBAD" w14:textId="003868E9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141,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1C6A982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6184DE" w14:textId="2B843C12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94,509</w:t>
            </w:r>
          </w:p>
        </w:tc>
        <w:tc>
          <w:tcPr>
            <w:tcW w:w="270" w:type="dxa"/>
          </w:tcPr>
          <w:p w14:paraId="61330BAB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E5399DA" w14:textId="7E964AD4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141,385</w:t>
            </w:r>
          </w:p>
        </w:tc>
      </w:tr>
      <w:tr w:rsidR="00A273BE" w:rsidRPr="00CB72A3" w14:paraId="6978416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DF5BA19" w14:textId="79DB5AF0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66F1314A" w14:textId="50116888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79" w:type="dxa"/>
          </w:tcPr>
          <w:p w14:paraId="4DFCC66A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554A4E0" w14:textId="0F1D752F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6,260</w:t>
            </w:r>
          </w:p>
        </w:tc>
        <w:tc>
          <w:tcPr>
            <w:tcW w:w="270" w:type="dxa"/>
          </w:tcPr>
          <w:p w14:paraId="4B461372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64CFCF" w14:textId="0B013D1C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70" w:type="dxa"/>
          </w:tcPr>
          <w:p w14:paraId="68851868" w14:textId="7777777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5063050" w14:textId="66C1AAF6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6,260</w:t>
            </w:r>
          </w:p>
        </w:tc>
      </w:tr>
      <w:tr w:rsidR="00A273BE" w:rsidRPr="00CB72A3" w14:paraId="6422F8A4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1EA2E76" w14:textId="3A6D52AD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1005156D" w14:textId="1445293F" w:rsidR="00A273BE" w:rsidRPr="001C4315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2,511</w:t>
            </w:r>
          </w:p>
        </w:tc>
        <w:tc>
          <w:tcPr>
            <w:tcW w:w="279" w:type="dxa"/>
          </w:tcPr>
          <w:p w14:paraId="2E139EB0" w14:textId="77777777" w:rsidR="00A273BE" w:rsidRPr="00CB72A3" w:rsidRDefault="00A273BE" w:rsidP="00A273B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1BB973C" w14:textId="78254AF0" w:rsidR="00A273BE" w:rsidRPr="001D4F0A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</w:tcPr>
          <w:p w14:paraId="54A5B5B5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38C395" w14:textId="499201FC" w:rsidR="00A273BE" w:rsidRPr="001C4315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2,511</w:t>
            </w:r>
          </w:p>
        </w:tc>
        <w:tc>
          <w:tcPr>
            <w:tcW w:w="270" w:type="dxa"/>
          </w:tcPr>
          <w:p w14:paraId="40B41B5F" w14:textId="77777777" w:rsidR="00A273BE" w:rsidRPr="00CB72A3" w:rsidRDefault="00A273BE" w:rsidP="00A273B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88AE93F" w14:textId="2EC89AA0" w:rsidR="00A273BE" w:rsidRPr="001D4F0A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</w:tr>
      <w:tr w:rsidR="00A273BE" w:rsidRPr="00CB72A3" w14:paraId="0671E3C5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5730708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68E19139" w14:textId="3341F283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927,809</w:t>
            </w:r>
          </w:p>
        </w:tc>
        <w:tc>
          <w:tcPr>
            <w:tcW w:w="279" w:type="dxa"/>
          </w:tcPr>
          <w:p w14:paraId="308D3750" w14:textId="77777777" w:rsidR="00A273BE" w:rsidRPr="00CB72A3" w:rsidRDefault="00A273BE" w:rsidP="00A273B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48FB85A" w14:textId="49B8D09B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08A028B2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45D988" w14:textId="0162FDD6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927,809</w:t>
            </w:r>
          </w:p>
        </w:tc>
        <w:tc>
          <w:tcPr>
            <w:tcW w:w="270" w:type="dxa"/>
          </w:tcPr>
          <w:p w14:paraId="29B6F7F8" w14:textId="77777777" w:rsidR="00A273BE" w:rsidRPr="00CB72A3" w:rsidRDefault="00A273BE" w:rsidP="00A273B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53BC76" w14:textId="60E0BE3F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</w:tr>
      <w:tr w:rsidR="00A273BE" w:rsidRPr="00CB72A3" w14:paraId="08F9E21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226BE110" w14:textId="47D08496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ค่าบริการเรียกเก็บจากกิจการที่เกี่ยวข้องกัน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81" w:type="dxa"/>
          </w:tcPr>
          <w:p w14:paraId="1FA5D52B" w14:textId="23E906C7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45,160</w:t>
            </w:r>
          </w:p>
        </w:tc>
        <w:tc>
          <w:tcPr>
            <w:tcW w:w="279" w:type="dxa"/>
          </w:tcPr>
          <w:p w14:paraId="37EF93FF" w14:textId="77777777" w:rsidR="00A273BE" w:rsidRPr="00CB72A3" w:rsidRDefault="00A273BE" w:rsidP="00A273B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D0D76C3" w14:textId="52279A42" w:rsidR="00A273BE" w:rsidRDefault="00A273BE" w:rsidP="00A273BE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2,572</w:t>
            </w:r>
          </w:p>
        </w:tc>
        <w:tc>
          <w:tcPr>
            <w:tcW w:w="270" w:type="dxa"/>
          </w:tcPr>
          <w:p w14:paraId="08920630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040FEA" w14:textId="4DB0B3B0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45,160</w:t>
            </w:r>
          </w:p>
        </w:tc>
        <w:tc>
          <w:tcPr>
            <w:tcW w:w="270" w:type="dxa"/>
          </w:tcPr>
          <w:p w14:paraId="67E371DA" w14:textId="77777777" w:rsidR="00A273BE" w:rsidRPr="00CB72A3" w:rsidRDefault="00A273BE" w:rsidP="00A273B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939CFA" w14:textId="28EF53B9" w:rsidR="00A273BE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42,572</w:t>
            </w:r>
          </w:p>
        </w:tc>
      </w:tr>
      <w:tr w:rsidR="00A273BE" w:rsidRPr="00CB72A3" w14:paraId="0A19349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5A3BBB6E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40925403" w14:textId="7F9DA0ED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3,77</w:t>
            </w:r>
            <w:r w:rsidR="00BA41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9" w:type="dxa"/>
          </w:tcPr>
          <w:p w14:paraId="48ADC3E4" w14:textId="77777777" w:rsidR="00A273BE" w:rsidRPr="00CB72A3" w:rsidRDefault="00A273BE" w:rsidP="00A273B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D40E2A3" w14:textId="5455A88C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</w:tcPr>
          <w:p w14:paraId="4D4354C4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7BCF8" w14:textId="1E19936A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3,77</w:t>
            </w:r>
            <w:r w:rsidR="00BA41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8B940CC" w14:textId="77777777" w:rsidR="00A273BE" w:rsidRPr="00CB72A3" w:rsidRDefault="00A273BE" w:rsidP="00A273B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5F7AFA0" w14:textId="006BBC13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</w:tr>
      <w:tr w:rsidR="00A273BE" w:rsidRPr="00CB72A3" w14:paraId="358C83C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4043A50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313DC948" w14:textId="63DCC10E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22,468</w:t>
            </w:r>
          </w:p>
        </w:tc>
        <w:tc>
          <w:tcPr>
            <w:tcW w:w="279" w:type="dxa"/>
          </w:tcPr>
          <w:p w14:paraId="2A5FAE2B" w14:textId="77777777" w:rsidR="00A273BE" w:rsidRPr="00CB72A3" w:rsidRDefault="00A273BE" w:rsidP="00A273B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3A96763" w14:textId="752FE324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27,038</w:t>
            </w:r>
          </w:p>
        </w:tc>
        <w:tc>
          <w:tcPr>
            <w:tcW w:w="270" w:type="dxa"/>
          </w:tcPr>
          <w:p w14:paraId="04F00A8C" w14:textId="77777777" w:rsidR="00A273BE" w:rsidRPr="00CB72A3" w:rsidRDefault="00A273BE" w:rsidP="00A2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15E93" w14:textId="4C08EC53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22,468</w:t>
            </w:r>
          </w:p>
        </w:tc>
        <w:tc>
          <w:tcPr>
            <w:tcW w:w="270" w:type="dxa"/>
          </w:tcPr>
          <w:p w14:paraId="0625EC59" w14:textId="77777777" w:rsidR="00A273BE" w:rsidRPr="00CB72A3" w:rsidRDefault="00A273BE" w:rsidP="00A273B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7E8B59F" w14:textId="401ACC8A" w:rsidR="00A273BE" w:rsidRPr="00CB72A3" w:rsidRDefault="00A273BE" w:rsidP="00A273BE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27,038</w:t>
            </w:r>
          </w:p>
        </w:tc>
      </w:tr>
    </w:tbl>
    <w:p w14:paraId="29D5A88F" w14:textId="4A516316" w:rsidR="003920CB" w:rsidRDefault="003920CB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64042D9" w14:textId="22B9A6BA" w:rsidR="00064FC3" w:rsidRDefault="003920CB" w:rsidP="00392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81"/>
        <w:gridCol w:w="279"/>
        <w:gridCol w:w="972"/>
        <w:gridCol w:w="270"/>
        <w:gridCol w:w="990"/>
        <w:gridCol w:w="270"/>
        <w:gridCol w:w="981"/>
      </w:tblGrid>
      <w:tr w:rsidR="003920CB" w:rsidRPr="00981BD5" w14:paraId="2CC2DC98" w14:textId="77777777" w:rsidTr="00E75DA3">
        <w:trPr>
          <w:cantSplit/>
          <w:trHeight w:hRule="exact" w:val="374"/>
          <w:tblHeader/>
        </w:trPr>
        <w:tc>
          <w:tcPr>
            <w:tcW w:w="4518" w:type="dxa"/>
          </w:tcPr>
          <w:p w14:paraId="33E1F1A1" w14:textId="77777777" w:rsidR="003920CB" w:rsidRPr="00981BD5" w:rsidRDefault="003920CB" w:rsidP="00E75D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7DFF85FA" w14:textId="77777777" w:rsidR="003920CB" w:rsidRPr="00981BD5" w:rsidRDefault="003920CB" w:rsidP="00E75DA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EC3B584" w14:textId="77777777" w:rsidR="003920CB" w:rsidRPr="00981BD5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45175FCC" w14:textId="77777777" w:rsidR="003920CB" w:rsidRPr="00981BD5" w:rsidRDefault="003920CB" w:rsidP="00E75DA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920CB" w:rsidRPr="00981BD5" w14:paraId="0B8398DB" w14:textId="77777777" w:rsidTr="00E75DA3">
        <w:trPr>
          <w:cantSplit/>
          <w:trHeight w:hRule="exact" w:val="374"/>
          <w:tblHeader/>
        </w:trPr>
        <w:tc>
          <w:tcPr>
            <w:tcW w:w="4518" w:type="dxa"/>
          </w:tcPr>
          <w:p w14:paraId="4A9571A2" w14:textId="77777777" w:rsidR="003920CB" w:rsidRPr="00981BD5" w:rsidRDefault="003920CB" w:rsidP="003920C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หก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62353974" w14:textId="5D350B49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2EE9FCAB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618F0AAE" w14:textId="0B0BF73B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79997E4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4E822" w14:textId="6F7E0A78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C2A462E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3CD326C8" w14:textId="19DE85B0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20CB" w:rsidRPr="00981BD5" w14:paraId="5167A166" w14:textId="77777777" w:rsidTr="00E75DA3">
        <w:trPr>
          <w:cantSplit/>
          <w:trHeight w:hRule="exact" w:val="374"/>
          <w:tblHeader/>
        </w:trPr>
        <w:tc>
          <w:tcPr>
            <w:tcW w:w="4518" w:type="dxa"/>
          </w:tcPr>
          <w:p w14:paraId="528BC700" w14:textId="77777777" w:rsidR="003920CB" w:rsidRPr="00981BD5" w:rsidRDefault="003920CB" w:rsidP="003920C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575E22BD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920CB" w:rsidRPr="00981BD5" w14:paraId="5642BFFF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0FA79FBF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2CA82620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9CB54E5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884A2AC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14CEB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D0A232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B354C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66689C58" w14:textId="77777777" w:rsidR="003920CB" w:rsidRPr="00981BD5" w:rsidRDefault="003920CB" w:rsidP="0039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5CAB" w:rsidRPr="00981BD5" w14:paraId="417ACAFA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59CC8648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16486089" w14:textId="086CDA9D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472,341</w:t>
            </w:r>
          </w:p>
        </w:tc>
        <w:tc>
          <w:tcPr>
            <w:tcW w:w="279" w:type="dxa"/>
          </w:tcPr>
          <w:p w14:paraId="71AC1C37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2C36FE0" w14:textId="6E5065A3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533,488</w:t>
            </w:r>
          </w:p>
        </w:tc>
        <w:tc>
          <w:tcPr>
            <w:tcW w:w="270" w:type="dxa"/>
          </w:tcPr>
          <w:p w14:paraId="4EA7D4FE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7A2EE6A" w14:textId="05938B44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472,341</w:t>
            </w:r>
          </w:p>
        </w:tc>
        <w:tc>
          <w:tcPr>
            <w:tcW w:w="270" w:type="dxa"/>
          </w:tcPr>
          <w:p w14:paraId="60A11FB0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0499235" w14:textId="1039107C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533,488</w:t>
            </w:r>
          </w:p>
        </w:tc>
      </w:tr>
      <w:tr w:rsidR="00B05CAB" w:rsidRPr="00A273BE" w14:paraId="2D70E54F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5AD111EE" w14:textId="182C6F2E" w:rsidR="00B05CAB" w:rsidRPr="0074449F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21A9AB9C" w14:textId="130CB336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3,166</w:t>
            </w:r>
          </w:p>
        </w:tc>
        <w:tc>
          <w:tcPr>
            <w:tcW w:w="279" w:type="dxa"/>
          </w:tcPr>
          <w:p w14:paraId="0529327A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8822BA5" w14:textId="07647B54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D10AB1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2941984" w14:textId="08526D39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3,166</w:t>
            </w:r>
          </w:p>
        </w:tc>
        <w:tc>
          <w:tcPr>
            <w:tcW w:w="270" w:type="dxa"/>
          </w:tcPr>
          <w:p w14:paraId="36A3C867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44BDD2D" w14:textId="005D4D5E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5CAB" w:rsidRPr="00A273BE" w14:paraId="70508774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1EC9BCDA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3C5EBD7B" w14:textId="6943E160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997D9B3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1875C79" w14:textId="59517815" w:rsidR="00B05CAB" w:rsidRPr="004075A6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F393DA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B7C02D0" w14:textId="7E56194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29,989</w:t>
            </w:r>
          </w:p>
        </w:tc>
        <w:tc>
          <w:tcPr>
            <w:tcW w:w="270" w:type="dxa"/>
          </w:tcPr>
          <w:p w14:paraId="6F84BFB3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2BB2392" w14:textId="682A9116" w:rsidR="00B05CAB" w:rsidRPr="004075A6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B05CAB" w:rsidRPr="00981BD5" w14:paraId="2377A18C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5C69712A" w14:textId="77777777" w:rsidR="00B05CAB" w:rsidRPr="0074449F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ค่าใช้จ่ายที่เรียกเก็บไปยังบริษัทร่วม</w:t>
            </w:r>
          </w:p>
        </w:tc>
        <w:tc>
          <w:tcPr>
            <w:tcW w:w="981" w:type="dxa"/>
          </w:tcPr>
          <w:p w14:paraId="54273432" w14:textId="26349B6A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9" w:type="dxa"/>
          </w:tcPr>
          <w:p w14:paraId="7F0A3721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5F1EC71" w14:textId="1ECD82F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0883D7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AB6B24F" w14:textId="4FEACF5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4DE36D6B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8E9914B" w14:textId="3C377916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5CAB" w:rsidRPr="00981BD5" w14:paraId="6FF53C74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3F7D2D49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403F108D" w14:textId="77777777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E6AD28E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31C698D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A2981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4E70744" w14:textId="7777777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0E8788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E723F5A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CAB" w:rsidRPr="00981BD5" w14:paraId="5F20BF9B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2E1D2966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2FCA0041" w14:textId="77777777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3787B0D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0159FD3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A15678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07EF3F7" w14:textId="7777777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621151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A3F07F2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CAB" w:rsidRPr="00981BD5" w14:paraId="082CEFEB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06637E58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31F2B210" w14:textId="77777777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6A5DD37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42452CE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89A225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B1E4235" w14:textId="7777777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DE99C8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0BE8624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CAB" w:rsidRPr="00981BD5" w14:paraId="771809AC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3EFCBFDF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01599C04" w14:textId="7595E4E9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34,447</w:t>
            </w:r>
          </w:p>
        </w:tc>
        <w:tc>
          <w:tcPr>
            <w:tcW w:w="279" w:type="dxa"/>
          </w:tcPr>
          <w:p w14:paraId="65C2FC4C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455EE51" w14:textId="46FEC942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36,939</w:t>
            </w:r>
          </w:p>
        </w:tc>
        <w:tc>
          <w:tcPr>
            <w:tcW w:w="270" w:type="dxa"/>
          </w:tcPr>
          <w:p w14:paraId="6FA45E48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FC1ED97" w14:textId="3B3AAB75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34,447</w:t>
            </w:r>
          </w:p>
        </w:tc>
        <w:tc>
          <w:tcPr>
            <w:tcW w:w="270" w:type="dxa"/>
          </w:tcPr>
          <w:p w14:paraId="1DC47008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40AA2E6" w14:textId="54E497A8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36,939</w:t>
            </w:r>
          </w:p>
        </w:tc>
      </w:tr>
      <w:tr w:rsidR="00B05CAB" w:rsidRPr="004075A6" w14:paraId="077DCF37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70380D8F" w14:textId="77777777" w:rsidR="00B05CAB" w:rsidRPr="00981BD5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316D0D61" w14:textId="77777777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3FA70167" w14:textId="77777777" w:rsidR="00B05CAB" w:rsidRPr="00981BD5" w:rsidRDefault="00B05CAB" w:rsidP="00B05CAB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4EDAAFB" w14:textId="77777777" w:rsidR="00B05CAB" w:rsidRPr="004075A6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C51B81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0BCDFCF" w14:textId="7777777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E2C7AB" w14:textId="77777777" w:rsidR="00B05CAB" w:rsidRPr="00981BD5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F1298D3" w14:textId="77777777" w:rsidR="00B05CAB" w:rsidRPr="004075A6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CAB" w:rsidRPr="00CA3070" w14:paraId="44B2AF9A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00832E80" w14:textId="77777777" w:rsidR="00B05CAB" w:rsidRPr="00CA3070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439B9CD9" w14:textId="77777777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3DCFB16" w14:textId="77777777" w:rsidR="00B05CAB" w:rsidRPr="00CA307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F996086" w14:textId="77777777" w:rsidR="00B05CAB" w:rsidRPr="00CA307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18ACE1" w14:textId="77777777" w:rsidR="00B05CAB" w:rsidRPr="00CA3070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ACF00E" w14:textId="7777777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822B64" w14:textId="77777777" w:rsidR="00B05CAB" w:rsidRPr="00CA3070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4C78129" w14:textId="77777777" w:rsidR="00B05CAB" w:rsidRPr="00CA307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CAB" w14:paraId="054CAB68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16077925" w14:textId="77777777" w:rsidR="00B05CA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จากการขายไฟฟ้าและไอน้ำ</w:t>
            </w: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ที่ได้จาก</w:t>
            </w:r>
          </w:p>
        </w:tc>
        <w:tc>
          <w:tcPr>
            <w:tcW w:w="981" w:type="dxa"/>
          </w:tcPr>
          <w:p w14:paraId="37BF3DE2" w14:textId="77777777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EB5DED8" w14:textId="77777777" w:rsidR="00B05CAB" w:rsidRPr="00E01A59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232D2D8" w14:textId="77777777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CF8228" w14:textId="77777777" w:rsidR="00B05CAB" w:rsidRPr="00CA3070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C122A0" w14:textId="7777777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5A5C1E" w14:textId="77777777" w:rsidR="00B05CAB" w:rsidRPr="00E01A59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68CDED0" w14:textId="77777777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CAB" w:rsidRPr="00C1021B" w14:paraId="2AA10557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69586016" w14:textId="77777777" w:rsidR="00B05CAB" w:rsidRPr="00CA3070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81" w:type="dxa"/>
          </w:tcPr>
          <w:p w14:paraId="7E6B2BBE" w14:textId="69F14B24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212,540</w:t>
            </w:r>
          </w:p>
        </w:tc>
        <w:tc>
          <w:tcPr>
            <w:tcW w:w="279" w:type="dxa"/>
          </w:tcPr>
          <w:p w14:paraId="707A0C9C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542AECA" w14:textId="212D0644" w:rsidR="00B05CAB" w:rsidRPr="00C1021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281,608</w:t>
            </w:r>
          </w:p>
        </w:tc>
        <w:tc>
          <w:tcPr>
            <w:tcW w:w="270" w:type="dxa"/>
          </w:tcPr>
          <w:p w14:paraId="3A384770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19552D" w14:textId="4AEBA02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212,540</w:t>
            </w:r>
          </w:p>
        </w:tc>
        <w:tc>
          <w:tcPr>
            <w:tcW w:w="270" w:type="dxa"/>
          </w:tcPr>
          <w:p w14:paraId="12E56FC0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6FCC869" w14:textId="34F9CA18" w:rsidR="00B05CAB" w:rsidRPr="00C1021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281,608</w:t>
            </w:r>
          </w:p>
        </w:tc>
      </w:tr>
      <w:tr w:rsidR="00B05CAB" w:rsidRPr="00C1021B" w14:paraId="7104F53F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7E569FFC" w14:textId="77777777" w:rsidR="00B05CAB" w:rsidRPr="00CA3070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0C93">
              <w:rPr>
                <w:rFonts w:ascii="Angsana New" w:hAnsi="Angsana New"/>
                <w:sz w:val="30"/>
                <w:szCs w:val="30"/>
                <w:cs/>
              </w:rPr>
              <w:t>ค่าบริการเรียกเก็บไปยังกิจการที่เกี่ยวข้องกัน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5C448E64" w14:textId="68DCA687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8,223</w:t>
            </w:r>
          </w:p>
        </w:tc>
        <w:tc>
          <w:tcPr>
            <w:tcW w:w="279" w:type="dxa"/>
          </w:tcPr>
          <w:p w14:paraId="4D17784E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86F2A58" w14:textId="1D155419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19,942</w:t>
            </w:r>
          </w:p>
        </w:tc>
        <w:tc>
          <w:tcPr>
            <w:tcW w:w="270" w:type="dxa"/>
          </w:tcPr>
          <w:p w14:paraId="7BB83BEB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DFB149" w14:textId="0BD374E7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8,223</w:t>
            </w:r>
          </w:p>
        </w:tc>
        <w:tc>
          <w:tcPr>
            <w:tcW w:w="270" w:type="dxa"/>
          </w:tcPr>
          <w:p w14:paraId="51A134BB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3070C366" w14:textId="162A2794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19,942</w:t>
            </w:r>
          </w:p>
        </w:tc>
      </w:tr>
      <w:tr w:rsidR="00B05CAB" w:rsidRPr="00C1021B" w14:paraId="5FACF23C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66415FE1" w14:textId="77777777" w:rsidR="00B05CAB" w:rsidRPr="00CA3070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75082D73" w14:textId="73ED6BF2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4,629</w:t>
            </w:r>
          </w:p>
        </w:tc>
        <w:tc>
          <w:tcPr>
            <w:tcW w:w="279" w:type="dxa"/>
          </w:tcPr>
          <w:p w14:paraId="55C49880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21B4CED" w14:textId="264B49C3" w:rsidR="00B05CAB" w:rsidRPr="00C1021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</w:tcPr>
          <w:p w14:paraId="1C63058E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D8C9F7" w14:textId="44177144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4,629</w:t>
            </w:r>
          </w:p>
        </w:tc>
        <w:tc>
          <w:tcPr>
            <w:tcW w:w="270" w:type="dxa"/>
          </w:tcPr>
          <w:p w14:paraId="20C8D71C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F1007F" w14:textId="42310206" w:rsidR="00B05CAB" w:rsidRPr="00C1021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</w:tr>
      <w:tr w:rsidR="00B05CAB" w:rsidRPr="00C1021B" w14:paraId="4C464EC8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08D5C96F" w14:textId="77777777" w:rsidR="00B05CA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0C9D4E71" w14:textId="76531A1F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940,531</w:t>
            </w:r>
          </w:p>
        </w:tc>
        <w:tc>
          <w:tcPr>
            <w:tcW w:w="279" w:type="dxa"/>
          </w:tcPr>
          <w:p w14:paraId="09D6F17D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5FAF0E0" w14:textId="549B65B4" w:rsidR="00B05CAB" w:rsidRPr="00C1021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2,339,030</w:t>
            </w:r>
          </w:p>
        </w:tc>
        <w:tc>
          <w:tcPr>
            <w:tcW w:w="270" w:type="dxa"/>
          </w:tcPr>
          <w:p w14:paraId="56F77826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C91B2D" w14:textId="2FC37447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940,531</w:t>
            </w:r>
          </w:p>
        </w:tc>
        <w:tc>
          <w:tcPr>
            <w:tcW w:w="270" w:type="dxa"/>
          </w:tcPr>
          <w:p w14:paraId="3424713A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5189CDA" w14:textId="1F611967" w:rsidR="00B05CAB" w:rsidRPr="00C1021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2,339,030</w:t>
            </w:r>
          </w:p>
        </w:tc>
      </w:tr>
      <w:tr w:rsidR="00B05CAB" w:rsidRPr="00C1021B" w14:paraId="1880B6D0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40492499" w14:textId="77777777" w:rsidR="00B05CA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0C93">
              <w:rPr>
                <w:rFonts w:ascii="Angsana New" w:hAnsi="Angsana New"/>
                <w:sz w:val="30"/>
                <w:szCs w:val="30"/>
                <w:cs/>
              </w:rPr>
              <w:t>ค่าบริการเรียกเก็บจากกิจการที่เกี่ยวข้องกัน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510DE888" w14:textId="6D1E1729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86,993</w:t>
            </w:r>
          </w:p>
        </w:tc>
        <w:tc>
          <w:tcPr>
            <w:tcW w:w="279" w:type="dxa"/>
          </w:tcPr>
          <w:p w14:paraId="1D9E9947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86AF389" w14:textId="636D08DF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84,698</w:t>
            </w:r>
          </w:p>
        </w:tc>
        <w:tc>
          <w:tcPr>
            <w:tcW w:w="270" w:type="dxa"/>
          </w:tcPr>
          <w:p w14:paraId="6A0DB831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601F72" w14:textId="34043E3E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86,993</w:t>
            </w:r>
          </w:p>
        </w:tc>
        <w:tc>
          <w:tcPr>
            <w:tcW w:w="270" w:type="dxa"/>
          </w:tcPr>
          <w:p w14:paraId="21A3249E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AC090D3" w14:textId="1EA5F584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84,698</w:t>
            </w:r>
          </w:p>
        </w:tc>
      </w:tr>
      <w:tr w:rsidR="00B05CAB" w14:paraId="1DED2A69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1CF1F9F8" w14:textId="77777777" w:rsidR="00B05CA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0A0F5F9C" w14:textId="366B827F" w:rsidR="00B05CAB" w:rsidRPr="005D1E0C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7,381</w:t>
            </w:r>
          </w:p>
        </w:tc>
        <w:tc>
          <w:tcPr>
            <w:tcW w:w="279" w:type="dxa"/>
          </w:tcPr>
          <w:p w14:paraId="0AD3A636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49C247B" w14:textId="64FB664C" w:rsidR="00B05CAB" w:rsidRPr="00353AF6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7,746</w:t>
            </w:r>
          </w:p>
        </w:tc>
        <w:tc>
          <w:tcPr>
            <w:tcW w:w="270" w:type="dxa"/>
          </w:tcPr>
          <w:p w14:paraId="25306BBC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A1D83F" w14:textId="1C250CF9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7,381</w:t>
            </w:r>
          </w:p>
        </w:tc>
        <w:tc>
          <w:tcPr>
            <w:tcW w:w="270" w:type="dxa"/>
          </w:tcPr>
          <w:p w14:paraId="54F1D7A1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CEA2729" w14:textId="2C17BA14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7,746</w:t>
            </w:r>
          </w:p>
        </w:tc>
      </w:tr>
      <w:tr w:rsidR="00B05CAB" w14:paraId="55CDD5F4" w14:textId="77777777" w:rsidTr="00E75DA3">
        <w:trPr>
          <w:cantSplit/>
          <w:trHeight w:hRule="exact" w:val="374"/>
        </w:trPr>
        <w:tc>
          <w:tcPr>
            <w:tcW w:w="4518" w:type="dxa"/>
          </w:tcPr>
          <w:p w14:paraId="2E80C1CE" w14:textId="77777777" w:rsidR="00B05CA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557A0CB0" w14:textId="77777777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  <w:p w14:paraId="1C97D680" w14:textId="67037937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80CBE1A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BE59780" w14:textId="0F56EB25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55,036</w:t>
            </w:r>
          </w:p>
        </w:tc>
        <w:tc>
          <w:tcPr>
            <w:tcW w:w="270" w:type="dxa"/>
          </w:tcPr>
          <w:p w14:paraId="61F20235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2E31F0" w14:textId="77777777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  <w:p w14:paraId="1C4B9D13" w14:textId="24A882EE" w:rsidR="00B05CAB" w:rsidRPr="00A95890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D59202" w14:textId="77777777" w:rsidR="00B05CAB" w:rsidRPr="00C1021B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4F21BA" w14:textId="31B40B3A" w:rsidR="00B05CAB" w:rsidRDefault="00B05CAB" w:rsidP="00B05CAB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55,036</w:t>
            </w:r>
          </w:p>
        </w:tc>
      </w:tr>
    </w:tbl>
    <w:p w14:paraId="7CC1DA55" w14:textId="77777777" w:rsidR="003920CB" w:rsidRDefault="003920CB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18BCD4A2" w14:textId="69120D95" w:rsidR="00665D30" w:rsidRDefault="00064FC3" w:rsidP="0006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9F0DA7C" w14:textId="6C5089AB" w:rsidR="00F4336B" w:rsidRPr="00B32202" w:rsidRDefault="003E6A5C" w:rsidP="00B3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32202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6C00A9" w:rsidRPr="00B32202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B32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B32202">
        <w:rPr>
          <w:rFonts w:asciiTheme="majorBidi" w:hAnsiTheme="majorBidi" w:cstheme="majorBidi"/>
          <w:sz w:val="30"/>
          <w:szCs w:val="30"/>
        </w:rPr>
        <w:t xml:space="preserve"> </w:t>
      </w:r>
      <w:r w:rsidR="00FC3B0D" w:rsidRPr="004A24EA">
        <w:rPr>
          <w:rFonts w:ascii="Angsana New" w:hAnsi="Angsana New"/>
          <w:sz w:val="30"/>
          <w:szCs w:val="30"/>
        </w:rPr>
        <w:t>30</w:t>
      </w:r>
      <w:r w:rsidR="00FC3B0D" w:rsidRPr="00A41B30">
        <w:rPr>
          <w:rFonts w:ascii="Angsana New" w:hAnsi="Angsana New"/>
          <w:sz w:val="30"/>
          <w:szCs w:val="30"/>
          <w:cs/>
        </w:rPr>
        <w:t xml:space="preserve"> </w:t>
      </w:r>
      <w:r w:rsidR="00FC3B0D">
        <w:rPr>
          <w:rFonts w:ascii="Angsana New" w:hAnsi="Angsana New" w:hint="cs"/>
          <w:sz w:val="30"/>
          <w:szCs w:val="30"/>
          <w:cs/>
        </w:rPr>
        <w:t>กันยายน</w:t>
      </w:r>
      <w:r w:rsidR="00660814">
        <w:rPr>
          <w:rFonts w:ascii="Angsana New" w:hAnsi="Angsana New"/>
          <w:sz w:val="30"/>
          <w:szCs w:val="30"/>
        </w:rPr>
        <w:t xml:space="preserve"> </w:t>
      </w:r>
      <w:r w:rsidR="004A24EA" w:rsidRPr="00B32202">
        <w:rPr>
          <w:rFonts w:asciiTheme="majorBidi" w:hAnsiTheme="majorBidi" w:cstheme="majorBidi"/>
          <w:sz w:val="30"/>
          <w:szCs w:val="30"/>
        </w:rPr>
        <w:t>256</w:t>
      </w:r>
      <w:r w:rsidR="00660814">
        <w:rPr>
          <w:rFonts w:asciiTheme="majorBidi" w:hAnsiTheme="majorBidi" w:cstheme="majorBidi"/>
          <w:sz w:val="30"/>
          <w:szCs w:val="30"/>
        </w:rPr>
        <w:t>8</w:t>
      </w:r>
      <w:r w:rsidR="00A41B30" w:rsidRPr="00B32202">
        <w:rPr>
          <w:rFonts w:asciiTheme="majorBidi" w:hAnsiTheme="majorBidi" w:cstheme="majorBidi"/>
          <w:sz w:val="30"/>
          <w:szCs w:val="30"/>
        </w:rPr>
        <w:t xml:space="preserve"> 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F16F0" w:rsidRPr="00B32202">
        <w:rPr>
          <w:rFonts w:asciiTheme="majorBidi" w:hAnsiTheme="majorBidi" w:cstheme="majorBidi"/>
          <w:sz w:val="30"/>
          <w:szCs w:val="30"/>
        </w:rPr>
        <w:t>31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F16F0" w:rsidRPr="00B32202">
        <w:rPr>
          <w:rFonts w:asciiTheme="majorBidi" w:hAnsiTheme="majorBidi" w:cstheme="majorBidi"/>
          <w:sz w:val="30"/>
          <w:szCs w:val="30"/>
        </w:rPr>
        <w:t>25</w:t>
      </w:r>
      <w:r w:rsidR="004A24EA" w:rsidRPr="00B32202">
        <w:rPr>
          <w:rFonts w:asciiTheme="majorBidi" w:hAnsiTheme="majorBidi" w:cstheme="majorBidi"/>
          <w:sz w:val="30"/>
          <w:szCs w:val="30"/>
        </w:rPr>
        <w:t>6</w:t>
      </w:r>
      <w:r w:rsidR="00660814">
        <w:rPr>
          <w:rFonts w:asciiTheme="majorBidi" w:hAnsiTheme="majorBidi" w:cstheme="majorBidi"/>
          <w:sz w:val="30"/>
          <w:szCs w:val="30"/>
        </w:rPr>
        <w:t>8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FA9CD8" w14:textId="77777777" w:rsidR="00E03B6D" w:rsidRPr="00B32202" w:rsidRDefault="00E03B6D" w:rsidP="00B3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3"/>
        <w:gridCol w:w="270"/>
        <w:gridCol w:w="1077"/>
        <w:gridCol w:w="253"/>
        <w:gridCol w:w="1096"/>
      </w:tblGrid>
      <w:tr w:rsidR="00076626" w:rsidRPr="00B32202" w14:paraId="56417E35" w14:textId="77777777" w:rsidTr="00AE5D94">
        <w:trPr>
          <w:tblHeader/>
        </w:trPr>
        <w:tc>
          <w:tcPr>
            <w:tcW w:w="2206" w:type="pct"/>
          </w:tcPr>
          <w:p w14:paraId="045FBD20" w14:textId="77777777" w:rsidR="003E6A5C" w:rsidRPr="00B32202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B3220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7" w:type="pct"/>
          </w:tcPr>
          <w:p w14:paraId="28C3CD16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2" w:type="pct"/>
            <w:gridSpan w:val="3"/>
          </w:tcPr>
          <w:p w14:paraId="7A9F8F18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FC3B0D" w:rsidRPr="00B32202" w14:paraId="15389BEA" w14:textId="77777777" w:rsidTr="00B077F2">
        <w:trPr>
          <w:tblHeader/>
        </w:trPr>
        <w:tc>
          <w:tcPr>
            <w:tcW w:w="2206" w:type="pct"/>
          </w:tcPr>
          <w:p w14:paraId="2993A613" w14:textId="77777777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056F32E" w14:textId="07EE5906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2BC021A" w14:textId="77777777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2019FA9D" w14:textId="77777777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4EDAF58F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4149DED6" w14:textId="77777777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9F69ED8" w14:textId="0AF38056" w:rsidR="00FC3B0D" w:rsidRPr="00B32202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660814" w:rsidRPr="00B32202" w14:paraId="4CEDFA1D" w14:textId="77777777" w:rsidTr="00B077F2">
        <w:trPr>
          <w:tblHeader/>
        </w:trPr>
        <w:tc>
          <w:tcPr>
            <w:tcW w:w="2206" w:type="pct"/>
          </w:tcPr>
          <w:p w14:paraId="37C21283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B4CEF67" w14:textId="233E98F6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418904A8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25025494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32F22B23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1CF49333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8" w:type="pct"/>
          </w:tcPr>
          <w:p w14:paraId="7CF9ED58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134294" w14:textId="74EC0309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B32202" w:rsidRPr="00B32202" w14:paraId="1506075B" w14:textId="77777777" w:rsidTr="007139B7">
        <w:trPr>
          <w:tblHeader/>
        </w:trPr>
        <w:tc>
          <w:tcPr>
            <w:tcW w:w="2206" w:type="pct"/>
          </w:tcPr>
          <w:p w14:paraId="60A0F5E9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32202" w:rsidRPr="00B32202" w14:paraId="55CB10F0" w14:textId="77777777" w:rsidTr="007139B7">
        <w:tc>
          <w:tcPr>
            <w:tcW w:w="2206" w:type="pct"/>
          </w:tcPr>
          <w:p w14:paraId="2354DA58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60814" w:rsidRPr="00B32202" w14:paraId="4016BA97" w14:textId="77777777" w:rsidTr="00B077F2">
        <w:tc>
          <w:tcPr>
            <w:tcW w:w="2206" w:type="pct"/>
          </w:tcPr>
          <w:p w14:paraId="6A5597CF" w14:textId="77777777" w:rsidR="00660814" w:rsidRPr="00B32202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70ADCB1F" w14:textId="4F30E1B1" w:rsidR="00660814" w:rsidRPr="00B32202" w:rsidRDefault="00B05CAB" w:rsidP="00B077F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67,184</w:t>
            </w:r>
          </w:p>
        </w:tc>
        <w:tc>
          <w:tcPr>
            <w:tcW w:w="147" w:type="pct"/>
            <w:vAlign w:val="bottom"/>
          </w:tcPr>
          <w:p w14:paraId="565645D1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1637325A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47" w:type="pct"/>
            <w:vAlign w:val="bottom"/>
          </w:tcPr>
          <w:p w14:paraId="0124DBC6" w14:textId="77777777" w:rsidR="00660814" w:rsidRPr="00B32202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E0FDAC5" w14:textId="6085E5B0" w:rsidR="00660814" w:rsidRPr="00B32202" w:rsidRDefault="00B05CAB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67,184</w:t>
            </w:r>
          </w:p>
        </w:tc>
        <w:tc>
          <w:tcPr>
            <w:tcW w:w="138" w:type="pct"/>
            <w:vAlign w:val="bottom"/>
          </w:tcPr>
          <w:p w14:paraId="4148BF56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1EE130B8" w14:textId="448C990D" w:rsidR="00660814" w:rsidRPr="00B32202" w:rsidRDefault="00660814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95,479</w:t>
            </w:r>
          </w:p>
        </w:tc>
      </w:tr>
      <w:tr w:rsidR="00660814" w:rsidRPr="00B32202" w14:paraId="453DE341" w14:textId="77777777" w:rsidTr="00B077F2">
        <w:tc>
          <w:tcPr>
            <w:tcW w:w="2206" w:type="pct"/>
          </w:tcPr>
          <w:p w14:paraId="43BE5E6B" w14:textId="112FB5E5" w:rsidR="00660814" w:rsidRPr="00B32202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938F646" w14:textId="214F2F6D" w:rsidR="00660814" w:rsidRPr="00B32202" w:rsidRDefault="00B05CAB" w:rsidP="003B1028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94CDF9B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52B00AC" w14:textId="5963D436" w:rsidR="00660814" w:rsidRPr="00B32202" w:rsidRDefault="00660814" w:rsidP="00B05CAB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DC58546" w14:textId="77777777" w:rsidR="00660814" w:rsidRPr="00B32202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D96B083" w14:textId="1E72F7EB" w:rsidR="00660814" w:rsidRPr="004C6C04" w:rsidRDefault="00B05CAB" w:rsidP="00776581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8FE6284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2161C06" w14:textId="69379691" w:rsidR="00660814" w:rsidRPr="00B32202" w:rsidRDefault="00660814" w:rsidP="00DE49C6">
            <w:pPr>
              <w:pStyle w:val="a3"/>
              <w:tabs>
                <w:tab w:val="decimal" w:pos="630"/>
              </w:tabs>
              <w:ind w:left="-270" w:right="-108" w:firstLine="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60814" w:rsidRPr="00B32202" w14:paraId="79850B0E" w14:textId="77777777" w:rsidTr="00B077F2">
        <w:tc>
          <w:tcPr>
            <w:tcW w:w="2206" w:type="pct"/>
          </w:tcPr>
          <w:p w14:paraId="2D8CB1F9" w14:textId="092029C7" w:rsidR="00660814" w:rsidRPr="00B32202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9946804" w14:textId="4948008B" w:rsidR="00660814" w:rsidRPr="00B32202" w:rsidRDefault="00B05CA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67,184</w:t>
            </w:r>
          </w:p>
        </w:tc>
        <w:tc>
          <w:tcPr>
            <w:tcW w:w="147" w:type="pct"/>
          </w:tcPr>
          <w:p w14:paraId="1D67162B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CA2E00" w14:textId="1DAFEC4E" w:rsidR="00660814" w:rsidRPr="00B32202" w:rsidRDefault="00660814" w:rsidP="00B077F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47" w:type="pct"/>
            <w:vAlign w:val="bottom"/>
          </w:tcPr>
          <w:p w14:paraId="655384EF" w14:textId="77777777" w:rsidR="00660814" w:rsidRPr="00B32202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01FBF98" w14:textId="3E133169" w:rsidR="00660814" w:rsidRPr="00B32202" w:rsidRDefault="00B05CAB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67,184</w:t>
            </w:r>
          </w:p>
        </w:tc>
        <w:tc>
          <w:tcPr>
            <w:tcW w:w="138" w:type="pct"/>
          </w:tcPr>
          <w:p w14:paraId="6D0608A0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B85DD3C" w14:textId="2CEDB6E1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95,479</w:t>
            </w:r>
          </w:p>
        </w:tc>
      </w:tr>
      <w:tr w:rsidR="0095122B" w:rsidRPr="00CB20B4" w14:paraId="4198331E" w14:textId="77777777" w:rsidTr="00B077F2">
        <w:trPr>
          <w:trHeight w:hRule="exact" w:val="360"/>
        </w:trPr>
        <w:tc>
          <w:tcPr>
            <w:tcW w:w="2206" w:type="pct"/>
          </w:tcPr>
          <w:p w14:paraId="30BB320B" w14:textId="77777777" w:rsidR="0095122B" w:rsidRPr="00CB20B4" w:rsidRDefault="0095122B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87BA3D8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A4952C2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9F8CCA5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8CFAC8E" w14:textId="77777777" w:rsidR="0095122B" w:rsidRPr="00CB20B4" w:rsidRDefault="0095122B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21BC2E5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7E106F9A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79671CA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0814" w:rsidRPr="00CB20B4" w14:paraId="0A3C0257" w14:textId="77777777" w:rsidTr="00B077F2">
        <w:tc>
          <w:tcPr>
            <w:tcW w:w="2206" w:type="pct"/>
          </w:tcPr>
          <w:p w14:paraId="5D654793" w14:textId="68A5B69E" w:rsidR="00660814" w:rsidRPr="00CB20B4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1636D9" w:rsidRPr="00CB2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8" w:type="pct"/>
          </w:tcPr>
          <w:p w14:paraId="1177AB6C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6F7F99E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23002C1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6E69694" w14:textId="77777777" w:rsidR="00660814" w:rsidRPr="00CB20B4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2B9E42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1F63126F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6C6F89A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433" w:rsidRPr="00CB20B4" w14:paraId="61D03B85" w14:textId="77777777" w:rsidTr="00B077F2">
        <w:tc>
          <w:tcPr>
            <w:tcW w:w="2206" w:type="pct"/>
          </w:tcPr>
          <w:p w14:paraId="6F46D6EF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0BB094A6" w14:textId="65A2526C" w:rsidR="00B22433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7,405</w:t>
            </w:r>
          </w:p>
        </w:tc>
        <w:tc>
          <w:tcPr>
            <w:tcW w:w="147" w:type="pct"/>
          </w:tcPr>
          <w:p w14:paraId="104367AB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4ECC9EA" w14:textId="59BC7634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47" w:type="pct"/>
            <w:vAlign w:val="bottom"/>
          </w:tcPr>
          <w:p w14:paraId="0B0AD1BB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1C9D7E" w14:textId="224F609D" w:rsidR="00B22433" w:rsidRPr="00CB20B4" w:rsidRDefault="00B05CAB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7,405</w:t>
            </w:r>
          </w:p>
        </w:tc>
        <w:tc>
          <w:tcPr>
            <w:tcW w:w="138" w:type="pct"/>
          </w:tcPr>
          <w:p w14:paraId="19D2CB35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6CA8154" w14:textId="738D1E55" w:rsidR="00B22433" w:rsidRPr="00CB20B4" w:rsidRDefault="00B22433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2,186</w:t>
            </w:r>
          </w:p>
        </w:tc>
      </w:tr>
      <w:tr w:rsidR="00B22433" w:rsidRPr="00CB20B4" w14:paraId="27A4DCC4" w14:textId="77777777" w:rsidTr="00B077F2">
        <w:tc>
          <w:tcPr>
            <w:tcW w:w="2206" w:type="pct"/>
          </w:tcPr>
          <w:p w14:paraId="0C884C83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3EC0658" w14:textId="1F40E1D6" w:rsidR="00B22433" w:rsidRPr="00CB20B4" w:rsidRDefault="00B05CAB" w:rsidP="00DE49C6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0BC461E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1DAD92D" w14:textId="24873807" w:rsidR="00B22433" w:rsidRPr="00CB20B4" w:rsidRDefault="00B22433" w:rsidP="004C6C04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3CA3298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F03C13F" w14:textId="5A3A2CCB" w:rsidR="00B22433" w:rsidRPr="00CB20B4" w:rsidRDefault="00B05CAB" w:rsidP="003B1028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E195812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D545745" w14:textId="0FAC76EA" w:rsidR="00B22433" w:rsidRPr="00CB20B4" w:rsidRDefault="00B22433" w:rsidP="00B22433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76581" w:rsidRPr="00CB20B4" w14:paraId="35FABC1B" w14:textId="77777777" w:rsidTr="00B077F2">
        <w:tc>
          <w:tcPr>
            <w:tcW w:w="2206" w:type="pct"/>
          </w:tcPr>
          <w:p w14:paraId="7AB617DA" w14:textId="77777777" w:rsidR="00776581" w:rsidRPr="00CB20B4" w:rsidRDefault="00776581" w:rsidP="0077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6BDFF6E" w14:textId="67FFAE1B" w:rsidR="00776581" w:rsidRPr="00CB20B4" w:rsidRDefault="00776581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7,405</w:t>
            </w:r>
          </w:p>
        </w:tc>
        <w:tc>
          <w:tcPr>
            <w:tcW w:w="147" w:type="pct"/>
          </w:tcPr>
          <w:p w14:paraId="31FCF4E8" w14:textId="77777777" w:rsidR="00776581" w:rsidRPr="00CB20B4" w:rsidRDefault="00776581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04C28DE" w14:textId="4773626F" w:rsidR="00776581" w:rsidRPr="00CB20B4" w:rsidRDefault="00776581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47" w:type="pct"/>
            <w:vAlign w:val="bottom"/>
          </w:tcPr>
          <w:p w14:paraId="14C8BC85" w14:textId="77777777" w:rsidR="00776581" w:rsidRPr="00CB20B4" w:rsidRDefault="00776581" w:rsidP="0077658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3F4F50F" w14:textId="7E4FF0D1" w:rsidR="00776581" w:rsidRPr="00776581" w:rsidRDefault="00776581" w:rsidP="00DE49C6">
            <w:pPr>
              <w:pStyle w:val="a3"/>
              <w:tabs>
                <w:tab w:val="decimal" w:pos="860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65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7,405</w:t>
            </w:r>
          </w:p>
        </w:tc>
        <w:tc>
          <w:tcPr>
            <w:tcW w:w="138" w:type="pct"/>
          </w:tcPr>
          <w:p w14:paraId="176A29E0" w14:textId="77777777" w:rsidR="00776581" w:rsidRPr="00CB20B4" w:rsidRDefault="00776581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ED53FBA" w14:textId="3F968F85" w:rsidR="00776581" w:rsidRPr="00CB20B4" w:rsidRDefault="00776581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2,186</w:t>
            </w:r>
          </w:p>
        </w:tc>
      </w:tr>
      <w:tr w:rsidR="00B22433" w:rsidRPr="00CB20B4" w14:paraId="689B6B90" w14:textId="77777777" w:rsidTr="00B077F2">
        <w:tc>
          <w:tcPr>
            <w:tcW w:w="2206" w:type="pct"/>
          </w:tcPr>
          <w:p w14:paraId="6F0F231C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2C2D811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77E7D76B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4401C82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A926BC8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3DDF93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06B6F76D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43ECF17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433" w:rsidRPr="00CB20B4" w14:paraId="4F8A456C" w14:textId="77777777" w:rsidTr="00B077F2">
        <w:tc>
          <w:tcPr>
            <w:tcW w:w="2206" w:type="pct"/>
          </w:tcPr>
          <w:p w14:paraId="2D7A54B9" w14:textId="44842D0F" w:rsidR="00B22433" w:rsidRPr="00CB20B4" w:rsidRDefault="00064FC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</w:t>
            </w:r>
            <w:r w:rsidRPr="00CB2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</w:t>
            </w:r>
            <w:r w:rsidR="00414D27"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88" w:type="pct"/>
          </w:tcPr>
          <w:p w14:paraId="4910F5C7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AB1B274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E17D9D6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40CF4CE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186BA9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33E710BB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279A3B6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433" w:rsidRPr="00CB20B4" w14:paraId="62AA5B0F" w14:textId="77777777" w:rsidTr="00776581">
        <w:trPr>
          <w:trHeight w:val="353"/>
        </w:trPr>
        <w:tc>
          <w:tcPr>
            <w:tcW w:w="2206" w:type="pct"/>
          </w:tcPr>
          <w:p w14:paraId="069624F1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4913E9D2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BFE06F1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B5D035E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A5739B7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F4DF207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2C4ADA80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EAD1FD0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11B5" w:rsidRPr="00CB20B4" w14:paraId="787D88FB" w14:textId="77777777" w:rsidTr="00B077F2">
        <w:tc>
          <w:tcPr>
            <w:tcW w:w="2206" w:type="pct"/>
          </w:tcPr>
          <w:p w14:paraId="3EEC278A" w14:textId="4ABDCD12" w:rsidR="00D011B5" w:rsidRPr="00CB20B4" w:rsidRDefault="00D011B5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61349" w:rsidRPr="00361349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</w:tcPr>
          <w:p w14:paraId="04B5A916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48245D33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6184DD0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D6DE7B2" w14:textId="77777777" w:rsidR="00D011B5" w:rsidRPr="00CB20B4" w:rsidRDefault="00D011B5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5E8E46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328501E0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3A5BE2D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CAB" w:rsidRPr="00CB20B4" w14:paraId="53D2B98E" w14:textId="77777777" w:rsidTr="00B077F2">
        <w:tc>
          <w:tcPr>
            <w:tcW w:w="2206" w:type="pct"/>
          </w:tcPr>
          <w:p w14:paraId="3C7428E3" w14:textId="04414882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CB20B4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588" w:type="pct"/>
          </w:tcPr>
          <w:p w14:paraId="4F516F85" w14:textId="365CCF3A" w:rsidR="00B05CAB" w:rsidRPr="00B05CAB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CAB">
              <w:rPr>
                <w:rFonts w:ascii="Angsana New" w:hAnsi="Angsana New"/>
                <w:sz w:val="30"/>
                <w:szCs w:val="30"/>
                <w:lang w:val="en-US"/>
              </w:rPr>
              <w:t>5,585,873</w:t>
            </w:r>
          </w:p>
        </w:tc>
        <w:tc>
          <w:tcPr>
            <w:tcW w:w="147" w:type="pct"/>
            <w:vAlign w:val="bottom"/>
          </w:tcPr>
          <w:p w14:paraId="0230201B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B4C56AC" w14:textId="71619F78" w:rsidR="00B05CAB" w:rsidRPr="00CB20B4" w:rsidRDefault="00B05CAB" w:rsidP="00DE49C6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AA5B412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F9C7C3" w14:textId="0B5F7B01" w:rsidR="00B05CAB" w:rsidRPr="00B077F2" w:rsidRDefault="00B05CAB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CAB">
              <w:rPr>
                <w:rFonts w:ascii="Angsana New" w:hAnsi="Angsana New"/>
                <w:sz w:val="30"/>
                <w:szCs w:val="30"/>
                <w:lang w:val="en-US"/>
              </w:rPr>
              <w:t>5,585,873</w:t>
            </w:r>
          </w:p>
        </w:tc>
        <w:tc>
          <w:tcPr>
            <w:tcW w:w="138" w:type="pct"/>
            <w:vAlign w:val="bottom"/>
          </w:tcPr>
          <w:p w14:paraId="36713506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00BE812" w14:textId="206010F1" w:rsidR="00B05CAB" w:rsidRPr="00CB20B4" w:rsidRDefault="00B05CAB" w:rsidP="00B05CAB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05CAB" w:rsidRPr="00CB20B4" w14:paraId="3E19D410" w14:textId="77777777" w:rsidTr="00B077F2">
        <w:tc>
          <w:tcPr>
            <w:tcW w:w="2206" w:type="pct"/>
          </w:tcPr>
          <w:p w14:paraId="56254D35" w14:textId="2A98BC13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00FD52D" w14:textId="2186A842" w:rsidR="00B05CAB" w:rsidRPr="00B05CAB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CAB">
              <w:rPr>
                <w:rFonts w:ascii="Angsana New" w:hAnsi="Angsana New"/>
                <w:sz w:val="30"/>
                <w:szCs w:val="30"/>
                <w:lang w:val="en-US"/>
              </w:rPr>
              <w:t>6,233,356</w:t>
            </w:r>
          </w:p>
        </w:tc>
        <w:tc>
          <w:tcPr>
            <w:tcW w:w="147" w:type="pct"/>
            <w:vAlign w:val="bottom"/>
          </w:tcPr>
          <w:p w14:paraId="2A7200E8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998AF0" w14:textId="438CF9C3" w:rsidR="00B05CAB" w:rsidRPr="00CB20B4" w:rsidRDefault="00B05CAB" w:rsidP="00B05CAB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773FE0B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7E5B25C" w14:textId="68FE9739" w:rsidR="00B05CAB" w:rsidRPr="00776581" w:rsidRDefault="00B05CAB" w:rsidP="0077658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CAB">
              <w:rPr>
                <w:rFonts w:ascii="Angsana New" w:hAnsi="Angsana New"/>
                <w:sz w:val="30"/>
                <w:szCs w:val="30"/>
                <w:lang w:val="en-US"/>
              </w:rPr>
              <w:t>6,233,356</w:t>
            </w:r>
          </w:p>
        </w:tc>
        <w:tc>
          <w:tcPr>
            <w:tcW w:w="138" w:type="pct"/>
            <w:vAlign w:val="bottom"/>
          </w:tcPr>
          <w:p w14:paraId="11F8160B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5725452" w14:textId="06C684C6" w:rsidR="00B05CAB" w:rsidRPr="00CB20B4" w:rsidRDefault="00B05CAB" w:rsidP="00B05CAB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05CAB" w:rsidRPr="00CB20B4" w14:paraId="15679B42" w14:textId="77777777" w:rsidTr="00B077F2">
        <w:tc>
          <w:tcPr>
            <w:tcW w:w="2206" w:type="pct"/>
          </w:tcPr>
          <w:p w14:paraId="7FE93077" w14:textId="7D2F0245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2FF55073" w14:textId="45F1AAB1" w:rsidR="00B05CAB" w:rsidRPr="00B077F2" w:rsidRDefault="00B05CAB" w:rsidP="00776581">
            <w:pPr>
              <w:pStyle w:val="a3"/>
              <w:tabs>
                <w:tab w:val="decimal" w:pos="847"/>
              </w:tabs>
              <w:ind w:left="-107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77F2">
              <w:rPr>
                <w:rFonts w:ascii="Angsana New" w:hAnsi="Angsana New"/>
                <w:sz w:val="30"/>
                <w:szCs w:val="30"/>
                <w:lang w:val="en-US"/>
              </w:rPr>
              <w:t>11,819,229</w:t>
            </w:r>
          </w:p>
        </w:tc>
        <w:tc>
          <w:tcPr>
            <w:tcW w:w="147" w:type="pct"/>
            <w:vAlign w:val="bottom"/>
          </w:tcPr>
          <w:p w14:paraId="711C1222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CF091B2" w14:textId="3D227193" w:rsidR="00B05CAB" w:rsidRPr="00CB20B4" w:rsidRDefault="00B05CAB" w:rsidP="00B05CAB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4123082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8DBB2B6" w14:textId="09FC58F3" w:rsidR="00B05CAB" w:rsidRPr="00776581" w:rsidRDefault="00B05CAB" w:rsidP="00776581">
            <w:pPr>
              <w:pStyle w:val="a3"/>
              <w:tabs>
                <w:tab w:val="decimal" w:pos="860"/>
              </w:tabs>
              <w:ind w:left="-10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CAB">
              <w:rPr>
                <w:rFonts w:ascii="Angsana New" w:hAnsi="Angsana New"/>
                <w:sz w:val="30"/>
                <w:szCs w:val="30"/>
                <w:lang w:val="en-US"/>
              </w:rPr>
              <w:t>11,819,229</w:t>
            </w:r>
          </w:p>
        </w:tc>
        <w:tc>
          <w:tcPr>
            <w:tcW w:w="138" w:type="pct"/>
            <w:vAlign w:val="bottom"/>
          </w:tcPr>
          <w:p w14:paraId="3F63AE88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E2B7D02" w14:textId="1F90BE1B" w:rsidR="00B05CAB" w:rsidRPr="00CB20B4" w:rsidRDefault="00B05CAB" w:rsidP="00B05CAB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70339" w:rsidRPr="00CB20B4" w14:paraId="4D28A28F" w14:textId="77777777" w:rsidTr="00B077F2">
        <w:tc>
          <w:tcPr>
            <w:tcW w:w="2206" w:type="pct"/>
          </w:tcPr>
          <w:p w14:paraId="16627C43" w14:textId="48B290D7" w:rsidR="00270339" w:rsidRPr="00CB20B4" w:rsidRDefault="00D011B5" w:rsidP="0027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61349" w:rsidRPr="00361349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</w:tcPr>
          <w:p w14:paraId="5B45DE45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26CE54B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A53B1F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BD9FC09" w14:textId="77777777" w:rsidR="00270339" w:rsidRPr="00CB20B4" w:rsidRDefault="00270339" w:rsidP="0027033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4A6D511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0F48A0F4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05377D2" w14:textId="77777777" w:rsidR="00270339" w:rsidRPr="00CB20B4" w:rsidRDefault="00270339" w:rsidP="00270339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05CAB" w:rsidRPr="00CB20B4" w14:paraId="64670C49" w14:textId="77777777" w:rsidTr="00B077F2">
        <w:tc>
          <w:tcPr>
            <w:tcW w:w="2206" w:type="pct"/>
          </w:tcPr>
          <w:p w14:paraId="15BA7C95" w14:textId="6EF39E47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8" w:type="pct"/>
          </w:tcPr>
          <w:p w14:paraId="2E4A2CEF" w14:textId="50C2AB5C" w:rsidR="00B05CAB" w:rsidRPr="00B077F2" w:rsidRDefault="00B05CAB" w:rsidP="00B05CAB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6EAA9E45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286A7EB" w14:textId="5457E9DE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47" w:type="pct"/>
          </w:tcPr>
          <w:p w14:paraId="22E496C0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677F5F4" w14:textId="1904D439" w:rsidR="00B05CAB" w:rsidRPr="00B077F2" w:rsidRDefault="00B05CAB" w:rsidP="00DE49C6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33235FF1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6F247345" w14:textId="4D5641F1" w:rsidR="00B05CAB" w:rsidRPr="00DE49C6" w:rsidRDefault="00B05CAB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</w:tr>
      <w:tr w:rsidR="00B05CAB" w:rsidRPr="00CB20B4" w14:paraId="2FDBA7B4" w14:textId="77777777" w:rsidTr="00B077F2">
        <w:tc>
          <w:tcPr>
            <w:tcW w:w="2206" w:type="pct"/>
          </w:tcPr>
          <w:p w14:paraId="4B53A61A" w14:textId="4791D5CC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3180EEE" w14:textId="5734B778" w:rsidR="00B05CAB" w:rsidRPr="00B077F2" w:rsidRDefault="00B05CAB" w:rsidP="00B05CAB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D01B859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09F9C9" w14:textId="7DBC4C29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6,057,275</w:t>
            </w:r>
          </w:p>
        </w:tc>
        <w:tc>
          <w:tcPr>
            <w:tcW w:w="147" w:type="pct"/>
          </w:tcPr>
          <w:p w14:paraId="37C06A7D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BC20869" w14:textId="694E580F" w:rsidR="00B05CAB" w:rsidRPr="00B077F2" w:rsidRDefault="00B05CAB" w:rsidP="00B05CAB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0DC99D88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AAD27C7" w14:textId="3A47146A" w:rsidR="00B05CAB" w:rsidRPr="00DE49C6" w:rsidRDefault="00B05CAB" w:rsidP="00DE49C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6,057,275</w:t>
            </w:r>
          </w:p>
        </w:tc>
      </w:tr>
      <w:tr w:rsidR="00B05CAB" w:rsidRPr="00CB20B4" w14:paraId="13AED737" w14:textId="77777777" w:rsidTr="00B077F2">
        <w:tc>
          <w:tcPr>
            <w:tcW w:w="2206" w:type="pct"/>
          </w:tcPr>
          <w:p w14:paraId="18BD76E4" w14:textId="5A4711DB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786BBC8" w14:textId="1C6F68A3" w:rsidR="00B05CAB" w:rsidRPr="00B077F2" w:rsidRDefault="00B05CAB" w:rsidP="00B05CAB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6DEAEEA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7E916E1" w14:textId="6FD82975" w:rsidR="00B05CAB" w:rsidRPr="00776581" w:rsidRDefault="00B05CAB" w:rsidP="00776581">
            <w:pPr>
              <w:pStyle w:val="a3"/>
              <w:tabs>
                <w:tab w:val="decimal" w:pos="847"/>
              </w:tabs>
              <w:ind w:left="-107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581">
              <w:rPr>
                <w:rFonts w:ascii="Angsana New" w:hAnsi="Angsana New"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47" w:type="pct"/>
          </w:tcPr>
          <w:p w14:paraId="741FA7B4" w14:textId="77777777" w:rsidR="00B05CAB" w:rsidRPr="00776581" w:rsidRDefault="00B05CAB" w:rsidP="00776581">
            <w:pPr>
              <w:tabs>
                <w:tab w:val="clear" w:pos="907"/>
                <w:tab w:val="decimal" w:pos="84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D7188CB" w14:textId="7D9530FB" w:rsidR="00B05CAB" w:rsidRPr="00B077F2" w:rsidRDefault="00B05CAB" w:rsidP="00B05CAB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0799BCE0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FEF8ADC" w14:textId="7C4CC069" w:rsidR="00B05CAB" w:rsidRPr="00DE49C6" w:rsidRDefault="00B05CAB" w:rsidP="00DE49C6">
            <w:pPr>
              <w:pStyle w:val="a3"/>
              <w:tabs>
                <w:tab w:val="decimal" w:pos="847"/>
              </w:tabs>
              <w:ind w:left="-9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11,924,558</w:t>
            </w:r>
          </w:p>
        </w:tc>
      </w:tr>
      <w:tr w:rsidR="00B05CAB" w:rsidRPr="00CB20B4" w14:paraId="280CD758" w14:textId="77777777" w:rsidTr="00B077F2">
        <w:tc>
          <w:tcPr>
            <w:tcW w:w="2206" w:type="pct"/>
          </w:tcPr>
          <w:p w14:paraId="358322C9" w14:textId="277E7455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2DA4FA4" w14:textId="790DFA38" w:rsidR="00B05CAB" w:rsidRPr="00B077F2" w:rsidRDefault="00B05CAB" w:rsidP="00B05CAB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0C2DF929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ABC3E50" w14:textId="25EAA174" w:rsidR="00B05CAB" w:rsidRPr="00CB20B4" w:rsidRDefault="00B05CAB" w:rsidP="00B05CAB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2AF582D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BD667BA" w14:textId="5F84FED9" w:rsidR="00B05CAB" w:rsidRPr="00B077F2" w:rsidRDefault="00B05CAB" w:rsidP="00B05CAB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0B5618F4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107EC9C" w14:textId="0D059DE1" w:rsidR="00B05CAB" w:rsidRPr="00CB20B4" w:rsidRDefault="00B05CAB" w:rsidP="00B05CAB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05CAB" w:rsidRPr="00CB20B4" w14:paraId="2E6881C9" w14:textId="77777777" w:rsidTr="00B077F2">
        <w:tc>
          <w:tcPr>
            <w:tcW w:w="2206" w:type="pct"/>
          </w:tcPr>
          <w:p w14:paraId="46754811" w14:textId="2B867869" w:rsidR="00B05CAB" w:rsidRPr="00CB20B4" w:rsidRDefault="00B05CAB" w:rsidP="00B0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C5A8F24" w14:textId="3F8B6A13" w:rsidR="00B05CAB" w:rsidRPr="0095122B" w:rsidRDefault="00B05CAB" w:rsidP="00776581">
            <w:pPr>
              <w:pStyle w:val="a3"/>
              <w:tabs>
                <w:tab w:val="decimal" w:pos="847"/>
              </w:tabs>
              <w:ind w:left="-107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11,819,229</w:t>
            </w:r>
          </w:p>
        </w:tc>
        <w:tc>
          <w:tcPr>
            <w:tcW w:w="147" w:type="pct"/>
            <w:vAlign w:val="bottom"/>
          </w:tcPr>
          <w:p w14:paraId="59321F2F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2E3365F" w14:textId="2DA290F0" w:rsidR="00B05CAB" w:rsidRPr="00CB20B4" w:rsidRDefault="00B05CAB" w:rsidP="00776581">
            <w:pPr>
              <w:pStyle w:val="a3"/>
              <w:tabs>
                <w:tab w:val="decimal" w:pos="847"/>
              </w:tabs>
              <w:ind w:left="-107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47" w:type="pct"/>
          </w:tcPr>
          <w:p w14:paraId="11A9D4B9" w14:textId="77777777" w:rsidR="00B05CAB" w:rsidRPr="00CB20B4" w:rsidRDefault="00B05CAB" w:rsidP="00B05CA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B527A93" w14:textId="0C31B9CE" w:rsidR="00B05CAB" w:rsidRPr="0095122B" w:rsidRDefault="00B05CAB" w:rsidP="00DE49C6">
            <w:pPr>
              <w:pStyle w:val="a3"/>
              <w:tabs>
                <w:tab w:val="decimal" w:pos="847"/>
              </w:tabs>
              <w:ind w:left="-10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11,819,229</w:t>
            </w:r>
          </w:p>
        </w:tc>
        <w:tc>
          <w:tcPr>
            <w:tcW w:w="138" w:type="pct"/>
            <w:vAlign w:val="bottom"/>
          </w:tcPr>
          <w:p w14:paraId="66352A2C" w14:textId="77777777" w:rsidR="00B05CAB" w:rsidRPr="00CB20B4" w:rsidRDefault="00B05CAB" w:rsidP="00B05CA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09FD2D9" w14:textId="7F6A6D43" w:rsidR="00B05CAB" w:rsidRPr="00CB20B4" w:rsidRDefault="00B05CAB" w:rsidP="00DE49C6">
            <w:pPr>
              <w:pStyle w:val="a3"/>
              <w:tabs>
                <w:tab w:val="decimal" w:pos="847"/>
              </w:tabs>
              <w:ind w:left="-10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11,924,558</w:t>
            </w:r>
          </w:p>
        </w:tc>
      </w:tr>
    </w:tbl>
    <w:p w14:paraId="5221C6B9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0DC75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58E7A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24B8DA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4C15A" w14:textId="76E30DC8" w:rsidR="008F16F0" w:rsidRPr="00CB20B4" w:rsidRDefault="008F16F0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20B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C258DB" w:rsidRPr="00CB20B4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Pr="00CB20B4">
        <w:rPr>
          <w:rFonts w:asciiTheme="majorBidi" w:hAnsiTheme="majorBidi" w:cstheme="majorBidi"/>
          <w:sz w:val="30"/>
          <w:szCs w:val="30"/>
          <w:cs/>
        </w:rPr>
        <w:t>แก่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Pr="00CB20B4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FC3B0D">
        <w:rPr>
          <w:rFonts w:asciiTheme="majorBidi" w:hAnsiTheme="majorBidi" w:cstheme="majorBidi" w:hint="cs"/>
          <w:sz w:val="30"/>
          <w:szCs w:val="30"/>
          <w:cs/>
        </w:rPr>
        <w:t>ง</w:t>
      </w:r>
      <w:r w:rsidR="00FC3B0D" w:rsidRPr="00CB72A3">
        <w:rPr>
          <w:rFonts w:asciiTheme="majorBidi" w:hAnsiTheme="majorBidi" w:cstheme="majorBidi"/>
          <w:spacing w:val="-2"/>
          <w:sz w:val="30"/>
          <w:szCs w:val="30"/>
          <w:cs/>
        </w:rPr>
        <w:t>วด</w:t>
      </w:r>
      <w:r w:rsidR="00FC3B0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FC3B0D" w:rsidRPr="009D6C02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FC3B0D" w:rsidRPr="009D6C02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="00FC3B0D" w:rsidRPr="009D6C02">
        <w:rPr>
          <w:rFonts w:ascii="Angsana New" w:hAnsi="Angsana New"/>
          <w:spacing w:val="-2"/>
          <w:sz w:val="30"/>
          <w:szCs w:val="30"/>
        </w:rPr>
        <w:t>30</w:t>
      </w:r>
      <w:r w:rsidR="00FC3B0D" w:rsidRPr="009D6C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3B0D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FC3B0D" w:rsidRPr="009D6C02">
        <w:rPr>
          <w:rFonts w:ascii="Angsana New" w:hAnsi="Angsana New"/>
          <w:spacing w:val="-2"/>
          <w:sz w:val="30"/>
          <w:szCs w:val="30"/>
          <w:cs/>
        </w:rPr>
        <w:t>ยน</w:t>
      </w:r>
      <w:r w:rsidR="00660814" w:rsidRPr="00CB20B4">
        <w:rPr>
          <w:rFonts w:asciiTheme="majorBidi" w:hAnsiTheme="majorBidi" w:cstheme="majorBidi"/>
          <w:sz w:val="30"/>
          <w:szCs w:val="30"/>
        </w:rPr>
        <w:t xml:space="preserve"> </w:t>
      </w:r>
      <w:r w:rsidR="00A00620" w:rsidRPr="00CB20B4">
        <w:rPr>
          <w:rFonts w:asciiTheme="majorBidi" w:hAnsiTheme="majorBidi" w:cstheme="majorBidi"/>
          <w:sz w:val="30"/>
          <w:szCs w:val="30"/>
        </w:rPr>
        <w:t>25</w:t>
      </w:r>
      <w:r w:rsidR="007F1691" w:rsidRPr="00CB20B4">
        <w:rPr>
          <w:rFonts w:asciiTheme="majorBidi" w:hAnsiTheme="majorBidi" w:cstheme="majorBidi"/>
          <w:sz w:val="30"/>
          <w:szCs w:val="30"/>
        </w:rPr>
        <w:t>6</w:t>
      </w:r>
      <w:r w:rsidR="00660814" w:rsidRPr="00CB20B4">
        <w:rPr>
          <w:rFonts w:asciiTheme="majorBidi" w:hAnsiTheme="majorBidi" w:cstheme="majorBidi"/>
          <w:sz w:val="30"/>
          <w:szCs w:val="30"/>
        </w:rPr>
        <w:t>8</w:t>
      </w:r>
      <w:r w:rsidR="007F1691" w:rsidRPr="00CB20B4">
        <w:rPr>
          <w:rFonts w:asciiTheme="majorBidi" w:hAnsiTheme="majorBidi" w:cstheme="majorBidi"/>
          <w:sz w:val="30"/>
          <w:szCs w:val="30"/>
        </w:rPr>
        <w:t xml:space="preserve"> </w:t>
      </w:r>
      <w:r w:rsidRPr="00CB20B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DB8398" w14:textId="77777777" w:rsidR="007128D1" w:rsidRPr="00A51112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1620"/>
        <w:gridCol w:w="180"/>
        <w:gridCol w:w="1620"/>
      </w:tblGrid>
      <w:tr w:rsidR="00FA1FD9" w:rsidRPr="00CB20B4" w14:paraId="5486289D" w14:textId="77777777" w:rsidTr="00415BE4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4DA4143" w14:textId="7394D380" w:rsidR="00FA1FD9" w:rsidRPr="00016859" w:rsidRDefault="00D011B5" w:rsidP="0001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44065738" w14:textId="77777777" w:rsidR="00FA1FD9" w:rsidRPr="00CB20B4" w:rsidRDefault="00FA1FD9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420" w:type="dxa"/>
            <w:gridSpan w:val="3"/>
          </w:tcPr>
          <w:p w14:paraId="29343FF3" w14:textId="532253D3" w:rsidR="00FA1FD9" w:rsidRPr="00CB20B4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53827" w:rsidRPr="00CB2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415BE4" w:rsidRPr="00CB20B4" w14:paraId="628C8A3D" w14:textId="77777777" w:rsidTr="00415BE4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8FDA041" w14:textId="77777777" w:rsidR="00415BE4" w:rsidRPr="00CB20B4" w:rsidRDefault="00415BE4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F9869A" w14:textId="77777777" w:rsidR="00415BE4" w:rsidRPr="00CB20B4" w:rsidRDefault="00415BE4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73AD8321" w14:textId="43EE4026" w:rsidR="00415BE4" w:rsidRPr="00CB20B4" w:rsidRDefault="00415BE4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12E6" w:rsidRPr="00CB20B4" w14:paraId="44EA3D44" w14:textId="77777777" w:rsidTr="00415BE4">
        <w:trPr>
          <w:tblHeader/>
        </w:trPr>
        <w:tc>
          <w:tcPr>
            <w:tcW w:w="4500" w:type="dxa"/>
          </w:tcPr>
          <w:p w14:paraId="39D0F8FC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ECAF3E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0BB33E" w14:textId="670E3A81" w:rsidR="000212E6" w:rsidRPr="00CB20B4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60814"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2E82391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EA96DE7" w14:textId="6F02FB8A" w:rsidR="000212E6" w:rsidRPr="00CB20B4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60814"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0212E6" w:rsidRPr="00CB20B4" w14:paraId="1DEA1478" w14:textId="77777777" w:rsidTr="00415BE4">
        <w:tc>
          <w:tcPr>
            <w:tcW w:w="4500" w:type="dxa"/>
            <w:vAlign w:val="bottom"/>
          </w:tcPr>
          <w:p w14:paraId="693D2767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D821E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420" w:type="dxa"/>
            <w:gridSpan w:val="3"/>
          </w:tcPr>
          <w:p w14:paraId="0915A1BA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CB20B4" w14:paraId="08BCA289" w14:textId="77777777" w:rsidTr="00415BE4">
        <w:tc>
          <w:tcPr>
            <w:tcW w:w="4500" w:type="dxa"/>
            <w:vAlign w:val="bottom"/>
          </w:tcPr>
          <w:p w14:paraId="38200667" w14:textId="2BD3E8A6" w:rsidR="000212E6" w:rsidRPr="00CB20B4" w:rsidRDefault="00D011B5" w:rsidP="00D0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FA269D8" w14:textId="77777777" w:rsidR="000212E6" w:rsidRPr="00CB20B4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</w:rPr>
              <w:t>SOFR</w:t>
            </w:r>
            <w:r w:rsidR="000212E6" w:rsidRPr="00CB20B4">
              <w:rPr>
                <w:rFonts w:asciiTheme="majorBidi" w:hAnsiTheme="majorBidi" w:cstheme="majorBidi"/>
                <w:sz w:val="30"/>
                <w:szCs w:val="30"/>
              </w:rPr>
              <w:t>+3.5</w:t>
            </w:r>
          </w:p>
        </w:tc>
        <w:tc>
          <w:tcPr>
            <w:tcW w:w="1620" w:type="dxa"/>
            <w:vAlign w:val="bottom"/>
          </w:tcPr>
          <w:p w14:paraId="54C367CC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1DF43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8F0B99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112" w:rsidRPr="00CB20B4" w14:paraId="41C29EE2" w14:textId="77777777" w:rsidTr="00E85996">
        <w:tc>
          <w:tcPr>
            <w:tcW w:w="4500" w:type="dxa"/>
            <w:vAlign w:val="bottom"/>
          </w:tcPr>
          <w:p w14:paraId="47B40CDA" w14:textId="77777777" w:rsidR="00A51112" w:rsidRPr="00CB20B4" w:rsidRDefault="00A51112" w:rsidP="00A5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B20B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615DF20B" w14:textId="77777777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C1B6A95" w14:textId="53181040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80" w:type="dxa"/>
            <w:vAlign w:val="bottom"/>
          </w:tcPr>
          <w:p w14:paraId="72D4C71E" w14:textId="77777777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7E7C6CD" w14:textId="7DBEE4D3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</w:tr>
      <w:tr w:rsidR="00FC3B0D" w:rsidRPr="00CB20B4" w14:paraId="32B4CF14" w14:textId="77777777" w:rsidTr="00CF515C">
        <w:tc>
          <w:tcPr>
            <w:tcW w:w="4500" w:type="dxa"/>
            <w:vAlign w:val="bottom"/>
          </w:tcPr>
          <w:p w14:paraId="625619F8" w14:textId="0480CDBC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C2F1F14" w14:textId="77777777" w:rsidR="00FC3B0D" w:rsidRPr="00CB20B4" w:rsidRDefault="00FC3B0D" w:rsidP="00FC3B0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C80FE4" w14:textId="5FB63514" w:rsidR="00FC3B0D" w:rsidRPr="00CB20B4" w:rsidRDefault="00DE49C6" w:rsidP="00FC3B0D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(281,410)</w:t>
            </w:r>
          </w:p>
        </w:tc>
        <w:tc>
          <w:tcPr>
            <w:tcW w:w="180" w:type="dxa"/>
          </w:tcPr>
          <w:p w14:paraId="54167E8F" w14:textId="77777777" w:rsidR="00FC3B0D" w:rsidRPr="00CB20B4" w:rsidRDefault="00FC3B0D" w:rsidP="00FC3B0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0220E4" w14:textId="2F8DFAAD" w:rsidR="00FC3B0D" w:rsidRPr="00CB20B4" w:rsidRDefault="00FC3B0D" w:rsidP="00FC3B0D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(721,804)</w:t>
            </w:r>
          </w:p>
        </w:tc>
      </w:tr>
      <w:tr w:rsidR="00FC3B0D" w:rsidRPr="00CB20B4" w14:paraId="1E602747" w14:textId="77777777" w:rsidTr="00CF515C">
        <w:tc>
          <w:tcPr>
            <w:tcW w:w="4500" w:type="dxa"/>
            <w:vAlign w:val="bottom"/>
          </w:tcPr>
          <w:p w14:paraId="5D78FCAB" w14:textId="57CE546A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20B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B2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B1B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CB2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260" w:type="dxa"/>
          </w:tcPr>
          <w:p w14:paraId="05821420" w14:textId="77777777" w:rsidR="00FC3B0D" w:rsidRPr="00CB20B4" w:rsidRDefault="00FC3B0D" w:rsidP="00FC3B0D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59598559" w:rsidR="00FC3B0D" w:rsidRPr="00CB20B4" w:rsidRDefault="00DE49C6" w:rsidP="00FC3B0D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5,585,873</w:t>
            </w:r>
          </w:p>
        </w:tc>
        <w:tc>
          <w:tcPr>
            <w:tcW w:w="180" w:type="dxa"/>
          </w:tcPr>
          <w:p w14:paraId="51D8065B" w14:textId="77777777" w:rsidR="00FC3B0D" w:rsidRPr="00CB20B4" w:rsidRDefault="00FC3B0D" w:rsidP="00FC3B0D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78BFBA" w14:textId="74D692FD" w:rsidR="00FC3B0D" w:rsidRPr="00A51112" w:rsidRDefault="00FC3B0D" w:rsidP="00FC3B0D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5,584,507</w:t>
            </w:r>
          </w:p>
        </w:tc>
      </w:tr>
    </w:tbl>
    <w:p w14:paraId="1DD86B8A" w14:textId="77777777" w:rsidR="00660814" w:rsidRPr="00A51112" w:rsidRDefault="0066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9043F0E" w14:textId="3A20E542" w:rsidR="00605116" w:rsidRPr="00CB20B4" w:rsidRDefault="00605116" w:rsidP="00253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20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6D47FC01" w14:textId="77777777" w:rsidR="007128D1" w:rsidRPr="00A51112" w:rsidRDefault="007128D1" w:rsidP="00681B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B97354D" w14:textId="28DAE511" w:rsidR="00414D27" w:rsidRPr="00CB20B4" w:rsidRDefault="006F0A0F" w:rsidP="00C27D23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CB20B4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CB20B4">
        <w:rPr>
          <w:rFonts w:ascii="Angsana New" w:hAnsi="Angsana New"/>
          <w:sz w:val="30"/>
          <w:szCs w:val="30"/>
        </w:rPr>
        <w:t xml:space="preserve">2554 </w:t>
      </w:r>
      <w:r w:rsidRPr="00CB20B4"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 w:rsidRPr="00CB20B4">
        <w:rPr>
          <w:rFonts w:ascii="Angsana New" w:hAnsi="Angsana New"/>
          <w:sz w:val="30"/>
          <w:szCs w:val="30"/>
        </w:rPr>
        <w:t>173</w:t>
      </w:r>
      <w:r w:rsidRPr="00CB20B4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CB20B4">
        <w:rPr>
          <w:rFonts w:ascii="Angsana New" w:hAnsi="Angsana New"/>
          <w:sz w:val="30"/>
          <w:szCs w:val="30"/>
        </w:rPr>
        <w:t xml:space="preserve">    </w:t>
      </w:r>
      <w:r w:rsidRPr="00CB20B4">
        <w:rPr>
          <w:rFonts w:ascii="Angsana New" w:hAnsi="Angsana New" w:hint="cs"/>
          <w:sz w:val="30"/>
          <w:szCs w:val="30"/>
          <w:cs/>
        </w:rPr>
        <w:t>โดย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CB20B4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CB20B4">
        <w:rPr>
          <w:rFonts w:ascii="Angsana New" w:hAnsi="Angsana New"/>
          <w:spacing w:val="-4"/>
          <w:sz w:val="30"/>
          <w:szCs w:val="30"/>
        </w:rPr>
        <w:t>3.5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Pr="00CB20B4">
        <w:rPr>
          <w:rFonts w:ascii="Angsana New" w:hAnsi="Angsana New"/>
          <w:spacing w:val="-4"/>
          <w:sz w:val="30"/>
          <w:szCs w:val="30"/>
        </w:rPr>
        <w:t>2559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B20B4">
        <w:rPr>
          <w:rFonts w:ascii="Angsana New" w:hAnsi="Angsana New"/>
          <w:spacing w:val="-4"/>
          <w:sz w:val="30"/>
          <w:szCs w:val="30"/>
        </w:rPr>
        <w:t xml:space="preserve">       </w:t>
      </w:r>
      <w:r w:rsidRPr="00CB20B4">
        <w:rPr>
          <w:rFonts w:ascii="Angsana New" w:hAnsi="Angsana New"/>
          <w:spacing w:val="-4"/>
          <w:sz w:val="30"/>
          <w:szCs w:val="30"/>
        </w:rPr>
        <w:br/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CB20B4">
        <w:rPr>
          <w:rFonts w:ascii="Angsana New" w:hAnsi="Angsana New"/>
          <w:spacing w:val="-4"/>
          <w:sz w:val="30"/>
          <w:szCs w:val="30"/>
        </w:rPr>
        <w:t xml:space="preserve"> 5</w:t>
      </w:r>
      <w:r w:rsidRPr="00CB20B4">
        <w:rPr>
          <w:rFonts w:ascii="Angsana New" w:hAnsi="Angsana New"/>
          <w:sz w:val="30"/>
          <w:szCs w:val="30"/>
        </w:rPr>
        <w:t xml:space="preserve"> </w:t>
      </w:r>
      <w:r w:rsidRPr="00CB20B4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B20B4">
        <w:rPr>
          <w:rFonts w:ascii="Angsana New" w:hAnsi="Angsana New"/>
          <w:sz w:val="30"/>
          <w:szCs w:val="30"/>
        </w:rPr>
        <w:t>2559</w:t>
      </w:r>
      <w:r w:rsidRPr="00CB20B4"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Pr="00CB20B4">
        <w:rPr>
          <w:rFonts w:ascii="Angsana New" w:hAnsi="Angsana New"/>
          <w:sz w:val="30"/>
          <w:szCs w:val="30"/>
        </w:rPr>
        <w:t>2564</w:t>
      </w:r>
      <w:r w:rsidRPr="00CB20B4"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Pr="00CB20B4">
        <w:rPr>
          <w:rFonts w:ascii="Angsana New" w:hAnsi="Angsana New"/>
          <w:spacing w:val="-4"/>
          <w:sz w:val="30"/>
          <w:szCs w:val="30"/>
        </w:rPr>
        <w:t>18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CB20B4">
        <w:rPr>
          <w:rFonts w:ascii="Angsana New" w:hAnsi="Angsana New"/>
          <w:spacing w:val="-4"/>
          <w:sz w:val="30"/>
          <w:szCs w:val="30"/>
        </w:rPr>
        <w:t>2564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Pr="00CB20B4">
        <w:rPr>
          <w:rFonts w:ascii="Angsana New" w:hAnsi="Angsana New"/>
          <w:spacing w:val="-2"/>
          <w:sz w:val="30"/>
          <w:szCs w:val="30"/>
        </w:rPr>
        <w:t>2569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 โดยคิดอัตราดอกเบี้ยอัตรา </w:t>
      </w:r>
      <w:r w:rsidRPr="00CB20B4">
        <w:rPr>
          <w:rFonts w:ascii="Angsana New" w:hAnsi="Angsana New"/>
          <w:spacing w:val="-2"/>
          <w:sz w:val="30"/>
          <w:szCs w:val="30"/>
        </w:rPr>
        <w:t xml:space="preserve">SOFR 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Pr="00CB20B4">
        <w:rPr>
          <w:rFonts w:ascii="Angsana New" w:hAnsi="Angsana New"/>
          <w:spacing w:val="-2"/>
          <w:sz w:val="30"/>
          <w:szCs w:val="30"/>
        </w:rPr>
        <w:t>3.5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 ณ</w:t>
      </w:r>
      <w:r w:rsidRPr="00CB20B4"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วันสิ้นสุดในแต่ละงวดของดอกเบี้ยทุกเดือน และจะถูกชำระคืนพร้อมกับเงินกู้ยืม</w:t>
      </w:r>
      <w:r w:rsidRPr="00CB20B4">
        <w:rPr>
          <w:rFonts w:ascii="Angsana New" w:hAnsi="Angsana New"/>
          <w:sz w:val="30"/>
          <w:szCs w:val="30"/>
        </w:rPr>
        <w:t xml:space="preserve"> </w:t>
      </w:r>
      <w:r w:rsidRPr="00CB20B4"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 w:rsidRPr="00CB20B4">
        <w:rPr>
          <w:rFonts w:ascii="Angsana New" w:hAnsi="Angsana New"/>
          <w:sz w:val="30"/>
          <w:szCs w:val="30"/>
        </w:rPr>
        <w:t>1</w:t>
      </w:r>
      <w:r w:rsidRPr="00CB20B4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CB20B4">
        <w:rPr>
          <w:rFonts w:ascii="Angsana New" w:hAnsi="Angsana New"/>
          <w:sz w:val="30"/>
          <w:szCs w:val="30"/>
        </w:rPr>
        <w:t xml:space="preserve"> 2564</w:t>
      </w:r>
    </w:p>
    <w:p w14:paraId="60DD6790" w14:textId="26D43433" w:rsidR="006F0A0F" w:rsidRPr="00A51112" w:rsidRDefault="006F0A0F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83131DF" w14:textId="57BE47C2" w:rsidR="00E45401" w:rsidRPr="00CB20B4" w:rsidRDefault="00E4540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sz w:val="12"/>
          <w:szCs w:val="12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CB20B4" w14:paraId="3514DE2A" w14:textId="77777777" w:rsidTr="00454AD9">
        <w:trPr>
          <w:tblHeader/>
        </w:trPr>
        <w:tc>
          <w:tcPr>
            <w:tcW w:w="2217" w:type="pct"/>
          </w:tcPr>
          <w:p w14:paraId="5F98F4F8" w14:textId="03A65C3A" w:rsidR="004A6425" w:rsidRPr="00CB20B4" w:rsidRDefault="001A3DF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CB20B4" w:rsidRDefault="00FE214B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CB20B4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CB20B4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FC3B0D" w:rsidRPr="00CB20B4" w14:paraId="41B6FE76" w14:textId="77777777" w:rsidTr="00454AD9">
        <w:trPr>
          <w:trHeight w:hRule="exact" w:val="389"/>
          <w:tblHeader/>
        </w:trPr>
        <w:tc>
          <w:tcPr>
            <w:tcW w:w="2217" w:type="pct"/>
          </w:tcPr>
          <w:p w14:paraId="7C9BBB6F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1FD97514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2E43056E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339D7CA5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51C25406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6A0774FA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2A0D08FC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FC3B0D" w:rsidRPr="00CB20B4" w14:paraId="1A1111A9" w14:textId="77777777" w:rsidTr="00454AD9">
        <w:trPr>
          <w:trHeight w:hRule="exact" w:val="389"/>
          <w:tblHeader/>
        </w:trPr>
        <w:tc>
          <w:tcPr>
            <w:tcW w:w="2217" w:type="pct"/>
          </w:tcPr>
          <w:p w14:paraId="244CD59A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355DADA1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5" w:type="pct"/>
          </w:tcPr>
          <w:p w14:paraId="6E1787ED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1301BC32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3521496A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17AE5E25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7" w:type="pct"/>
          </w:tcPr>
          <w:p w14:paraId="7AC45621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1C2153BC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FC3B0D" w:rsidRPr="00CB20B4" w14:paraId="5C7B0BB3" w14:textId="77777777" w:rsidTr="00454AD9">
        <w:trPr>
          <w:trHeight w:hRule="exact" w:val="389"/>
          <w:tblHeader/>
        </w:trPr>
        <w:tc>
          <w:tcPr>
            <w:tcW w:w="2217" w:type="pct"/>
          </w:tcPr>
          <w:p w14:paraId="1BDF36CC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C3B0D" w:rsidRPr="00CB20B4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FC3B0D" w:rsidRPr="00CB20B4" w:rsidRDefault="00FC3B0D" w:rsidP="00F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FC3B0D" w:rsidRPr="00CB20B4" w14:paraId="15007C09" w14:textId="77777777" w:rsidTr="001C1286">
        <w:tc>
          <w:tcPr>
            <w:tcW w:w="2217" w:type="pct"/>
          </w:tcPr>
          <w:p w14:paraId="25CE4ECA" w14:textId="43F99E7A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B16BA1" w14:textId="10306E54" w:rsidR="00FC3B0D" w:rsidRPr="00CB20B4" w:rsidRDefault="00DE49C6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914,932</w:t>
            </w:r>
          </w:p>
        </w:tc>
        <w:tc>
          <w:tcPr>
            <w:tcW w:w="155" w:type="pct"/>
            <w:vAlign w:val="bottom"/>
          </w:tcPr>
          <w:p w14:paraId="0F7AEDF0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06B9C5" w14:textId="5CE1A3C2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48" w:type="pct"/>
          </w:tcPr>
          <w:p w14:paraId="6F11B380" w14:textId="77777777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2015F0" w14:textId="4FEC6796" w:rsidR="00FC3B0D" w:rsidRPr="00CB20B4" w:rsidRDefault="00DE49C6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914,932</w:t>
            </w:r>
          </w:p>
        </w:tc>
        <w:tc>
          <w:tcPr>
            <w:tcW w:w="137" w:type="pct"/>
            <w:vAlign w:val="bottom"/>
          </w:tcPr>
          <w:p w14:paraId="0AF642FA" w14:textId="77777777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474196F" w14:textId="2F170E96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</w:tr>
      <w:tr w:rsidR="00FC3B0D" w:rsidRPr="00CB20B4" w14:paraId="015B3994" w14:textId="77777777" w:rsidTr="001C1286">
        <w:tc>
          <w:tcPr>
            <w:tcW w:w="2217" w:type="pct"/>
          </w:tcPr>
          <w:p w14:paraId="724E6587" w14:textId="08144BE4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99F04B" w14:textId="7D97B81C" w:rsidR="00FC3B0D" w:rsidRPr="00CB20B4" w:rsidRDefault="00DE49C6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914,932</w:t>
            </w:r>
          </w:p>
        </w:tc>
        <w:tc>
          <w:tcPr>
            <w:tcW w:w="155" w:type="pct"/>
            <w:vAlign w:val="bottom"/>
          </w:tcPr>
          <w:p w14:paraId="60A437A6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6F7C34F" w14:textId="57542723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48" w:type="pct"/>
          </w:tcPr>
          <w:p w14:paraId="3A0C65AC" w14:textId="77777777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8A54543" w14:textId="4636C1FC" w:rsidR="00FC3B0D" w:rsidRPr="00CB20B4" w:rsidRDefault="00DE49C6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914,932</w:t>
            </w:r>
          </w:p>
        </w:tc>
        <w:tc>
          <w:tcPr>
            <w:tcW w:w="137" w:type="pct"/>
            <w:vAlign w:val="bottom"/>
          </w:tcPr>
          <w:p w14:paraId="475EE3A5" w14:textId="77777777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E5015A6" w14:textId="22976F6E" w:rsidR="00FC3B0D" w:rsidRPr="00CB20B4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1,939,791</w:t>
            </w:r>
          </w:p>
        </w:tc>
      </w:tr>
      <w:tr w:rsidR="00FC3B0D" w:rsidRPr="00CB72A3" w14:paraId="35A5C335" w14:textId="77777777" w:rsidTr="002720C4">
        <w:trPr>
          <w:trHeight w:hRule="exact" w:val="360"/>
        </w:trPr>
        <w:tc>
          <w:tcPr>
            <w:tcW w:w="2217" w:type="pct"/>
          </w:tcPr>
          <w:p w14:paraId="2B821C40" w14:textId="77777777" w:rsidR="00FC3B0D" w:rsidRPr="00CB20B4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398285DD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5F56351E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940A4D5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0002632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0C60315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7771424C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4F095F9C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B0D" w:rsidRPr="00CB72A3" w14:paraId="61CA1DC8" w14:textId="77777777" w:rsidTr="001C1286">
        <w:tc>
          <w:tcPr>
            <w:tcW w:w="2217" w:type="pct"/>
          </w:tcPr>
          <w:p w14:paraId="68967B1C" w14:textId="0A0FFBA0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B20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1" w:type="pct"/>
          </w:tcPr>
          <w:p w14:paraId="6FFDD95B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B0D" w:rsidRPr="00CB72A3" w14:paraId="4912DB0E" w14:textId="77777777" w:rsidTr="001C1286">
        <w:tc>
          <w:tcPr>
            <w:tcW w:w="2217" w:type="pct"/>
          </w:tcPr>
          <w:p w14:paraId="21E5787F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4C56C2" w14:textId="70033867" w:rsidR="00FC3B0D" w:rsidRPr="00CB72A3" w:rsidRDefault="00DE49C6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4,034</w:t>
            </w:r>
          </w:p>
        </w:tc>
        <w:tc>
          <w:tcPr>
            <w:tcW w:w="155" w:type="pct"/>
            <w:vAlign w:val="bottom"/>
          </w:tcPr>
          <w:p w14:paraId="3AA93A47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2D7B8E" w14:textId="526E4580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48" w:type="pct"/>
            <w:vAlign w:val="bottom"/>
          </w:tcPr>
          <w:p w14:paraId="30E9AE2F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FCC1260" w14:textId="560C0A4A" w:rsidR="00FC3B0D" w:rsidRPr="00CB72A3" w:rsidRDefault="00DE49C6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4,034</w:t>
            </w:r>
          </w:p>
        </w:tc>
        <w:tc>
          <w:tcPr>
            <w:tcW w:w="137" w:type="pct"/>
            <w:vAlign w:val="bottom"/>
          </w:tcPr>
          <w:p w14:paraId="22E9A36D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2F4910" w14:textId="269A87C2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</w:tr>
      <w:tr w:rsidR="00FC3B0D" w:rsidRPr="00CB72A3" w14:paraId="4161177D" w14:textId="77777777" w:rsidTr="001C1286">
        <w:tc>
          <w:tcPr>
            <w:tcW w:w="2217" w:type="pct"/>
          </w:tcPr>
          <w:p w14:paraId="49862615" w14:textId="6BE1DC6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A6FC7A0" w14:textId="189EE649" w:rsidR="00FC3B0D" w:rsidRPr="004430CA" w:rsidRDefault="00DE49C6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4,034</w:t>
            </w:r>
          </w:p>
        </w:tc>
        <w:tc>
          <w:tcPr>
            <w:tcW w:w="155" w:type="pct"/>
            <w:vAlign w:val="bottom"/>
          </w:tcPr>
          <w:p w14:paraId="6D4A105A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D62349F" w14:textId="6B6D2CE5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48" w:type="pct"/>
            <w:vAlign w:val="bottom"/>
          </w:tcPr>
          <w:p w14:paraId="4B898F34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4796C1" w14:textId="19FBBBA8" w:rsidR="00FC3B0D" w:rsidRPr="004430CA" w:rsidRDefault="00DE49C6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4,034</w:t>
            </w:r>
          </w:p>
        </w:tc>
        <w:tc>
          <w:tcPr>
            <w:tcW w:w="137" w:type="pct"/>
            <w:vAlign w:val="bottom"/>
          </w:tcPr>
          <w:p w14:paraId="106F544A" w14:textId="77777777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A015D32" w14:textId="1156EB2E" w:rsidR="00FC3B0D" w:rsidRPr="00CB72A3" w:rsidRDefault="00FC3B0D" w:rsidP="00FC3B0D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41,474</w:t>
            </w:r>
          </w:p>
        </w:tc>
      </w:tr>
    </w:tbl>
    <w:p w14:paraId="3ECA9377" w14:textId="77777777" w:rsidR="00E676AB" w:rsidRPr="000A755D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67920D1A" w14:textId="77777777" w:rsidR="003D6F03" w:rsidRDefault="003D6F03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FA11D44" w14:textId="550979CA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A51112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B3D859" w14:textId="6EFF7AAB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457A2">
        <w:rPr>
          <w:rFonts w:ascii="Angsana New" w:hAnsi="Angsana New"/>
          <w:sz w:val="30"/>
          <w:szCs w:val="30"/>
        </w:rPr>
        <w:t xml:space="preserve">30 </w:t>
      </w:r>
      <w:r w:rsidR="00FC3B0D">
        <w:rPr>
          <w:rFonts w:ascii="Angsana New" w:hAnsi="Angsana New" w:hint="cs"/>
          <w:sz w:val="30"/>
          <w:szCs w:val="30"/>
          <w:cs/>
        </w:rPr>
        <w:t>กันยา</w:t>
      </w:r>
      <w:r w:rsidR="004457A2">
        <w:rPr>
          <w:rFonts w:ascii="Angsana New" w:hAnsi="Angsana New" w:hint="cs"/>
          <w:sz w:val="30"/>
          <w:szCs w:val="30"/>
          <w:cs/>
        </w:rPr>
        <w:t xml:space="preserve">ยน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4457A2">
        <w:rPr>
          <w:rFonts w:asciiTheme="majorBidi" w:hAnsiTheme="majorBidi" w:cstheme="majorBidi"/>
          <w:sz w:val="30"/>
          <w:szCs w:val="30"/>
        </w:rPr>
        <w:t>8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A51112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D2297" w14:textId="2EFA1606" w:rsidR="00777E5C" w:rsidRDefault="00777E5C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44CBC6ED" w14:textId="77777777" w:rsidR="00A83FA9" w:rsidRPr="00A51112" w:rsidRDefault="00A83FA9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9E21CF" w14:textId="77777777" w:rsidR="00934402" w:rsidRDefault="00934402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B5CF4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9B5CF4">
        <w:rPr>
          <w:rFonts w:ascii="Angsana New" w:hAnsi="Angsana New"/>
          <w:sz w:val="30"/>
          <w:szCs w:val="30"/>
        </w:rPr>
        <w:t>2559</w:t>
      </w:r>
      <w:r w:rsidRPr="009B5CF4"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        </w:t>
      </w:r>
      <w:r>
        <w:rPr>
          <w:rFonts w:ascii="Angsana New" w:hAnsi="Angsana New"/>
          <w:sz w:val="30"/>
          <w:szCs w:val="30"/>
        </w:rPr>
        <w:br/>
      </w:r>
      <w:r w:rsidRPr="009B5CF4">
        <w:rPr>
          <w:rFonts w:ascii="Angsana New" w:hAnsi="Angsana New" w:hint="cs"/>
          <w:sz w:val="30"/>
          <w:szCs w:val="30"/>
          <w:cs/>
        </w:rPr>
        <w:t>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751ABDC8" w14:textId="77777777" w:rsidR="00A83FA9" w:rsidRPr="00A51112" w:rsidRDefault="00A83FA9" w:rsidP="00A83FA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4AB94BA7" w14:textId="02CCB57C" w:rsidR="000A755D" w:rsidRDefault="000A755D" w:rsidP="000A755D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5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สัญญาปันส่วนต้นทุนระหว่างกัน</w:t>
      </w:r>
    </w:p>
    <w:p w14:paraId="55FF0399" w14:textId="5297B51D" w:rsidR="000A755D" w:rsidRPr="00A51112" w:rsidRDefault="000A755D" w:rsidP="000A755D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F3FDAA" w14:textId="0D78E6C1" w:rsidR="00581538" w:rsidRDefault="00581538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ในเดือนเมษายน </w:t>
      </w:r>
      <w:r w:rsidRPr="00253827">
        <w:rPr>
          <w:rFonts w:ascii="Angsana New" w:hAnsi="Angsana New"/>
          <w:color w:val="000000" w:themeColor="text1"/>
          <w:sz w:val="30"/>
          <w:szCs w:val="30"/>
        </w:rPr>
        <w:t>25</w:t>
      </w:r>
      <w:r w:rsidR="00EB3A39" w:rsidRPr="00253827">
        <w:rPr>
          <w:rFonts w:ascii="Angsana New" w:hAnsi="Angsana New"/>
          <w:color w:val="000000" w:themeColor="text1"/>
          <w:sz w:val="30"/>
          <w:szCs w:val="30"/>
        </w:rPr>
        <w:t>67</w:t>
      </w: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บริษัทได้ลงนามทำสัญญา</w:t>
      </w:r>
      <w:r w:rsidR="00C27D23">
        <w:rPr>
          <w:rFonts w:ascii="Angsana New" w:hAnsi="Angsana New" w:hint="cs"/>
          <w:color w:val="000000" w:themeColor="text1"/>
          <w:sz w:val="30"/>
          <w:szCs w:val="30"/>
          <w:cs/>
        </w:rPr>
        <w:t>ปันส่วนต้นทุน</w:t>
      </w: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>ระหว่างกันกับบริษัทที่เกี่ยวข้อง</w:t>
      </w:r>
      <w:r w:rsidRPr="00253827">
        <w:rPr>
          <w:rFonts w:ascii="Angsana New" w:hAnsi="Angsana New" w:hint="cs"/>
          <w:sz w:val="30"/>
          <w:szCs w:val="30"/>
          <w:cs/>
        </w:rPr>
        <w:t>กันแห่งหนึ่ง โดยที่บริษัทที่เกี่ยวข้องกันดังกล่าวตกลงที่จะ</w:t>
      </w:r>
      <w:r w:rsidR="00EB3A39" w:rsidRPr="00253827">
        <w:rPr>
          <w:rFonts w:ascii="Angsana New" w:hAnsi="Angsana New" w:hint="cs"/>
          <w:sz w:val="30"/>
          <w:szCs w:val="30"/>
          <w:cs/>
        </w:rPr>
        <w:t>ปันส่วนค่าใช้จ่าย</w:t>
      </w:r>
      <w:r w:rsidR="00CD73C8" w:rsidRPr="00253827">
        <w:rPr>
          <w:rFonts w:ascii="Angsana New" w:hAnsi="Angsana New" w:hint="cs"/>
          <w:sz w:val="30"/>
          <w:szCs w:val="30"/>
          <w:cs/>
        </w:rPr>
        <w:t>ร่วม</w:t>
      </w:r>
      <w:r w:rsidR="00EB3A39" w:rsidRPr="00253827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="00450E73" w:rsidRPr="00253827">
        <w:rPr>
          <w:rFonts w:ascii="Angsana New" w:hAnsi="Angsana New" w:hint="cs"/>
          <w:sz w:val="30"/>
          <w:szCs w:val="30"/>
          <w:cs/>
        </w:rPr>
        <w:t>การจัดตั้งโรงงานผลิตคาร์บอน</w:t>
      </w:r>
      <w:r w:rsidR="00253827">
        <w:rPr>
          <w:rFonts w:ascii="Angsana New" w:hAnsi="Angsana New"/>
          <w:sz w:val="30"/>
          <w:szCs w:val="30"/>
          <w:cs/>
        </w:rPr>
        <w:br/>
      </w:r>
      <w:r w:rsidR="00253827" w:rsidRPr="00253827">
        <w:rPr>
          <w:rFonts w:ascii="Angsana New" w:hAnsi="Angsana New" w:hint="cs"/>
          <w:sz w:val="30"/>
          <w:szCs w:val="30"/>
          <w:cs/>
        </w:rPr>
        <w:t>แบล</w:t>
      </w:r>
      <w:r w:rsidR="00253827">
        <w:rPr>
          <w:rFonts w:ascii="Angsana New" w:hAnsi="Angsana New" w:hint="cs"/>
          <w:sz w:val="30"/>
          <w:szCs w:val="30"/>
          <w:cs/>
        </w:rPr>
        <w:t>็</w:t>
      </w:r>
      <w:r w:rsidR="00253827" w:rsidRPr="00253827">
        <w:rPr>
          <w:rFonts w:ascii="Angsana New" w:hAnsi="Angsana New" w:hint="cs"/>
          <w:sz w:val="30"/>
          <w:szCs w:val="30"/>
          <w:cs/>
        </w:rPr>
        <w:t>คแห่งใหม่</w:t>
      </w:r>
    </w:p>
    <w:p w14:paraId="63E32BC4" w14:textId="77777777" w:rsidR="00A51112" w:rsidRPr="00CD73C8" w:rsidRDefault="00A51112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CAC4B51" w14:textId="3F354BE2" w:rsidR="00777E5C" w:rsidRDefault="00777E5C" w:rsidP="00253827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2C09DF6E" w14:textId="77777777" w:rsidR="00A83FA9" w:rsidRPr="00A51112" w:rsidRDefault="00A83FA9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549AD0" w14:textId="0EFF9BF1" w:rsidR="00CB72A3" w:rsidRDefault="002364B9" w:rsidP="00A83FA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64B9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Pr="002364B9">
        <w:rPr>
          <w:rFonts w:asciiTheme="majorBidi" w:hAnsiTheme="majorBidi" w:cstheme="majorBidi"/>
          <w:sz w:val="30"/>
          <w:szCs w:val="30"/>
        </w:rPr>
        <w:t>256</w:t>
      </w:r>
      <w:r w:rsidR="008F23EF">
        <w:rPr>
          <w:rFonts w:asciiTheme="majorBidi" w:hAnsiTheme="majorBidi" w:cstheme="majorBidi"/>
          <w:sz w:val="30"/>
          <w:szCs w:val="30"/>
        </w:rPr>
        <w:t>8</w:t>
      </w:r>
      <w:r w:rsidRPr="002364B9">
        <w:rPr>
          <w:rFonts w:asciiTheme="majorBidi" w:hAnsiTheme="majorBidi" w:cstheme="majorBidi"/>
          <w:sz w:val="30"/>
          <w:szCs w:val="30"/>
        </w:rPr>
        <w:t xml:space="preserve"> 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บริษัทได้ลงนา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มต่ออายุ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</w:t>
      </w:r>
      <w:r w:rsidR="00FA1FD9">
        <w:rPr>
          <w:rFonts w:asciiTheme="majorBidi" w:hAnsiTheme="majorBidi" w:cstheme="majorBidi"/>
          <w:sz w:val="30"/>
          <w:szCs w:val="30"/>
          <w:cs/>
        </w:rPr>
        <w:br/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การพัฒนากระบวนการผลิตผงคาร์บอน โดยอนุญาตให้บริษัทใช้ข้อมูลทางด้านเทคนิคและสิทธิบัตร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ได้ตกลง</w:t>
      </w:r>
      <w:r w:rsidRPr="00CB20B4">
        <w:rPr>
          <w:rFonts w:asciiTheme="majorBidi" w:hAnsiTheme="majorBidi" w:cstheme="majorBidi" w:hint="cs"/>
          <w:sz w:val="30"/>
          <w:szCs w:val="30"/>
          <w:cs/>
        </w:rPr>
        <w:t>ที่จะ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จ่ายค่าลิขสิทธิ์ในอัตราร้อยละ </w:t>
      </w:r>
      <w:r w:rsidR="00777E5C" w:rsidRPr="00CB20B4">
        <w:rPr>
          <w:rFonts w:asciiTheme="majorBidi" w:hAnsiTheme="majorBidi" w:cstheme="majorBidi"/>
          <w:sz w:val="30"/>
          <w:szCs w:val="30"/>
        </w:rPr>
        <w:t>4.5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</w:t>
      </w:r>
      <w:r w:rsidR="00C258DB" w:rsidRPr="00CB20B4">
        <w:rPr>
          <w:rFonts w:asciiTheme="majorBidi" w:hAnsiTheme="majorBidi" w:cstheme="majorBidi" w:hint="cs"/>
          <w:sz w:val="30"/>
          <w:szCs w:val="30"/>
          <w:cs/>
        </w:rPr>
        <w:t>ต้นทุนในการจัดจำหน่าย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เว้นแต่กำไรก่อนภาษีเท่ากับ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>หรือน้อยกว่า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77E5C" w:rsidRPr="00CB20B4">
        <w:rPr>
          <w:rFonts w:asciiTheme="majorBidi" w:hAnsiTheme="majorBidi" w:cstheme="majorBidi"/>
          <w:sz w:val="30"/>
          <w:szCs w:val="30"/>
        </w:rPr>
        <w:t>4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นี้มีระยะเวลา </w:t>
      </w:r>
      <w:r w:rsidR="00777E5C" w:rsidRPr="00CB20B4">
        <w:rPr>
          <w:rFonts w:asciiTheme="majorBidi" w:hAnsiTheme="majorBidi" w:cstheme="majorBidi"/>
          <w:sz w:val="30"/>
          <w:szCs w:val="30"/>
        </w:rPr>
        <w:t>3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>ซึ่ง</w:t>
      </w:r>
      <w:r w:rsidR="00BF435C" w:rsidRPr="00CB20B4">
        <w:rPr>
          <w:rFonts w:asciiTheme="majorBidi" w:hAnsiTheme="majorBidi" w:cstheme="majorBidi"/>
          <w:sz w:val="30"/>
          <w:szCs w:val="30"/>
          <w:cs/>
        </w:rPr>
        <w:t>จะ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>หมดอายุ</w:t>
      </w:r>
      <w:r w:rsidR="00FB3755" w:rsidRPr="00CB20B4">
        <w:rPr>
          <w:rFonts w:asciiTheme="majorBidi" w:hAnsiTheme="majorBidi" w:cstheme="majorBidi"/>
          <w:sz w:val="30"/>
          <w:szCs w:val="30"/>
          <w:cs/>
        </w:rPr>
        <w:t>ใน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76A93" w:rsidRPr="00CB20B4">
        <w:rPr>
          <w:rFonts w:asciiTheme="majorBidi" w:hAnsiTheme="majorBidi" w:cstheme="majorBidi"/>
          <w:sz w:val="30"/>
          <w:szCs w:val="30"/>
        </w:rPr>
        <w:t xml:space="preserve">31 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76A93" w:rsidRPr="00CB20B4">
        <w:rPr>
          <w:rFonts w:asciiTheme="majorBidi" w:hAnsiTheme="majorBidi" w:cstheme="majorBidi"/>
          <w:sz w:val="30"/>
          <w:szCs w:val="30"/>
        </w:rPr>
        <w:t>25</w:t>
      </w:r>
      <w:r w:rsidR="004430CA" w:rsidRPr="00CB20B4">
        <w:rPr>
          <w:rFonts w:asciiTheme="majorBidi" w:hAnsiTheme="majorBidi" w:cstheme="majorBidi"/>
          <w:sz w:val="30"/>
          <w:szCs w:val="30"/>
        </w:rPr>
        <w:t>71</w:t>
      </w:r>
    </w:p>
    <w:p w14:paraId="06E480AC" w14:textId="77777777" w:rsidR="00A51112" w:rsidRDefault="00A5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A51112" w:rsidSect="002C63A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70CC0326" w14:textId="0F3AA3B4" w:rsidR="00C26B39" w:rsidRPr="00CB72A3" w:rsidRDefault="00777E5C" w:rsidP="00CB72A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3</w:t>
      </w:r>
      <w:r w:rsidR="00C26B39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ab/>
      </w:r>
      <w:r w:rsidR="00BD3DD4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เงินลงทุน</w:t>
      </w:r>
      <w:r w:rsidR="00036E8F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ในบริษัทร่วม</w:t>
      </w:r>
      <w:r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A51112" w:rsidRDefault="008F16F0" w:rsidP="00CB72A3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B72A3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C3B0D" w:rsidRPr="00CB72A3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4044B4E4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13E4677F" w14:textId="1580DAE8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C633F1D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31519C16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440964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048DF17F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363198A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588D438D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C3B0D" w:rsidRPr="00CB72A3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FC3B0D" w:rsidRPr="00CB72A3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3B0D" w:rsidRPr="00CB72A3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FC3B0D" w:rsidRPr="00A85739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572F917E" w:rsidR="00FC3B0D" w:rsidRPr="004457A2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57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10,804,705</w:t>
            </w:r>
          </w:p>
        </w:tc>
        <w:tc>
          <w:tcPr>
            <w:tcW w:w="270" w:type="dxa"/>
          </w:tcPr>
          <w:p w14:paraId="2059B333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7DCF0312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C7C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11,415,61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0" w:type="dxa"/>
          </w:tcPr>
          <w:p w14:paraId="2496A9B5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7D0F560D" w:rsidR="00FC3B0D" w:rsidRPr="004457A2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158D9CA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76ACD371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FC3B0D" w:rsidRPr="00CB72A3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39F31CD4" w:rsidR="00FC3B0D" w:rsidRPr="00A85739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1080" w:type="dxa"/>
          </w:tcPr>
          <w:p w14:paraId="6DBEF8D1" w14:textId="16D2FD93" w:rsidR="00FC3B0D" w:rsidRPr="00815EC0" w:rsidRDefault="00DE49C6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41D4">
              <w:rPr>
                <w:rFonts w:asciiTheme="majorBidi" w:hAnsiTheme="majorBidi" w:cstheme="majorBidi"/>
                <w:sz w:val="30"/>
                <w:szCs w:val="30"/>
              </w:rPr>
              <w:t>34,549</w:t>
            </w:r>
          </w:p>
        </w:tc>
        <w:tc>
          <w:tcPr>
            <w:tcW w:w="270" w:type="dxa"/>
          </w:tcPr>
          <w:p w14:paraId="525C4D0E" w14:textId="77777777" w:rsidR="00FC3B0D" w:rsidRPr="00BB3C12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4F7EA" w14:textId="4358DD96" w:rsidR="00FC3B0D" w:rsidRPr="00CB72A3" w:rsidRDefault="00026B63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348,891</w:t>
            </w:r>
          </w:p>
        </w:tc>
        <w:tc>
          <w:tcPr>
            <w:tcW w:w="270" w:type="dxa"/>
          </w:tcPr>
          <w:p w14:paraId="6BA7A013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5F3A95C2" w:rsidR="00FC3B0D" w:rsidRPr="00CB72A3" w:rsidRDefault="009345B5" w:rsidP="0093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01FBE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3130094D" w:rsidR="00FC3B0D" w:rsidRPr="00CB72A3" w:rsidRDefault="00026B63" w:rsidP="0093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3B0D" w:rsidRPr="00CB72A3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3A6F0337" w:rsidR="00FC3B0D" w:rsidRPr="00A85739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="003D6F0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3D6F03">
              <w:rPr>
                <w:rFonts w:ascii="Angsana New" w:hAnsi="Angsana New"/>
                <w:sz w:val="30"/>
                <w:szCs w:val="30"/>
              </w:rPr>
              <w:t>(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="003D6F03">
              <w:rPr>
                <w:rFonts w:ascii="Angsana New" w:hAnsi="Angsana New"/>
                <w:sz w:val="30"/>
                <w:szCs w:val="30"/>
                <w:lang w:val="en-GB"/>
              </w:rPr>
              <w:t xml:space="preserve">) 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7D1295E9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688C6BBC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06DC4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06B107EC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B0D" w:rsidRPr="00CB72A3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FC3B0D" w:rsidRPr="00A85739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3348F026" w:rsidR="00FC3B0D" w:rsidRPr="00CB72A3" w:rsidRDefault="00BA41D4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129,578</w:t>
            </w:r>
          </w:p>
        </w:tc>
        <w:tc>
          <w:tcPr>
            <w:tcW w:w="270" w:type="dxa"/>
          </w:tcPr>
          <w:p w14:paraId="25B55CC6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2D3E677D" w:rsidR="00FC3B0D" w:rsidRPr="00CB72A3" w:rsidRDefault="00026B63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(440,408)</w:t>
            </w:r>
          </w:p>
        </w:tc>
        <w:tc>
          <w:tcPr>
            <w:tcW w:w="270" w:type="dxa"/>
          </w:tcPr>
          <w:p w14:paraId="6A6A49BE" w14:textId="77777777" w:rsidR="00FC3B0D" w:rsidRPr="00CB72A3" w:rsidRDefault="00FC3B0D" w:rsidP="00F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65902FB5" w:rsidR="00FC3B0D" w:rsidRPr="00CB72A3" w:rsidRDefault="009345B5" w:rsidP="0093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401A6" w14:textId="77777777" w:rsidR="00FC3B0D" w:rsidRPr="00CB72A3" w:rsidRDefault="00FC3B0D" w:rsidP="00FC3B0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51181850" w:rsidR="00FC3B0D" w:rsidRPr="00CB72A3" w:rsidRDefault="00026B63" w:rsidP="0093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4B69" w:rsidRPr="00CB72A3" w14:paraId="041B28D9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41ED191C" w14:textId="47778FA8" w:rsidR="00AD4B69" w:rsidRPr="00A85739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080" w:type="dxa"/>
          </w:tcPr>
          <w:p w14:paraId="3FE91001" w14:textId="16E4F4AA" w:rsidR="00AD4B69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(29,989)</w:t>
            </w:r>
          </w:p>
        </w:tc>
        <w:tc>
          <w:tcPr>
            <w:tcW w:w="270" w:type="dxa"/>
          </w:tcPr>
          <w:p w14:paraId="6B17BF1E" w14:textId="77777777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0BCA0D" w14:textId="688ADFEB" w:rsidR="00AD4B69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24531AC8" w14:textId="77777777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3373E21" w14:textId="32BD231F" w:rsidR="00AD4B69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738CE" w14:textId="77777777" w:rsidR="00AD4B69" w:rsidRPr="00CB72A3" w:rsidRDefault="00AD4B69" w:rsidP="00AD4B69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22AEEE2" w14:textId="1CF9338E" w:rsidR="00AD4B69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4B69" w:rsidRPr="00CB72A3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2E064AC4" w:rsidR="00AD4B69" w:rsidRPr="00A85739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ผลต่างของอัตราแลกเปลี่ยนจากการ</w:t>
            </w:r>
          </w:p>
        </w:tc>
        <w:tc>
          <w:tcPr>
            <w:tcW w:w="1080" w:type="dxa"/>
          </w:tcPr>
          <w:p w14:paraId="26212E0A" w14:textId="6B715560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000B6" w14:textId="77777777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789AF336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48B6C" w14:textId="77777777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4C7D2901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4E3CC" w14:textId="77777777" w:rsidR="00AD4B69" w:rsidRPr="00CB72A3" w:rsidRDefault="00AD4B69" w:rsidP="00AD4B69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1F3B9984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B69" w:rsidRPr="00CB72A3" w14:paraId="71B279DB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65BFAF2" w14:textId="426F0DC8" w:rsidR="00AD4B69" w:rsidRPr="00A85739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1080" w:type="dxa"/>
          </w:tcPr>
          <w:p w14:paraId="41B6FAFE" w14:textId="12E4A3CB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51,666</w:t>
            </w:r>
          </w:p>
        </w:tc>
        <w:tc>
          <w:tcPr>
            <w:tcW w:w="270" w:type="dxa"/>
          </w:tcPr>
          <w:p w14:paraId="23C7BD77" w14:textId="77777777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C33E1" w14:textId="4939B464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(780,960)</w:t>
            </w:r>
          </w:p>
        </w:tc>
        <w:tc>
          <w:tcPr>
            <w:tcW w:w="270" w:type="dxa"/>
          </w:tcPr>
          <w:p w14:paraId="0F1F1AAE" w14:textId="77777777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74F33D1" w14:textId="2A72AA4A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3B203" w14:textId="77777777" w:rsidR="00AD4B69" w:rsidRPr="00CB72A3" w:rsidRDefault="00AD4B69" w:rsidP="00AD4B69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7B511C2A" w14:textId="6624E710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4B69" w:rsidRPr="00CB72A3" w14:paraId="0FC1B784" w14:textId="77777777" w:rsidTr="00DA4BF3">
        <w:trPr>
          <w:cantSplit/>
          <w:trHeight w:hRule="exact" w:val="389"/>
        </w:trPr>
        <w:tc>
          <w:tcPr>
            <w:tcW w:w="3881" w:type="dxa"/>
          </w:tcPr>
          <w:p w14:paraId="1048B3EB" w14:textId="38022596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2AEF99" w14:textId="26A9DF9E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11,190,509</w:t>
            </w:r>
          </w:p>
        </w:tc>
        <w:tc>
          <w:tcPr>
            <w:tcW w:w="270" w:type="dxa"/>
          </w:tcPr>
          <w:p w14:paraId="1A36A763" w14:textId="77777777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7AFD52BA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10,517,651</w:t>
            </w:r>
          </w:p>
        </w:tc>
        <w:tc>
          <w:tcPr>
            <w:tcW w:w="270" w:type="dxa"/>
          </w:tcPr>
          <w:p w14:paraId="12DF16C2" w14:textId="77777777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30AF8B71" w:rsidR="00AD4B69" w:rsidRPr="009345B5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AD4B69" w:rsidRPr="00CB72A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1E1D8DEC" w:rsidR="00AD4B69" w:rsidRPr="00026B63" w:rsidRDefault="00AD4B69" w:rsidP="00AD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</w:tr>
    </w:tbl>
    <w:p w14:paraId="37004D5F" w14:textId="77777777" w:rsidR="00044C3C" w:rsidRPr="00A51112" w:rsidRDefault="00044C3C" w:rsidP="00FA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509A9" w14:textId="7C2EB331" w:rsidR="00044C3C" w:rsidRPr="00CB72A3" w:rsidRDefault="00E676A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A51112" w:rsidRDefault="00E676AB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CEBD9" w14:textId="77BF6C18" w:rsidR="00A83FA9" w:rsidRDefault="00363907" w:rsidP="00A8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03F1A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/>
          <w:sz w:val="30"/>
          <w:szCs w:val="30"/>
          <w:lang w:val="en-GB"/>
        </w:rPr>
        <w:t>3</w:t>
      </w:r>
      <w:r w:rsidRPr="00903F1A">
        <w:rPr>
          <w:rFonts w:asciiTheme="majorBidi" w:hAnsiTheme="majorBidi"/>
          <w:sz w:val="30"/>
          <w:szCs w:val="30"/>
          <w:cs/>
          <w:lang w:val="en-GB"/>
        </w:rPr>
        <w:t xml:space="preserve"> กรกฎาคม </w:t>
      </w:r>
      <w:r>
        <w:rPr>
          <w:rFonts w:asciiTheme="majorBidi" w:hAnsiTheme="majorBidi"/>
          <w:sz w:val="30"/>
          <w:szCs w:val="30"/>
          <w:lang w:val="en-GB"/>
        </w:rPr>
        <w:t xml:space="preserve">2568 </w:t>
      </w:r>
      <w:r w:rsidR="007D116E" w:rsidRPr="00BA41D4">
        <w:rPr>
          <w:rFonts w:asciiTheme="majorBidi" w:hAnsiTheme="majorBidi" w:cstheme="majorBidi"/>
          <w:spacing w:val="-4"/>
          <w:sz w:val="30"/>
          <w:szCs w:val="30"/>
          <w:lang w:val="en-GB" w:bidi="ar-SA"/>
        </w:rPr>
        <w:t>Birla Carbon Mexico, S.A. DE C.V.</w:t>
      </w:r>
      <w:r w:rsidR="001A43FF" w:rsidRPr="00BA41D4">
        <w:rPr>
          <w:rFonts w:asciiTheme="majorBidi" w:hAnsiTheme="majorBidi" w:cstheme="majorBidi"/>
          <w:spacing w:val="-4"/>
          <w:sz w:val="30"/>
          <w:szCs w:val="30"/>
          <w:lang w:val="en-GB" w:bidi="ar-SA"/>
        </w:rPr>
        <w:t xml:space="preserve"> </w:t>
      </w:r>
      <w:r w:rsidR="00FA3FE4" w:rsidRPr="00BA41D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ซึ่งเป็นบริษัทย่อย</w:t>
      </w:r>
      <w:r w:rsidR="00C76F3D" w:rsidRPr="00903F1A">
        <w:rPr>
          <w:rFonts w:asciiTheme="majorBidi" w:hAnsiTheme="majorBidi"/>
          <w:sz w:val="30"/>
          <w:szCs w:val="30"/>
          <w:cs/>
          <w:lang w:val="en-GB"/>
        </w:rPr>
        <w:t>ได้ดำเนินการชำระบัญชีและ</w:t>
      </w:r>
      <w:r>
        <w:rPr>
          <w:rFonts w:asciiTheme="majorBidi" w:hAnsiTheme="majorBidi"/>
          <w:sz w:val="30"/>
          <w:szCs w:val="30"/>
          <w:lang w:val="en-GB"/>
        </w:rPr>
        <w:br/>
      </w:r>
      <w:r w:rsidR="00C76F3D" w:rsidRPr="00903F1A">
        <w:rPr>
          <w:rFonts w:asciiTheme="majorBidi" w:hAnsiTheme="majorBidi"/>
          <w:sz w:val="30"/>
          <w:szCs w:val="30"/>
          <w:cs/>
          <w:lang w:val="en-GB"/>
        </w:rPr>
        <w:t>เลิกกิจการตามกฎหมาย</w:t>
      </w:r>
      <w:r w:rsidR="00903F1A" w:rsidRPr="00903F1A">
        <w:rPr>
          <w:rFonts w:asciiTheme="majorBidi" w:hAnsiTheme="majorBidi" w:hint="cs"/>
          <w:sz w:val="30"/>
          <w:szCs w:val="30"/>
          <w:cs/>
          <w:lang w:val="en-GB"/>
        </w:rPr>
        <w:t>เม็กซิกัน</w:t>
      </w:r>
      <w:r w:rsidR="00C76F3D" w:rsidRPr="00903F1A">
        <w:rPr>
          <w:rFonts w:asciiTheme="majorBidi" w:hAnsiTheme="majorBidi"/>
          <w:sz w:val="30"/>
          <w:szCs w:val="30"/>
          <w:cs/>
          <w:lang w:val="en-GB"/>
        </w:rPr>
        <w:t>แล้วเสร็จ</w:t>
      </w:r>
    </w:p>
    <w:p w14:paraId="5D258D72" w14:textId="405E1825" w:rsidR="00A83FA9" w:rsidRPr="0089446C" w:rsidRDefault="00A83FA9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56EB08F2" w14:textId="42177D17" w:rsidR="003A598E" w:rsidRDefault="003A598E" w:rsidP="009B2D2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64AE2716" w14:textId="77777777" w:rsidR="00911CB5" w:rsidRPr="0089446C" w:rsidRDefault="00911CB5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FC3B0D" w:rsidRPr="00CB72A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668D99DD" w:rsidR="00FC3B0D" w:rsidRPr="00CB72A3" w:rsidRDefault="00FC3B0D" w:rsidP="00FC3B0D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441" w:type="dxa"/>
          </w:tcPr>
          <w:p w14:paraId="05416670" w14:textId="112083B2" w:rsidR="00FC3B0D" w:rsidRPr="00CB72A3" w:rsidRDefault="00FC3B0D" w:rsidP="00FC3B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CB72A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CB72A3" w:rsidRDefault="003A598E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</w:tcPr>
          <w:p w14:paraId="5C832364" w14:textId="77777777" w:rsidR="003A598E" w:rsidRPr="00CB72A3" w:rsidRDefault="003A598E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A1FD9" w:rsidRPr="00CB72A3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6A0D0685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 - ราคาทุน</w:t>
            </w:r>
          </w:p>
        </w:tc>
        <w:tc>
          <w:tcPr>
            <w:tcW w:w="2441" w:type="dxa"/>
          </w:tcPr>
          <w:p w14:paraId="4250F53F" w14:textId="0E826C18" w:rsidR="00FA1FD9" w:rsidRPr="00FA1FD9" w:rsidDel="00977C08" w:rsidRDefault="009345B5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1,455,065</w:t>
            </w:r>
          </w:p>
        </w:tc>
      </w:tr>
      <w:tr w:rsidR="00FA1FD9" w:rsidRPr="00CB72A3" w:rsidDel="00977C08" w14:paraId="6C83926B" w14:textId="77777777" w:rsidTr="00E0024C">
        <w:trPr>
          <w:cantSplit/>
        </w:trPr>
        <w:tc>
          <w:tcPr>
            <w:tcW w:w="6581" w:type="dxa"/>
          </w:tcPr>
          <w:p w14:paraId="03AA98D9" w14:textId="64D02B67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2441" w:type="dxa"/>
          </w:tcPr>
          <w:p w14:paraId="42B673C1" w14:textId="3C79893E" w:rsidR="00FA1FD9" w:rsidRPr="00FA1FD9" w:rsidRDefault="009345B5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35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313A8BE" w14:textId="77777777" w:rsidR="004430CA" w:rsidRPr="0089446C" w:rsidRDefault="004430CA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E4D77" w14:textId="77777777" w:rsidR="004430CA" w:rsidRDefault="00443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0B69D6" w14:textId="6CA8F510" w:rsidR="001D4C63" w:rsidRDefault="003A598E" w:rsidP="007341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5</w:t>
      </w:r>
      <w:r w:rsidR="00B96FE1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bookmarkStart w:id="0" w:name="OLE_LINK3"/>
      <w:r w:rsidR="00420897" w:rsidRPr="00CB72A3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  <w:bookmarkEnd w:id="0"/>
    </w:p>
    <w:p w14:paraId="304A9E78" w14:textId="77777777" w:rsidR="00DC02DC" w:rsidRPr="00390614" w:rsidRDefault="00DC02DC" w:rsidP="00390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0A7C953" w14:textId="5266B447" w:rsidR="00DC02DC" w:rsidRPr="004E6E1A" w:rsidRDefault="00941A75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bookmarkStart w:id="1" w:name="_Hlk157502687"/>
      <w:r w:rsidRPr="004E6E1A">
        <w:rPr>
          <w:rFonts w:ascii="Angsana New" w:hAnsi="Angsana New" w:hint="cs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4E6E1A">
        <w:rPr>
          <w:rFonts w:ascii="Angsana New" w:hAnsi="Angsana New"/>
          <w:sz w:val="30"/>
          <w:szCs w:val="30"/>
        </w:rPr>
        <w:t xml:space="preserve"> </w:t>
      </w:r>
      <w:r w:rsidRPr="004E6E1A">
        <w:rPr>
          <w:rFonts w:ascii="Angsana New" w:hAnsi="Angsana New" w:hint="cs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60BF3005" w14:textId="77777777" w:rsidR="00DC02DC" w:rsidRPr="00390614" w:rsidRDefault="00DC02DC" w:rsidP="00390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9B2F6C7" w14:textId="59FD2D49" w:rsidR="00941A75" w:rsidRDefault="00941A75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/>
          <w:sz w:val="30"/>
          <w:szCs w:val="30"/>
          <w:cs/>
        </w:rPr>
        <w:t>ผลการดำเนินงานของส่วนงาน</w:t>
      </w:r>
      <w:r w:rsidRPr="004E6E1A">
        <w:rPr>
          <w:rFonts w:ascii="Angsana New" w:hAnsi="Angsana New" w:hint="cs"/>
          <w:sz w:val="30"/>
          <w:szCs w:val="30"/>
          <w:cs/>
        </w:rPr>
        <w:t>เดียว</w:t>
      </w:r>
      <w:r w:rsidRPr="004E6E1A">
        <w:rPr>
          <w:rFonts w:ascii="Angsana New" w:hAnsi="Angsana New"/>
          <w:sz w:val="30"/>
          <w:szCs w:val="30"/>
          <w:cs/>
        </w:rPr>
        <w:t>วัดโดยใช้กำไรก่อน</w:t>
      </w:r>
      <w:r w:rsidRPr="004E6E1A">
        <w:rPr>
          <w:rFonts w:ascii="Angsana New" w:hAnsi="Angsana New" w:hint="cs"/>
          <w:sz w:val="30"/>
          <w:szCs w:val="30"/>
          <w:cs/>
        </w:rPr>
        <w:t>ค่าเสื่อมราคา ดอกเบี้ย และ</w:t>
      </w:r>
      <w:r w:rsidRPr="004E6E1A">
        <w:rPr>
          <w:rFonts w:ascii="Angsana New" w:hAnsi="Angsana New"/>
          <w:sz w:val="30"/>
          <w:szCs w:val="30"/>
          <w:cs/>
        </w:rPr>
        <w:t xml:space="preserve">ภาษีเงินได้ของส่วนงาน </w:t>
      </w:r>
      <w:r w:rsidR="00712EEB">
        <w:rPr>
          <w:rFonts w:ascii="Angsana New" w:hAnsi="Angsana New"/>
          <w:sz w:val="30"/>
          <w:szCs w:val="30"/>
        </w:rPr>
        <w:br/>
      </w:r>
      <w:r w:rsidRPr="004E6E1A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</w:t>
      </w:r>
      <w:r w:rsidRPr="004E6E1A">
        <w:rPr>
          <w:rFonts w:ascii="Angsana New" w:hAnsi="Angsana New" w:hint="cs"/>
          <w:sz w:val="30"/>
          <w:szCs w:val="30"/>
          <w:cs/>
        </w:rPr>
        <w:t>บริหาร</w:t>
      </w:r>
      <w:bookmarkEnd w:id="1"/>
    </w:p>
    <w:p w14:paraId="11FE1118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713B257D" w14:textId="1D39F1C6" w:rsidR="00FA1FD9" w:rsidRPr="007341FC" w:rsidRDefault="00FA1FD9" w:rsidP="00DC02DC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86F0DBD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311EDD" w14:textId="147C87B6" w:rsidR="00FA1FD9" w:rsidRDefault="00FA1FD9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F619E9">
        <w:rPr>
          <w:rFonts w:ascii="Angsana New" w:hAnsi="Angsana New"/>
          <w:spacing w:val="-6"/>
          <w:sz w:val="30"/>
          <w:szCs w:val="30"/>
          <w:cs/>
        </w:rPr>
        <w:t>บริษัทมีการผลิตและสำนักงานขายในประเทศไทยเท่านั้น จังหวะเวลาของการรับรู้รายได้ คือ การรับรู้ ณ เวลาใดเวลาหนึ่ง</w:t>
      </w:r>
    </w:p>
    <w:p w14:paraId="34C83080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859E479" w14:textId="4EAC14AA" w:rsidR="007070D6" w:rsidRDefault="007D116E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2CF1F608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39"/>
        <w:gridCol w:w="181"/>
        <w:gridCol w:w="1440"/>
      </w:tblGrid>
      <w:tr w:rsidR="007070D6" w:rsidRPr="00CB72A3" w14:paraId="2245E14A" w14:textId="77777777" w:rsidTr="00AF0241">
        <w:trPr>
          <w:cantSplit/>
          <w:trHeight w:val="425"/>
          <w:tblHeader/>
        </w:trPr>
        <w:tc>
          <w:tcPr>
            <w:tcW w:w="6030" w:type="dxa"/>
            <w:vAlign w:val="bottom"/>
          </w:tcPr>
          <w:p w14:paraId="11FCC304" w14:textId="77777777" w:rsidR="007070D6" w:rsidRPr="00CB72A3" w:rsidRDefault="007070D6" w:rsidP="00B677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E496C43" w14:textId="77777777" w:rsidR="00AF0241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14:paraId="28D22E45" w14:textId="0C450124" w:rsidR="007070D6" w:rsidRPr="00CB72A3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C6743D" w:rsidRPr="00CB72A3" w14:paraId="7C1BCD12" w14:textId="77777777" w:rsidTr="00AE53EA">
        <w:trPr>
          <w:cantSplit/>
        </w:trPr>
        <w:tc>
          <w:tcPr>
            <w:tcW w:w="6030" w:type="dxa"/>
          </w:tcPr>
          <w:p w14:paraId="67BBDCF5" w14:textId="77777777" w:rsidR="00C6743D" w:rsidRPr="00CB72A3" w:rsidRDefault="00C6743D" w:rsidP="00EB7E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547DE089" w14:textId="7A341C49" w:rsidR="00C6743D" w:rsidRPr="00C6743D" w:rsidRDefault="00C6743D" w:rsidP="00EB7E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74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FC3B0D" w:rsidRPr="00CB72A3" w14:paraId="6DEC5395" w14:textId="77777777" w:rsidTr="00AF0241">
        <w:trPr>
          <w:cantSplit/>
        </w:trPr>
        <w:tc>
          <w:tcPr>
            <w:tcW w:w="6030" w:type="dxa"/>
          </w:tcPr>
          <w:p w14:paraId="6DE08DA6" w14:textId="4B0E3F54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9" w:type="dxa"/>
          </w:tcPr>
          <w:p w14:paraId="5AA71B3B" w14:textId="31773AB3" w:rsidR="00FC3B0D" w:rsidRPr="00CB72A3" w:rsidRDefault="00FC3B0D" w:rsidP="00FC3B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1" w:type="dxa"/>
          </w:tcPr>
          <w:p w14:paraId="57CC7F13" w14:textId="77777777" w:rsidR="00FC3B0D" w:rsidRPr="00CB72A3" w:rsidRDefault="00FC3B0D" w:rsidP="00FC3B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33D12B" w14:textId="7B8BBEFA" w:rsidR="00FC3B0D" w:rsidRPr="00CB72A3" w:rsidRDefault="00FC3B0D" w:rsidP="00FC3B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C3B0D" w:rsidRPr="00CB72A3" w14:paraId="4311EF4E" w14:textId="77777777" w:rsidTr="00AF0241">
        <w:trPr>
          <w:cantSplit/>
        </w:trPr>
        <w:tc>
          <w:tcPr>
            <w:tcW w:w="6030" w:type="dxa"/>
          </w:tcPr>
          <w:p w14:paraId="1E4F69BA" w14:textId="77777777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FC3B0D" w:rsidRPr="00CB72A3" w:rsidRDefault="00FC3B0D" w:rsidP="00FC3B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C3B0D" w:rsidRPr="00CB72A3" w:rsidDel="00977C08" w14:paraId="3DA0C973" w14:textId="77777777" w:rsidTr="00AF0241">
        <w:trPr>
          <w:cantSplit/>
        </w:trPr>
        <w:tc>
          <w:tcPr>
            <w:tcW w:w="6030" w:type="dxa"/>
          </w:tcPr>
          <w:p w14:paraId="22166C9D" w14:textId="77777777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39" w:type="dxa"/>
          </w:tcPr>
          <w:p w14:paraId="51517E61" w14:textId="77777777" w:rsidR="00FC3B0D" w:rsidRPr="00CB72A3" w:rsidDel="00977C08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E6A23AF" w14:textId="77777777" w:rsidR="00FC3B0D" w:rsidRPr="00CB72A3" w:rsidDel="00977C08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E7BF41" w14:textId="77777777" w:rsidR="00FC3B0D" w:rsidRPr="00CB72A3" w:rsidDel="00977C08" w:rsidRDefault="00FC3B0D" w:rsidP="00FC3B0D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B0D" w:rsidRPr="00CB72A3" w14:paraId="5CEFD553" w14:textId="77777777" w:rsidTr="00AF0241">
        <w:trPr>
          <w:cantSplit/>
        </w:trPr>
        <w:tc>
          <w:tcPr>
            <w:tcW w:w="6030" w:type="dxa"/>
          </w:tcPr>
          <w:p w14:paraId="5C5D1A64" w14:textId="77777777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39" w:type="dxa"/>
          </w:tcPr>
          <w:p w14:paraId="7ACA5174" w14:textId="75FEB3BE" w:rsidR="00FC3B0D" w:rsidRPr="00B83D39" w:rsidRDefault="009345B5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3,502,328</w:t>
            </w:r>
          </w:p>
        </w:tc>
        <w:tc>
          <w:tcPr>
            <w:tcW w:w="181" w:type="dxa"/>
          </w:tcPr>
          <w:p w14:paraId="3EA3DB42" w14:textId="77777777" w:rsidR="00FC3B0D" w:rsidRPr="00CB72A3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1F403B" w14:textId="39D714D3" w:rsidR="00FC3B0D" w:rsidRPr="00B83D39" w:rsidRDefault="00FC3B0D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4,442,471</w:t>
            </w:r>
          </w:p>
        </w:tc>
      </w:tr>
      <w:tr w:rsidR="00FC3B0D" w:rsidRPr="00CB72A3" w14:paraId="1C362B12" w14:textId="77777777" w:rsidTr="00AF0241">
        <w:trPr>
          <w:cantSplit/>
        </w:trPr>
        <w:tc>
          <w:tcPr>
            <w:tcW w:w="6030" w:type="dxa"/>
          </w:tcPr>
          <w:p w14:paraId="754FF1BE" w14:textId="48C9EB0F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39" w:type="dxa"/>
          </w:tcPr>
          <w:p w14:paraId="16FA04F4" w14:textId="02D8E703" w:rsidR="00FC3B0D" w:rsidRPr="00B83D39" w:rsidRDefault="009345B5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497,871</w:t>
            </w:r>
          </w:p>
        </w:tc>
        <w:tc>
          <w:tcPr>
            <w:tcW w:w="181" w:type="dxa"/>
          </w:tcPr>
          <w:p w14:paraId="109CD318" w14:textId="77777777" w:rsidR="00FC3B0D" w:rsidRPr="00CB72A3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5AFA03" w14:textId="0B46BDB2" w:rsidR="00FC3B0D" w:rsidRPr="00B83D39" w:rsidRDefault="00FC3B0D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661,825</w:t>
            </w:r>
          </w:p>
        </w:tc>
      </w:tr>
      <w:tr w:rsidR="00FC3B0D" w:rsidRPr="00CB72A3" w14:paraId="63423EDB" w14:textId="77777777" w:rsidTr="00AF0241">
        <w:trPr>
          <w:cantSplit/>
        </w:trPr>
        <w:tc>
          <w:tcPr>
            <w:tcW w:w="6030" w:type="dxa"/>
          </w:tcPr>
          <w:p w14:paraId="77D7AC56" w14:textId="77777777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39" w:type="dxa"/>
          </w:tcPr>
          <w:p w14:paraId="27FB619F" w14:textId="6CB0ABAC" w:rsidR="00FC3B0D" w:rsidRPr="00B83D39" w:rsidRDefault="009345B5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387,646</w:t>
            </w:r>
          </w:p>
        </w:tc>
        <w:tc>
          <w:tcPr>
            <w:tcW w:w="181" w:type="dxa"/>
          </w:tcPr>
          <w:p w14:paraId="71DCC655" w14:textId="77777777" w:rsidR="00FC3B0D" w:rsidRPr="00CB72A3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B1A636" w14:textId="33E7FD61" w:rsidR="00FC3B0D" w:rsidRPr="00B83D39" w:rsidRDefault="00FC3B0D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469,480</w:t>
            </w:r>
          </w:p>
        </w:tc>
      </w:tr>
      <w:tr w:rsidR="00FC3B0D" w:rsidRPr="00CB72A3" w14:paraId="34F31776" w14:textId="77777777" w:rsidTr="00AF0241">
        <w:trPr>
          <w:cantSplit/>
        </w:trPr>
        <w:tc>
          <w:tcPr>
            <w:tcW w:w="6030" w:type="dxa"/>
          </w:tcPr>
          <w:p w14:paraId="0475D7A4" w14:textId="47310652" w:rsidR="00FC3B0D" w:rsidRPr="00CB72A3" w:rsidRDefault="00FC3B0D" w:rsidP="00FC3B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39" w:type="dxa"/>
          </w:tcPr>
          <w:p w14:paraId="37DE56D1" w14:textId="044668EC" w:rsidR="00FC3B0D" w:rsidRPr="00B83D39" w:rsidRDefault="00FA7B5B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345B5">
              <w:rPr>
                <w:rFonts w:ascii="Angsana New" w:hAnsi="Angsana New"/>
                <w:sz w:val="30"/>
                <w:szCs w:val="30"/>
              </w:rPr>
              <w:t>63,013</w:t>
            </w:r>
          </w:p>
        </w:tc>
        <w:tc>
          <w:tcPr>
            <w:tcW w:w="181" w:type="dxa"/>
          </w:tcPr>
          <w:p w14:paraId="67B55828" w14:textId="77777777" w:rsidR="00FC3B0D" w:rsidRPr="00CB72A3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3D445" w14:textId="2C962B7A" w:rsidR="00FC3B0D" w:rsidRPr="00B83D39" w:rsidRDefault="00FC3B0D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199,832</w:t>
            </w:r>
          </w:p>
        </w:tc>
      </w:tr>
      <w:tr w:rsidR="00FC3B0D" w:rsidRPr="00CB72A3" w14:paraId="1C2872F4" w14:textId="77777777" w:rsidTr="00AF0241">
        <w:trPr>
          <w:cantSplit/>
        </w:trPr>
        <w:tc>
          <w:tcPr>
            <w:tcW w:w="6030" w:type="dxa"/>
          </w:tcPr>
          <w:p w14:paraId="75EB16ED" w14:textId="519A0051" w:rsidR="00FC3B0D" w:rsidRPr="00CB72A3" w:rsidRDefault="009345B5" w:rsidP="00FC3B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439" w:type="dxa"/>
          </w:tcPr>
          <w:p w14:paraId="56DB8BE4" w14:textId="548CB494" w:rsidR="00FC3B0D" w:rsidRPr="00B83D39" w:rsidRDefault="009345B5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84,549</w:t>
            </w:r>
          </w:p>
        </w:tc>
        <w:tc>
          <w:tcPr>
            <w:tcW w:w="181" w:type="dxa"/>
          </w:tcPr>
          <w:p w14:paraId="3F92852B" w14:textId="77777777" w:rsidR="00FC3B0D" w:rsidRPr="00CB72A3" w:rsidRDefault="00FC3B0D" w:rsidP="00FC3B0D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0B8634" w14:textId="7CC5C8ED" w:rsidR="00FC3B0D" w:rsidRPr="009345B5" w:rsidRDefault="009345B5" w:rsidP="00FC3B0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59,317</w:t>
            </w:r>
          </w:p>
        </w:tc>
      </w:tr>
      <w:tr w:rsidR="001B1BBE" w:rsidRPr="00CB72A3" w14:paraId="69E4F2F5" w14:textId="77777777" w:rsidTr="00AF0241">
        <w:trPr>
          <w:cantSplit/>
        </w:trPr>
        <w:tc>
          <w:tcPr>
            <w:tcW w:w="6030" w:type="dxa"/>
          </w:tcPr>
          <w:p w14:paraId="7F723E35" w14:textId="4A343AE5" w:rsidR="001B1BBE" w:rsidRPr="00CB72A3" w:rsidRDefault="009345B5" w:rsidP="001B1B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39" w:type="dxa"/>
          </w:tcPr>
          <w:p w14:paraId="5CC9719C" w14:textId="4D8F2E64" w:rsidR="001B1BBE" w:rsidRPr="00B83D39" w:rsidRDefault="009345B5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</w:t>
            </w:r>
            <w:r w:rsidR="00FA7B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81" w:type="dxa"/>
          </w:tcPr>
          <w:p w14:paraId="37185F57" w14:textId="77777777" w:rsidR="001B1BBE" w:rsidRPr="00CB72A3" w:rsidRDefault="001B1BBE" w:rsidP="001B1BB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0E5523" w14:textId="6A470069" w:rsidR="001B1BBE" w:rsidRPr="00B83D39" w:rsidRDefault="009345B5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286,346</w:t>
            </w:r>
          </w:p>
        </w:tc>
      </w:tr>
      <w:tr w:rsidR="001B1BBE" w:rsidRPr="00CB72A3" w14:paraId="38AEA2CE" w14:textId="77777777" w:rsidTr="00AF0241">
        <w:trPr>
          <w:cantSplit/>
        </w:trPr>
        <w:tc>
          <w:tcPr>
            <w:tcW w:w="6030" w:type="dxa"/>
          </w:tcPr>
          <w:p w14:paraId="003FAFB1" w14:textId="40B026D6" w:rsidR="001B1BBE" w:rsidRDefault="009345B5" w:rsidP="001B1BBE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9" w:type="dxa"/>
          </w:tcPr>
          <w:p w14:paraId="2643DB9D" w14:textId="59AF288E" w:rsidR="001B1BBE" w:rsidRPr="00B83D39" w:rsidRDefault="009345B5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60,979</w:t>
            </w:r>
          </w:p>
        </w:tc>
        <w:tc>
          <w:tcPr>
            <w:tcW w:w="181" w:type="dxa"/>
          </w:tcPr>
          <w:p w14:paraId="144CE65D" w14:textId="77777777" w:rsidR="001B1BBE" w:rsidRPr="00CB72A3" w:rsidRDefault="001B1BBE" w:rsidP="001B1BB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2E34DB" w14:textId="502AC2B5" w:rsidR="001B1BBE" w:rsidRDefault="001B1BBE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345B5">
              <w:rPr>
                <w:rFonts w:ascii="Angsana New" w:hAnsi="Angsana New"/>
                <w:sz w:val="30"/>
                <w:szCs w:val="30"/>
              </w:rPr>
              <w:t>47,776</w:t>
            </w:r>
          </w:p>
        </w:tc>
      </w:tr>
      <w:tr w:rsidR="001B1BBE" w:rsidRPr="00CB72A3" w14:paraId="4F398EFE" w14:textId="77777777" w:rsidTr="00AF0241">
        <w:trPr>
          <w:cantSplit/>
        </w:trPr>
        <w:tc>
          <w:tcPr>
            <w:tcW w:w="6030" w:type="dxa"/>
          </w:tcPr>
          <w:p w14:paraId="0D96C4FD" w14:textId="4F16F0FC" w:rsidR="001B1BBE" w:rsidRPr="00CB72A3" w:rsidRDefault="009345B5" w:rsidP="001B1B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439" w:type="dxa"/>
          </w:tcPr>
          <w:p w14:paraId="6C0FD308" w14:textId="64691402" w:rsidR="001B1BBE" w:rsidRPr="00B83D39" w:rsidRDefault="009345B5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17,618</w:t>
            </w:r>
          </w:p>
        </w:tc>
        <w:tc>
          <w:tcPr>
            <w:tcW w:w="181" w:type="dxa"/>
          </w:tcPr>
          <w:p w14:paraId="361FD1CB" w14:textId="77777777" w:rsidR="001B1BBE" w:rsidRPr="00CB72A3" w:rsidRDefault="001B1BBE" w:rsidP="001B1BB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C02432" w14:textId="3FA270E0" w:rsidR="001B1BBE" w:rsidRPr="00B83D39" w:rsidRDefault="009345B5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120,684</w:t>
            </w:r>
          </w:p>
        </w:tc>
      </w:tr>
      <w:tr w:rsidR="001B1BBE" w:rsidRPr="00CB72A3" w14:paraId="06DE3DC3" w14:textId="77777777" w:rsidTr="00AF0241">
        <w:trPr>
          <w:cantSplit/>
        </w:trPr>
        <w:tc>
          <w:tcPr>
            <w:tcW w:w="6030" w:type="dxa"/>
          </w:tcPr>
          <w:p w14:paraId="6E2F97CA" w14:textId="0179A0FA" w:rsidR="001B1BBE" w:rsidRPr="00CB72A3" w:rsidRDefault="001B1BBE" w:rsidP="001B1B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DF0157" w14:textId="7ABA3B0F" w:rsidR="001B1BBE" w:rsidRPr="004430CA" w:rsidRDefault="009345B5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27,731</w:t>
            </w:r>
          </w:p>
        </w:tc>
        <w:tc>
          <w:tcPr>
            <w:tcW w:w="181" w:type="dxa"/>
          </w:tcPr>
          <w:p w14:paraId="3043423E" w14:textId="77777777" w:rsidR="001B1BBE" w:rsidRPr="00CB72A3" w:rsidRDefault="001B1BBE" w:rsidP="001B1BB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123FC" w14:textId="2389F811" w:rsidR="001B1BBE" w:rsidRPr="00B83D39" w:rsidRDefault="009345B5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116,813</w:t>
            </w:r>
          </w:p>
        </w:tc>
      </w:tr>
      <w:tr w:rsidR="001B1BBE" w:rsidRPr="00CB72A3" w14:paraId="14CFDAFD" w14:textId="77777777" w:rsidTr="00AF0241">
        <w:trPr>
          <w:cantSplit/>
        </w:trPr>
        <w:tc>
          <w:tcPr>
            <w:tcW w:w="6030" w:type="dxa"/>
          </w:tcPr>
          <w:p w14:paraId="16F412B2" w14:textId="3F4C3864" w:rsidR="001B1BBE" w:rsidRPr="00CB72A3" w:rsidRDefault="001B1BBE" w:rsidP="001B1B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244B0721" w:rsidR="001B1BBE" w:rsidRPr="004430CA" w:rsidRDefault="009345B5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4,904,100</w:t>
            </w:r>
          </w:p>
        </w:tc>
        <w:tc>
          <w:tcPr>
            <w:tcW w:w="181" w:type="dxa"/>
          </w:tcPr>
          <w:p w14:paraId="78049C4C" w14:textId="77777777" w:rsidR="001B1BBE" w:rsidRPr="00CB72A3" w:rsidRDefault="001B1BBE" w:rsidP="001B1BB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ECF715" w14:textId="27758802" w:rsidR="001B1BBE" w:rsidRPr="00B83D39" w:rsidRDefault="001B1BBE" w:rsidP="001B1BB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6,504,544</w:t>
            </w:r>
          </w:p>
        </w:tc>
      </w:tr>
    </w:tbl>
    <w:p w14:paraId="5CAD1DCB" w14:textId="3C2E1036" w:rsidR="00941A75" w:rsidRDefault="0094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218EE350" w14:textId="070B1166" w:rsidR="00D3025B" w:rsidRDefault="00941A75" w:rsidP="001B1BB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BC6730">
        <w:rPr>
          <w:rFonts w:ascii="Angsana New" w:hAnsi="Angsana New"/>
          <w:sz w:val="30"/>
          <w:szCs w:val="30"/>
          <w:u w:val="none"/>
          <w:cs/>
        </w:rPr>
        <w:t>กำไร</w:t>
      </w:r>
      <w:r w:rsidR="00A01667">
        <w:rPr>
          <w:rFonts w:ascii="Angsana New" w:hAnsi="Angsana New"/>
          <w:sz w:val="30"/>
          <w:szCs w:val="30"/>
          <w:u w:val="none"/>
        </w:rPr>
        <w:t xml:space="preserve"> (</w:t>
      </w:r>
      <w:proofErr w:type="spellStart"/>
      <w:r w:rsidR="00A01667">
        <w:rPr>
          <w:rFonts w:ascii="Angsana New" w:hAnsi="Angsana New" w:hint="cs"/>
          <w:sz w:val="30"/>
          <w:szCs w:val="30"/>
          <w:u w:val="none"/>
          <w:cs/>
        </w:rPr>
        <w:t>ขาดทุน</w:t>
      </w:r>
      <w:proofErr w:type="spellEnd"/>
      <w:r w:rsidR="00A01667">
        <w:rPr>
          <w:rFonts w:ascii="Angsana New" w:hAnsi="Angsana New"/>
          <w:sz w:val="30"/>
          <w:szCs w:val="30"/>
          <w:u w:val="none"/>
          <w:lang w:val="en-US"/>
        </w:rPr>
        <w:t xml:space="preserve">) </w:t>
      </w:r>
      <w:r w:rsidRPr="00BC6730">
        <w:rPr>
          <w:rFonts w:ascii="Angsana New" w:hAnsi="Angsana New"/>
          <w:sz w:val="30"/>
          <w:szCs w:val="30"/>
          <w:u w:val="none"/>
          <w:cs/>
        </w:rPr>
        <w:t>ต่อหุ้น</w:t>
      </w:r>
    </w:p>
    <w:p w14:paraId="2D2995CE" w14:textId="77777777" w:rsidR="001B1BBE" w:rsidRPr="001B1BBE" w:rsidRDefault="001B1BBE" w:rsidP="001B1BBE">
      <w:pPr>
        <w:rPr>
          <w:lang w:eastAsia="x-none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1"/>
        <w:gridCol w:w="7"/>
        <w:gridCol w:w="1226"/>
        <w:gridCol w:w="6"/>
        <w:gridCol w:w="236"/>
        <w:gridCol w:w="1214"/>
        <w:gridCol w:w="6"/>
        <w:gridCol w:w="239"/>
        <w:gridCol w:w="1210"/>
        <w:gridCol w:w="236"/>
        <w:gridCol w:w="20"/>
        <w:gridCol w:w="1259"/>
      </w:tblGrid>
      <w:tr w:rsidR="001B1BBE" w:rsidRPr="00BB3056" w14:paraId="0EBAC386" w14:textId="77777777" w:rsidTr="00642390">
        <w:tc>
          <w:tcPr>
            <w:tcW w:w="3791" w:type="dxa"/>
            <w:vAlign w:val="center"/>
          </w:tcPr>
          <w:p w14:paraId="3481F041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89" w:type="dxa"/>
            <w:gridSpan w:val="5"/>
            <w:vAlign w:val="center"/>
          </w:tcPr>
          <w:p w14:paraId="77EAB6BD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gridSpan w:val="2"/>
            <w:vAlign w:val="center"/>
          </w:tcPr>
          <w:p w14:paraId="02717BA8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5" w:type="dxa"/>
            <w:gridSpan w:val="4"/>
            <w:vAlign w:val="center"/>
          </w:tcPr>
          <w:p w14:paraId="56A18D68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BBE" w:rsidRPr="00BB3056" w14:paraId="5119734E" w14:textId="77777777" w:rsidTr="00642390">
        <w:tc>
          <w:tcPr>
            <w:tcW w:w="3791" w:type="dxa"/>
            <w:vAlign w:val="center"/>
          </w:tcPr>
          <w:p w14:paraId="2DEBB603" w14:textId="77777777" w:rsidR="001B1BBE" w:rsidRPr="002B372C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3" w:type="dxa"/>
            <w:gridSpan w:val="2"/>
          </w:tcPr>
          <w:p w14:paraId="46B24BC2" w14:textId="467647C4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  <w:gridSpan w:val="2"/>
          </w:tcPr>
          <w:p w14:paraId="411133EF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4C02253A" w14:textId="5E5D120F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45" w:type="dxa"/>
            <w:gridSpan w:val="2"/>
          </w:tcPr>
          <w:p w14:paraId="095AEDE7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00656381" w14:textId="6CC8EFF6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6" w:type="dxa"/>
            <w:gridSpan w:val="2"/>
          </w:tcPr>
          <w:p w14:paraId="4CA70243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0E993C" w14:textId="732586BC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1B1BBE" w:rsidRPr="00BB3056" w14:paraId="1C6C94D5" w14:textId="77777777" w:rsidTr="00642390">
        <w:tc>
          <w:tcPr>
            <w:tcW w:w="3791" w:type="dxa"/>
          </w:tcPr>
          <w:p w14:paraId="58694F60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9" w:type="dxa"/>
            <w:gridSpan w:val="11"/>
          </w:tcPr>
          <w:p w14:paraId="5B17001F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B1BBE" w:rsidRPr="00BB3056" w14:paraId="5E7F81EF" w14:textId="77777777" w:rsidTr="00642390">
        <w:tc>
          <w:tcPr>
            <w:tcW w:w="3791" w:type="dxa"/>
          </w:tcPr>
          <w:p w14:paraId="0C96749E" w14:textId="77777777" w:rsidR="001B1BBE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</w:t>
            </w:r>
          </w:p>
          <w:p w14:paraId="03047E96" w14:textId="543EB301" w:rsidR="001B1BBE" w:rsidRPr="00E36BC3" w:rsidRDefault="00AD4B69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B1BBE"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5659" w:type="dxa"/>
            <w:gridSpan w:val="11"/>
          </w:tcPr>
          <w:p w14:paraId="5E78E1E9" w14:textId="77777777" w:rsidR="001B1BBE" w:rsidRPr="00E36BC3" w:rsidRDefault="001B1BBE" w:rsidP="006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B1BBE" w:rsidRPr="00BB3056" w14:paraId="70CFEE55" w14:textId="77777777" w:rsidTr="00CB3379">
        <w:tc>
          <w:tcPr>
            <w:tcW w:w="3791" w:type="dxa"/>
            <w:vAlign w:val="bottom"/>
          </w:tcPr>
          <w:p w14:paraId="5CA899F2" w14:textId="77777777" w:rsidR="001B1BBE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36BC3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</w:p>
          <w:p w14:paraId="4B26B6E0" w14:textId="0466210E" w:rsidR="001B1BBE" w:rsidRPr="00E36BC3" w:rsidRDefault="00AD4B69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B1BBE" w:rsidRPr="00E36BC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1B1BBE"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="001B1B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</w:tcPr>
          <w:p w14:paraId="0D9E5EBB" w14:textId="77777777" w:rsidR="009345B5" w:rsidRDefault="009345B5" w:rsidP="001B1BB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D4F2365" w14:textId="69AD5796" w:rsidR="001B1BBE" w:rsidRPr="00E36BC3" w:rsidRDefault="00BA41D4" w:rsidP="001B1BB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570,599</w:t>
            </w:r>
          </w:p>
        </w:tc>
        <w:tc>
          <w:tcPr>
            <w:tcW w:w="242" w:type="dxa"/>
            <w:gridSpan w:val="2"/>
          </w:tcPr>
          <w:p w14:paraId="200DBC86" w14:textId="77777777" w:rsidR="001B1BBE" w:rsidRPr="00211E05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3514379F" w14:textId="77777777" w:rsidR="001B1BBE" w:rsidRDefault="001B1BBE" w:rsidP="001B1BB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062A8F" w14:textId="63A6AD8B" w:rsidR="001B1BBE" w:rsidRPr="00211E05" w:rsidRDefault="001B1BBE" w:rsidP="001B1BB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(1,050,579)</w:t>
            </w:r>
          </w:p>
        </w:tc>
        <w:tc>
          <w:tcPr>
            <w:tcW w:w="245" w:type="dxa"/>
            <w:gridSpan w:val="2"/>
            <w:vAlign w:val="bottom"/>
          </w:tcPr>
          <w:p w14:paraId="699B8D88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6CA4DF0C" w14:textId="77777777" w:rsidR="009345B5" w:rsidRDefault="009345B5" w:rsidP="009345B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248D02" w14:textId="78AE6762" w:rsidR="001B1BBE" w:rsidRPr="001B1A16" w:rsidRDefault="00FA7B5B" w:rsidP="009345B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7B5B">
              <w:rPr>
                <w:rFonts w:ascii="Angsana New" w:hAnsi="Angsana New"/>
                <w:sz w:val="30"/>
                <w:szCs w:val="30"/>
                <w:lang w:val="en-US" w:bidi="th-TH"/>
              </w:rPr>
              <w:t>396,908</w:t>
            </w:r>
          </w:p>
        </w:tc>
        <w:tc>
          <w:tcPr>
            <w:tcW w:w="256" w:type="dxa"/>
            <w:gridSpan w:val="2"/>
            <w:vAlign w:val="bottom"/>
          </w:tcPr>
          <w:p w14:paraId="184266B0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5E4133C6" w14:textId="77777777" w:rsidR="001B1BBE" w:rsidRDefault="001B1BBE" w:rsidP="001B1BB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66A2310" w14:textId="066C0D26" w:rsidR="001B1BBE" w:rsidRPr="00E36BC3" w:rsidRDefault="001B1BBE" w:rsidP="001B1BB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(920,517)</w:t>
            </w:r>
          </w:p>
        </w:tc>
      </w:tr>
      <w:tr w:rsidR="001B1BBE" w:rsidRPr="00BB3056" w14:paraId="05C6F370" w14:textId="77777777" w:rsidTr="00CB3379">
        <w:tc>
          <w:tcPr>
            <w:tcW w:w="3791" w:type="dxa"/>
            <w:vAlign w:val="center"/>
          </w:tcPr>
          <w:p w14:paraId="73F724B1" w14:textId="77777777" w:rsidR="001B1BBE" w:rsidRPr="00E36BC3" w:rsidRDefault="001B1BBE" w:rsidP="001B1BBE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</w:tcPr>
          <w:p w14:paraId="6B479734" w14:textId="5C8B056C" w:rsidR="001B1BBE" w:rsidRPr="00360B17" w:rsidRDefault="009345B5" w:rsidP="001B1BB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42" w:type="dxa"/>
            <w:gridSpan w:val="2"/>
          </w:tcPr>
          <w:p w14:paraId="34809E4D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4545C5EA" w14:textId="0C5CA516" w:rsidR="001B1BBE" w:rsidRPr="00E36BC3" w:rsidRDefault="001B1BBE" w:rsidP="001B1BB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 w:bidi="th-TH"/>
              </w:rPr>
              <w:t>300,00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5" w:type="dxa"/>
            <w:gridSpan w:val="2"/>
          </w:tcPr>
          <w:p w14:paraId="20C688F6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7B810EDE" w14:textId="158C265D" w:rsidR="001B1BBE" w:rsidRPr="00E36BC3" w:rsidRDefault="009345B5" w:rsidP="001B1BBE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56" w:type="dxa"/>
            <w:gridSpan w:val="2"/>
          </w:tcPr>
          <w:p w14:paraId="2124621F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BD50253" w14:textId="7A41129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1B1BBE" w:rsidRPr="00BB3056" w14:paraId="07931B24" w14:textId="77777777" w:rsidTr="00CB3379">
        <w:tc>
          <w:tcPr>
            <w:tcW w:w="3791" w:type="dxa"/>
            <w:vAlign w:val="center"/>
          </w:tcPr>
          <w:p w14:paraId="3C75B587" w14:textId="77777777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double" w:sz="4" w:space="0" w:color="auto"/>
            </w:tcBorders>
          </w:tcPr>
          <w:p w14:paraId="0AC1CB78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7A782C0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004FD685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11E56CD5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center"/>
          </w:tcPr>
          <w:p w14:paraId="298CE9EB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1DF6A99B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AD56512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BBE" w:rsidRPr="00BB3056" w14:paraId="0EFFF6C8" w14:textId="77777777" w:rsidTr="00CB3379">
        <w:tc>
          <w:tcPr>
            <w:tcW w:w="3791" w:type="dxa"/>
            <w:vAlign w:val="center"/>
          </w:tcPr>
          <w:p w14:paraId="3184DF03" w14:textId="77777777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33" w:type="dxa"/>
            <w:gridSpan w:val="2"/>
          </w:tcPr>
          <w:p w14:paraId="516C5300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3B909D5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2CBAFA42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1C1F9391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026CD023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23797382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0550FCD4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BBE" w:rsidRPr="00DC13A4" w14:paraId="7F962B32" w14:textId="77777777" w:rsidTr="00642390">
        <w:tc>
          <w:tcPr>
            <w:tcW w:w="3791" w:type="dxa"/>
            <w:vAlign w:val="center"/>
          </w:tcPr>
          <w:p w14:paraId="0CAB1F1E" w14:textId="77777777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</w:tcPr>
          <w:p w14:paraId="1BD567D1" w14:textId="4993A989" w:rsidR="001B1BBE" w:rsidRPr="00DC13A4" w:rsidRDefault="009345B5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</w:t>
            </w:r>
            <w:r w:rsidR="00BA41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42" w:type="dxa"/>
            <w:gridSpan w:val="2"/>
          </w:tcPr>
          <w:p w14:paraId="64FC6CF4" w14:textId="77777777" w:rsidR="001B1BBE" w:rsidRPr="00727E9B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42ECB70A" w14:textId="5935EC92" w:rsidR="001B1BBE" w:rsidRPr="00DC13A4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(3.50)</w:t>
            </w:r>
          </w:p>
        </w:tc>
        <w:tc>
          <w:tcPr>
            <w:tcW w:w="245" w:type="dxa"/>
            <w:gridSpan w:val="2"/>
          </w:tcPr>
          <w:p w14:paraId="0E36D1C7" w14:textId="77777777" w:rsidR="001B1BBE" w:rsidRPr="00727E9B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681A7C48" w14:textId="288C58B6" w:rsidR="001B1BBE" w:rsidRPr="00871BA4" w:rsidRDefault="009345B5" w:rsidP="001B1BB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1.32</w:t>
            </w:r>
          </w:p>
        </w:tc>
        <w:tc>
          <w:tcPr>
            <w:tcW w:w="256" w:type="dxa"/>
            <w:gridSpan w:val="2"/>
          </w:tcPr>
          <w:p w14:paraId="5B1ED0D0" w14:textId="77777777" w:rsidR="001B1BBE" w:rsidRPr="00727E9B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83DA2AA" w14:textId="2D731601" w:rsidR="001B1BBE" w:rsidRPr="00712EEB" w:rsidRDefault="001B1BBE" w:rsidP="001B1BB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270" w:right="69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(3.07)</w:t>
            </w:r>
          </w:p>
        </w:tc>
      </w:tr>
      <w:tr w:rsidR="001B1BBE" w:rsidRPr="00BB3056" w14:paraId="0021F243" w14:textId="77777777" w:rsidTr="00642390">
        <w:tc>
          <w:tcPr>
            <w:tcW w:w="3791" w:type="dxa"/>
            <w:vAlign w:val="center"/>
          </w:tcPr>
          <w:p w14:paraId="3F041C65" w14:textId="77777777" w:rsidR="001B1BBE" w:rsidRPr="002B372C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gridSpan w:val="2"/>
            <w:tcBorders>
              <w:top w:val="double" w:sz="4" w:space="0" w:color="auto"/>
            </w:tcBorders>
            <w:vAlign w:val="center"/>
          </w:tcPr>
          <w:p w14:paraId="1BC212A7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  <w:gridSpan w:val="2"/>
            <w:vAlign w:val="center"/>
          </w:tcPr>
          <w:p w14:paraId="7F5260D6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vAlign w:val="center"/>
          </w:tcPr>
          <w:p w14:paraId="1659FF96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15AECB20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center"/>
          </w:tcPr>
          <w:p w14:paraId="6DB355DA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  <w:gridSpan w:val="2"/>
            <w:vAlign w:val="center"/>
          </w:tcPr>
          <w:p w14:paraId="13F17420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3100A0B4" w14:textId="77777777" w:rsidR="001B1BBE" w:rsidRPr="009349B7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1B1BBE" w:rsidRPr="00E36BC3" w14:paraId="40217C00" w14:textId="77777777" w:rsidTr="00642390">
        <w:tc>
          <w:tcPr>
            <w:tcW w:w="3798" w:type="dxa"/>
            <w:gridSpan w:val="2"/>
            <w:vAlign w:val="center"/>
          </w:tcPr>
          <w:p w14:paraId="315791CA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88" w:type="dxa"/>
            <w:gridSpan w:val="5"/>
            <w:vAlign w:val="center"/>
          </w:tcPr>
          <w:p w14:paraId="0780B4A0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6F9E0F80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5" w:type="dxa"/>
            <w:gridSpan w:val="4"/>
            <w:vAlign w:val="center"/>
          </w:tcPr>
          <w:p w14:paraId="1DC5963E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1BBE" w:rsidRPr="00E36BC3" w14:paraId="3E05083F" w14:textId="77777777" w:rsidTr="00642390">
        <w:tc>
          <w:tcPr>
            <w:tcW w:w="3798" w:type="dxa"/>
            <w:gridSpan w:val="2"/>
            <w:vAlign w:val="center"/>
          </w:tcPr>
          <w:p w14:paraId="5F9EDDAC" w14:textId="77777777" w:rsidR="001B1BBE" w:rsidRPr="002B372C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2" w:type="dxa"/>
            <w:gridSpan w:val="2"/>
          </w:tcPr>
          <w:p w14:paraId="6CAAE8DF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4A799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</w:tcPr>
          <w:p w14:paraId="748E8AB2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B6BC115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0FDB0432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CA32A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114C7A85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1BBE" w:rsidRPr="00E36BC3" w14:paraId="636F1DEB" w14:textId="77777777" w:rsidTr="00642390">
        <w:tc>
          <w:tcPr>
            <w:tcW w:w="3798" w:type="dxa"/>
            <w:gridSpan w:val="2"/>
          </w:tcPr>
          <w:p w14:paraId="621A411C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10"/>
          </w:tcPr>
          <w:p w14:paraId="2440C26A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1BBE" w:rsidRPr="00E36BC3" w14:paraId="6BCB3A10" w14:textId="77777777" w:rsidTr="00642390">
        <w:tc>
          <w:tcPr>
            <w:tcW w:w="3798" w:type="dxa"/>
            <w:gridSpan w:val="2"/>
          </w:tcPr>
          <w:p w14:paraId="38DBB02A" w14:textId="77777777" w:rsidR="001B1BBE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</w:t>
            </w:r>
          </w:p>
          <w:p w14:paraId="5F021565" w14:textId="73801591" w:rsidR="001B1BBE" w:rsidRPr="00E36BC3" w:rsidRDefault="00AD4B69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B1BBE"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5652" w:type="dxa"/>
            <w:gridSpan w:val="10"/>
          </w:tcPr>
          <w:p w14:paraId="6DFBB13C" w14:textId="77777777" w:rsidR="001B1BBE" w:rsidRPr="00E36BC3" w:rsidRDefault="001B1BBE" w:rsidP="001B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B1BBE" w:rsidRPr="00E36BC3" w14:paraId="077D2623" w14:textId="77777777" w:rsidTr="00642390">
        <w:tc>
          <w:tcPr>
            <w:tcW w:w="3798" w:type="dxa"/>
            <w:gridSpan w:val="2"/>
            <w:vAlign w:val="bottom"/>
          </w:tcPr>
          <w:p w14:paraId="6E7F6DF9" w14:textId="77777777" w:rsidR="001B1BBE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36BC3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</w:p>
          <w:p w14:paraId="29AAD488" w14:textId="13C85A75" w:rsidR="001B1BBE" w:rsidRPr="00E36BC3" w:rsidRDefault="00AD4B69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B1BBE" w:rsidRPr="00E36BC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1B1BBE"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="001B1BBE"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  <w:vAlign w:val="bottom"/>
          </w:tcPr>
          <w:p w14:paraId="19A82E9D" w14:textId="27224B4A" w:rsidR="001B1BBE" w:rsidRPr="00E36BC3" w:rsidRDefault="009345B5" w:rsidP="001B1BB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A41D4">
              <w:rPr>
                <w:rFonts w:ascii="Angsana New" w:hAnsi="Angsana New"/>
                <w:sz w:val="30"/>
                <w:szCs w:val="30"/>
                <w:lang w:val="en-US" w:bidi="th-TH"/>
              </w:rPr>
              <w:t>30,374</w:t>
            </w:r>
          </w:p>
        </w:tc>
        <w:tc>
          <w:tcPr>
            <w:tcW w:w="236" w:type="dxa"/>
            <w:vAlign w:val="bottom"/>
          </w:tcPr>
          <w:p w14:paraId="64110244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  <w:vAlign w:val="bottom"/>
          </w:tcPr>
          <w:p w14:paraId="7B90E49C" w14:textId="2C933EBF" w:rsidR="001B1BBE" w:rsidRPr="00E36BC3" w:rsidRDefault="001B1BBE" w:rsidP="001B1BB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130,037</w:t>
            </w:r>
          </w:p>
        </w:tc>
        <w:tc>
          <w:tcPr>
            <w:tcW w:w="239" w:type="dxa"/>
            <w:vAlign w:val="bottom"/>
          </w:tcPr>
          <w:p w14:paraId="009F22D2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14:paraId="7407865D" w14:textId="43256904" w:rsidR="001B1BBE" w:rsidRPr="00E36BC3" w:rsidRDefault="00FA7B5B" w:rsidP="001B1BB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7B5B">
              <w:rPr>
                <w:rFonts w:ascii="Angsana New" w:hAnsi="Angsana New"/>
                <w:sz w:val="30"/>
                <w:szCs w:val="30"/>
              </w:rPr>
              <w:t>523,732</w:t>
            </w:r>
          </w:p>
        </w:tc>
        <w:tc>
          <w:tcPr>
            <w:tcW w:w="236" w:type="dxa"/>
            <w:vAlign w:val="bottom"/>
          </w:tcPr>
          <w:p w14:paraId="5FBA80D7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  <w:vAlign w:val="bottom"/>
          </w:tcPr>
          <w:p w14:paraId="10EDA26F" w14:textId="1AC1EC80" w:rsidR="001B1BBE" w:rsidRPr="00E36BC3" w:rsidRDefault="001B1BBE" w:rsidP="001B1BBE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(193,363)</w:t>
            </w:r>
          </w:p>
        </w:tc>
      </w:tr>
      <w:tr w:rsidR="001B1BBE" w:rsidRPr="00E36BC3" w14:paraId="256D5A73" w14:textId="77777777" w:rsidTr="00642390">
        <w:tc>
          <w:tcPr>
            <w:tcW w:w="3798" w:type="dxa"/>
            <w:gridSpan w:val="2"/>
            <w:vAlign w:val="center"/>
          </w:tcPr>
          <w:p w14:paraId="672CCDD3" w14:textId="77777777" w:rsidR="001B1BBE" w:rsidRPr="00E36BC3" w:rsidRDefault="001B1BBE" w:rsidP="001B1BBE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</w:tcPr>
          <w:p w14:paraId="3CE111F0" w14:textId="17DE776D" w:rsidR="001B1BBE" w:rsidRPr="00E36BC3" w:rsidRDefault="009345B5" w:rsidP="001B1BB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2179E873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</w:tcPr>
          <w:p w14:paraId="5CD74976" w14:textId="27DAFF01" w:rsidR="001B1BBE" w:rsidRPr="00E36BC3" w:rsidRDefault="001B1BBE" w:rsidP="001B1BB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39" w:type="dxa"/>
          </w:tcPr>
          <w:p w14:paraId="4A2A0ADC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49EF6F57" w14:textId="494CADFD" w:rsidR="009345B5" w:rsidRPr="00E36BC3" w:rsidRDefault="009345B5" w:rsidP="009345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018F3925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</w:tcPr>
          <w:p w14:paraId="6E90006D" w14:textId="1C9A9BE1" w:rsidR="001B1BBE" w:rsidRPr="00E36BC3" w:rsidRDefault="001B1BBE" w:rsidP="001B1BBE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1B1BBE" w:rsidRPr="00E36BC3" w14:paraId="73A61A38" w14:textId="77777777" w:rsidTr="00642390">
        <w:tc>
          <w:tcPr>
            <w:tcW w:w="3798" w:type="dxa"/>
            <w:gridSpan w:val="2"/>
            <w:vAlign w:val="center"/>
          </w:tcPr>
          <w:p w14:paraId="6F33AEBD" w14:textId="77777777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tcBorders>
              <w:top w:val="double" w:sz="4" w:space="0" w:color="auto"/>
            </w:tcBorders>
          </w:tcPr>
          <w:p w14:paraId="2CC37502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6C9A60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double" w:sz="4" w:space="0" w:color="auto"/>
            </w:tcBorders>
          </w:tcPr>
          <w:p w14:paraId="1E6B4E1D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5A05DF8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4441A5BF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806223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</w:tcPr>
          <w:p w14:paraId="494192B6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BBE" w:rsidRPr="00E36BC3" w14:paraId="47F01348" w14:textId="77777777" w:rsidTr="00642390">
        <w:tc>
          <w:tcPr>
            <w:tcW w:w="3798" w:type="dxa"/>
            <w:gridSpan w:val="2"/>
            <w:vAlign w:val="center"/>
          </w:tcPr>
          <w:p w14:paraId="4648C8D6" w14:textId="77777777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32" w:type="dxa"/>
            <w:gridSpan w:val="2"/>
          </w:tcPr>
          <w:p w14:paraId="714D8232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88AACE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</w:tcPr>
          <w:p w14:paraId="270D7761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AA99636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66F46484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1000F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F2C0CB4" w14:textId="77777777" w:rsidR="001B1BBE" w:rsidRPr="00E36BC3" w:rsidRDefault="001B1BBE" w:rsidP="001B1BB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BBE" w:rsidRPr="00DC13A4" w14:paraId="41F87F28" w14:textId="77777777" w:rsidTr="00642390">
        <w:tc>
          <w:tcPr>
            <w:tcW w:w="3798" w:type="dxa"/>
            <w:gridSpan w:val="2"/>
            <w:vAlign w:val="center"/>
          </w:tcPr>
          <w:p w14:paraId="60208C58" w14:textId="77777777" w:rsidR="001B1BBE" w:rsidRPr="00E36BC3" w:rsidRDefault="001B1BBE" w:rsidP="001B1BB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</w:tcPr>
          <w:p w14:paraId="5BB4E7FB" w14:textId="7EAA3630" w:rsidR="001B1BBE" w:rsidRPr="00DC13A4" w:rsidRDefault="009345B5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2.4</w:t>
            </w:r>
            <w:r w:rsidR="00BA41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634641F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</w:tcPr>
          <w:p w14:paraId="62F1CE3B" w14:textId="17758622" w:rsidR="001B1BBE" w:rsidRPr="00DC13A4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0.43</w:t>
            </w:r>
          </w:p>
        </w:tc>
        <w:tc>
          <w:tcPr>
            <w:tcW w:w="239" w:type="dxa"/>
          </w:tcPr>
          <w:p w14:paraId="71818685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11129B66" w14:textId="551A1D52" w:rsidR="001B1BBE" w:rsidRPr="00DC13A4" w:rsidRDefault="009345B5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1.75</w:t>
            </w:r>
          </w:p>
        </w:tc>
        <w:tc>
          <w:tcPr>
            <w:tcW w:w="236" w:type="dxa"/>
          </w:tcPr>
          <w:p w14:paraId="11E04DEE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</w:tcPr>
          <w:p w14:paraId="651A6DF0" w14:textId="725AD51C" w:rsidR="001B1BBE" w:rsidRPr="00DC13A4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(0.64)</w:t>
            </w:r>
          </w:p>
        </w:tc>
      </w:tr>
      <w:tr w:rsidR="001B1BBE" w14:paraId="011F4051" w14:textId="77777777" w:rsidTr="00642390">
        <w:tc>
          <w:tcPr>
            <w:tcW w:w="3798" w:type="dxa"/>
            <w:gridSpan w:val="2"/>
            <w:vAlign w:val="center"/>
          </w:tcPr>
          <w:p w14:paraId="7532FBBE" w14:textId="77777777" w:rsidR="001B1BBE" w:rsidRPr="00E36BC3" w:rsidRDefault="001B1BBE" w:rsidP="001B1BB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dxa"/>
            <w:gridSpan w:val="2"/>
            <w:tcBorders>
              <w:top w:val="double" w:sz="4" w:space="0" w:color="auto"/>
            </w:tcBorders>
          </w:tcPr>
          <w:p w14:paraId="3FF09C8A" w14:textId="77777777" w:rsidR="001B1BBE" w:rsidRPr="00C276E4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B21EFF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double" w:sz="4" w:space="0" w:color="auto"/>
            </w:tcBorders>
          </w:tcPr>
          <w:p w14:paraId="285BCD58" w14:textId="77777777" w:rsidR="001B1BBE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4E15EFD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35060EB1" w14:textId="77777777" w:rsidR="001B1BBE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6E5CAA" w14:textId="77777777" w:rsidR="001B1BBE" w:rsidRPr="00E36BC3" w:rsidRDefault="001B1BBE" w:rsidP="001B1BB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</w:tcPr>
          <w:p w14:paraId="58E5C0B8" w14:textId="77777777" w:rsidR="001B1BBE" w:rsidRDefault="001B1BBE" w:rsidP="001B1BB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239EC6A" w14:textId="77777777" w:rsidR="001B1BBE" w:rsidRDefault="001B1BBE" w:rsidP="00F6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DD326" w14:textId="0063DDA0" w:rsidR="0052332A" w:rsidRDefault="00F619E9" w:rsidP="00F6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E4C01">
        <w:rPr>
          <w:rFonts w:asciiTheme="majorBidi" w:hAnsiTheme="majorBidi" w:cstheme="majorBidi" w:hint="cs"/>
          <w:sz w:val="30"/>
          <w:szCs w:val="30"/>
          <w:cs/>
        </w:rPr>
        <w:t>เนื่องจากไม่</w:t>
      </w:r>
      <w:r>
        <w:rPr>
          <w:rFonts w:asciiTheme="majorBidi" w:hAnsiTheme="majorBidi" w:cstheme="majorBidi" w:hint="cs"/>
          <w:sz w:val="30"/>
          <w:szCs w:val="30"/>
          <w:cs/>
        </w:rPr>
        <w:t>มีตราสารที่อาจเปลี่ยนเป็นหุ้นสามัญปรับลด กำไรต่อหุ้นปรับลดจึงเท่ากับกำไรต่อหุ้นขั้นพื้นฐาน</w:t>
      </w:r>
    </w:p>
    <w:p w14:paraId="1C99F38C" w14:textId="77777777" w:rsidR="003920CB" w:rsidRDefault="003920CB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C5595F1" w14:textId="77777777" w:rsidR="003920CB" w:rsidRDefault="003920CB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1508C6" w14:textId="77777777" w:rsidR="003920CB" w:rsidRDefault="003920CB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65FAF30" w14:textId="77777777" w:rsidR="003920CB" w:rsidRPr="00EF0CFC" w:rsidRDefault="003920CB" w:rsidP="003920C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F0CFC"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EF0CFC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6FD07E81" w14:textId="77777777" w:rsidR="003920CB" w:rsidRPr="00CB3F7E" w:rsidRDefault="003920CB" w:rsidP="003920CB">
      <w:pPr>
        <w:rPr>
          <w:lang w:eastAsia="x-none"/>
        </w:rPr>
      </w:pPr>
    </w:p>
    <w:p w14:paraId="2C92124D" w14:textId="77777777" w:rsidR="003920CB" w:rsidRDefault="003920CB" w:rsidP="003920CB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 w:rsidRPr="002D6A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AD4DC20" w14:textId="77777777" w:rsidR="003920CB" w:rsidRPr="007E3436" w:rsidRDefault="003920CB" w:rsidP="003920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360" w:type="dxa"/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301"/>
        <w:gridCol w:w="240"/>
        <w:gridCol w:w="1301"/>
      </w:tblGrid>
      <w:tr w:rsidR="003920CB" w:rsidRPr="000307FB" w14:paraId="34717C42" w14:textId="77777777" w:rsidTr="00E75DA3">
        <w:trPr>
          <w:trHeight w:val="659"/>
        </w:trPr>
        <w:tc>
          <w:tcPr>
            <w:tcW w:w="2790" w:type="dxa"/>
            <w:vAlign w:val="bottom"/>
          </w:tcPr>
          <w:p w14:paraId="530DB4C1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DC3724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E3C308D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61F6E35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vAlign w:val="bottom"/>
          </w:tcPr>
          <w:p w14:paraId="2ED3D10E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</w:tcPr>
          <w:p w14:paraId="0F07CBD9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3923FB6E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920CB" w:rsidRPr="000307FB" w14:paraId="765C4302" w14:textId="77777777" w:rsidTr="00E75DA3">
        <w:trPr>
          <w:trHeight w:hRule="exact" w:val="346"/>
        </w:trPr>
        <w:tc>
          <w:tcPr>
            <w:tcW w:w="2790" w:type="dxa"/>
          </w:tcPr>
          <w:p w14:paraId="00B8CCE4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99034B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20447E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61F05875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</w:tcPr>
          <w:p w14:paraId="5C7E73AB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</w:tcPr>
          <w:p w14:paraId="7A2847ED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20CB" w:rsidRPr="00093C9A" w14:paraId="3B844DCD" w14:textId="77777777" w:rsidTr="00E75DA3">
        <w:trPr>
          <w:trHeight w:hRule="exact" w:val="398"/>
        </w:trPr>
        <w:tc>
          <w:tcPr>
            <w:tcW w:w="2790" w:type="dxa"/>
            <w:vAlign w:val="center"/>
          </w:tcPr>
          <w:p w14:paraId="4C83A3EE" w14:textId="3DA77648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E18D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7134B334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CBD89D" w14:textId="77777777" w:rsidR="003920CB" w:rsidRPr="00093C9A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6041C94A" w14:textId="77777777" w:rsidR="003920CB" w:rsidRPr="00093C9A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D3F5F2" w14:textId="77777777" w:rsidR="003920CB" w:rsidRPr="00093C9A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1C8F2B7E" w14:textId="77777777" w:rsidR="003920CB" w:rsidRPr="00093C9A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20CB" w:rsidRPr="00093C9A" w14:paraId="63C98D6F" w14:textId="77777777" w:rsidTr="00E75DA3">
        <w:tc>
          <w:tcPr>
            <w:tcW w:w="2790" w:type="dxa"/>
          </w:tcPr>
          <w:p w14:paraId="5DA980D2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จำปี</w:t>
            </w:r>
          </w:p>
        </w:tc>
        <w:tc>
          <w:tcPr>
            <w:tcW w:w="1800" w:type="dxa"/>
          </w:tcPr>
          <w:p w14:paraId="4ABFDFD7" w14:textId="0B18F3DA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D832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 w:rsidR="003E18D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DFB15FE" w14:textId="72175F58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 w:rsidR="00A11A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648797C6" w14:textId="1240139D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</w:t>
            </w:r>
            <w:r w:rsidR="00A11A0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40" w:type="dxa"/>
          </w:tcPr>
          <w:p w14:paraId="40D6735A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7E141729" w14:textId="49A4AF4C" w:rsidR="003920CB" w:rsidRPr="00D8329C" w:rsidRDefault="00A11A08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3920CB" w14:paraId="717A62EC" w14:textId="77777777" w:rsidTr="00E75DA3">
        <w:tc>
          <w:tcPr>
            <w:tcW w:w="2790" w:type="dxa"/>
          </w:tcPr>
          <w:p w14:paraId="4643B9CF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F3C15EA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217213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312201FE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0B344DE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7865B915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20CB" w14:paraId="71B8A1A8" w14:textId="77777777" w:rsidTr="00E75DA3">
        <w:tc>
          <w:tcPr>
            <w:tcW w:w="2790" w:type="dxa"/>
            <w:vAlign w:val="center"/>
          </w:tcPr>
          <w:p w14:paraId="7F31ECB2" w14:textId="2F327219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E18D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9525755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6ED3CA9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763CDEA2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35D262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63D4B1DF" w14:textId="77777777" w:rsidR="003920CB" w:rsidRPr="00D8329C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20CB" w:rsidRPr="000307FB" w14:paraId="206833F9" w14:textId="77777777" w:rsidTr="00E75DA3">
        <w:tc>
          <w:tcPr>
            <w:tcW w:w="2790" w:type="dxa"/>
          </w:tcPr>
          <w:p w14:paraId="531EAE94" w14:textId="7777777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จำปี</w:t>
            </w:r>
          </w:p>
        </w:tc>
        <w:tc>
          <w:tcPr>
            <w:tcW w:w="1800" w:type="dxa"/>
          </w:tcPr>
          <w:p w14:paraId="5B1C4A0B" w14:textId="59784227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2</w:t>
            </w:r>
            <w:r w:rsidR="00A11A08">
              <w:rPr>
                <w:rFonts w:ascii="Angsana New" w:hAnsi="Angsana New"/>
                <w:sz w:val="30"/>
                <w:szCs w:val="30"/>
              </w:rPr>
              <w:t>5</w:t>
            </w:r>
            <w:r w:rsidRPr="00D832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 w:rsidR="003E18D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67515F83" w14:textId="7CF69F91" w:rsidR="003920CB" w:rsidRPr="00F4181B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 w:rsidR="00A11A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37CA046D" w14:textId="77777777" w:rsidR="003920CB" w:rsidRPr="00CF707F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0" w:type="dxa"/>
          </w:tcPr>
          <w:p w14:paraId="5C188949" w14:textId="77777777" w:rsidR="003920CB" w:rsidRPr="00CF707F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34579E7F" w14:textId="77777777" w:rsidR="003920CB" w:rsidRPr="00CF707F" w:rsidRDefault="003920CB" w:rsidP="00E7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61FA8432" w14:textId="77777777" w:rsidR="003920CB" w:rsidRDefault="003920CB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D253F4" w14:textId="5920FF99" w:rsidR="00CB3F7E" w:rsidRPr="00CB72A3" w:rsidRDefault="00F75DF2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CB3F7E" w:rsidRPr="00CB72A3" w:rsidSect="002F6CD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B334A8" w14:textId="513B9F6D" w:rsidR="002D5854" w:rsidRPr="00CB72A3" w:rsidRDefault="003920CB" w:rsidP="00E6762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8</w:t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52F7B42C" w14:textId="77777777" w:rsidR="00187751" w:rsidRPr="0078222C" w:rsidRDefault="00187751" w:rsidP="000D304C">
      <w:pPr>
        <w:spacing w:line="240" w:lineRule="auto"/>
        <w:rPr>
          <w:rFonts w:asciiTheme="majorBidi" w:hAnsiTheme="majorBidi" w:cstheme="majorBidi"/>
          <w:sz w:val="10"/>
          <w:szCs w:val="10"/>
          <w:lang w:val="x-none" w:eastAsia="x-none"/>
        </w:rPr>
      </w:pPr>
    </w:p>
    <w:p w14:paraId="03C7DD19" w14:textId="77777777" w:rsidR="00187751" w:rsidRPr="0078222C" w:rsidRDefault="00187751" w:rsidP="0018775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8222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78222C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2579BBC9" w14:textId="77777777" w:rsidR="00187751" w:rsidRPr="0078222C" w:rsidRDefault="00187751" w:rsidP="001877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shd w:val="clear" w:color="auto" w:fill="D9D9D9"/>
        </w:rPr>
      </w:pPr>
    </w:p>
    <w:p w14:paraId="442CCEEF" w14:textId="119A647A" w:rsidR="005B179E" w:rsidRPr="0078222C" w:rsidRDefault="00187751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292B15" w:rsidRPr="0078222C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รวมถึงลำดับชั้นมูลค่ายุติธรรม แต่ไม่รวมถึงการแสดงข้อมูลมูลค่</w:t>
      </w:r>
      <w:r w:rsidR="00E67624" w:rsidRPr="0078222C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ยุติธรรมสำหรับสินทรัพย์ทางการเงิน</w:t>
      </w:r>
      <w:r w:rsidR="008C7129" w:rsidRPr="0078222C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ที่วัดมูลค่าด้วย</w:t>
      </w:r>
      <w:r w:rsidR="008C7129" w:rsidRPr="0078222C">
        <w:rPr>
          <w:rFonts w:asciiTheme="majorBidi" w:hAnsiTheme="majorBidi" w:cstheme="majorBidi"/>
          <w:sz w:val="28"/>
          <w:szCs w:val="28"/>
          <w:cs/>
          <w:lang w:bidi="th-TH"/>
        </w:rPr>
        <w:t>ราคาทุนตัดจำหน่าย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B0D4D79" w14:textId="77777777" w:rsidR="000D304C" w:rsidRPr="0078222C" w:rsidRDefault="000D304C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42"/>
        <w:gridCol w:w="236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5B179E" w:rsidRPr="0078222C" w14:paraId="748F7ED7" w14:textId="77777777" w:rsidTr="00911CB5">
        <w:trPr>
          <w:trHeight w:hRule="exact" w:val="374"/>
        </w:trPr>
        <w:tc>
          <w:tcPr>
            <w:tcW w:w="4642" w:type="dxa"/>
          </w:tcPr>
          <w:p w14:paraId="29C3308F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2AAB33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11"/>
          </w:tcPr>
          <w:p w14:paraId="3FF6A7C8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179E" w:rsidRPr="0078222C" w14:paraId="323DFC6E" w14:textId="77777777" w:rsidTr="00911CB5">
        <w:trPr>
          <w:trHeight w:hRule="exact" w:val="374"/>
        </w:trPr>
        <w:tc>
          <w:tcPr>
            <w:tcW w:w="4642" w:type="dxa"/>
          </w:tcPr>
          <w:p w14:paraId="4002007B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94A9F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56108ABB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3A70106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48DF1BE5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B179E" w:rsidRPr="0078222C" w14:paraId="1C04558C" w14:textId="77777777" w:rsidTr="00911CB5">
        <w:trPr>
          <w:trHeight w:val="973"/>
        </w:trPr>
        <w:tc>
          <w:tcPr>
            <w:tcW w:w="4642" w:type="dxa"/>
            <w:vAlign w:val="bottom"/>
          </w:tcPr>
          <w:p w14:paraId="0F09D271" w14:textId="77777777" w:rsidR="005B179E" w:rsidRPr="0078222C" w:rsidRDefault="005B179E" w:rsidP="000F3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DB01A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DB643F" w14:textId="77777777" w:rsidR="005B179E" w:rsidRPr="0078222C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A1930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vAlign w:val="bottom"/>
          </w:tcPr>
          <w:p w14:paraId="6A92AB6A" w14:textId="77777777" w:rsidR="005B179E" w:rsidRPr="0078222C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78222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ด้วยมูลค่า</w:t>
            </w:r>
            <w:r w:rsidRPr="0078222C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C6F81F" w14:textId="77777777" w:rsidR="005B179E" w:rsidRPr="0078222C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298558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EED50C5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1405A34" w14:textId="77777777" w:rsidR="005B179E" w:rsidRPr="0078222C" w:rsidRDefault="005B179E" w:rsidP="008F23EF">
            <w:pPr>
              <w:pStyle w:val="acctfourfigures"/>
              <w:tabs>
                <w:tab w:val="clear" w:pos="765"/>
                <w:tab w:val="left" w:pos="3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78222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13F0D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6CBE7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7822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222C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D3FF67" w14:textId="77777777" w:rsidR="005B179E" w:rsidRPr="0078222C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F9C4EC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179E" w:rsidRPr="0078222C" w14:paraId="2E63D019" w14:textId="77777777" w:rsidTr="00911CB5">
        <w:trPr>
          <w:trHeight w:hRule="exact" w:val="346"/>
        </w:trPr>
        <w:tc>
          <w:tcPr>
            <w:tcW w:w="4642" w:type="dxa"/>
          </w:tcPr>
          <w:p w14:paraId="6D529E18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87EE71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70" w:type="dxa"/>
            <w:gridSpan w:val="11"/>
          </w:tcPr>
          <w:p w14:paraId="1AD311EF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179E" w:rsidRPr="0078222C" w14:paraId="515F0FD6" w14:textId="77777777" w:rsidTr="00911CB5">
        <w:trPr>
          <w:trHeight w:hRule="exact" w:val="374"/>
        </w:trPr>
        <w:tc>
          <w:tcPr>
            <w:tcW w:w="4642" w:type="dxa"/>
          </w:tcPr>
          <w:p w14:paraId="4633137E" w14:textId="0A5212B1" w:rsidR="005B179E" w:rsidRPr="0078222C" w:rsidRDefault="00D23F5F" w:rsidP="00F44452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457A2"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="001B1B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กันยา</w:t>
            </w:r>
            <w:r w:rsidR="004457A2"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ยน </w:t>
            </w:r>
            <w:r w:rsidR="005B179E"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4457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07F9C65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A9F9D71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4867CE38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B179E" w:rsidRPr="0078222C" w14:paraId="412E9424" w14:textId="77777777" w:rsidTr="00AE012F">
        <w:trPr>
          <w:trHeight w:hRule="exact" w:val="60"/>
        </w:trPr>
        <w:tc>
          <w:tcPr>
            <w:tcW w:w="4642" w:type="dxa"/>
          </w:tcPr>
          <w:p w14:paraId="46EF683F" w14:textId="77777777" w:rsidR="005B179E" w:rsidRPr="0078222C" w:rsidRDefault="005B179E" w:rsidP="00F44452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97F1B1E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402CC2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1E6AB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</w:tcPr>
          <w:p w14:paraId="44FAFFF1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9A7E0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EA28B8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90DDD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0583DE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0B86A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CF690B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D76C2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1A6F4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8222C" w:rsidRPr="0078222C" w14:paraId="2E3F72A9" w14:textId="77777777" w:rsidTr="00911CB5">
        <w:trPr>
          <w:trHeight w:hRule="exact" w:val="374"/>
        </w:trPr>
        <w:tc>
          <w:tcPr>
            <w:tcW w:w="4642" w:type="dxa"/>
            <w:vAlign w:val="bottom"/>
          </w:tcPr>
          <w:p w14:paraId="4B44EF2D" w14:textId="59A2F17F" w:rsidR="0078222C" w:rsidRPr="0078222C" w:rsidRDefault="0078222C" w:rsidP="00911CB5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E986FD5" w14:textId="77777777" w:rsidR="0078222C" w:rsidRPr="0078222C" w:rsidRDefault="0078222C" w:rsidP="00911CB5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9071A18" w14:textId="77777777" w:rsidR="0078222C" w:rsidRPr="0078222C" w:rsidRDefault="0078222C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0CAC9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</w:tcPr>
          <w:p w14:paraId="37F0401C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849C4" w14:textId="77777777" w:rsidR="0078222C" w:rsidRPr="0078222C" w:rsidRDefault="0078222C" w:rsidP="00911CB5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292A4A5" w14:textId="77777777" w:rsidR="0078222C" w:rsidRPr="0078222C" w:rsidRDefault="0078222C" w:rsidP="00542E75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30982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50A994" w14:textId="77777777" w:rsidR="0078222C" w:rsidRPr="0078222C" w:rsidRDefault="0078222C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866C14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ED28E3" w14:textId="77777777" w:rsidR="0078222C" w:rsidRPr="0078222C" w:rsidRDefault="0078222C" w:rsidP="00911CB5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465C56" w14:textId="77777777" w:rsidR="0078222C" w:rsidRPr="0078222C" w:rsidRDefault="0078222C" w:rsidP="00911CB5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514136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22C" w:rsidRPr="0078222C" w14:paraId="4D388AEE" w14:textId="77777777" w:rsidTr="00911CB5">
        <w:trPr>
          <w:trHeight w:hRule="exact" w:val="374"/>
        </w:trPr>
        <w:tc>
          <w:tcPr>
            <w:tcW w:w="4642" w:type="dxa"/>
            <w:vAlign w:val="bottom"/>
          </w:tcPr>
          <w:p w14:paraId="32F5F714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2114977B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E03FBAA" w14:textId="4036CAF2" w:rsidR="0078222C" w:rsidRPr="008F23EF" w:rsidRDefault="00B4663F" w:rsidP="008F23E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DA622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</w:tcPr>
          <w:p w14:paraId="79F45140" w14:textId="50FA5171" w:rsidR="0078222C" w:rsidRPr="0078222C" w:rsidRDefault="00B4663F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</w:tcPr>
          <w:p w14:paraId="2CDDF159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980A8CA" w14:textId="220F4872" w:rsidR="0078222C" w:rsidRPr="0078222C" w:rsidRDefault="00B4663F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</w:tcPr>
          <w:p w14:paraId="37D835D5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60E28" w14:textId="3F5AF097" w:rsidR="0078222C" w:rsidRPr="0078222C" w:rsidRDefault="00B4663F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AA164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269F41" w14:textId="5C8ED57D" w:rsidR="0078222C" w:rsidRPr="0078222C" w:rsidRDefault="00B4663F" w:rsidP="00B4663F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</w:tcPr>
          <w:p w14:paraId="17B85031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E91788" w14:textId="363EFAA7" w:rsidR="0078222C" w:rsidRPr="0078222C" w:rsidRDefault="00B4663F" w:rsidP="00B4663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</w:tr>
      <w:tr w:rsidR="00B4663F" w:rsidRPr="0078222C" w14:paraId="25B6C18D" w14:textId="77777777" w:rsidTr="003D6F03">
        <w:trPr>
          <w:trHeight w:hRule="exact" w:val="182"/>
        </w:trPr>
        <w:tc>
          <w:tcPr>
            <w:tcW w:w="4642" w:type="dxa"/>
            <w:vAlign w:val="bottom"/>
          </w:tcPr>
          <w:p w14:paraId="7D13D004" w14:textId="77777777" w:rsidR="00B4663F" w:rsidRPr="00B4663F" w:rsidRDefault="00B4663F" w:rsidP="004430CA">
            <w:pPr>
              <w:spacing w:line="38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C2019C4" w14:textId="77777777" w:rsidR="00B4663F" w:rsidRPr="0078222C" w:rsidRDefault="00B4663F" w:rsidP="004430C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76897F31" w14:textId="77777777" w:rsidR="00B4663F" w:rsidRPr="0078222C" w:rsidRDefault="00B4663F" w:rsidP="004430CA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E178E8" w14:textId="77777777" w:rsidR="00B4663F" w:rsidRPr="0078222C" w:rsidRDefault="00B4663F" w:rsidP="004430C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4BE82ABB" w14:textId="77777777" w:rsidR="00B4663F" w:rsidRPr="0078222C" w:rsidRDefault="00B4663F" w:rsidP="008F23EF">
            <w:pPr>
              <w:tabs>
                <w:tab w:val="clear" w:pos="227"/>
                <w:tab w:val="clear" w:pos="907"/>
                <w:tab w:val="left" w:pos="985"/>
                <w:tab w:val="left" w:pos="1075"/>
              </w:tabs>
              <w:spacing w:line="380" w:lineRule="exact"/>
              <w:ind w:left="625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BC2898" w14:textId="77777777" w:rsidR="00B4663F" w:rsidRPr="0078222C" w:rsidRDefault="00B4663F" w:rsidP="004430C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16E0ED5" w14:textId="77777777" w:rsidR="00B4663F" w:rsidRPr="0078222C" w:rsidRDefault="00B4663F" w:rsidP="004430CA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3BE362" w14:textId="77777777" w:rsidR="00B4663F" w:rsidRPr="0078222C" w:rsidRDefault="00B4663F" w:rsidP="004430C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8F16EB" w14:textId="77777777" w:rsidR="00B4663F" w:rsidRPr="0078222C" w:rsidRDefault="00B4663F" w:rsidP="008F23EF">
            <w:pPr>
              <w:tabs>
                <w:tab w:val="clear" w:pos="680"/>
                <w:tab w:val="left" w:pos="677"/>
              </w:tabs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6F19EC" w14:textId="77777777" w:rsidR="00B4663F" w:rsidRPr="0078222C" w:rsidRDefault="00B4663F" w:rsidP="004430CA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4269CB" w14:textId="77777777" w:rsidR="00B4663F" w:rsidRPr="0078222C" w:rsidRDefault="00B4663F" w:rsidP="008F23EF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182A3" w14:textId="77777777" w:rsidR="00B4663F" w:rsidRPr="0078222C" w:rsidRDefault="00B4663F" w:rsidP="004430C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D84A7" w14:textId="77777777" w:rsidR="00B4663F" w:rsidRPr="0078222C" w:rsidRDefault="00B4663F" w:rsidP="004430C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63F" w:rsidRPr="0078222C" w14:paraId="352E5BA1" w14:textId="77777777" w:rsidTr="00DE0E1B">
        <w:trPr>
          <w:trHeight w:hRule="exact" w:val="374"/>
        </w:trPr>
        <w:tc>
          <w:tcPr>
            <w:tcW w:w="4642" w:type="dxa"/>
            <w:vAlign w:val="bottom"/>
          </w:tcPr>
          <w:p w14:paraId="406CE384" w14:textId="1C6F3AC6" w:rsidR="00B4663F" w:rsidRPr="00B4663F" w:rsidRDefault="00B4663F" w:rsidP="004430CA">
            <w:pPr>
              <w:spacing w:line="38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466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2C61089C" w14:textId="77777777" w:rsidR="00B4663F" w:rsidRPr="0078222C" w:rsidRDefault="00B4663F" w:rsidP="004430C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194115B" w14:textId="77777777" w:rsidR="00B4663F" w:rsidRPr="0078222C" w:rsidRDefault="00B4663F" w:rsidP="004430CA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A8AE1" w14:textId="77777777" w:rsidR="00B4663F" w:rsidRPr="0078222C" w:rsidRDefault="00B4663F" w:rsidP="004430C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3A5EA3C5" w14:textId="77777777" w:rsidR="00B4663F" w:rsidRPr="0078222C" w:rsidRDefault="00B4663F" w:rsidP="008F23EF">
            <w:pPr>
              <w:tabs>
                <w:tab w:val="clear" w:pos="227"/>
                <w:tab w:val="clear" w:pos="907"/>
                <w:tab w:val="left" w:pos="985"/>
                <w:tab w:val="left" w:pos="1075"/>
              </w:tabs>
              <w:spacing w:line="380" w:lineRule="exact"/>
              <w:ind w:left="625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BD81B9" w14:textId="77777777" w:rsidR="00B4663F" w:rsidRPr="0078222C" w:rsidRDefault="00B4663F" w:rsidP="004430C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0268926" w14:textId="77777777" w:rsidR="00B4663F" w:rsidRPr="0078222C" w:rsidRDefault="00B4663F" w:rsidP="004430CA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842B5" w14:textId="77777777" w:rsidR="00B4663F" w:rsidRPr="0078222C" w:rsidRDefault="00B4663F" w:rsidP="004430C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D3F3AC" w14:textId="77777777" w:rsidR="00B4663F" w:rsidRPr="0078222C" w:rsidRDefault="00B4663F" w:rsidP="008F23EF">
            <w:pPr>
              <w:tabs>
                <w:tab w:val="clear" w:pos="680"/>
                <w:tab w:val="left" w:pos="677"/>
              </w:tabs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7BFC2" w14:textId="77777777" w:rsidR="00B4663F" w:rsidRPr="0078222C" w:rsidRDefault="00B4663F" w:rsidP="004430CA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C4711C" w14:textId="77777777" w:rsidR="00B4663F" w:rsidRPr="0078222C" w:rsidRDefault="00B4663F" w:rsidP="008F23EF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40DC5" w14:textId="77777777" w:rsidR="00B4663F" w:rsidRPr="0078222C" w:rsidRDefault="00B4663F" w:rsidP="004430C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012D29" w14:textId="77777777" w:rsidR="00B4663F" w:rsidRPr="0078222C" w:rsidRDefault="00B4663F" w:rsidP="004430C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0CA" w:rsidRPr="0078222C" w14:paraId="56250F1B" w14:textId="77777777" w:rsidTr="00DE0E1B">
        <w:trPr>
          <w:trHeight w:hRule="exact" w:val="374"/>
        </w:trPr>
        <w:tc>
          <w:tcPr>
            <w:tcW w:w="4642" w:type="dxa"/>
            <w:vAlign w:val="bottom"/>
          </w:tcPr>
          <w:p w14:paraId="16C0E027" w14:textId="6AB111EE" w:rsidR="004430CA" w:rsidRPr="0078222C" w:rsidRDefault="00B4663F" w:rsidP="004430CA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="004430CA" w:rsidRPr="001E0B44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  <w:vAlign w:val="bottom"/>
          </w:tcPr>
          <w:p w14:paraId="0063E474" w14:textId="77777777" w:rsidR="004430CA" w:rsidRPr="0078222C" w:rsidRDefault="004430CA" w:rsidP="004430C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133FF708" w14:textId="63004917" w:rsidR="004430CA" w:rsidRPr="0078222C" w:rsidRDefault="00B4663F" w:rsidP="004430CA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21,919</w:t>
            </w:r>
          </w:p>
        </w:tc>
        <w:tc>
          <w:tcPr>
            <w:tcW w:w="236" w:type="dxa"/>
          </w:tcPr>
          <w:p w14:paraId="17F4ACED" w14:textId="77777777" w:rsidR="004430CA" w:rsidRPr="0078222C" w:rsidRDefault="004430CA" w:rsidP="004430C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209AB8BA" w14:textId="2E133DFC" w:rsidR="004430CA" w:rsidRPr="0078222C" w:rsidRDefault="00B4663F" w:rsidP="00B4663F">
            <w:pPr>
              <w:tabs>
                <w:tab w:val="clear" w:pos="227"/>
                <w:tab w:val="clear" w:pos="907"/>
                <w:tab w:val="left" w:pos="985"/>
                <w:tab w:val="left" w:pos="1075"/>
              </w:tabs>
              <w:spacing w:line="380" w:lineRule="exact"/>
              <w:ind w:left="625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AD7F2E" w14:textId="77777777" w:rsidR="004430CA" w:rsidRPr="0078222C" w:rsidRDefault="004430CA" w:rsidP="004430C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CF5024C" w14:textId="3D0CFAFB" w:rsidR="004430CA" w:rsidRPr="0078222C" w:rsidRDefault="00B4663F" w:rsidP="004430CA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21,919</w:t>
            </w:r>
          </w:p>
        </w:tc>
        <w:tc>
          <w:tcPr>
            <w:tcW w:w="270" w:type="dxa"/>
          </w:tcPr>
          <w:p w14:paraId="7E65D760" w14:textId="77777777" w:rsidR="004430CA" w:rsidRPr="0078222C" w:rsidRDefault="004430CA" w:rsidP="004430C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047FCD" w14:textId="298ECDE5" w:rsidR="004430CA" w:rsidRPr="0078222C" w:rsidRDefault="00B4663F" w:rsidP="00B4663F">
            <w:pPr>
              <w:tabs>
                <w:tab w:val="clear" w:pos="680"/>
                <w:tab w:val="left" w:pos="683"/>
              </w:tabs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21,919</w:t>
            </w:r>
          </w:p>
        </w:tc>
        <w:tc>
          <w:tcPr>
            <w:tcW w:w="270" w:type="dxa"/>
          </w:tcPr>
          <w:p w14:paraId="5BA7B41D" w14:textId="77777777" w:rsidR="004430CA" w:rsidRPr="0078222C" w:rsidRDefault="004430CA" w:rsidP="004430CA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B591CE" w14:textId="6EA115B7" w:rsidR="004430CA" w:rsidRPr="0078222C" w:rsidRDefault="00B4663F" w:rsidP="008F23EF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A75A70" w14:textId="77777777" w:rsidR="004430CA" w:rsidRPr="0078222C" w:rsidRDefault="004430CA" w:rsidP="004430C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4542EC" w14:textId="77872383" w:rsidR="004430CA" w:rsidRPr="0078222C" w:rsidRDefault="00B4663F" w:rsidP="004430C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21,919</w:t>
            </w:r>
          </w:p>
        </w:tc>
      </w:tr>
      <w:tr w:rsidR="0078222C" w:rsidRPr="0078222C" w14:paraId="09638200" w14:textId="77777777" w:rsidTr="0078222C">
        <w:trPr>
          <w:trHeight w:hRule="exact" w:val="68"/>
        </w:trPr>
        <w:tc>
          <w:tcPr>
            <w:tcW w:w="4642" w:type="dxa"/>
            <w:vAlign w:val="bottom"/>
          </w:tcPr>
          <w:p w14:paraId="7E06B231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1EEFE1B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89738D6" w14:textId="77777777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C3A3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</w:tcPr>
          <w:p w14:paraId="6F022CF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83E988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CA2CC29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F4539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8F46CB" w14:textId="77777777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B9E3B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121805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3068D0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31A3B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0CA" w:rsidRPr="0078222C" w14:paraId="4CB6FE9F" w14:textId="77777777" w:rsidTr="003D6F03">
        <w:trPr>
          <w:trHeight w:hRule="exact" w:val="263"/>
        </w:trPr>
        <w:tc>
          <w:tcPr>
            <w:tcW w:w="4642" w:type="dxa"/>
          </w:tcPr>
          <w:p w14:paraId="13E50B4B" w14:textId="3F6ED365" w:rsidR="004430CA" w:rsidRPr="0078222C" w:rsidRDefault="004430CA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4EEEBC0" w14:textId="77777777" w:rsidR="004430CA" w:rsidRPr="0078222C" w:rsidRDefault="004430CA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CD704BB" w14:textId="77777777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DD6DED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3CCED778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2CDD2D" w14:textId="77777777" w:rsidR="004430CA" w:rsidRPr="0078222C" w:rsidRDefault="004430CA" w:rsidP="0078222C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22DE53B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BFF921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C521A9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A90C7D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50E4CF" w14:textId="77777777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66D6E3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4ECA63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430CA" w:rsidRPr="0078222C" w14:paraId="0552800C" w14:textId="77777777" w:rsidTr="00B55ACA">
        <w:trPr>
          <w:trHeight w:hRule="exact" w:val="374"/>
        </w:trPr>
        <w:tc>
          <w:tcPr>
            <w:tcW w:w="4642" w:type="dxa"/>
          </w:tcPr>
          <w:p w14:paraId="2243CA40" w14:textId="2AC03016" w:rsidR="004430CA" w:rsidRPr="0078222C" w:rsidRDefault="004430CA" w:rsidP="0078222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</w:t>
            </w:r>
            <w:r w:rsidRPr="001E0B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คม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DB2B0D9" w14:textId="77777777" w:rsidR="004430CA" w:rsidRPr="0078222C" w:rsidRDefault="004430CA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B374620" w14:textId="4CBFB5D7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8A3CE6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4C4F2662" w14:textId="4B992225" w:rsidR="004430CA" w:rsidRPr="0078222C" w:rsidRDefault="004430CA" w:rsidP="00EF796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806DD9" w14:textId="77777777" w:rsidR="004430CA" w:rsidRPr="0078222C" w:rsidRDefault="004430CA" w:rsidP="0078222C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102D50E" w14:textId="6E4797D8" w:rsidR="004430CA" w:rsidRPr="0078222C" w:rsidRDefault="004430CA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B44EE8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43E56F" w14:textId="5A6BA28B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C5B448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A209A4" w14:textId="22F2DF42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58D077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4230B0" w14:textId="6D5CFA15" w:rsidR="004430CA" w:rsidRPr="0078222C" w:rsidRDefault="004430CA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0CA" w:rsidRPr="0078222C" w14:paraId="7D4E5DE3" w14:textId="77777777" w:rsidTr="0069156F">
        <w:trPr>
          <w:trHeight w:hRule="exact" w:val="74"/>
        </w:trPr>
        <w:tc>
          <w:tcPr>
            <w:tcW w:w="4642" w:type="dxa"/>
          </w:tcPr>
          <w:p w14:paraId="3F3CAF91" w14:textId="0E2E1502" w:rsidR="004430CA" w:rsidRPr="0078222C" w:rsidRDefault="004430CA" w:rsidP="0069156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62833F5" w14:textId="77777777" w:rsidR="004430CA" w:rsidRPr="0078222C" w:rsidRDefault="004430CA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F5DEF29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ACB15D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vAlign w:val="bottom"/>
          </w:tcPr>
          <w:p w14:paraId="091D22D7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CE54DE" w14:textId="77777777" w:rsidR="004430CA" w:rsidRPr="0078222C" w:rsidRDefault="004430CA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F9A9C6B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6F918E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2FE8E0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105AF9E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2F1CDC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3034E" w14:textId="77777777" w:rsidR="004430CA" w:rsidRPr="0078222C" w:rsidRDefault="004430CA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52A9F2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6F03" w:rsidRPr="0078222C" w14:paraId="060F5E89" w14:textId="77777777" w:rsidTr="00B55ACA">
        <w:trPr>
          <w:trHeight w:hRule="exact" w:val="374"/>
        </w:trPr>
        <w:tc>
          <w:tcPr>
            <w:tcW w:w="4642" w:type="dxa"/>
            <w:vAlign w:val="bottom"/>
          </w:tcPr>
          <w:p w14:paraId="2D018096" w14:textId="7BEF7267" w:rsidR="003D6F03" w:rsidRPr="0078222C" w:rsidRDefault="003D6F03" w:rsidP="003D6F03">
            <w:pPr>
              <w:spacing w:line="380" w:lineRule="exact"/>
              <w:ind w:left="288" w:hanging="2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DAEBEAE" w14:textId="77777777" w:rsidR="003D6F03" w:rsidRPr="0078222C" w:rsidRDefault="003D6F03" w:rsidP="003D6F0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3D5D7EE" w14:textId="77777777" w:rsidR="003D6F03" w:rsidRDefault="003D6F03" w:rsidP="003D6F0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C97A35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vAlign w:val="bottom"/>
          </w:tcPr>
          <w:p w14:paraId="15623EAA" w14:textId="77777777" w:rsidR="003D6F03" w:rsidRDefault="003D6F03" w:rsidP="003D6F03">
            <w:pPr>
              <w:pStyle w:val="acctfourfigures"/>
              <w:tabs>
                <w:tab w:val="clear" w:pos="765"/>
                <w:tab w:val="decimal" w:pos="1345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0AB973" w14:textId="77777777" w:rsidR="003D6F03" w:rsidRPr="0078222C" w:rsidRDefault="003D6F03" w:rsidP="003D6F03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7796BBC" w14:textId="77777777" w:rsidR="003D6F03" w:rsidRPr="008F23EF" w:rsidRDefault="003D6F03" w:rsidP="003D6F03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26E7FC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9E7C7A" w14:textId="77777777" w:rsidR="003D6F03" w:rsidRPr="008F23EF" w:rsidRDefault="003D6F03" w:rsidP="003D6F03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1A0433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1FF4FE" w14:textId="77777777" w:rsidR="003D6F03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066D4C" w14:textId="77777777" w:rsidR="003D6F03" w:rsidRPr="0078222C" w:rsidRDefault="003D6F03" w:rsidP="003D6F0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9BB8DB" w14:textId="77777777" w:rsidR="003D6F03" w:rsidRPr="008F23EF" w:rsidRDefault="003D6F03" w:rsidP="003D6F0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F03" w:rsidRPr="0078222C" w14:paraId="1B54AF50" w14:textId="77777777" w:rsidTr="00B55ACA">
        <w:trPr>
          <w:trHeight w:hRule="exact" w:val="374"/>
        </w:trPr>
        <w:tc>
          <w:tcPr>
            <w:tcW w:w="4642" w:type="dxa"/>
            <w:vAlign w:val="bottom"/>
          </w:tcPr>
          <w:p w14:paraId="44A3ADB4" w14:textId="549EA1E5" w:rsidR="003D6F03" w:rsidRPr="0078222C" w:rsidRDefault="003D6F03" w:rsidP="003D6F03">
            <w:pPr>
              <w:spacing w:line="38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564BAABB" w14:textId="77777777" w:rsidR="003D6F03" w:rsidRPr="0078222C" w:rsidRDefault="003D6F03" w:rsidP="003D6F0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FE1A7B1" w14:textId="64B5C21B" w:rsidR="003D6F03" w:rsidRPr="0078222C" w:rsidRDefault="003D6F03" w:rsidP="003D6F0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EB1062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vAlign w:val="bottom"/>
          </w:tcPr>
          <w:p w14:paraId="1AE06CB3" w14:textId="2BE45F93" w:rsidR="003D6F03" w:rsidRPr="0078222C" w:rsidRDefault="003D6F03" w:rsidP="003D6F03">
            <w:pPr>
              <w:pStyle w:val="acctfourfigures"/>
              <w:tabs>
                <w:tab w:val="clear" w:pos="765"/>
                <w:tab w:val="decimal" w:pos="1345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2EB6D47D" w14:textId="77777777" w:rsidR="003D6F03" w:rsidRPr="0078222C" w:rsidRDefault="003D6F03" w:rsidP="003D6F03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702817F" w14:textId="7333551A" w:rsidR="003D6F03" w:rsidRPr="008F23EF" w:rsidRDefault="003D6F03" w:rsidP="003D6F03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762EC6EA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9200C8" w14:textId="1354CA52" w:rsidR="003D6F03" w:rsidRPr="008F23EF" w:rsidRDefault="003D6F03" w:rsidP="003D6F03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34E993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F17C0E" w14:textId="36E279A4" w:rsidR="003D6F03" w:rsidRPr="0078222C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7630DBC8" w14:textId="77777777" w:rsidR="003D6F03" w:rsidRPr="0078222C" w:rsidRDefault="003D6F03" w:rsidP="003D6F0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6C786C" w14:textId="296157DB" w:rsidR="003D6F03" w:rsidRPr="008F23EF" w:rsidRDefault="003D6F03" w:rsidP="003D6F0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</w:tr>
      <w:tr w:rsidR="003D6F03" w:rsidRPr="0078222C" w14:paraId="4EC138E2" w14:textId="77777777" w:rsidTr="009B03FD">
        <w:trPr>
          <w:trHeight w:hRule="exact" w:val="374"/>
        </w:trPr>
        <w:tc>
          <w:tcPr>
            <w:tcW w:w="4642" w:type="dxa"/>
            <w:vAlign w:val="bottom"/>
          </w:tcPr>
          <w:p w14:paraId="1AD64F01" w14:textId="01007F4E" w:rsidR="003D6F03" w:rsidRPr="0078222C" w:rsidRDefault="003D6F03" w:rsidP="003D6F03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  <w:vAlign w:val="bottom"/>
          </w:tcPr>
          <w:p w14:paraId="2AA1A305" w14:textId="77777777" w:rsidR="003D6F03" w:rsidRPr="0078222C" w:rsidRDefault="003D6F03" w:rsidP="003D6F0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5F7BF80" w14:textId="0B20931A" w:rsidR="003D6F03" w:rsidRPr="0078222C" w:rsidRDefault="003D6F03" w:rsidP="003D6F03">
            <w:pPr>
              <w:pStyle w:val="acctfourfigures"/>
              <w:tabs>
                <w:tab w:val="clear" w:pos="765"/>
                <w:tab w:val="decimal" w:pos="1133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9,356</w:t>
            </w:r>
          </w:p>
        </w:tc>
        <w:tc>
          <w:tcPr>
            <w:tcW w:w="236" w:type="dxa"/>
            <w:vAlign w:val="bottom"/>
          </w:tcPr>
          <w:p w14:paraId="5C7A4C51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vAlign w:val="bottom"/>
          </w:tcPr>
          <w:p w14:paraId="5ACEAFD1" w14:textId="7BB81606" w:rsidR="003D6F03" w:rsidRPr="0078222C" w:rsidRDefault="003D6F03" w:rsidP="003D6F03">
            <w:pPr>
              <w:tabs>
                <w:tab w:val="clear" w:pos="227"/>
                <w:tab w:val="clear" w:pos="907"/>
                <w:tab w:val="left" w:pos="985"/>
                <w:tab w:val="left" w:pos="1075"/>
              </w:tabs>
              <w:spacing w:line="380" w:lineRule="exact"/>
              <w:ind w:left="625" w:hanging="3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3BD073" w14:textId="77777777" w:rsidR="003D6F03" w:rsidRPr="0078222C" w:rsidRDefault="003D6F03" w:rsidP="003D6F03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B8985A" w14:textId="6031D7C1" w:rsidR="003D6F03" w:rsidRPr="008F23EF" w:rsidRDefault="003D6F03" w:rsidP="003D6F03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9,356</w:t>
            </w:r>
          </w:p>
        </w:tc>
        <w:tc>
          <w:tcPr>
            <w:tcW w:w="270" w:type="dxa"/>
            <w:vAlign w:val="bottom"/>
          </w:tcPr>
          <w:p w14:paraId="67B9A6F5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47055B" w14:textId="2D24635D" w:rsidR="003D6F03" w:rsidRPr="008F23EF" w:rsidRDefault="003D6F03" w:rsidP="003D6F03">
            <w:pPr>
              <w:tabs>
                <w:tab w:val="clear" w:pos="227"/>
                <w:tab w:val="clear" w:pos="680"/>
                <w:tab w:val="left" w:pos="237"/>
                <w:tab w:val="left" w:pos="677"/>
              </w:tabs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9,356</w:t>
            </w:r>
          </w:p>
        </w:tc>
        <w:tc>
          <w:tcPr>
            <w:tcW w:w="270" w:type="dxa"/>
            <w:vAlign w:val="bottom"/>
          </w:tcPr>
          <w:p w14:paraId="37A553AB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879844" w14:textId="6C66D50C" w:rsidR="003D6F03" w:rsidRPr="0078222C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8E95E0A" w14:textId="77777777" w:rsidR="003D6F03" w:rsidRPr="0078222C" w:rsidRDefault="003D6F03" w:rsidP="003D6F0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C990B5" w14:textId="4008162F" w:rsidR="003D6F03" w:rsidRPr="008F23EF" w:rsidRDefault="003D6F03" w:rsidP="003D6F0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9,356</w:t>
            </w:r>
          </w:p>
        </w:tc>
      </w:tr>
      <w:tr w:rsidR="003D6F03" w:rsidRPr="0078222C" w14:paraId="11070561" w14:textId="77777777" w:rsidTr="00911CB5">
        <w:trPr>
          <w:trHeight w:hRule="exact" w:val="72"/>
        </w:trPr>
        <w:tc>
          <w:tcPr>
            <w:tcW w:w="4642" w:type="dxa"/>
            <w:vAlign w:val="bottom"/>
          </w:tcPr>
          <w:p w14:paraId="30C8B3F8" w14:textId="77777777" w:rsidR="003D6F03" w:rsidRPr="0078222C" w:rsidRDefault="003D6F03" w:rsidP="003D6F03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EACF6A1" w14:textId="77777777" w:rsidR="003D6F03" w:rsidRPr="0078222C" w:rsidRDefault="003D6F03" w:rsidP="003D6F0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C7E478A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8B7D28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594D4378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222791" w14:textId="77777777" w:rsidR="003D6F03" w:rsidRPr="0078222C" w:rsidRDefault="003D6F03" w:rsidP="003D6F03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D549867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78023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AB7497" w14:textId="77777777" w:rsidR="003D6F03" w:rsidRPr="0078222C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A48F56" w14:textId="77777777" w:rsidR="003D6F03" w:rsidRPr="0078222C" w:rsidRDefault="003D6F03" w:rsidP="003D6F0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1B9ED9" w14:textId="77777777" w:rsidR="003D6F03" w:rsidRPr="0078222C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A9C50C" w14:textId="77777777" w:rsidR="003D6F03" w:rsidRPr="0078222C" w:rsidRDefault="003D6F03" w:rsidP="003D6F0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F92B83" w14:textId="77777777" w:rsidR="003D6F03" w:rsidRPr="0078222C" w:rsidRDefault="003D6F03" w:rsidP="003D6F03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9CEB4D8" w14:textId="60A3C4CB" w:rsidR="00467C2D" w:rsidRPr="00CB72A3" w:rsidRDefault="00467C2D" w:rsidP="00187751">
      <w:pPr>
        <w:rPr>
          <w:rFonts w:asciiTheme="majorBidi" w:hAnsiTheme="majorBidi" w:cstheme="majorBidi"/>
          <w:lang w:val="x-none" w:eastAsia="x-none"/>
        </w:rPr>
        <w:sectPr w:rsidR="00467C2D" w:rsidRPr="00CB72A3" w:rsidSect="009F6286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9FC721F" w14:textId="297F2511" w:rsidR="00EE1EDB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67624"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CB72A3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A51112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CB72A3" w14:paraId="42CF89D1" w14:textId="77777777" w:rsidTr="00067091">
        <w:trPr>
          <w:tblHeader/>
        </w:trPr>
        <w:tc>
          <w:tcPr>
            <w:tcW w:w="2430" w:type="dxa"/>
          </w:tcPr>
          <w:p w14:paraId="21A7B976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A829EFC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01A0F73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CB72A3" w14:paraId="4887DF98" w14:textId="77777777" w:rsidTr="00067091">
        <w:tc>
          <w:tcPr>
            <w:tcW w:w="2430" w:type="dxa"/>
          </w:tcPr>
          <w:p w14:paraId="2EE6E501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</w:tcPr>
          <w:p w14:paraId="6AEC152D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7DF559ED" w14:textId="3AD2ED72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2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642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      </w:r>
          </w:p>
        </w:tc>
      </w:tr>
      <w:tr w:rsidR="00EE1EDB" w:rsidRPr="00CB72A3" w14:paraId="37DDACC3" w14:textId="77777777" w:rsidTr="00067091">
        <w:tc>
          <w:tcPr>
            <w:tcW w:w="2430" w:type="dxa"/>
          </w:tcPr>
          <w:p w14:paraId="1F99A5DC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</w:tcPr>
          <w:p w14:paraId="647CA204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C605D08" w14:textId="7EEBA2FF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</w:tbl>
    <w:p w14:paraId="1AB197A9" w14:textId="77777777" w:rsidR="00CB3F7E" w:rsidRPr="00A51112" w:rsidRDefault="00CB3F7E" w:rsidP="00CB3F7E">
      <w:pPr>
        <w:rPr>
          <w:sz w:val="30"/>
          <w:szCs w:val="30"/>
          <w:cs/>
          <w:lang w:eastAsia="x-none"/>
        </w:rPr>
      </w:pPr>
    </w:p>
    <w:p w14:paraId="5DEFC1EF" w14:textId="370702CF" w:rsidR="00751891" w:rsidRDefault="003920CB" w:rsidP="0075189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EF0CFC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C540F3" w:rsidRPr="00EF0CFC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</w:t>
      </w:r>
      <w:r w:rsidR="00152016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50DD416B" w14:textId="22CAAAFF" w:rsidR="00C540F3" w:rsidRPr="00A51112" w:rsidRDefault="00C540F3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467C2D" w:rsidRPr="00CB72A3" w14:paraId="44C8EA00" w14:textId="77777777" w:rsidTr="000F3BC4">
        <w:trPr>
          <w:cantSplit/>
          <w:tblHeader/>
        </w:trPr>
        <w:tc>
          <w:tcPr>
            <w:tcW w:w="6543" w:type="dxa"/>
          </w:tcPr>
          <w:p w14:paraId="1A0AD31A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C5144CB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5322" w:rsidRPr="00CB72A3" w14:paraId="77D93A38" w14:textId="77777777" w:rsidTr="000F3BC4">
        <w:trPr>
          <w:cantSplit/>
          <w:tblHeader/>
        </w:trPr>
        <w:tc>
          <w:tcPr>
            <w:tcW w:w="6543" w:type="dxa"/>
          </w:tcPr>
          <w:p w14:paraId="6AC5DC10" w14:textId="77777777" w:rsidR="00A15322" w:rsidRPr="00D23F5F" w:rsidRDefault="00A15322" w:rsidP="00A153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3983864" w14:textId="2E19C3FC" w:rsidR="00A15322" w:rsidRPr="001E24D5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2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1E2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1B1BB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</w:t>
            </w:r>
            <w:r w:rsidRPr="001E24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ยน</w:t>
            </w:r>
            <w:r w:rsidRPr="001E24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1B8216E" w14:textId="77777777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FE74F47" w14:textId="77777777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A15322" w:rsidRPr="00CB72A3" w14:paraId="3AFB0769" w14:textId="77777777" w:rsidTr="000F3BC4">
        <w:trPr>
          <w:cantSplit/>
          <w:tblHeader/>
        </w:trPr>
        <w:tc>
          <w:tcPr>
            <w:tcW w:w="6543" w:type="dxa"/>
          </w:tcPr>
          <w:p w14:paraId="639B77F8" w14:textId="77777777" w:rsidR="00A15322" w:rsidRPr="00CB72A3" w:rsidRDefault="00A15322" w:rsidP="00A153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E564839" w14:textId="35A921F0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F1D9876" w14:textId="77777777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6EB3F9" w14:textId="566E1171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D23F5F" w:rsidRPr="00CB72A3" w14:paraId="399970BD" w14:textId="77777777" w:rsidTr="000F3BC4">
        <w:trPr>
          <w:cantSplit/>
        </w:trPr>
        <w:tc>
          <w:tcPr>
            <w:tcW w:w="6543" w:type="dxa"/>
          </w:tcPr>
          <w:p w14:paraId="4B582A93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06624AB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F5F" w:rsidRPr="00CB72A3" w14:paraId="1C2F1C50" w14:textId="77777777" w:rsidTr="000F3BC4">
        <w:trPr>
          <w:cantSplit/>
        </w:trPr>
        <w:tc>
          <w:tcPr>
            <w:tcW w:w="6543" w:type="dxa"/>
          </w:tcPr>
          <w:p w14:paraId="4E86DA7A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6784FAA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950253" w14:textId="77777777" w:rsidR="00D23F5F" w:rsidRPr="00CB72A3" w:rsidRDefault="00D23F5F" w:rsidP="00D23F5F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F8714A1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5322" w:rsidRPr="00CB72A3" w14:paraId="72A170FC" w14:textId="77777777" w:rsidTr="000F3BC4">
        <w:trPr>
          <w:cantSplit/>
        </w:trPr>
        <w:tc>
          <w:tcPr>
            <w:tcW w:w="6543" w:type="dxa"/>
          </w:tcPr>
          <w:p w14:paraId="565DE8E6" w14:textId="3C97FD33" w:rsidR="00A15322" w:rsidRPr="00CB72A3" w:rsidRDefault="00D07804" w:rsidP="00A15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เครื่องจักรและ</w:t>
            </w:r>
            <w:r w:rsidR="00A15322"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</w:t>
            </w:r>
          </w:p>
        </w:tc>
        <w:tc>
          <w:tcPr>
            <w:tcW w:w="1170" w:type="dxa"/>
          </w:tcPr>
          <w:p w14:paraId="6BBCB677" w14:textId="47447A0B" w:rsidR="00A15322" w:rsidRPr="00CB72A3" w:rsidRDefault="00B4663F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3,766,415</w:t>
            </w:r>
          </w:p>
        </w:tc>
        <w:tc>
          <w:tcPr>
            <w:tcW w:w="270" w:type="dxa"/>
          </w:tcPr>
          <w:p w14:paraId="41B0D72F" w14:textId="77777777" w:rsidR="00A15322" w:rsidRPr="00CB72A3" w:rsidRDefault="00A15322" w:rsidP="00A15322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83C0BE7" w14:textId="1346979D" w:rsidR="00A15322" w:rsidRPr="00CB72A3" w:rsidRDefault="00A15322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3,315,098</w:t>
            </w:r>
          </w:p>
        </w:tc>
      </w:tr>
      <w:tr w:rsidR="00A15322" w:rsidRPr="00CB72A3" w14:paraId="46738F03" w14:textId="77777777" w:rsidTr="000F3BC4">
        <w:trPr>
          <w:cantSplit/>
        </w:trPr>
        <w:tc>
          <w:tcPr>
            <w:tcW w:w="6543" w:type="dxa"/>
          </w:tcPr>
          <w:p w14:paraId="36786C1B" w14:textId="77777777" w:rsidR="00A15322" w:rsidRPr="00CB72A3" w:rsidRDefault="00A15322" w:rsidP="00A15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D82BB0" w14:textId="6DCA43F7" w:rsidR="00A15322" w:rsidRPr="008F23EF" w:rsidRDefault="00B4663F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3,766,415</w:t>
            </w:r>
          </w:p>
        </w:tc>
        <w:tc>
          <w:tcPr>
            <w:tcW w:w="270" w:type="dxa"/>
          </w:tcPr>
          <w:p w14:paraId="3410DDA6" w14:textId="77777777" w:rsidR="00A15322" w:rsidRPr="00CB72A3" w:rsidRDefault="00A15322" w:rsidP="00A15322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613F390" w14:textId="3FBEE06B" w:rsidR="00A15322" w:rsidRPr="00CB72A3" w:rsidRDefault="00A15322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3,315,098</w:t>
            </w:r>
          </w:p>
        </w:tc>
      </w:tr>
    </w:tbl>
    <w:p w14:paraId="29337291" w14:textId="255E5089" w:rsidR="00BF680D" w:rsidRPr="00BF680D" w:rsidRDefault="00BF680D" w:rsidP="001F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F680D" w:rsidRPr="00BF680D" w:rsidSect="009F6286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F6D0" w14:textId="77777777" w:rsidR="00680526" w:rsidRDefault="00680526">
      <w:r>
        <w:separator/>
      </w:r>
    </w:p>
  </w:endnote>
  <w:endnote w:type="continuationSeparator" w:id="0">
    <w:p w14:paraId="143E29D1" w14:textId="77777777" w:rsidR="00680526" w:rsidRDefault="00680526">
      <w:r>
        <w:continuationSeparator/>
      </w:r>
    </w:p>
  </w:endnote>
  <w:endnote w:type="continuationNotice" w:id="1">
    <w:p w14:paraId="61B1F12F" w14:textId="77777777" w:rsidR="00680526" w:rsidRDefault="006805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251F" w14:textId="77777777" w:rsidR="00886EC7" w:rsidRPr="00371CAC" w:rsidRDefault="00886EC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7F8D7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79F3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455E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8C86F" w14:textId="77777777" w:rsidR="00680526" w:rsidRDefault="00680526">
      <w:r>
        <w:separator/>
      </w:r>
    </w:p>
  </w:footnote>
  <w:footnote w:type="continuationSeparator" w:id="0">
    <w:p w14:paraId="6290BFEE" w14:textId="77777777" w:rsidR="00680526" w:rsidRDefault="00680526">
      <w:r>
        <w:continuationSeparator/>
      </w:r>
    </w:p>
  </w:footnote>
  <w:footnote w:type="continuationNotice" w:id="1">
    <w:p w14:paraId="738E68E6" w14:textId="77777777" w:rsidR="00680526" w:rsidRDefault="0068052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03896" w14:textId="77777777" w:rsidR="001E5287" w:rsidRPr="00807D39" w:rsidRDefault="001E528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1E5287" w:rsidRPr="00807D39" w:rsidRDefault="001E5287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70D49562" w14:textId="5A9C0DCD" w:rsidR="00FC3B0D" w:rsidRPr="00807D39" w:rsidRDefault="00FC3B0D" w:rsidP="00FC3B0D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4EAE" w14:textId="77777777" w:rsidR="00112876" w:rsidRPr="00807D39" w:rsidRDefault="00112876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07D39">
      <w:rPr>
        <w:rFonts w:ascii="Angsana New" w:hAnsi="Angsana New"/>
        <w:b/>
        <w:bCs/>
        <w:sz w:val="32"/>
        <w:szCs w:val="32"/>
        <w:cs/>
      </w:rPr>
      <w:t>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3B2921" w14:textId="77777777" w:rsidR="00112876" w:rsidRPr="00807D39" w:rsidRDefault="00112876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016FAE71" w14:textId="77777777" w:rsidR="00FC3B0D" w:rsidRPr="00807D39" w:rsidRDefault="00FC3B0D" w:rsidP="00FC3B0D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864ACE9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236F" w14:textId="77777777" w:rsidR="00112876" w:rsidRPr="00807D39" w:rsidRDefault="00112876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07D39">
      <w:rPr>
        <w:rFonts w:ascii="Angsana New" w:hAnsi="Angsana New"/>
        <w:b/>
        <w:bCs/>
        <w:sz w:val="32"/>
        <w:szCs w:val="32"/>
        <w:cs/>
      </w:rPr>
      <w:t>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8814405" w14:textId="77777777" w:rsidR="00112876" w:rsidRPr="00807D39" w:rsidRDefault="00112876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7FB167D0" w14:textId="77777777" w:rsidR="001B1BBE" w:rsidRPr="00807D39" w:rsidRDefault="001B1BBE" w:rsidP="001B1BBE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044CC40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C7E37" w14:textId="77777777" w:rsidR="00112876" w:rsidRPr="00807D39" w:rsidRDefault="00112876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07D39">
      <w:rPr>
        <w:rFonts w:ascii="Angsana New" w:hAnsi="Angsana New"/>
        <w:b/>
        <w:bCs/>
        <w:sz w:val="32"/>
        <w:szCs w:val="32"/>
        <w:cs/>
      </w:rPr>
      <w:t>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772EB89" w14:textId="77777777" w:rsidR="00112876" w:rsidRPr="00807D39" w:rsidRDefault="00112876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53E8969D" w14:textId="77777777" w:rsidR="001B1BBE" w:rsidRPr="00807D39" w:rsidRDefault="001B1BBE" w:rsidP="001B1BBE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E41CAEB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 w:numId="43" w16cid:durableId="839076227">
    <w:abstractNumId w:val="1"/>
  </w:num>
  <w:num w:numId="44" w16cid:durableId="308944846">
    <w:abstractNumId w:val="1"/>
  </w:num>
  <w:num w:numId="45" w16cid:durableId="1150319626">
    <w:abstractNumId w:val="1"/>
  </w:num>
  <w:num w:numId="46" w16cid:durableId="59586576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3D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859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B63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4FC3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1F4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55D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979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1D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1F6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969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2876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BD4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4E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36D9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507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5B2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1D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027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A16"/>
    <w:rsid w:val="001B1B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315"/>
    <w:rsid w:val="001C4752"/>
    <w:rsid w:val="001C4A2F"/>
    <w:rsid w:val="001C4BB3"/>
    <w:rsid w:val="001C5A55"/>
    <w:rsid w:val="001C6B2D"/>
    <w:rsid w:val="001C709B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393"/>
    <w:rsid w:val="001D367C"/>
    <w:rsid w:val="001D3B93"/>
    <w:rsid w:val="001D455D"/>
    <w:rsid w:val="001D4690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0FE5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5FF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BD7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5B10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B2D"/>
    <w:rsid w:val="00226CCC"/>
    <w:rsid w:val="002271E4"/>
    <w:rsid w:val="0022736F"/>
    <w:rsid w:val="00227844"/>
    <w:rsid w:val="00227969"/>
    <w:rsid w:val="00227E94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0E5"/>
    <w:rsid w:val="002338AE"/>
    <w:rsid w:val="00233EA1"/>
    <w:rsid w:val="002340D0"/>
    <w:rsid w:val="0023412E"/>
    <w:rsid w:val="002350E6"/>
    <w:rsid w:val="00235A49"/>
    <w:rsid w:val="002360B2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827"/>
    <w:rsid w:val="00253909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72E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339"/>
    <w:rsid w:val="00270D84"/>
    <w:rsid w:val="00271216"/>
    <w:rsid w:val="002720C4"/>
    <w:rsid w:val="0027246E"/>
    <w:rsid w:val="0027295F"/>
    <w:rsid w:val="00272D23"/>
    <w:rsid w:val="002734AC"/>
    <w:rsid w:val="0027358C"/>
    <w:rsid w:val="00273A95"/>
    <w:rsid w:val="00274812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5CC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918"/>
    <w:rsid w:val="00287BC8"/>
    <w:rsid w:val="00287BD2"/>
    <w:rsid w:val="00287C91"/>
    <w:rsid w:val="00287E81"/>
    <w:rsid w:val="002900A6"/>
    <w:rsid w:val="002903BF"/>
    <w:rsid w:val="00290469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530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3AC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59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86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2B6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CD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22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1A64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0B17"/>
    <w:rsid w:val="00361349"/>
    <w:rsid w:val="00361582"/>
    <w:rsid w:val="003615E5"/>
    <w:rsid w:val="00361B11"/>
    <w:rsid w:val="00361CF6"/>
    <w:rsid w:val="00362A1B"/>
    <w:rsid w:val="00362CCF"/>
    <w:rsid w:val="00362DD2"/>
    <w:rsid w:val="00362ED2"/>
    <w:rsid w:val="00363907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5D5E"/>
    <w:rsid w:val="0038605A"/>
    <w:rsid w:val="0038675B"/>
    <w:rsid w:val="00386926"/>
    <w:rsid w:val="00386A55"/>
    <w:rsid w:val="00386CA3"/>
    <w:rsid w:val="00386CFE"/>
    <w:rsid w:val="00386EC3"/>
    <w:rsid w:val="00387177"/>
    <w:rsid w:val="00387937"/>
    <w:rsid w:val="00387F0F"/>
    <w:rsid w:val="00390614"/>
    <w:rsid w:val="003906AC"/>
    <w:rsid w:val="0039076D"/>
    <w:rsid w:val="00390F68"/>
    <w:rsid w:val="00391156"/>
    <w:rsid w:val="00391470"/>
    <w:rsid w:val="00391515"/>
    <w:rsid w:val="0039174E"/>
    <w:rsid w:val="00391BC6"/>
    <w:rsid w:val="00391C8F"/>
    <w:rsid w:val="00391F6C"/>
    <w:rsid w:val="003920CB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CB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028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C2B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178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6F03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8D1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A64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D45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4D27"/>
    <w:rsid w:val="0041522D"/>
    <w:rsid w:val="0041541C"/>
    <w:rsid w:val="00415AC5"/>
    <w:rsid w:val="00415BA7"/>
    <w:rsid w:val="00415BE4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0CA"/>
    <w:rsid w:val="0044312A"/>
    <w:rsid w:val="004434FD"/>
    <w:rsid w:val="00445196"/>
    <w:rsid w:val="004457A2"/>
    <w:rsid w:val="0044596A"/>
    <w:rsid w:val="00445DBF"/>
    <w:rsid w:val="00445E6B"/>
    <w:rsid w:val="00446D63"/>
    <w:rsid w:val="0044718F"/>
    <w:rsid w:val="00447651"/>
    <w:rsid w:val="00447A3B"/>
    <w:rsid w:val="00447BB8"/>
    <w:rsid w:val="00450A21"/>
    <w:rsid w:val="00450DC5"/>
    <w:rsid w:val="00450E73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AD9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57AF9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5CF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32B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474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5EDF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0C93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3C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6C04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37A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83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BCD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BDA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286D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2A6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583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38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7"/>
    <w:rsid w:val="0058460D"/>
    <w:rsid w:val="0058465D"/>
    <w:rsid w:val="00584A3F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378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4FBA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0BB8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2909"/>
    <w:rsid w:val="005F35B3"/>
    <w:rsid w:val="005F3B5D"/>
    <w:rsid w:val="005F3BF1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2E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1A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81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5D30"/>
    <w:rsid w:val="00666276"/>
    <w:rsid w:val="0066651A"/>
    <w:rsid w:val="00666660"/>
    <w:rsid w:val="006666F2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92D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C3"/>
    <w:rsid w:val="006771F7"/>
    <w:rsid w:val="00677C93"/>
    <w:rsid w:val="00677C9B"/>
    <w:rsid w:val="006801A4"/>
    <w:rsid w:val="006802AC"/>
    <w:rsid w:val="0068049D"/>
    <w:rsid w:val="00680526"/>
    <w:rsid w:val="00680575"/>
    <w:rsid w:val="00680801"/>
    <w:rsid w:val="00680881"/>
    <w:rsid w:val="00680944"/>
    <w:rsid w:val="0068099E"/>
    <w:rsid w:val="00680BC4"/>
    <w:rsid w:val="00680F3D"/>
    <w:rsid w:val="006813B6"/>
    <w:rsid w:val="00681475"/>
    <w:rsid w:val="006817AC"/>
    <w:rsid w:val="00681BFE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0A42"/>
    <w:rsid w:val="006910E0"/>
    <w:rsid w:val="0069117C"/>
    <w:rsid w:val="0069156F"/>
    <w:rsid w:val="00692069"/>
    <w:rsid w:val="006921D8"/>
    <w:rsid w:val="00692BB7"/>
    <w:rsid w:val="006934B8"/>
    <w:rsid w:val="006935AC"/>
    <w:rsid w:val="006938BD"/>
    <w:rsid w:val="0069391D"/>
    <w:rsid w:val="00694C14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A94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0E4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2D0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34E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8B7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3E88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D99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7"/>
    <w:rsid w:val="0073073E"/>
    <w:rsid w:val="00730B4D"/>
    <w:rsid w:val="00730C99"/>
    <w:rsid w:val="00730EAB"/>
    <w:rsid w:val="00731227"/>
    <w:rsid w:val="00731CE2"/>
    <w:rsid w:val="00731DBF"/>
    <w:rsid w:val="007320EC"/>
    <w:rsid w:val="00732268"/>
    <w:rsid w:val="0073271C"/>
    <w:rsid w:val="00732807"/>
    <w:rsid w:val="0073350B"/>
    <w:rsid w:val="007335B6"/>
    <w:rsid w:val="00733710"/>
    <w:rsid w:val="007337C7"/>
    <w:rsid w:val="00733923"/>
    <w:rsid w:val="00733C2E"/>
    <w:rsid w:val="007341FC"/>
    <w:rsid w:val="0073453D"/>
    <w:rsid w:val="0073460C"/>
    <w:rsid w:val="007347CA"/>
    <w:rsid w:val="007349C7"/>
    <w:rsid w:val="00734D2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4E0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B2C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891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7F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5DBD"/>
    <w:rsid w:val="0077647D"/>
    <w:rsid w:val="00776520"/>
    <w:rsid w:val="00776581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0A"/>
    <w:rsid w:val="0078193C"/>
    <w:rsid w:val="00781FB8"/>
    <w:rsid w:val="007821DF"/>
    <w:rsid w:val="0078222C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37DA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8F6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6C1A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5EC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6F3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4D8E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437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6EC7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46C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52F"/>
    <w:rsid w:val="008A77D8"/>
    <w:rsid w:val="008A7AA7"/>
    <w:rsid w:val="008A7D7A"/>
    <w:rsid w:val="008B0910"/>
    <w:rsid w:val="008B0A07"/>
    <w:rsid w:val="008B10F1"/>
    <w:rsid w:val="008B16A6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AC3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7E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3EF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3F1A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BA6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5B5"/>
    <w:rsid w:val="009346CF"/>
    <w:rsid w:val="009348CF"/>
    <w:rsid w:val="009349B7"/>
    <w:rsid w:val="00934C1D"/>
    <w:rsid w:val="00934F73"/>
    <w:rsid w:val="009350C9"/>
    <w:rsid w:val="009350EA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286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5BD8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2B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5E8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2EB3"/>
    <w:rsid w:val="00973A74"/>
    <w:rsid w:val="009743A5"/>
    <w:rsid w:val="00974778"/>
    <w:rsid w:val="00974B5C"/>
    <w:rsid w:val="00975637"/>
    <w:rsid w:val="00975734"/>
    <w:rsid w:val="009757F5"/>
    <w:rsid w:val="009759A6"/>
    <w:rsid w:val="00975BF0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4CCE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07B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0E0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13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C4C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56F0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667"/>
    <w:rsid w:val="00A01690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888"/>
    <w:rsid w:val="00A07AC3"/>
    <w:rsid w:val="00A07AE2"/>
    <w:rsid w:val="00A07CAB"/>
    <w:rsid w:val="00A1052C"/>
    <w:rsid w:val="00A10C09"/>
    <w:rsid w:val="00A11987"/>
    <w:rsid w:val="00A11A08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322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273BE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9AF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2CC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112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E8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0AB6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3FA9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07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AA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20"/>
    <w:rsid w:val="00AC7A4F"/>
    <w:rsid w:val="00AC7D37"/>
    <w:rsid w:val="00AD08D7"/>
    <w:rsid w:val="00AD0984"/>
    <w:rsid w:val="00AD0A30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B69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12F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94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41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5CAB"/>
    <w:rsid w:val="00B06733"/>
    <w:rsid w:val="00B076CD"/>
    <w:rsid w:val="00B077C7"/>
    <w:rsid w:val="00B077F2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433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0DF9"/>
    <w:rsid w:val="00B312FD"/>
    <w:rsid w:val="00B31343"/>
    <w:rsid w:val="00B317D8"/>
    <w:rsid w:val="00B31E67"/>
    <w:rsid w:val="00B31E9A"/>
    <w:rsid w:val="00B32202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63F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794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37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1D4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49AF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80D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D7C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23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B76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29CF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43D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6F3D"/>
    <w:rsid w:val="00C77D6C"/>
    <w:rsid w:val="00C77FD5"/>
    <w:rsid w:val="00C80570"/>
    <w:rsid w:val="00C805E1"/>
    <w:rsid w:val="00C80623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0B4"/>
    <w:rsid w:val="00CB2309"/>
    <w:rsid w:val="00CB250B"/>
    <w:rsid w:val="00CB2783"/>
    <w:rsid w:val="00CB2957"/>
    <w:rsid w:val="00CB2F46"/>
    <w:rsid w:val="00CB3F7E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2FE0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3C8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15C"/>
    <w:rsid w:val="00CF55A1"/>
    <w:rsid w:val="00CF5883"/>
    <w:rsid w:val="00CF5C2D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1B5"/>
    <w:rsid w:val="00D012F3"/>
    <w:rsid w:val="00D01312"/>
    <w:rsid w:val="00D01367"/>
    <w:rsid w:val="00D014CB"/>
    <w:rsid w:val="00D0251D"/>
    <w:rsid w:val="00D02D21"/>
    <w:rsid w:val="00D02E19"/>
    <w:rsid w:val="00D02EA5"/>
    <w:rsid w:val="00D03199"/>
    <w:rsid w:val="00D03492"/>
    <w:rsid w:val="00D039D4"/>
    <w:rsid w:val="00D039D5"/>
    <w:rsid w:val="00D05131"/>
    <w:rsid w:val="00D05163"/>
    <w:rsid w:val="00D051E7"/>
    <w:rsid w:val="00D052CF"/>
    <w:rsid w:val="00D05B41"/>
    <w:rsid w:val="00D05F33"/>
    <w:rsid w:val="00D0650D"/>
    <w:rsid w:val="00D0680F"/>
    <w:rsid w:val="00D06AF5"/>
    <w:rsid w:val="00D06F3C"/>
    <w:rsid w:val="00D07804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32B"/>
    <w:rsid w:val="00D3456C"/>
    <w:rsid w:val="00D34EF7"/>
    <w:rsid w:val="00D350FA"/>
    <w:rsid w:val="00D35701"/>
    <w:rsid w:val="00D361A7"/>
    <w:rsid w:val="00D3625A"/>
    <w:rsid w:val="00D3644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085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27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5BF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2DC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2D76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9C6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32B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41A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D0F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3D9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8EB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469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64C"/>
    <w:rsid w:val="00E84BC9"/>
    <w:rsid w:val="00E8667A"/>
    <w:rsid w:val="00E86B5E"/>
    <w:rsid w:val="00E86EBE"/>
    <w:rsid w:val="00E87450"/>
    <w:rsid w:val="00E8774B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CC6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A39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E95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0CFC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6EFC"/>
    <w:rsid w:val="00EF710C"/>
    <w:rsid w:val="00EF735C"/>
    <w:rsid w:val="00EF7504"/>
    <w:rsid w:val="00EF7967"/>
    <w:rsid w:val="00EF796C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4964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4B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38A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5DF2"/>
    <w:rsid w:val="00F762EA"/>
    <w:rsid w:val="00F76726"/>
    <w:rsid w:val="00F76B88"/>
    <w:rsid w:val="00F773DF"/>
    <w:rsid w:val="00F80347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697"/>
    <w:rsid w:val="00F90D8C"/>
    <w:rsid w:val="00F91246"/>
    <w:rsid w:val="00F913CA"/>
    <w:rsid w:val="00F91527"/>
    <w:rsid w:val="00F9186B"/>
    <w:rsid w:val="00F9190F"/>
    <w:rsid w:val="00F91DC7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3F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A7B5B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B0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4B11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6" ma:contentTypeDescription="Create a new document." ma:contentTypeScope="" ma:versionID="2b670ca46b840e47bfd78e0fa9523534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180f90c0f583b4c31ba5ce72ab572ebe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480D02-E489-4445-8636-A2AF01E8C8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1FAD11-5656-45EA-B208-EF19D122B6DD}"/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1583</TotalTime>
  <Pages>13</Pages>
  <Words>2286</Words>
  <Characters>10337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tadsong_h22</dc:creator>
  <cp:keywords/>
  <cp:lastModifiedBy>Chanakan, Thiranan</cp:lastModifiedBy>
  <cp:revision>293</cp:revision>
  <cp:lastPrinted>2025-11-04T14:46:00Z</cp:lastPrinted>
  <dcterms:created xsi:type="dcterms:W3CDTF">2024-01-30T03:06:00Z</dcterms:created>
  <dcterms:modified xsi:type="dcterms:W3CDTF">2025-11-06T11:24:00Z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  <property fmtid="{D5CDD505-2E9C-101B-9397-08002B2CF9AE}" pid="6" name="MediaServiceImageTags">
    <vt:lpwstr/>
  </property>
</Properties>
</file>